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862FB" w14:textId="77777777" w:rsidR="00CE1E58" w:rsidRPr="00CE458C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Hlk44506557"/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9D0F4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9D0F4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8E9F6A6" w14:textId="77777777" w:rsidR="00CE1E58" w:rsidRPr="005E7C9A" w:rsidRDefault="00CE1E58" w:rsidP="00CE1E58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94AE084" w14:textId="6A5EB265" w:rsidR="006E3AE4" w:rsidRPr="00507DDD" w:rsidRDefault="006E3AE4" w:rsidP="006E3AE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bookmarkStart w:id="1" w:name="_Hlk14033565"/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DEEB5E4" w14:textId="1C5AE370" w:rsidR="00507DDD" w:rsidRPr="00507DDD" w:rsidRDefault="00507DDD" w:rsidP="00507DDD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07DDD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4E06207E" w14:textId="4FCA3FF2" w:rsidR="00CE1E58" w:rsidRDefault="00CE1E58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040DB8" w14:textId="706048E3" w:rsidR="00973556" w:rsidRDefault="0097355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8D91A03" w14:textId="219B47D6" w:rsidR="000A6BAE" w:rsidRDefault="000A6BAE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49836425" w14:textId="77777777" w:rsidR="00F8324E" w:rsidRPr="005A13BE" w:rsidRDefault="00290012" w:rsidP="00DE719A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DE719A" w:rsidRPr="00DE719A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7F0444DF" w14:textId="0422F94B" w:rsidR="00DC794B" w:rsidRPr="00F313FD" w:rsidRDefault="00DC794B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94D8AB9" w14:textId="77777777" w:rsidR="00DD4626" w:rsidRPr="00CE458C" w:rsidRDefault="00DD4626" w:rsidP="001F51B4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49EA40F7" w14:textId="3099D81B" w:rsidR="00CB6332" w:rsidRPr="00826D86" w:rsidRDefault="00DD462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CB633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ภาระผูกพันกับกิจการที่ไม่เกี่ยวข้อ</w:t>
      </w:r>
      <w:r w:rsidR="00035259" w:rsidRPr="00CB6332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19044A65" w14:textId="1B8F26C8" w:rsidR="00826D86" w:rsidRPr="00826D86" w:rsidRDefault="00826D86" w:rsidP="00AD447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26D8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bookmarkEnd w:id="1"/>
    <w:p w14:paraId="5602A87B" w14:textId="77777777" w:rsidR="0025275A" w:rsidRPr="00CE458C" w:rsidRDefault="002371CF" w:rsidP="00DD4626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CE458C">
        <w:rPr>
          <w:rFonts w:ascii="Angsana New" w:hAnsi="Angsana New" w:cs="Angsana New"/>
          <w:b/>
          <w:bCs/>
        </w:rPr>
        <w:br w:type="page"/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</w:t>
      </w:r>
      <w:r w:rsidR="0025275A" w:rsidRPr="00B143EC">
        <w:rPr>
          <w:rFonts w:ascii="Angsana New" w:hAnsi="Angsana New" w:cs="Angsana New"/>
          <w:sz w:val="30"/>
          <w:szCs w:val="30"/>
          <w:cs/>
          <w:lang w:bidi="th-TH"/>
        </w:rPr>
        <w:t>การเงินเป็น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ส่วนหนึ่งของงบการเงิน</w:t>
      </w:r>
      <w:r w:rsidR="004B6B6A" w:rsidRPr="00CE458C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CE458C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3F0667E7" w14:textId="77777777" w:rsidR="0025275A" w:rsidRPr="005E7C9A" w:rsidRDefault="0025275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3CCCE00" w14:textId="11201ABE" w:rsidR="0025275A" w:rsidRPr="00290012" w:rsidRDefault="004B6B6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ab/>
      </w:r>
      <w:r w:rsidR="0025275A" w:rsidRPr="00CE458C">
        <w:rPr>
          <w:rFonts w:ascii="Angsana New" w:hAnsi="Angsana New"/>
          <w:sz w:val="30"/>
          <w:szCs w:val="30"/>
          <w:cs/>
        </w:rPr>
        <w:t>งบการเงิน</w:t>
      </w:r>
      <w:r w:rsidRPr="00CE458C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CE458C">
        <w:rPr>
          <w:rFonts w:ascii="Angsana New" w:hAnsi="Angsana New"/>
          <w:sz w:val="30"/>
          <w:szCs w:val="30"/>
          <w:cs/>
        </w:rPr>
        <w:t>นี้</w:t>
      </w:r>
      <w:r w:rsidR="0025275A" w:rsidRPr="00CE458C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CE458C">
        <w:rPr>
          <w:rFonts w:ascii="Angsana New" w:hAnsi="Angsana New"/>
          <w:sz w:val="30"/>
          <w:szCs w:val="30"/>
          <w:cs/>
        </w:rPr>
        <w:t>ติ</w:t>
      </w:r>
      <w:r w:rsidR="00C67B97" w:rsidRPr="00CE458C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CE458C">
        <w:rPr>
          <w:rFonts w:ascii="Angsana New" w:hAnsi="Angsana New"/>
          <w:sz w:val="30"/>
          <w:szCs w:val="30"/>
          <w:cs/>
        </w:rPr>
        <w:t>จาก</w:t>
      </w:r>
      <w:r w:rsidR="003D3556" w:rsidRPr="00CE458C">
        <w:rPr>
          <w:rFonts w:ascii="Angsana New" w:hAnsi="Angsana New"/>
          <w:sz w:val="30"/>
          <w:szCs w:val="30"/>
          <w:cs/>
        </w:rPr>
        <w:t>คณะ</w:t>
      </w:r>
      <w:r w:rsidR="006322AD" w:rsidRPr="00CE458C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571C05">
        <w:rPr>
          <w:rFonts w:ascii="Angsana New" w:hAnsi="Angsana New"/>
          <w:sz w:val="30"/>
          <w:szCs w:val="30"/>
          <w:cs/>
        </w:rPr>
        <w:t>วันที่</w:t>
      </w:r>
      <w:r w:rsidR="00BC416F">
        <w:rPr>
          <w:rFonts w:ascii="Angsana New" w:hAnsi="Angsana New"/>
          <w:sz w:val="30"/>
          <w:szCs w:val="30"/>
        </w:rPr>
        <w:t xml:space="preserve"> </w:t>
      </w:r>
      <w:r w:rsidR="001D76DF">
        <w:rPr>
          <w:rFonts w:ascii="Angsana New" w:hAnsi="Angsana New"/>
          <w:sz w:val="30"/>
          <w:szCs w:val="30"/>
        </w:rPr>
        <w:t>14</w:t>
      </w:r>
      <w:r w:rsidR="00903573">
        <w:rPr>
          <w:rFonts w:ascii="Angsana New" w:hAnsi="Angsana New"/>
          <w:sz w:val="30"/>
          <w:szCs w:val="30"/>
        </w:rPr>
        <w:t xml:space="preserve"> </w:t>
      </w:r>
      <w:r w:rsidR="0090357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03573">
        <w:rPr>
          <w:rFonts w:ascii="Angsana New" w:hAnsi="Angsana New"/>
          <w:sz w:val="30"/>
          <w:szCs w:val="30"/>
        </w:rPr>
        <w:t>2567</w:t>
      </w:r>
    </w:p>
    <w:p w14:paraId="6590F54D" w14:textId="1979AF84" w:rsidR="006E3AE4" w:rsidRPr="00CE458C" w:rsidRDefault="006E3AE4" w:rsidP="00284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03CACBB" w14:textId="2B3B1FF8" w:rsidR="006E3AE4" w:rsidRPr="00826D86" w:rsidRDefault="006E3AE4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826D8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FDDAAA3" w14:textId="77777777" w:rsidR="001001BD" w:rsidRPr="005E7C9A" w:rsidRDefault="001001BD" w:rsidP="007B671E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7D1C3A16" w14:textId="5D8ED257" w:rsidR="002944FB" w:rsidRDefault="00F54BC7" w:rsidP="00294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4BC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</w:rPr>
        <w:t xml:space="preserve"> 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F54BC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</w:rPr>
        <w:t>34</w:t>
      </w:r>
      <w:r w:rsidRPr="00F54BC7">
        <w:rPr>
          <w:rFonts w:ascii="Angsana New" w:hAnsi="Angsana New"/>
          <w:sz w:val="30"/>
          <w:szCs w:val="30"/>
          <w:cs/>
        </w:rPr>
        <w:t xml:space="preserve"> เรื่อง </w:t>
      </w:r>
      <w:r w:rsidRPr="00F54BC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F54BC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54BC7">
        <w:rPr>
          <w:rFonts w:ascii="Angsana New" w:hAnsi="Angsana New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54BC7">
        <w:rPr>
          <w:rFonts w:ascii="Angsana New" w:hAnsi="Angsana New"/>
          <w:spacing w:val="-6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 </w:t>
      </w:r>
      <w:r w:rsidRPr="00F54BC7">
        <w:rPr>
          <w:rFonts w:ascii="Angsana New" w:hAnsi="Angsana New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>
        <w:rPr>
          <w:rFonts w:ascii="Angsana New" w:hAnsi="Angsana New" w:hint="cs"/>
          <w:sz w:val="30"/>
          <w:szCs w:val="30"/>
          <w:cs/>
        </w:rPr>
        <w:t xml:space="preserve">    </w:t>
      </w:r>
      <w:r w:rsidRPr="00F54BC7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 w:rsidRPr="00F54BC7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903573">
        <w:rPr>
          <w:rFonts w:ascii="Angsana New" w:hAnsi="Angsana New"/>
          <w:sz w:val="30"/>
          <w:szCs w:val="30"/>
        </w:rPr>
        <w:t>6</w:t>
      </w:r>
    </w:p>
    <w:p w14:paraId="7668B4FB" w14:textId="77777777" w:rsidR="00F82A24" w:rsidRPr="00D504D5" w:rsidRDefault="00613542" w:rsidP="00CA3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pacing w:val="-2"/>
          <w:sz w:val="24"/>
          <w:szCs w:val="24"/>
        </w:rPr>
      </w:pPr>
      <w:r w:rsidRPr="00CE458C">
        <w:rPr>
          <w:rFonts w:ascii="Angsana New" w:hAnsi="Angsana New"/>
          <w:spacing w:val="-2"/>
          <w:sz w:val="30"/>
          <w:szCs w:val="30"/>
        </w:rPr>
        <w:tab/>
      </w:r>
    </w:p>
    <w:p w14:paraId="42563217" w14:textId="26EC493E" w:rsidR="00284462" w:rsidRPr="00507DDD" w:rsidRDefault="00634DE6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4DE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507DDD">
        <w:rPr>
          <w:rFonts w:ascii="Angsana New" w:hAnsi="Angsana New"/>
          <w:sz w:val="30"/>
          <w:szCs w:val="30"/>
          <w:cs/>
        </w:rPr>
        <w:t>อธิบายไว้ในงบการเงินสำหรับปีสิ้นสุดวันที่</w:t>
      </w:r>
      <w:r w:rsidRPr="00507DDD">
        <w:rPr>
          <w:rFonts w:ascii="Angsana New" w:hAnsi="Angsana New"/>
          <w:sz w:val="30"/>
          <w:szCs w:val="30"/>
        </w:rPr>
        <w:t xml:space="preserve"> 31 </w:t>
      </w:r>
      <w:r w:rsidRPr="00507DDD">
        <w:rPr>
          <w:rFonts w:ascii="Angsana New" w:hAnsi="Angsana New"/>
          <w:sz w:val="30"/>
          <w:szCs w:val="30"/>
          <w:cs/>
        </w:rPr>
        <w:t>ธันวาคม</w:t>
      </w:r>
      <w:r w:rsidRPr="00507DDD">
        <w:rPr>
          <w:rFonts w:ascii="Angsana New" w:hAnsi="Angsana New"/>
          <w:sz w:val="30"/>
          <w:szCs w:val="30"/>
        </w:rPr>
        <w:t xml:space="preserve"> 256</w:t>
      </w:r>
      <w:r w:rsidR="00903573" w:rsidRPr="00507DDD">
        <w:rPr>
          <w:rFonts w:ascii="Angsana New" w:hAnsi="Angsana New"/>
          <w:sz w:val="30"/>
          <w:szCs w:val="30"/>
        </w:rPr>
        <w:t>6</w:t>
      </w:r>
    </w:p>
    <w:p w14:paraId="1BBB9EFF" w14:textId="77777777" w:rsidR="00D83AA6" w:rsidRPr="00D83AA6" w:rsidRDefault="00D83AA6" w:rsidP="00D83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086E41F" w14:textId="05A7F87B" w:rsidR="00507DDD" w:rsidRDefault="00507DDD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507DDD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7F448B3" w14:textId="2075CD08" w:rsidR="00507DDD" w:rsidRDefault="00507DDD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62477AA7" w14:textId="0F21F7AD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7DDD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507DDD">
        <w:rPr>
          <w:rFonts w:ascii="Angsana New" w:hAnsi="Angsana New"/>
          <w:sz w:val="30"/>
          <w:szCs w:val="30"/>
        </w:rPr>
        <w:t xml:space="preserve">12 </w:t>
      </w:r>
      <w:r w:rsidRPr="00507DDD">
        <w:rPr>
          <w:rFonts w:ascii="Angsana New" w:hAnsi="Angsana New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507DDD">
        <w:rPr>
          <w:rFonts w:ascii="Angsana New" w:hAnsi="Angsana New"/>
          <w:sz w:val="30"/>
          <w:szCs w:val="30"/>
        </w:rPr>
        <w:t xml:space="preserve">1 </w:t>
      </w:r>
      <w:r w:rsidRPr="00507DDD">
        <w:rPr>
          <w:rFonts w:ascii="Angsana New" w:hAnsi="Angsana New"/>
          <w:sz w:val="30"/>
          <w:szCs w:val="30"/>
          <w:cs/>
        </w:rPr>
        <w:t xml:space="preserve">มกราคม </w:t>
      </w:r>
      <w:r w:rsidRPr="00507DDD">
        <w:rPr>
          <w:rFonts w:ascii="Angsana New" w:hAnsi="Angsana New"/>
          <w:sz w:val="30"/>
          <w:szCs w:val="30"/>
        </w:rPr>
        <w:t xml:space="preserve">2567 </w:t>
      </w:r>
      <w:r w:rsidRPr="00507DDD">
        <w:rPr>
          <w:rFonts w:ascii="Angsana New" w:hAnsi="Angsana New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สัญญาเช่าและประมาณการค่ารื้อถอน 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25275C86" w14:textId="72154EC1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367B264B" w14:textId="46EFB2F0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7DDD">
        <w:rPr>
          <w:rFonts w:ascii="Angsana New" w:hAnsi="Angsana New"/>
          <w:sz w:val="30"/>
          <w:szCs w:val="30"/>
          <w:cs/>
        </w:rPr>
        <w:lastRenderedPageBreak/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507DDD">
        <w:rPr>
          <w:rFonts w:ascii="Angsana New" w:hAnsi="Angsana New"/>
          <w:sz w:val="30"/>
          <w:szCs w:val="30"/>
        </w:rPr>
        <w:t xml:space="preserve">12 </w:t>
      </w:r>
      <w:r w:rsidRPr="00507DDD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507DDD">
        <w:rPr>
          <w:rFonts w:ascii="Angsana New" w:hAnsi="Angsana New"/>
          <w:sz w:val="30"/>
          <w:szCs w:val="30"/>
        </w:rPr>
        <w:t xml:space="preserve">1 </w:t>
      </w:r>
      <w:r w:rsidRPr="00507DDD">
        <w:rPr>
          <w:rFonts w:ascii="Angsana New" w:hAnsi="Angsana New"/>
          <w:sz w:val="30"/>
          <w:szCs w:val="30"/>
          <w:cs/>
        </w:rPr>
        <w:t xml:space="preserve">มกราคม </w:t>
      </w:r>
      <w:r w:rsidRPr="00507DDD">
        <w:rPr>
          <w:rFonts w:ascii="Angsana New" w:hAnsi="Angsana New"/>
          <w:sz w:val="30"/>
          <w:szCs w:val="30"/>
        </w:rPr>
        <w:t xml:space="preserve">2566 </w:t>
      </w:r>
      <w:r w:rsidRPr="00507DDD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36D9A626" w14:textId="77777777" w:rsidR="00507DDD" w:rsidRDefault="00507DDD" w:rsidP="0050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348E00" w14:textId="0371D1B6" w:rsidR="00E66B73" w:rsidRPr="00CE458C" w:rsidRDefault="00F96459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6DCD97B" w14:textId="77777777" w:rsidR="001206FB" w:rsidRPr="002C6F3A" w:rsidRDefault="001206FB" w:rsidP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82E1C">
        <w:rPr>
          <w:rFonts w:ascii="Angsana New" w:hAnsi="Angsana New"/>
          <w:sz w:val="30"/>
          <w:szCs w:val="30"/>
        </w:rPr>
        <w:tab/>
      </w: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9"/>
        <w:gridCol w:w="1082"/>
        <w:gridCol w:w="270"/>
        <w:gridCol w:w="1080"/>
        <w:gridCol w:w="270"/>
        <w:gridCol w:w="1080"/>
      </w:tblGrid>
      <w:tr w:rsidR="001206FB" w:rsidRPr="00B43BC0" w14:paraId="431EF3EC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318FF583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2E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1" w:type="dxa"/>
            <w:gridSpan w:val="3"/>
          </w:tcPr>
          <w:p w14:paraId="7ACA7469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E0C779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513304" w14:textId="77777777" w:rsidR="001206FB" w:rsidRPr="006B2B25" w:rsidRDefault="001206FB" w:rsidP="00EA5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573" w:rsidRPr="00B43BC0" w14:paraId="65BF71CB" w14:textId="77777777" w:rsidTr="00EA5562">
        <w:trPr>
          <w:trHeight w:hRule="exact" w:val="374"/>
          <w:tblHeader/>
        </w:trPr>
        <w:tc>
          <w:tcPr>
            <w:tcW w:w="4140" w:type="dxa"/>
          </w:tcPr>
          <w:p w14:paraId="15808BEA" w14:textId="2B90BF50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B2B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7F84480D" w14:textId="45AC94AA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10CD15D5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CB50A4" w14:textId="33652BE6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E16942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00655" w14:textId="4ECFEBD6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A4FC04C" w14:textId="77777777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10025" w14:textId="5CEF7DF8" w:rsidR="00903573" w:rsidRPr="006B2B25" w:rsidRDefault="00903573" w:rsidP="00903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6FB" w:rsidRPr="00B43BC0" w14:paraId="5B2AC7DE" w14:textId="77777777" w:rsidTr="00EA5562">
        <w:trPr>
          <w:tblHeader/>
        </w:trPr>
        <w:tc>
          <w:tcPr>
            <w:tcW w:w="4140" w:type="dxa"/>
          </w:tcPr>
          <w:p w14:paraId="7C7D573A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1" w:type="dxa"/>
            <w:gridSpan w:val="7"/>
          </w:tcPr>
          <w:p w14:paraId="6F884E25" w14:textId="77777777" w:rsidR="001206FB" w:rsidRPr="00495DFC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B43BC0" w14:paraId="044D9F3A" w14:textId="77777777" w:rsidTr="00EA5562">
        <w:tc>
          <w:tcPr>
            <w:tcW w:w="4140" w:type="dxa"/>
          </w:tcPr>
          <w:p w14:paraId="134275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51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7961DE7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5062FF6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96AD2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3D62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C9905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74DBF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E9F2E" w14:textId="77777777" w:rsidR="001206FB" w:rsidRPr="00C551B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B43BC0" w14:paraId="4574C37E" w14:textId="77777777" w:rsidTr="00EA5562">
        <w:tc>
          <w:tcPr>
            <w:tcW w:w="4140" w:type="dxa"/>
          </w:tcPr>
          <w:p w14:paraId="30E21CC2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6D760A27" w14:textId="5686ABCA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470658A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F44436" w14:textId="4D9D34B0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9A6BB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E28FA" w14:textId="366ADA1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99,564</w:t>
            </w:r>
          </w:p>
        </w:tc>
        <w:tc>
          <w:tcPr>
            <w:tcW w:w="270" w:type="dxa"/>
          </w:tcPr>
          <w:p w14:paraId="1566DEE2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13256" w14:textId="6989FA4E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98,548</w:t>
            </w:r>
          </w:p>
        </w:tc>
      </w:tr>
      <w:tr w:rsidR="00900C8A" w:rsidRPr="00B43BC0" w14:paraId="66868C4F" w14:textId="77777777" w:rsidTr="00EA5562">
        <w:tc>
          <w:tcPr>
            <w:tcW w:w="4140" w:type="dxa"/>
          </w:tcPr>
          <w:p w14:paraId="2B7C7FBB" w14:textId="73F78285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41BA9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623D034C" w14:textId="07793B61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B456B2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6ECD91" w14:textId="1895173E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12AE4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72001" w14:textId="56161B40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  <w:tc>
          <w:tcPr>
            <w:tcW w:w="270" w:type="dxa"/>
          </w:tcPr>
          <w:p w14:paraId="4143A286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ED88D" w14:textId="592FF2B5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1,496</w:t>
            </w:r>
          </w:p>
        </w:tc>
      </w:tr>
      <w:tr w:rsidR="00900C8A" w:rsidRPr="00B43BC0" w14:paraId="5C84729B" w14:textId="77777777" w:rsidTr="00EA5562">
        <w:tc>
          <w:tcPr>
            <w:tcW w:w="4140" w:type="dxa"/>
          </w:tcPr>
          <w:p w14:paraId="52C1B2E7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BF91996" w14:textId="50E7A74B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578F3F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1F3231" w14:textId="3D71EA8D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52E29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8A2C0" w14:textId="7444FE1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2B688102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9FAB9" w14:textId="63697ED1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1,114</w:t>
            </w:r>
          </w:p>
        </w:tc>
      </w:tr>
      <w:tr w:rsidR="00900C8A" w:rsidRPr="00B43BC0" w14:paraId="1DAE5D96" w14:textId="77777777" w:rsidTr="00EA5562">
        <w:tc>
          <w:tcPr>
            <w:tcW w:w="4140" w:type="dxa"/>
          </w:tcPr>
          <w:p w14:paraId="602D979F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 w:hint="cs"/>
                <w:sz w:val="30"/>
                <w:szCs w:val="30"/>
                <w:cs/>
              </w:rPr>
              <w:t>ค่าเช่าเวลาโฆษณา</w:t>
            </w:r>
          </w:p>
        </w:tc>
        <w:tc>
          <w:tcPr>
            <w:tcW w:w="1080" w:type="dxa"/>
          </w:tcPr>
          <w:p w14:paraId="501E9D81" w14:textId="6209C4C8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18D4989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4AE748" w14:textId="71129284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79F2E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C2825F" w14:textId="088A903C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2,839</w:t>
            </w:r>
          </w:p>
        </w:tc>
        <w:tc>
          <w:tcPr>
            <w:tcW w:w="270" w:type="dxa"/>
          </w:tcPr>
          <w:p w14:paraId="50106E79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AEA61" w14:textId="7F17C855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</w:tr>
      <w:tr w:rsidR="00900C8A" w:rsidRPr="00B43BC0" w14:paraId="57E2504E" w14:textId="77777777" w:rsidTr="00EA5562">
        <w:tc>
          <w:tcPr>
            <w:tcW w:w="4140" w:type="dxa"/>
          </w:tcPr>
          <w:p w14:paraId="45490EDF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ECC5083" w14:textId="2BCF1303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F3980B7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0BBF1F" w14:textId="3B8382E3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B015E0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417E8" w14:textId="791461F4" w:rsidR="00900C8A" w:rsidRPr="00574E1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270" w:type="dxa"/>
          </w:tcPr>
          <w:p w14:paraId="0655D77B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84601" w14:textId="5302C873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900C8A" w:rsidRPr="00B43BC0" w14:paraId="1CC55261" w14:textId="77777777" w:rsidTr="00EA5562">
        <w:tc>
          <w:tcPr>
            <w:tcW w:w="4140" w:type="dxa"/>
          </w:tcPr>
          <w:p w14:paraId="202FA62A" w14:textId="77777777" w:rsidR="00900C8A" w:rsidRPr="005E7C9A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E7C9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F066D53" w14:textId="42191236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49D01B7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5786EB" w14:textId="3EBE8079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FE37A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268DB3" w14:textId="0DD68E6A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6BF5A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7C9CB" w14:textId="5DF0549D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841BA9" w:rsidRPr="00B43BC0" w14:paraId="7AF9E15C" w14:textId="77777777" w:rsidTr="00EA5562">
        <w:tc>
          <w:tcPr>
            <w:tcW w:w="4140" w:type="dxa"/>
          </w:tcPr>
          <w:p w14:paraId="58F620B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51DF4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EF759E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D800B88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75825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D40F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1D5B6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097BB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020F73DA" w14:textId="77777777" w:rsidTr="00EA5562">
        <w:tc>
          <w:tcPr>
            <w:tcW w:w="4140" w:type="dxa"/>
          </w:tcPr>
          <w:p w14:paraId="054B64F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4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134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386CF8D9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793819C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0E02347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619F5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EAA91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2447E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FA86BB" w14:textId="77777777" w:rsidR="00841BA9" w:rsidRPr="007134BE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CE9" w:rsidRPr="00B43BC0" w14:paraId="10B63149" w14:textId="77777777" w:rsidTr="00EA5562">
        <w:tc>
          <w:tcPr>
            <w:tcW w:w="4140" w:type="dxa"/>
          </w:tcPr>
          <w:p w14:paraId="25DC235A" w14:textId="77777777" w:rsidR="00B92CE9" w:rsidRPr="007134BE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0944ED2C" w14:textId="6FC0FC8F" w:rsidR="00B92CE9" w:rsidRPr="00E07DBA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  <w:tc>
          <w:tcPr>
            <w:tcW w:w="279" w:type="dxa"/>
          </w:tcPr>
          <w:p w14:paraId="344B6150" w14:textId="77777777" w:rsidR="00B92CE9" w:rsidRPr="007134BE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AE119F8" w14:textId="7D39EF9B" w:rsidR="00B92CE9" w:rsidRPr="00CC6365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3,103</w:t>
            </w:r>
          </w:p>
        </w:tc>
        <w:tc>
          <w:tcPr>
            <w:tcW w:w="270" w:type="dxa"/>
          </w:tcPr>
          <w:p w14:paraId="38AE2C1D" w14:textId="77777777" w:rsidR="00B92CE9" w:rsidRPr="007134BE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DF3964" w14:textId="08779178" w:rsidR="00B92CE9" w:rsidRPr="007134BE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270" w:type="dxa"/>
          </w:tcPr>
          <w:p w14:paraId="6AA97789" w14:textId="77777777" w:rsidR="00B92CE9" w:rsidRPr="007134BE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5BA42E" w14:textId="7AB37002" w:rsidR="00B92CE9" w:rsidRPr="007134BE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C62A7">
              <w:rPr>
                <w:rFonts w:ascii="Angsana New" w:hAnsi="Angsana New"/>
                <w:sz w:val="30"/>
                <w:szCs w:val="30"/>
              </w:rPr>
              <w:t>3,096</w:t>
            </w:r>
          </w:p>
        </w:tc>
      </w:tr>
      <w:tr w:rsidR="00900C8A" w:rsidRPr="00B43BC0" w14:paraId="04FAAE05" w14:textId="77777777" w:rsidTr="00EA5562">
        <w:tc>
          <w:tcPr>
            <w:tcW w:w="4140" w:type="dxa"/>
          </w:tcPr>
          <w:p w14:paraId="50DDF29E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21D5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DB16998" w14:textId="74FAB4B1" w:rsidR="00900C8A" w:rsidRPr="00E07DBA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2CD006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54DEC" w14:textId="33B535BC" w:rsidR="00900C8A" w:rsidRPr="00E07DBA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B251B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B7CDC" w14:textId="7A2ECFDC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81EE18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F764" w14:textId="420487CC" w:rsidR="00900C8A" w:rsidRPr="00916D7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3569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A3569">
              <w:rPr>
                <w:rFonts w:ascii="Angsana New" w:hAnsi="Angsana New"/>
                <w:sz w:val="30"/>
                <w:szCs w:val="30"/>
              </w:rPr>
              <w:t>,</w:t>
            </w:r>
            <w:r w:rsidRPr="00BA3569">
              <w:rPr>
                <w:rFonts w:ascii="Angsana New" w:hAnsi="Angsana New"/>
                <w:sz w:val="30"/>
                <w:szCs w:val="30"/>
                <w:cs/>
              </w:rPr>
              <w:t>244</w:t>
            </w:r>
          </w:p>
        </w:tc>
      </w:tr>
      <w:tr w:rsidR="00900C8A" w:rsidRPr="00B43BC0" w14:paraId="5CDD15A2" w14:textId="77777777" w:rsidTr="00EA5562">
        <w:tc>
          <w:tcPr>
            <w:tcW w:w="4140" w:type="dxa"/>
          </w:tcPr>
          <w:p w14:paraId="1FF29E81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134B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9B7868B" w14:textId="05CE1561" w:rsidR="00900C8A" w:rsidRPr="00E07DBA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9" w:type="dxa"/>
          </w:tcPr>
          <w:p w14:paraId="50B14781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C1104DE" w14:textId="78202B1B" w:rsidR="00900C8A" w:rsidRPr="00CC636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F48CCA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A20EA" w14:textId="70E92A72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D6A7A" w14:textId="77777777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CAB05F" w14:textId="54651F2E" w:rsidR="00900C8A" w:rsidRPr="007134B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C8A" w:rsidRPr="000C6424" w14:paraId="6BCA27C5" w14:textId="77777777" w:rsidTr="00EA5562">
        <w:tc>
          <w:tcPr>
            <w:tcW w:w="4140" w:type="dxa"/>
          </w:tcPr>
          <w:p w14:paraId="2893E1FD" w14:textId="77777777" w:rsidR="00900C8A" w:rsidRPr="000C6424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C515D3C" w14:textId="6C93E4D0" w:rsidR="00900C8A" w:rsidRPr="00E07DBA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31,168</w:t>
            </w:r>
          </w:p>
        </w:tc>
        <w:tc>
          <w:tcPr>
            <w:tcW w:w="279" w:type="dxa"/>
          </w:tcPr>
          <w:p w14:paraId="687294B8" w14:textId="77777777" w:rsidR="00900C8A" w:rsidRPr="000C6424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C05374" w14:textId="1BE25C77" w:rsidR="00900C8A" w:rsidRPr="00CC636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55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20,574</w:t>
            </w:r>
          </w:p>
        </w:tc>
        <w:tc>
          <w:tcPr>
            <w:tcW w:w="270" w:type="dxa"/>
          </w:tcPr>
          <w:p w14:paraId="034E3F3E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CE68B" w14:textId="3C0E5D9C" w:rsidR="00900C8A" w:rsidRPr="008E362A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85451B" w14:textId="77777777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8E8DC" w14:textId="6A5D4051" w:rsidR="00900C8A" w:rsidRPr="00C551BB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1BA9" w:rsidRPr="00D504D5" w14:paraId="44276468" w14:textId="77777777" w:rsidTr="00EA5562">
        <w:tc>
          <w:tcPr>
            <w:tcW w:w="4140" w:type="dxa"/>
          </w:tcPr>
          <w:p w14:paraId="57EF2EF7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E99FB6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6A0C4C2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A936CB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7EE4D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D0D3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0E1C0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117E4F" w14:textId="77777777" w:rsidR="00841BA9" w:rsidRPr="00D504D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41BA9" w:rsidRPr="00B43BC0" w14:paraId="376BDB03" w14:textId="77777777" w:rsidTr="00EA5562">
        <w:tc>
          <w:tcPr>
            <w:tcW w:w="4140" w:type="dxa"/>
          </w:tcPr>
          <w:p w14:paraId="3643BD1A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51B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5FBA67AF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D288B3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720410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2CB68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21659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00557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98623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BA9" w:rsidRPr="00B43BC0" w14:paraId="58A8C013" w14:textId="77777777" w:rsidTr="00EA5562">
        <w:tc>
          <w:tcPr>
            <w:tcW w:w="4140" w:type="dxa"/>
          </w:tcPr>
          <w:p w14:paraId="3FBDC3F4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E133484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1D293BA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67A3670" w14:textId="77777777" w:rsidR="00841BA9" w:rsidRPr="00CC6365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747E0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D000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76B28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B6AA1B" w14:textId="77777777" w:rsidR="00841BA9" w:rsidRPr="00C551BB" w:rsidRDefault="00841BA9" w:rsidP="00841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CE9" w:rsidRPr="003A5570" w14:paraId="5229B840" w14:textId="77777777" w:rsidTr="00EA5562">
        <w:tc>
          <w:tcPr>
            <w:tcW w:w="4140" w:type="dxa"/>
          </w:tcPr>
          <w:p w14:paraId="5CDD72E4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51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368D7470" w14:textId="52FAA2C5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17,426</w:t>
            </w:r>
          </w:p>
        </w:tc>
        <w:tc>
          <w:tcPr>
            <w:tcW w:w="279" w:type="dxa"/>
          </w:tcPr>
          <w:p w14:paraId="6BB8BDD5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95789B8" w14:textId="7606EA0F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17,190</w:t>
            </w:r>
          </w:p>
        </w:tc>
        <w:tc>
          <w:tcPr>
            <w:tcW w:w="270" w:type="dxa"/>
          </w:tcPr>
          <w:p w14:paraId="1E4B1CB5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98FC75" w14:textId="646B440A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7,705</w:t>
            </w:r>
          </w:p>
        </w:tc>
        <w:tc>
          <w:tcPr>
            <w:tcW w:w="270" w:type="dxa"/>
          </w:tcPr>
          <w:p w14:paraId="0219F0E5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B333F" w14:textId="1B2CD874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3569">
              <w:rPr>
                <w:rFonts w:ascii="Angsana New" w:hAnsi="Angsana New"/>
                <w:sz w:val="30"/>
                <w:szCs w:val="30"/>
              </w:rPr>
              <w:t>7,666</w:t>
            </w:r>
          </w:p>
        </w:tc>
      </w:tr>
      <w:tr w:rsidR="00B92CE9" w:rsidRPr="003A5570" w14:paraId="710A2ECA" w14:textId="77777777" w:rsidTr="00EA5562">
        <w:tc>
          <w:tcPr>
            <w:tcW w:w="4140" w:type="dxa"/>
          </w:tcPr>
          <w:p w14:paraId="258E6138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2345F62" w14:textId="318C720C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279" w:type="dxa"/>
          </w:tcPr>
          <w:p w14:paraId="0E3C1BBB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008257" w14:textId="0D9E7EEA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1,134</w:t>
            </w:r>
          </w:p>
        </w:tc>
        <w:tc>
          <w:tcPr>
            <w:tcW w:w="270" w:type="dxa"/>
          </w:tcPr>
          <w:p w14:paraId="3595204B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4AB2C" w14:textId="2AF2E145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0F278D3B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1C687" w14:textId="098C8DA8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3569">
              <w:rPr>
                <w:rFonts w:ascii="Angsana New" w:hAnsi="Angsana New"/>
                <w:sz w:val="30"/>
                <w:szCs w:val="30"/>
              </w:rPr>
              <w:t>595</w:t>
            </w:r>
          </w:p>
        </w:tc>
      </w:tr>
      <w:tr w:rsidR="00B92CE9" w:rsidRPr="003A5570" w14:paraId="53C5D82D" w14:textId="77777777" w:rsidTr="00EA5562">
        <w:tc>
          <w:tcPr>
            <w:tcW w:w="4140" w:type="dxa"/>
          </w:tcPr>
          <w:p w14:paraId="2EB1DE11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A0EE31" w14:textId="3399BA00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9" w:type="dxa"/>
          </w:tcPr>
          <w:p w14:paraId="50DEBA99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BA94F89" w14:textId="4ABAAC31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95CE6F9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15E51A" w14:textId="1FFE3466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F030004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24971B" w14:textId="0C2C3232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A3569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92CE9" w:rsidRPr="003A5570" w14:paraId="354AC303" w14:textId="77777777" w:rsidTr="00EA5562">
        <w:tc>
          <w:tcPr>
            <w:tcW w:w="4140" w:type="dxa"/>
          </w:tcPr>
          <w:p w14:paraId="6803095E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8B3EE0" w14:textId="1C011555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18,400</w:t>
            </w:r>
          </w:p>
        </w:tc>
        <w:tc>
          <w:tcPr>
            <w:tcW w:w="279" w:type="dxa"/>
          </w:tcPr>
          <w:p w14:paraId="13F80E84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E518A16" w14:textId="455C1B13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063">
              <w:rPr>
                <w:rFonts w:ascii="Angsana New" w:hAnsi="Angsana New"/>
                <w:b/>
                <w:bCs/>
                <w:sz w:val="30"/>
                <w:szCs w:val="30"/>
              </w:rPr>
              <w:t>18,351</w:t>
            </w:r>
          </w:p>
        </w:tc>
        <w:tc>
          <w:tcPr>
            <w:tcW w:w="270" w:type="dxa"/>
          </w:tcPr>
          <w:p w14:paraId="092B474F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5B68F4" w14:textId="44433707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8,190</w:t>
            </w:r>
          </w:p>
        </w:tc>
        <w:tc>
          <w:tcPr>
            <w:tcW w:w="270" w:type="dxa"/>
          </w:tcPr>
          <w:p w14:paraId="39D64EE1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9CD957" w14:textId="7160D19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569">
              <w:rPr>
                <w:rFonts w:ascii="Angsana New" w:hAnsi="Angsana New"/>
                <w:b/>
                <w:bCs/>
                <w:sz w:val="30"/>
                <w:szCs w:val="30"/>
              </w:rPr>
              <w:t>8,280</w:t>
            </w:r>
          </w:p>
        </w:tc>
      </w:tr>
      <w:tr w:rsidR="001206FB" w:rsidRPr="003A5570" w14:paraId="5281F4A5" w14:textId="77777777" w:rsidTr="00EA5562">
        <w:tc>
          <w:tcPr>
            <w:tcW w:w="4140" w:type="dxa"/>
          </w:tcPr>
          <w:p w14:paraId="70169A69" w14:textId="7D3079A3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E2E98D8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CAA631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FA96F22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94125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50174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75B740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3F2AF" w14:textId="77777777" w:rsidR="001206FB" w:rsidRPr="003A5570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CE9" w:rsidRPr="003A5570" w14:paraId="4FA78DCF" w14:textId="77777777" w:rsidTr="00EA5562">
        <w:tc>
          <w:tcPr>
            <w:tcW w:w="4140" w:type="dxa"/>
          </w:tcPr>
          <w:p w14:paraId="5E934C4F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0" w:type="dxa"/>
          </w:tcPr>
          <w:p w14:paraId="53E361E4" w14:textId="7F5F402E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22,696</w:t>
            </w:r>
          </w:p>
        </w:tc>
        <w:tc>
          <w:tcPr>
            <w:tcW w:w="279" w:type="dxa"/>
          </w:tcPr>
          <w:p w14:paraId="552F56F2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276A11" w14:textId="20B9C440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23,023</w:t>
            </w:r>
          </w:p>
        </w:tc>
        <w:tc>
          <w:tcPr>
            <w:tcW w:w="270" w:type="dxa"/>
          </w:tcPr>
          <w:p w14:paraId="471CD415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011587" w14:textId="0D2B0865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8,348</w:t>
            </w:r>
          </w:p>
        </w:tc>
        <w:tc>
          <w:tcPr>
            <w:tcW w:w="270" w:type="dxa"/>
          </w:tcPr>
          <w:p w14:paraId="1CA3A51A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18DBE" w14:textId="6A2EEDA9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33C61">
              <w:rPr>
                <w:rFonts w:ascii="Angsana New" w:hAnsi="Angsana New"/>
                <w:sz w:val="30"/>
                <w:szCs w:val="30"/>
              </w:rPr>
              <w:t>9,219</w:t>
            </w:r>
          </w:p>
        </w:tc>
      </w:tr>
      <w:tr w:rsidR="00900C8A" w:rsidRPr="003A5570" w14:paraId="6BA81F7B" w14:textId="77777777" w:rsidTr="00EA5562">
        <w:tc>
          <w:tcPr>
            <w:tcW w:w="4140" w:type="dxa"/>
          </w:tcPr>
          <w:p w14:paraId="09B6F9F4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B9FBD63" w14:textId="14B4F799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9" w:type="dxa"/>
          </w:tcPr>
          <w:p w14:paraId="4A315E33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F79F32" w14:textId="5872AD36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0A324BE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5763A" w14:textId="04060621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554372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944FB" w14:textId="7D5010FA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2CE9" w:rsidRPr="003A5570" w14:paraId="7A4FE564" w14:textId="77777777" w:rsidTr="00EA5562">
        <w:tc>
          <w:tcPr>
            <w:tcW w:w="4140" w:type="dxa"/>
          </w:tcPr>
          <w:p w14:paraId="2BCCAAC5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65C00F6C" w14:textId="153939A8" w:rsidR="00B92CE9" w:rsidRPr="003A5570" w:rsidRDefault="00A53B7C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A53B7C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279" w:type="dxa"/>
          </w:tcPr>
          <w:p w14:paraId="141C837F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ED49C6" w14:textId="3CB2D722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3,732</w:t>
            </w:r>
          </w:p>
        </w:tc>
        <w:tc>
          <w:tcPr>
            <w:tcW w:w="270" w:type="dxa"/>
          </w:tcPr>
          <w:p w14:paraId="3E33F1F8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D6840B" w14:textId="3C3F2225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3,521</w:t>
            </w:r>
          </w:p>
        </w:tc>
        <w:tc>
          <w:tcPr>
            <w:tcW w:w="270" w:type="dxa"/>
          </w:tcPr>
          <w:p w14:paraId="659488BD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EA656" w14:textId="69ED4099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33C61">
              <w:rPr>
                <w:rFonts w:ascii="Angsana New" w:hAnsi="Angsana New"/>
                <w:sz w:val="30"/>
                <w:szCs w:val="30"/>
              </w:rPr>
              <w:t>3,213</w:t>
            </w:r>
          </w:p>
        </w:tc>
      </w:tr>
      <w:tr w:rsidR="00B92CE9" w:rsidRPr="003A5570" w14:paraId="53BE8220" w14:textId="77777777" w:rsidTr="00EA5562">
        <w:tc>
          <w:tcPr>
            <w:tcW w:w="4140" w:type="dxa"/>
          </w:tcPr>
          <w:p w14:paraId="6620175A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82CB26E" w14:textId="2652EFBA" w:rsidR="00B92CE9" w:rsidRPr="003A5570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279" w:type="dxa"/>
          </w:tcPr>
          <w:p w14:paraId="65C624E3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820D46" w14:textId="3382CFCB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77063"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270" w:type="dxa"/>
          </w:tcPr>
          <w:p w14:paraId="01443D74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F64AE8" w14:textId="6B8AD945" w:rsidR="00B92CE9" w:rsidRPr="00574E1E" w:rsidRDefault="00900C8A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50A46FDC" w14:textId="77777777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43E80" w14:textId="5B895C42" w:rsidR="00B92CE9" w:rsidRPr="003A5570" w:rsidRDefault="00B92CE9" w:rsidP="00B92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333C61">
              <w:rPr>
                <w:rFonts w:ascii="Angsana New" w:hAnsi="Angsana New"/>
                <w:sz w:val="30"/>
                <w:szCs w:val="30"/>
              </w:rPr>
              <w:t>684</w:t>
            </w:r>
          </w:p>
        </w:tc>
      </w:tr>
      <w:tr w:rsidR="00900C8A" w:rsidRPr="003A5570" w14:paraId="681D8E92" w14:textId="77777777" w:rsidTr="00EA5562">
        <w:tc>
          <w:tcPr>
            <w:tcW w:w="4140" w:type="dxa"/>
          </w:tcPr>
          <w:p w14:paraId="4E92E65B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749C1E00" w14:textId="6369C733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279" w:type="dxa"/>
          </w:tcPr>
          <w:p w14:paraId="2437EA40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02263A8" w14:textId="5BEE80AC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50DE9">
              <w:rPr>
                <w:rFonts w:ascii="Angsana New" w:hAnsi="Angsana New"/>
                <w:sz w:val="30"/>
                <w:szCs w:val="30"/>
                <w:cs/>
              </w:rPr>
              <w:t>565</w:t>
            </w:r>
          </w:p>
        </w:tc>
        <w:tc>
          <w:tcPr>
            <w:tcW w:w="270" w:type="dxa"/>
          </w:tcPr>
          <w:p w14:paraId="1255E5AC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8AF76" w14:textId="13B07E4F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4FE947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53776" w14:textId="3E33A93F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C8A" w:rsidRPr="00B43BC0" w14:paraId="17C0ECFE" w14:textId="77777777" w:rsidTr="00EA5562">
        <w:tc>
          <w:tcPr>
            <w:tcW w:w="4140" w:type="dxa"/>
          </w:tcPr>
          <w:p w14:paraId="50F355AC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A5570">
              <w:rPr>
                <w:rFonts w:ascii="Angsana New" w:hAnsi="Angsana New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1080" w:type="dxa"/>
          </w:tcPr>
          <w:p w14:paraId="222A9123" w14:textId="187CE8B0" w:rsidR="00900C8A" w:rsidRPr="003A5570" w:rsidRDefault="00A53B7C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A53B7C"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279" w:type="dxa"/>
          </w:tcPr>
          <w:p w14:paraId="560EA389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AA4A4FA" w14:textId="77253C00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6959B501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1CB52" w14:textId="74EA6022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1C81A" w14:textId="77777777" w:rsidR="00900C8A" w:rsidRPr="003A5570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4679F1" w14:textId="4FD7C3AB" w:rsidR="00900C8A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DF90D3" w14:textId="6FC3CFFB" w:rsidR="00755567" w:rsidRPr="00507DDD" w:rsidRDefault="00755567" w:rsidP="00E50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21"/>
        </w:tabs>
        <w:spacing w:line="240" w:lineRule="auto"/>
        <w:ind w:right="57"/>
        <w:rPr>
          <w:rFonts w:ascii="Angsana New" w:hAnsi="Angsana New"/>
          <w:sz w:val="28"/>
          <w:szCs w:val="28"/>
        </w:rPr>
      </w:pPr>
    </w:p>
    <w:tbl>
      <w:tblPr>
        <w:tblW w:w="930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1167"/>
        <w:gridCol w:w="268"/>
        <w:gridCol w:w="1150"/>
        <w:gridCol w:w="246"/>
        <w:gridCol w:w="1139"/>
        <w:gridCol w:w="236"/>
        <w:gridCol w:w="1142"/>
      </w:tblGrid>
      <w:tr w:rsidR="004774CA" w:rsidRPr="00104961" w14:paraId="34516E1A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D3CCF81" w14:textId="1ECFAC64" w:rsidR="00246B7C" w:rsidRPr="00F2755E" w:rsidRDefault="004C14C2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C14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FBE2F" w14:textId="615C7264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05FE346" w14:textId="77777777" w:rsidR="00246B7C" w:rsidRPr="00104961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D7D" w14:textId="560C9F48" w:rsidR="00246B7C" w:rsidRDefault="00246B7C" w:rsidP="00246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B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6FB" w:rsidRPr="00104961" w14:paraId="3C9808A1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028DD9C2" w14:textId="62F546DF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7A8AB" w14:textId="5F02DD81" w:rsidR="001206FB" w:rsidRPr="00CC6365" w:rsidRDefault="00E34729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E5CA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3752373" w14:textId="55D8010E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FDDAFC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CECDD" w14:textId="2B47B914" w:rsidR="001206FB" w:rsidRDefault="00E34729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79B0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5D30C9E" w14:textId="3A465F3B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206FB" w:rsidRPr="00104961" w14:paraId="3B128F1D" w14:textId="77777777" w:rsidTr="00FD6726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6276C2B5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87372" w14:textId="65D32E12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211A02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939B371" w14:textId="505C1E64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5A5A8AA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46334" w14:textId="6E7087CD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D9E912B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33D8D8" w14:textId="15E2E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347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06FB" w:rsidRPr="00104961" w14:paraId="7239E0F1" w14:textId="77777777" w:rsidTr="00780FC1">
        <w:trPr>
          <w:tblHeader/>
        </w:trPr>
        <w:tc>
          <w:tcPr>
            <w:tcW w:w="2126" w:type="pct"/>
            <w:tcBorders>
              <w:top w:val="nil"/>
              <w:bottom w:val="nil"/>
            </w:tcBorders>
          </w:tcPr>
          <w:p w14:paraId="7DF3E74F" w14:textId="77777777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0A3D5" w14:textId="7E10B475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06FB" w:rsidRPr="00104961" w14:paraId="41204D9C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AE80000" w14:textId="27B46CC1" w:rsidR="001206FB" w:rsidRPr="00E705B3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5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B73A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05DA8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D9D3833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381C29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437DC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6AFD48F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27A1910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104961" w14:paraId="785F90F9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99F2E" w14:textId="77777777" w:rsidR="00900C8A" w:rsidRPr="00F2755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8958" w14:textId="0B20F266" w:rsidR="00900C8A" w:rsidRPr="00CC636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20DC272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74E96235" w14:textId="4334773F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8698071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4C30" w14:textId="76A246E6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167,648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F849ED0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DCD4F13" w14:textId="4875EC21" w:rsidR="00900C8A" w:rsidRPr="00D457A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183,693</w:t>
            </w:r>
          </w:p>
        </w:tc>
      </w:tr>
      <w:tr w:rsidR="00BE606A" w:rsidRPr="00104961" w14:paraId="315058EE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5499114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600A" w14:textId="3948BE5F" w:rsidR="00BE606A" w:rsidRPr="001532C5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4,775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A244D2D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0DB1A6C5" w14:textId="0A3E82C3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578ADC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1C14" w14:textId="3B7D55DD" w:rsidR="00BE606A" w:rsidRPr="00104961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4,7</w:t>
            </w:r>
            <w:r w:rsidR="008A35A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47CCC02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2AB5106" w14:textId="1D275B39" w:rsidR="00BE606A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4,01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BE606A" w:rsidRPr="00104961" w14:paraId="5DC18CB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2705EC7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0DA99" w14:textId="557EAEC4" w:rsidR="00BE606A" w:rsidRPr="001532C5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42,927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FF0569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F6136" w14:textId="63D0E76C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49,60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04C14D2E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A9B3B" w14:textId="414C0C66" w:rsidR="00BE606A" w:rsidRPr="00104961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6,647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FE1DEC8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C68E9" w14:textId="73A12CE0" w:rsidR="00BE606A" w:rsidRPr="00D457A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18,735</w:t>
            </w:r>
          </w:p>
        </w:tc>
      </w:tr>
      <w:tr w:rsidR="00BE606A" w:rsidRPr="00104961" w14:paraId="4EF0F2A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53FE254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DAA3E7" w14:textId="603F5AB9" w:rsidR="00BE606A" w:rsidRPr="001532C5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47,702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CECAA2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06A0B" w14:textId="36824E93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53,622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E30DC86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8C0D1" w14:textId="45DC1327" w:rsidR="00BE606A" w:rsidRPr="00246B7C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179,054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059FE59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F6FCD" w14:textId="7FDA75AA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1206FB" w:rsidRPr="00284462" w14:paraId="6E94DF52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C99A8B8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EA4939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007FA42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1874D7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E474527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4DC7B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9FB496D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3CC66C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6FB" w:rsidRPr="00104961" w14:paraId="70513E1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B4D8796" w14:textId="148244EF" w:rsidR="001206FB" w:rsidRPr="00F2755E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7481B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775F9A5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3F6ED82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302616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F89B4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5329DC7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DB9789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104961" w14:paraId="6BD9A05B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77C87BC1" w14:textId="35386C33" w:rsidR="00900C8A" w:rsidRPr="00F2755E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552" w14:textId="1F447FF3" w:rsidR="00900C8A" w:rsidRPr="00BD540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AD4E86" w14:textId="77777777" w:rsidR="00900C8A" w:rsidRPr="001532C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4AA1516" w14:textId="3B0A2E58" w:rsidR="00900C8A" w:rsidRPr="001532C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BF7E5D9" w14:textId="77777777" w:rsidR="00900C8A" w:rsidRPr="001532C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B583" w14:textId="471BDB28" w:rsidR="00900C8A" w:rsidRPr="001532C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0F529D8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385339B5" w14:textId="44D45587" w:rsidR="00900C8A" w:rsidRPr="00D457A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06A" w:rsidRPr="00104961" w14:paraId="35851FCD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6F4CA793" w14:textId="4C217788" w:rsidR="00BE606A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34C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9CF3" w14:textId="32CF14D5" w:rsidR="00BE606A" w:rsidRPr="001532C5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22FB82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B176CFC" w14:textId="7CE30801" w:rsidR="00BE606A" w:rsidRPr="00BD540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7CBCF9AD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decimal" w:pos="93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650B" w14:textId="6E58767E" w:rsidR="00BE606A" w:rsidRPr="00A60A88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B08594B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0A568DA8" w14:textId="5781006F" w:rsidR="00BE606A" w:rsidRPr="00BD540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</w:tr>
      <w:tr w:rsidR="00BE606A" w:rsidRPr="00104961" w14:paraId="44791291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16E9A777" w14:textId="6DAAB09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A42FE" w14:textId="06D1E1E7" w:rsidR="00BE606A" w:rsidRPr="001532C5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678DE0C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35EB28AF" w14:textId="06ADD74E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19848F81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1F7BF" w14:textId="56C568F1" w:rsidR="00BE606A" w:rsidRPr="001532C5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E0A107C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7327446E" w14:textId="4A769B05" w:rsidR="00BE606A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E606A" w:rsidRPr="00104961" w14:paraId="671951AA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32F7DE30" w14:textId="0D7A3BF1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705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3AB35" w14:textId="42658585" w:rsidR="00BE606A" w:rsidRPr="00E50DE9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0C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F9BECF2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DA779" w14:textId="108E27C4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16EC990" w14:textId="77777777" w:rsidR="00BE606A" w:rsidRPr="001532C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3775DA" w14:textId="44D9CD51" w:rsidR="00BE606A" w:rsidRPr="001532C5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1,791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24B0EC30" w14:textId="77777777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1A590" w14:textId="1F83B068" w:rsidR="00BE606A" w:rsidRPr="00F2755E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  <w:tr w:rsidR="001206FB" w:rsidRPr="00284462" w14:paraId="1CFBF627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08FACD8E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C7078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A6361B2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A7A2AF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5718F62E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1E0C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9F29C4F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63568C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6FB" w:rsidRPr="00104961" w14:paraId="23275715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4B9266CF" w14:textId="67C054C9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EFDBF" w14:textId="77777777" w:rsidR="001206FB" w:rsidRPr="00CC6365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4D96D7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4494958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2A8F8A04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E7525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42D10766" w14:textId="77777777" w:rsidR="001206FB" w:rsidRPr="00104961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815B0AA" w14:textId="77777777" w:rsidR="001206FB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104961" w14:paraId="6577CB0B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F76EA5A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7F6D" w14:textId="3B18A049" w:rsidR="00900C8A" w:rsidRPr="00BD540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6A2E78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1F85A270" w14:textId="7E5E75FC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64B56B4B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F676" w14:textId="67C72A2B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DB8DB04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17B7139A" w14:textId="1450EC25" w:rsidR="00900C8A" w:rsidRPr="00D457A5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</w:tr>
      <w:tr w:rsidR="00900C8A" w:rsidRPr="00C50934" w14:paraId="26BDB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B54581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3DE8" w14:textId="168A5A11" w:rsidR="00900C8A" w:rsidRPr="00A119A3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32,943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ABB12B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5B887D4" w14:textId="41D5B100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32,001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</w:tcPr>
          <w:p w14:paraId="333F9540" w14:textId="77777777" w:rsidR="00900C8A" w:rsidRPr="0010496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8BCC" w14:textId="513A2F5C" w:rsidR="00900C8A" w:rsidRPr="00BD5401" w:rsidRDefault="00900C8A" w:rsidP="0048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831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EF8D8E5" w14:textId="77777777" w:rsidR="00900C8A" w:rsidRPr="00825BC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4BA57D1E" w14:textId="6C2BADA5" w:rsidR="00900C8A" w:rsidRPr="00BD5401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606A" w:rsidRPr="00104961" w14:paraId="5D4280CE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5809297A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92427" w14:textId="7A355226" w:rsidR="00BE606A" w:rsidRPr="00A119A3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4,214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CEF85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6BD84D4" w14:textId="5C5D2270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7,045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5BD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0A3DE" w14:textId="7F75F392" w:rsidR="00BE606A" w:rsidRPr="00104961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900C8A">
              <w:rPr>
                <w:rFonts w:ascii="Angsana New" w:hAnsi="Angsana New"/>
                <w:sz w:val="30"/>
                <w:szCs w:val="30"/>
              </w:rPr>
              <w:t>4,120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2708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C553E44" w14:textId="51FC3D76" w:rsidR="00BE606A" w:rsidRPr="00D457A5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sz w:val="30"/>
                <w:szCs w:val="30"/>
              </w:rPr>
              <w:t>6,942</w:t>
            </w:r>
          </w:p>
        </w:tc>
      </w:tr>
      <w:tr w:rsidR="00BE606A" w:rsidRPr="00104961" w14:paraId="645CB4B6" w14:textId="77777777" w:rsidTr="00FD6726">
        <w:tc>
          <w:tcPr>
            <w:tcW w:w="2126" w:type="pct"/>
            <w:tcBorders>
              <w:top w:val="nil"/>
              <w:bottom w:val="nil"/>
            </w:tcBorders>
          </w:tcPr>
          <w:p w14:paraId="5B545153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9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0CBF9" w14:textId="29A98C5F" w:rsidR="00BE606A" w:rsidRPr="00A119A3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37,157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1B5DDBBD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AC391B0" w14:textId="01AEA743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39,046</w:t>
            </w: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3BB8F756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57562" w14:textId="7759801E" w:rsidR="00BE606A" w:rsidRPr="00104961" w:rsidRDefault="00900C8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C8A">
              <w:rPr>
                <w:rFonts w:ascii="Angsana New" w:hAnsi="Angsana New"/>
                <w:b/>
                <w:bCs/>
                <w:sz w:val="30"/>
                <w:szCs w:val="30"/>
              </w:rPr>
              <w:t>5,823</w:t>
            </w:r>
          </w:p>
        </w:tc>
        <w:tc>
          <w:tcPr>
            <w:tcW w:w="127" w:type="pct"/>
            <w:tcBorders>
              <w:top w:val="nil"/>
              <w:bottom w:val="nil"/>
            </w:tcBorders>
          </w:tcPr>
          <w:p w14:paraId="00A513F6" w14:textId="77777777" w:rsidR="00BE606A" w:rsidRPr="00104961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7FB724C" w14:textId="1BDFB7C3" w:rsidR="00BE606A" w:rsidRPr="00EF43F6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4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9,480</w:t>
            </w:r>
          </w:p>
        </w:tc>
      </w:tr>
      <w:tr w:rsidR="00BE606A" w:rsidRPr="00CE458C" w14:paraId="4D4EBE02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336A55D" w14:textId="3BFF3814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C2DF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AA8FA5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45559458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C0EB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DE61D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D25B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11FD582" w14:textId="77777777" w:rsidR="00BE606A" w:rsidRPr="00507DDD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C8A" w:rsidRPr="00CE458C" w14:paraId="7ACE3195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CCDC97E" w14:textId="6739D113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7A7F7" w14:textId="3C37914C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07DDD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9B36342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1F39B1D" w14:textId="3178294E" w:rsidR="00900C8A" w:rsidRPr="00507DDD" w:rsidRDefault="00900C8A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07D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93F5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2F179" w14:textId="333F0E3E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07DDD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9623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5F2A74C2" w14:textId="32C18B67" w:rsidR="00900C8A" w:rsidRPr="00507DDD" w:rsidRDefault="00900C8A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07D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0C8A" w:rsidRPr="00CE458C" w14:paraId="4D92C22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B7E92E9" w14:textId="361FC141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6B263" w14:textId="3F2A7D8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07DDD">
              <w:rPr>
                <w:rFonts w:ascii="Angsana New" w:hAnsi="Angsana New"/>
                <w:sz w:val="30"/>
                <w:szCs w:val="30"/>
              </w:rPr>
              <w:t>4,234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4864D37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D1B3C" w14:textId="478369C9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507DDD">
              <w:rPr>
                <w:rFonts w:ascii="Angsana New" w:hAnsi="Angsana New"/>
                <w:sz w:val="30"/>
                <w:szCs w:val="30"/>
              </w:rPr>
              <w:t>5,655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823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10A4E" w14:textId="04EECB7E" w:rsidR="00900C8A" w:rsidRPr="00507DDD" w:rsidRDefault="00900C8A" w:rsidP="00483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507D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FFAB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118D7" w14:textId="55535456" w:rsidR="00900C8A" w:rsidRPr="00507DDD" w:rsidRDefault="00900C8A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  <w:r w:rsidRPr="00507D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0C8A" w:rsidRPr="00CE458C" w14:paraId="7AEE9DE7" w14:textId="77777777" w:rsidTr="00826D8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790DFD92" w14:textId="2464CCC0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C5D0B0" w14:textId="79F8F65F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4,454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B326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5C9006" w14:textId="2BF7CD7C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5,655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DFA24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420740" w14:textId="298D3403" w:rsidR="00900C8A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09B9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0AF890" w14:textId="475CC8C3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0C8A" w:rsidRPr="00CE458C" w14:paraId="04A4214D" w14:textId="77777777" w:rsidTr="0086483B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E967DA4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5EC75D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2E0EC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4BA909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075F2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D976D1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08B7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4B37AF" w14:textId="77777777" w:rsidR="00900C8A" w:rsidRPr="00507DDD" w:rsidRDefault="00900C8A" w:rsidP="009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83B" w:rsidRPr="00CE458C" w14:paraId="5ABEFD43" w14:textId="77777777" w:rsidTr="0086483B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3611261" w14:textId="0F588706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AED3B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BA9AD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2FE9495C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1D79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776A3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1039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205E3FB6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83B" w:rsidRPr="0086483B" w14:paraId="1E4D3A88" w14:textId="77777777" w:rsidTr="0086483B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1FF0413B" w14:textId="18B107E6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03432F" w14:textId="7AD1C2F5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5383F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BB7804" w14:textId="319D961D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814F6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48DD3D" w14:textId="770A227B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690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25A8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1D7638" w14:textId="212DA48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6483B" w:rsidRPr="00CE458C" w14:paraId="51C97A06" w14:textId="77777777" w:rsidTr="0086483B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3F5EB3E4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281928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D984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FA6976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726F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F10BA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787A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7B00C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483B" w:rsidRPr="00CE458C" w14:paraId="0FF6BF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279E29AB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7D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13C6A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F67B0A9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</w:tcPr>
          <w:p w14:paraId="67F10A80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B8CD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A6451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5B14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</w:tcPr>
          <w:p w14:paraId="6B5DFE6E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83B" w:rsidRPr="00CE458C" w14:paraId="047F6D05" w14:textId="77777777" w:rsidTr="00FD6726"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</w:tcPr>
          <w:p w14:paraId="080ADC71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7DD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B78251" w14:textId="4947A3BC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17CB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10B3B2" w14:textId="094CF2DC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13,300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6B30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7EDAC5" w14:textId="45A27725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07D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079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723C" w14:textId="777777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7A4A42" w14:textId="78B06A77" w:rsidR="0086483B" w:rsidRPr="00507DDD" w:rsidRDefault="0086483B" w:rsidP="00864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7DDD">
              <w:rPr>
                <w:rFonts w:ascii="Angsana New" w:hAnsi="Angsana New"/>
                <w:b/>
                <w:bCs/>
                <w:sz w:val="30"/>
                <w:szCs w:val="30"/>
              </w:rPr>
              <w:t>1,189</w:t>
            </w:r>
          </w:p>
        </w:tc>
      </w:tr>
    </w:tbl>
    <w:p w14:paraId="18D96E58" w14:textId="77777777" w:rsidR="00507DDD" w:rsidRPr="00507DDD" w:rsidRDefault="00507DDD" w:rsidP="00507D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</w:rPr>
      </w:pPr>
    </w:p>
    <w:p w14:paraId="4FB3BE96" w14:textId="77777777" w:rsidR="00DD4482" w:rsidRDefault="00DD4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F32AB16" w14:textId="59488F71" w:rsidR="008C317D" w:rsidRPr="00CE458C" w:rsidRDefault="008C317D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728D5A12" w14:textId="77777777" w:rsidR="00BE193D" w:rsidRPr="00507DDD" w:rsidRDefault="00BE193D" w:rsidP="00BE1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242"/>
        <w:gridCol w:w="238"/>
        <w:gridCol w:w="1190"/>
        <w:gridCol w:w="274"/>
        <w:gridCol w:w="1165"/>
        <w:gridCol w:w="261"/>
        <w:gridCol w:w="1150"/>
      </w:tblGrid>
      <w:tr w:rsidR="00BE193D" w:rsidRPr="00ED3D80" w14:paraId="2BE2D223" w14:textId="77777777" w:rsidTr="00836DE4">
        <w:trPr>
          <w:tblHeader/>
        </w:trPr>
        <w:tc>
          <w:tcPr>
            <w:tcW w:w="2035" w:type="pct"/>
          </w:tcPr>
          <w:p w14:paraId="33C56664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36F5DBED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102E586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14:paraId="372BF1AA" w14:textId="77777777" w:rsidR="00BE193D" w:rsidRPr="00ED3D80" w:rsidRDefault="00BE193D" w:rsidP="00836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729" w:rsidRPr="00ED3D80" w14:paraId="762AFFD4" w14:textId="77777777" w:rsidTr="00836DE4">
        <w:trPr>
          <w:tblHeader/>
        </w:trPr>
        <w:tc>
          <w:tcPr>
            <w:tcW w:w="2035" w:type="pct"/>
          </w:tcPr>
          <w:p w14:paraId="37A45837" w14:textId="77777777" w:rsidR="00E34729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6D9051B" w14:textId="21C020AA" w:rsidR="00E34729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3EA5AF74" w14:textId="77777777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48DC64" w14:textId="5EE6B13F" w:rsidR="00E34729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73BCDB6" w14:textId="77777777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C4F6974" w14:textId="24BAE45B" w:rsidR="00E34729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  <w:vAlign w:val="center"/>
          </w:tcPr>
          <w:p w14:paraId="2D8D52AB" w14:textId="77777777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1A9478F" w14:textId="4C089E9A" w:rsidR="00E34729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05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34729" w:rsidRPr="00ED3D80" w14:paraId="39403186" w14:textId="77777777" w:rsidTr="002E6FF1">
        <w:trPr>
          <w:tblHeader/>
        </w:trPr>
        <w:tc>
          <w:tcPr>
            <w:tcW w:w="2035" w:type="pct"/>
          </w:tcPr>
          <w:p w14:paraId="6AA561C6" w14:textId="77777777" w:rsidR="00E34729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5A4C936" w14:textId="3E00F57E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7DC8061D" w14:textId="77777777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9F7D25" w14:textId="5AFD50FA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A90E2F5" w14:textId="77777777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35FCE35" w14:textId="184F8FEF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1D76B51A" w14:textId="77777777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E0E64DC" w14:textId="336BD5DF" w:rsidR="00E34729" w:rsidRPr="002F4B0F" w:rsidRDefault="00E34729" w:rsidP="00E34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6FB" w:rsidRPr="00ED3D80" w14:paraId="5B748064" w14:textId="77777777" w:rsidTr="00507DDD">
        <w:trPr>
          <w:trHeight w:val="20"/>
          <w:tblHeader/>
        </w:trPr>
        <w:tc>
          <w:tcPr>
            <w:tcW w:w="2035" w:type="pct"/>
          </w:tcPr>
          <w:p w14:paraId="6EB8C734" w14:textId="77777777" w:rsidR="001206FB" w:rsidRPr="00ED3D80" w:rsidRDefault="001206FB" w:rsidP="00507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65" w:type="pct"/>
            <w:gridSpan w:val="7"/>
          </w:tcPr>
          <w:p w14:paraId="41BF1AD0" w14:textId="77777777" w:rsidR="001206FB" w:rsidRPr="00ED3D80" w:rsidRDefault="001206FB" w:rsidP="00507DDD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D3D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606A" w:rsidRPr="00ED3D80" w14:paraId="6996A304" w14:textId="77777777" w:rsidTr="00836DE4">
        <w:tc>
          <w:tcPr>
            <w:tcW w:w="2035" w:type="pct"/>
          </w:tcPr>
          <w:p w14:paraId="1F6E6C93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667" w:type="pct"/>
          </w:tcPr>
          <w:p w14:paraId="6A47FA9F" w14:textId="5BBAB5F6" w:rsidR="00BE606A" w:rsidRPr="002D12BB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344,545</w:t>
            </w:r>
          </w:p>
        </w:tc>
        <w:tc>
          <w:tcPr>
            <w:tcW w:w="128" w:type="pct"/>
          </w:tcPr>
          <w:p w14:paraId="6666A0F1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392F12" w14:textId="456846EC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380,396</w:t>
            </w:r>
          </w:p>
        </w:tc>
        <w:tc>
          <w:tcPr>
            <w:tcW w:w="147" w:type="pct"/>
          </w:tcPr>
          <w:p w14:paraId="4ECF8022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97373D8" w14:textId="213339BF" w:rsidR="00BE606A" w:rsidRPr="00ED3D80" w:rsidRDefault="00DF7362" w:rsidP="0067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227,949</w:t>
            </w:r>
          </w:p>
        </w:tc>
        <w:tc>
          <w:tcPr>
            <w:tcW w:w="140" w:type="pct"/>
          </w:tcPr>
          <w:p w14:paraId="2D2FD0A1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637BF2" w14:textId="4B854B34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278</w:t>
            </w:r>
            <w:r w:rsidRPr="00876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76347">
              <w:rPr>
                <w:rFonts w:asciiTheme="majorBidi" w:hAnsiTheme="majorBidi"/>
                <w:sz w:val="30"/>
                <w:szCs w:val="30"/>
                <w:cs/>
              </w:rPr>
              <w:t>582</w:t>
            </w:r>
          </w:p>
        </w:tc>
      </w:tr>
      <w:tr w:rsidR="00BE606A" w:rsidRPr="00ED3D80" w14:paraId="1A947A69" w14:textId="77777777" w:rsidTr="00836DE4">
        <w:tc>
          <w:tcPr>
            <w:tcW w:w="2035" w:type="pct"/>
          </w:tcPr>
          <w:p w14:paraId="52F8C1D2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67" w:type="pct"/>
          </w:tcPr>
          <w:p w14:paraId="2C306850" w14:textId="77777777" w:rsidR="00BE606A" w:rsidRPr="002D12BB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3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1E826D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57E86BC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03ACCC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208C10F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4E34A13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9D7B6B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606A" w:rsidRPr="00ED3D80" w14:paraId="607A22B0" w14:textId="77777777" w:rsidTr="00836DE4">
        <w:tc>
          <w:tcPr>
            <w:tcW w:w="2035" w:type="pct"/>
          </w:tcPr>
          <w:p w14:paraId="4D28CD02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>3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314DAEC7" w14:textId="327FEDBC" w:rsidR="00BE606A" w:rsidRPr="002D12BB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50,921</w:t>
            </w:r>
          </w:p>
        </w:tc>
        <w:tc>
          <w:tcPr>
            <w:tcW w:w="128" w:type="pct"/>
          </w:tcPr>
          <w:p w14:paraId="0C36D519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E99DA87" w14:textId="590A4250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79,513</w:t>
            </w:r>
          </w:p>
        </w:tc>
        <w:tc>
          <w:tcPr>
            <w:tcW w:w="147" w:type="pct"/>
          </w:tcPr>
          <w:p w14:paraId="5F613A98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011B2FC" w14:textId="5F18FD9B" w:rsidR="00BE606A" w:rsidRPr="00ED3D80" w:rsidRDefault="00DF7362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44,278</w:t>
            </w:r>
          </w:p>
        </w:tc>
        <w:tc>
          <w:tcPr>
            <w:tcW w:w="140" w:type="pct"/>
          </w:tcPr>
          <w:p w14:paraId="320C3840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D6CCC3" w14:textId="2CA25C1D" w:rsidR="00BE606A" w:rsidRPr="005014C6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 w:hint="cs"/>
                <w:sz w:val="30"/>
                <w:szCs w:val="30"/>
                <w:cs/>
              </w:rPr>
              <w:t>3</w:t>
            </w:r>
            <w:r w:rsidRPr="005014C6">
              <w:rPr>
                <w:rFonts w:asciiTheme="majorBidi" w:hAnsiTheme="majorBidi"/>
                <w:sz w:val="30"/>
                <w:szCs w:val="30"/>
              </w:rPr>
              <w:t>5,</w:t>
            </w:r>
            <w:r w:rsidRPr="005014C6">
              <w:rPr>
                <w:rFonts w:asciiTheme="majorBidi" w:hAnsiTheme="majorBidi" w:hint="cs"/>
                <w:sz w:val="30"/>
                <w:szCs w:val="30"/>
                <w:cs/>
              </w:rPr>
              <w:t>625</w:t>
            </w:r>
          </w:p>
        </w:tc>
      </w:tr>
      <w:tr w:rsidR="00BE606A" w:rsidRPr="00ED3D80" w14:paraId="2E18A393" w14:textId="77777777" w:rsidTr="00B5268A">
        <w:tc>
          <w:tcPr>
            <w:tcW w:w="2035" w:type="pct"/>
          </w:tcPr>
          <w:p w14:paraId="4891AF93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>3 - 6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67" w:type="pct"/>
          </w:tcPr>
          <w:p w14:paraId="18097AFD" w14:textId="553343BD" w:rsidR="00BE606A" w:rsidRPr="002D12BB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25,672</w:t>
            </w:r>
          </w:p>
        </w:tc>
        <w:tc>
          <w:tcPr>
            <w:tcW w:w="128" w:type="pct"/>
          </w:tcPr>
          <w:p w14:paraId="3EBFF48E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515D1B6" w14:textId="5FE01BA3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22,214</w:t>
            </w:r>
          </w:p>
        </w:tc>
        <w:tc>
          <w:tcPr>
            <w:tcW w:w="147" w:type="pct"/>
          </w:tcPr>
          <w:p w14:paraId="111B2310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91CDE86" w14:textId="04A73057" w:rsidR="00BE606A" w:rsidRPr="00ED3D80" w:rsidRDefault="00DF7362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7,628</w:t>
            </w:r>
          </w:p>
        </w:tc>
        <w:tc>
          <w:tcPr>
            <w:tcW w:w="140" w:type="pct"/>
          </w:tcPr>
          <w:p w14:paraId="43919FFC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4B35034" w14:textId="09079340" w:rsidR="00BE606A" w:rsidRPr="005014C6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  <w:r w:rsidRPr="005014C6">
              <w:rPr>
                <w:rFonts w:asciiTheme="majorBidi" w:hAnsiTheme="majorBidi"/>
                <w:sz w:val="30"/>
                <w:szCs w:val="30"/>
              </w:rPr>
              <w:t>,496</w:t>
            </w:r>
          </w:p>
        </w:tc>
      </w:tr>
      <w:tr w:rsidR="00BE606A" w:rsidRPr="00ED3D80" w14:paraId="0DCAEF65" w14:textId="77777777" w:rsidTr="00836DE4">
        <w:tc>
          <w:tcPr>
            <w:tcW w:w="2035" w:type="pct"/>
          </w:tcPr>
          <w:p w14:paraId="0247F93A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</w:tcPr>
          <w:p w14:paraId="1E30C9BD" w14:textId="1222799D" w:rsidR="00BE606A" w:rsidRPr="002D12BB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16,260</w:t>
            </w:r>
          </w:p>
        </w:tc>
        <w:tc>
          <w:tcPr>
            <w:tcW w:w="128" w:type="pct"/>
          </w:tcPr>
          <w:p w14:paraId="50B81CD2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3687DE" w14:textId="60BFE07B" w:rsidR="00BE606A" w:rsidRPr="00C53F52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9,069</w:t>
            </w:r>
          </w:p>
        </w:tc>
        <w:tc>
          <w:tcPr>
            <w:tcW w:w="147" w:type="pct"/>
          </w:tcPr>
          <w:p w14:paraId="410738D9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D1CB792" w14:textId="14BDB73B" w:rsidR="00BE606A" w:rsidRPr="00ED3D80" w:rsidRDefault="00DF7362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8,935</w:t>
            </w:r>
          </w:p>
        </w:tc>
        <w:tc>
          <w:tcPr>
            <w:tcW w:w="140" w:type="pct"/>
          </w:tcPr>
          <w:p w14:paraId="61BB349A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DDEC9B" w14:textId="1FA25C9F" w:rsidR="00BE606A" w:rsidRPr="005014C6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/>
                <w:sz w:val="30"/>
                <w:szCs w:val="30"/>
              </w:rPr>
              <w:t>8,208</w:t>
            </w:r>
          </w:p>
        </w:tc>
      </w:tr>
      <w:tr w:rsidR="00BE606A" w:rsidRPr="00ED3D80" w14:paraId="4632E9C1" w14:textId="77777777" w:rsidTr="00105B85">
        <w:tc>
          <w:tcPr>
            <w:tcW w:w="2035" w:type="pct"/>
          </w:tcPr>
          <w:p w14:paraId="3D4EBD8C" w14:textId="1D5C9488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D3D8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10CA851F" w14:textId="0B9EB9A8" w:rsidR="00BE606A" w:rsidRPr="00ED3D80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8,995</w:t>
            </w:r>
          </w:p>
        </w:tc>
        <w:tc>
          <w:tcPr>
            <w:tcW w:w="128" w:type="pct"/>
          </w:tcPr>
          <w:p w14:paraId="4461A0E5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0665897" w14:textId="59DBA6D9" w:rsidR="00BE606A" w:rsidRPr="00C53F52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sz w:val="30"/>
                <w:szCs w:val="30"/>
              </w:rPr>
              <w:t>7,002</w:t>
            </w:r>
          </w:p>
        </w:tc>
        <w:tc>
          <w:tcPr>
            <w:tcW w:w="147" w:type="pct"/>
          </w:tcPr>
          <w:p w14:paraId="21618C2C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64B3C71" w14:textId="4FBE2D32" w:rsidR="00BE606A" w:rsidRPr="00ED3D80" w:rsidRDefault="00DF7362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4,165</w:t>
            </w:r>
          </w:p>
        </w:tc>
        <w:tc>
          <w:tcPr>
            <w:tcW w:w="140" w:type="pct"/>
          </w:tcPr>
          <w:p w14:paraId="7F5A8753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F0677E8" w14:textId="3C218FF5" w:rsidR="00BE606A" w:rsidRPr="005014C6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/>
                <w:sz w:val="30"/>
                <w:szCs w:val="30"/>
              </w:rPr>
              <w:t>2,928</w:t>
            </w:r>
          </w:p>
        </w:tc>
      </w:tr>
      <w:tr w:rsidR="00BE606A" w:rsidRPr="00ED3D80" w14:paraId="3F537C65" w14:textId="77777777" w:rsidTr="00105B85">
        <w:tc>
          <w:tcPr>
            <w:tcW w:w="2035" w:type="pct"/>
          </w:tcPr>
          <w:p w14:paraId="2A3E6F3A" w14:textId="22F4E18A" w:rsidR="00BE606A" w:rsidRPr="00E86408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</w:tcPr>
          <w:p w14:paraId="383DBCF1" w14:textId="3F24F8D8" w:rsidR="00BE606A" w:rsidRPr="00ED3D80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0C8">
              <w:rPr>
                <w:rFonts w:ascii="Angsana New" w:hAnsi="Angsana New"/>
                <w:b/>
                <w:bCs/>
                <w:sz w:val="30"/>
                <w:szCs w:val="30"/>
              </w:rPr>
              <w:t>446,393</w:t>
            </w:r>
          </w:p>
        </w:tc>
        <w:tc>
          <w:tcPr>
            <w:tcW w:w="128" w:type="pct"/>
          </w:tcPr>
          <w:p w14:paraId="33863E39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DCDEC" w14:textId="4BF461FA" w:rsidR="00BE606A" w:rsidRPr="00C53F52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498,194</w:t>
            </w:r>
          </w:p>
        </w:tc>
        <w:tc>
          <w:tcPr>
            <w:tcW w:w="147" w:type="pct"/>
          </w:tcPr>
          <w:p w14:paraId="6CA1BFEE" w14:textId="77777777" w:rsidR="00BE606A" w:rsidRPr="00C53F52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144D0E91" w14:textId="3D2A4EFE" w:rsidR="00BE606A" w:rsidRPr="00C53F52" w:rsidRDefault="00DF7362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62">
              <w:rPr>
                <w:rFonts w:ascii="Angsana New" w:hAnsi="Angsana New"/>
                <w:b/>
                <w:bCs/>
                <w:sz w:val="30"/>
                <w:szCs w:val="30"/>
              </w:rPr>
              <w:t>292,955</w:t>
            </w:r>
          </w:p>
        </w:tc>
        <w:tc>
          <w:tcPr>
            <w:tcW w:w="140" w:type="pct"/>
          </w:tcPr>
          <w:p w14:paraId="6B3482F3" w14:textId="77777777" w:rsidR="00BE606A" w:rsidRPr="00C53F52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09FE8" w14:textId="02C60650" w:rsidR="00BE606A" w:rsidRPr="00C53F52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333,839</w:t>
            </w:r>
          </w:p>
        </w:tc>
      </w:tr>
      <w:tr w:rsidR="001206FB" w:rsidRPr="00246B7C" w14:paraId="101F2575" w14:textId="77777777" w:rsidTr="00105B85">
        <w:tc>
          <w:tcPr>
            <w:tcW w:w="2035" w:type="pct"/>
          </w:tcPr>
          <w:p w14:paraId="00D804DD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7A3F4169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2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BD6303" w14:textId="77777777" w:rsidR="001206FB" w:rsidRPr="00507DDD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678C57DC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1370BC" w14:textId="77777777" w:rsidR="001206FB" w:rsidRPr="00507DDD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1AD89FA9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371D530" w14:textId="77777777" w:rsidR="001206FB" w:rsidRPr="00507DDD" w:rsidRDefault="001206FB" w:rsidP="001206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410C4E28" w14:textId="77777777" w:rsidR="001206FB" w:rsidRPr="00507DDD" w:rsidRDefault="001206FB" w:rsidP="00120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362" w:rsidRPr="00ED3D80" w14:paraId="5209547D" w14:textId="77777777" w:rsidTr="00836DE4">
        <w:tc>
          <w:tcPr>
            <w:tcW w:w="2035" w:type="pct"/>
          </w:tcPr>
          <w:p w14:paraId="15ECB394" w14:textId="77777777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ED3D80"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ประมาณการรับคืนหนังสือ</w:t>
            </w:r>
          </w:p>
        </w:tc>
        <w:tc>
          <w:tcPr>
            <w:tcW w:w="667" w:type="pct"/>
            <w:vAlign w:val="bottom"/>
          </w:tcPr>
          <w:p w14:paraId="34B1DF7A" w14:textId="6B003A38" w:rsidR="00DF7362" w:rsidRPr="00ED3D80" w:rsidRDefault="008A60C8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(508)</w:t>
            </w:r>
          </w:p>
        </w:tc>
        <w:tc>
          <w:tcPr>
            <w:tcW w:w="128" w:type="pct"/>
          </w:tcPr>
          <w:p w14:paraId="26D71354" w14:textId="77777777" w:rsidR="00DF7362" w:rsidRPr="00ED3D80" w:rsidRDefault="00DF7362" w:rsidP="00DF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240D4659" w14:textId="30D59888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(427)</w:t>
            </w:r>
          </w:p>
        </w:tc>
        <w:tc>
          <w:tcPr>
            <w:tcW w:w="147" w:type="pct"/>
          </w:tcPr>
          <w:p w14:paraId="2C508D17" w14:textId="77777777" w:rsidR="00DF7362" w:rsidRPr="00ED3D80" w:rsidRDefault="00DF7362" w:rsidP="00DF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9416D25" w14:textId="7C98B2B4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E04EA59" w14:textId="77777777" w:rsidR="00DF7362" w:rsidRPr="00ED3D80" w:rsidRDefault="00DF7362" w:rsidP="00DF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D9F443B" w14:textId="655E5BF8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7362" w:rsidRPr="00ED3D80" w14:paraId="49E477A9" w14:textId="77777777" w:rsidTr="00836DE4">
        <w:tc>
          <w:tcPr>
            <w:tcW w:w="2035" w:type="pct"/>
          </w:tcPr>
          <w:p w14:paraId="4AFB1D12" w14:textId="77777777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ค่าเผื่อประมาณการรับคืนนิตยสาร</w:t>
            </w:r>
          </w:p>
        </w:tc>
        <w:tc>
          <w:tcPr>
            <w:tcW w:w="667" w:type="pct"/>
            <w:vAlign w:val="bottom"/>
          </w:tcPr>
          <w:p w14:paraId="1E971754" w14:textId="1A3BFED0" w:rsidR="00DF7362" w:rsidRPr="00ED3D80" w:rsidRDefault="008A60C8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(322)</w:t>
            </w:r>
          </w:p>
        </w:tc>
        <w:tc>
          <w:tcPr>
            <w:tcW w:w="128" w:type="pct"/>
          </w:tcPr>
          <w:p w14:paraId="2566B88D" w14:textId="77777777" w:rsidR="00DF7362" w:rsidRPr="00ED3D80" w:rsidRDefault="00DF7362" w:rsidP="00DF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70C2B430" w14:textId="5458BAC2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47" w:type="pct"/>
          </w:tcPr>
          <w:p w14:paraId="788793C3" w14:textId="77777777" w:rsidR="00DF7362" w:rsidRPr="00ED3D80" w:rsidRDefault="00DF7362" w:rsidP="00DF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43CA9A3" w14:textId="090CAD30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6448731" w14:textId="77777777" w:rsidR="00DF7362" w:rsidRPr="00ED3D80" w:rsidRDefault="00DF7362" w:rsidP="00DF73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2E032663" w14:textId="6FFB38B2" w:rsidR="00DF7362" w:rsidRPr="00ED3D80" w:rsidRDefault="00DF7362" w:rsidP="00DF7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D5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606A" w:rsidRPr="00ED3D80" w14:paraId="74A2EBD2" w14:textId="77777777" w:rsidTr="00836DE4">
        <w:tc>
          <w:tcPr>
            <w:tcW w:w="2035" w:type="pct"/>
          </w:tcPr>
          <w:p w14:paraId="5CCF641C" w14:textId="77777777" w:rsidR="00BE606A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D8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D3D80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1B407E96" w14:textId="77777777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จะเกิดขึ้น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444F000" w14:textId="2A9328A1" w:rsidR="00BE606A" w:rsidRPr="00ED3D80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A60C8">
              <w:rPr>
                <w:rFonts w:ascii="Angsana New" w:hAnsi="Angsana New"/>
                <w:sz w:val="30"/>
                <w:szCs w:val="30"/>
              </w:rPr>
              <w:t>(5,867)</w:t>
            </w:r>
          </w:p>
        </w:tc>
        <w:tc>
          <w:tcPr>
            <w:tcW w:w="128" w:type="pct"/>
          </w:tcPr>
          <w:p w14:paraId="33B7E99F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318A4663" w14:textId="7ADBBC69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sz w:val="30"/>
                <w:szCs w:val="30"/>
              </w:rPr>
              <w:t>(5,956)</w:t>
            </w:r>
          </w:p>
        </w:tc>
        <w:tc>
          <w:tcPr>
            <w:tcW w:w="147" w:type="pct"/>
          </w:tcPr>
          <w:p w14:paraId="20BB24B3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67BAD9C" w14:textId="52FD7F7A" w:rsidR="00BE606A" w:rsidRPr="00ED3D80" w:rsidRDefault="00DF7362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DF7362">
              <w:rPr>
                <w:rFonts w:ascii="Angsana New" w:hAnsi="Angsana New"/>
                <w:sz w:val="30"/>
                <w:szCs w:val="30"/>
              </w:rPr>
              <w:t>(1,262)</w:t>
            </w:r>
          </w:p>
        </w:tc>
        <w:tc>
          <w:tcPr>
            <w:tcW w:w="140" w:type="pct"/>
          </w:tcPr>
          <w:p w14:paraId="11C0178F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1549348" w14:textId="396A9AEA" w:rsidR="00BE606A" w:rsidRPr="005014C6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5014C6">
              <w:rPr>
                <w:rFonts w:asciiTheme="majorBidi" w:hAnsiTheme="majorBidi"/>
                <w:sz w:val="30"/>
                <w:szCs w:val="30"/>
              </w:rPr>
              <w:t>(1,262)</w:t>
            </w:r>
          </w:p>
        </w:tc>
      </w:tr>
      <w:tr w:rsidR="00BE606A" w:rsidRPr="002301B3" w14:paraId="406FEF01" w14:textId="77777777" w:rsidTr="00105B85">
        <w:tc>
          <w:tcPr>
            <w:tcW w:w="2035" w:type="pct"/>
          </w:tcPr>
          <w:p w14:paraId="293DE01C" w14:textId="1EEE5759" w:rsidR="00BE606A" w:rsidRPr="00ED3D80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45CB5FB9" w14:textId="10DC3A68" w:rsidR="00BE606A" w:rsidRPr="00ED3D80" w:rsidRDefault="008A60C8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60C8">
              <w:rPr>
                <w:rFonts w:ascii="Angsana New" w:hAnsi="Angsana New"/>
                <w:b/>
                <w:bCs/>
                <w:sz w:val="30"/>
                <w:szCs w:val="30"/>
              </w:rPr>
              <w:t>439,696</w:t>
            </w:r>
          </w:p>
        </w:tc>
        <w:tc>
          <w:tcPr>
            <w:tcW w:w="128" w:type="pct"/>
          </w:tcPr>
          <w:p w14:paraId="262415F9" w14:textId="77777777" w:rsidR="00BE606A" w:rsidRPr="00ED3D80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BBC29" w14:textId="298EF511" w:rsidR="00BE606A" w:rsidRPr="00C53F52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2D1E4E68" w14:textId="77777777" w:rsidR="00BE606A" w:rsidRPr="00C53F52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EB2B9A1" w14:textId="3BEC387D" w:rsidR="00BE606A" w:rsidRPr="00C53F52" w:rsidRDefault="00DF7362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362">
              <w:rPr>
                <w:rFonts w:ascii="Angsana New" w:hAnsi="Angsana New"/>
                <w:b/>
                <w:bCs/>
                <w:sz w:val="30"/>
                <w:szCs w:val="30"/>
              </w:rPr>
              <w:t>291,693</w:t>
            </w:r>
          </w:p>
        </w:tc>
        <w:tc>
          <w:tcPr>
            <w:tcW w:w="140" w:type="pct"/>
          </w:tcPr>
          <w:p w14:paraId="29884B21" w14:textId="77777777" w:rsidR="00BE606A" w:rsidRPr="00C53F52" w:rsidRDefault="00BE606A" w:rsidP="00BE6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6EB5B" w14:textId="46AAC305" w:rsidR="00BE606A" w:rsidRPr="00C53F52" w:rsidRDefault="00BE606A" w:rsidP="00BE6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3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332,577</w:t>
            </w:r>
          </w:p>
        </w:tc>
      </w:tr>
    </w:tbl>
    <w:p w14:paraId="69A7EDE8" w14:textId="77777777" w:rsidR="007820F3" w:rsidRDefault="007820F3" w:rsidP="00FA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AD4AF4" w14:textId="77777777" w:rsidR="00DD4482" w:rsidRDefault="00DD4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48C80C" w14:textId="3DA366D8" w:rsidR="00FA3821" w:rsidRDefault="00FA3821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สินทรัพย์ทางการเงินที่อยู่ในความต้องการของตลาด</w:t>
      </w:r>
    </w:p>
    <w:p w14:paraId="46C07A80" w14:textId="77777777" w:rsidR="001206FB" w:rsidRPr="007C76AA" w:rsidRDefault="001206FB" w:rsidP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1"/>
        <w:gridCol w:w="990"/>
        <w:gridCol w:w="270"/>
        <w:gridCol w:w="1011"/>
        <w:gridCol w:w="249"/>
        <w:gridCol w:w="921"/>
        <w:gridCol w:w="249"/>
        <w:gridCol w:w="1011"/>
        <w:gridCol w:w="270"/>
        <w:gridCol w:w="978"/>
      </w:tblGrid>
      <w:tr w:rsidR="006767F5" w:rsidRPr="006767F5" w14:paraId="5FAB89F6" w14:textId="77777777" w:rsidTr="00DD4482">
        <w:tc>
          <w:tcPr>
            <w:tcW w:w="3331" w:type="dxa"/>
            <w:vAlign w:val="bottom"/>
          </w:tcPr>
          <w:p w14:paraId="61285A7D" w14:textId="77777777" w:rsidR="006767F5" w:rsidRPr="006767F5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49" w:type="dxa"/>
            <w:gridSpan w:val="9"/>
            <w:vAlign w:val="bottom"/>
          </w:tcPr>
          <w:p w14:paraId="64244D04" w14:textId="6223D06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67F5" w:rsidRPr="006767F5" w14:paraId="610CD764" w14:textId="77777777" w:rsidTr="00DD4482">
        <w:tc>
          <w:tcPr>
            <w:tcW w:w="3331" w:type="dxa"/>
            <w:vAlign w:val="bottom"/>
            <w:hideMark/>
          </w:tcPr>
          <w:p w14:paraId="52D897B4" w14:textId="77777777" w:rsidR="006767F5" w:rsidRPr="006767F5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6767F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6767F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</w:t>
            </w:r>
            <w:r w:rsidRPr="006767F5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br/>
            </w:r>
            <w:r w:rsidRPr="006767F5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ของตลาด</w:t>
            </w:r>
          </w:p>
        </w:tc>
        <w:tc>
          <w:tcPr>
            <w:tcW w:w="990" w:type="dxa"/>
            <w:vAlign w:val="bottom"/>
            <w:hideMark/>
          </w:tcPr>
          <w:p w14:paraId="5A40BF76" w14:textId="7777777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0FE015D" w14:textId="7777777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B870B0D" w14:textId="7777777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  <w:hideMark/>
          </w:tcPr>
          <w:p w14:paraId="5FE3EE5E" w14:textId="5CDEB052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 xml:space="preserve">ครบกำหนด </w:t>
            </w:r>
            <w:r w:rsidRPr="006767F5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49" w:type="dxa"/>
            <w:vAlign w:val="bottom"/>
          </w:tcPr>
          <w:p w14:paraId="463C6D8E" w14:textId="77777777" w:rsidR="006767F5" w:rsidRPr="006767F5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  <w:hideMark/>
          </w:tcPr>
          <w:p w14:paraId="1743BF86" w14:textId="7777777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6767F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49" w:type="dxa"/>
            <w:vAlign w:val="bottom"/>
          </w:tcPr>
          <w:p w14:paraId="1D17307A" w14:textId="7777777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  <w:hideMark/>
          </w:tcPr>
          <w:p w14:paraId="1DAB8606" w14:textId="7777777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</w:tcPr>
          <w:p w14:paraId="58415584" w14:textId="77777777" w:rsidR="006767F5" w:rsidRPr="006767F5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vAlign w:val="bottom"/>
          </w:tcPr>
          <w:p w14:paraId="27E6D11B" w14:textId="77777777" w:rsidR="006767F5" w:rsidRPr="006767F5" w:rsidRDefault="006767F5" w:rsidP="00E347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42375D8E" w14:textId="5CF0AEC2" w:rsidR="006767F5" w:rsidRPr="006767F5" w:rsidRDefault="006767F5" w:rsidP="00E347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767F5">
              <w:rPr>
                <w:rFonts w:ascii="Angsana New" w:hAnsi="Angsana New"/>
                <w:sz w:val="28"/>
                <w:szCs w:val="28"/>
              </w:rPr>
              <w:t>1</w:t>
            </w: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767F5" w:rsidRPr="006767F5" w14:paraId="60B2643A" w14:textId="77777777" w:rsidTr="00DD4482">
        <w:tc>
          <w:tcPr>
            <w:tcW w:w="3331" w:type="dxa"/>
            <w:vAlign w:val="bottom"/>
          </w:tcPr>
          <w:p w14:paraId="44B00A1E" w14:textId="77777777" w:rsidR="006767F5" w:rsidRPr="006767F5" w:rsidRDefault="006767F5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9" w:type="dxa"/>
            <w:gridSpan w:val="9"/>
            <w:vAlign w:val="bottom"/>
          </w:tcPr>
          <w:p w14:paraId="3081053B" w14:textId="0AFAA983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6767F5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6767F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767F5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6767F5" w:rsidRPr="006767F5" w14:paraId="096D7168" w14:textId="77777777" w:rsidTr="00DD4482">
        <w:tc>
          <w:tcPr>
            <w:tcW w:w="3331" w:type="dxa"/>
            <w:vAlign w:val="bottom"/>
          </w:tcPr>
          <w:p w14:paraId="36BBDCF6" w14:textId="488D90E7" w:rsidR="006767F5" w:rsidRPr="006767F5" w:rsidRDefault="006767F5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6767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bottom"/>
          </w:tcPr>
          <w:p w14:paraId="6018A5AD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98D5A9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51F7A338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43D78DB" w14:textId="77777777" w:rsidR="006767F5" w:rsidRPr="006767F5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65523768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E24866C" w14:textId="77777777" w:rsidR="006767F5" w:rsidRPr="006767F5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A459773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D01C26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7CD4C3EE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6767F5" w14:paraId="7FFAF7AD" w14:textId="77777777" w:rsidTr="00DD4482">
        <w:tc>
          <w:tcPr>
            <w:tcW w:w="3331" w:type="dxa"/>
            <w:vAlign w:val="bottom"/>
          </w:tcPr>
          <w:p w14:paraId="46A464A5" w14:textId="77777777" w:rsidR="006767F5" w:rsidRPr="006767F5" w:rsidRDefault="006767F5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  <w:vAlign w:val="bottom"/>
          </w:tcPr>
          <w:p w14:paraId="2BB5DAD2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986BB3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2667625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CF327F" w14:textId="77777777" w:rsidR="006767F5" w:rsidRPr="006767F5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5AD10FCC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157E0E6" w14:textId="77777777" w:rsidR="006767F5" w:rsidRPr="006767F5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35B9E96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DFC1D3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</w:tcPr>
          <w:p w14:paraId="1F1B939F" w14:textId="77777777" w:rsidR="006767F5" w:rsidRPr="006767F5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6767F5" w14:paraId="1A2F25CA" w14:textId="77777777" w:rsidTr="00DD4482">
        <w:tc>
          <w:tcPr>
            <w:tcW w:w="3331" w:type="dxa"/>
            <w:vAlign w:val="bottom"/>
          </w:tcPr>
          <w:p w14:paraId="59FC9B89" w14:textId="73B65C64" w:rsidR="006767F5" w:rsidRPr="006767F5" w:rsidRDefault="006767F5" w:rsidP="00832F16">
            <w:pPr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90" w:type="dxa"/>
            <w:vAlign w:val="bottom"/>
          </w:tcPr>
          <w:p w14:paraId="4AE7C1FE" w14:textId="3EB4B901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sz w:val="28"/>
                <w:szCs w:val="28"/>
              </w:rPr>
              <w:t>621,018</w:t>
            </w:r>
          </w:p>
        </w:tc>
        <w:tc>
          <w:tcPr>
            <w:tcW w:w="270" w:type="dxa"/>
            <w:vAlign w:val="bottom"/>
          </w:tcPr>
          <w:p w14:paraId="380A0457" w14:textId="77777777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vAlign w:val="bottom"/>
          </w:tcPr>
          <w:p w14:paraId="02CD6FAB" w14:textId="4F2FDB6A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767F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(75,200)</w:t>
            </w:r>
          </w:p>
        </w:tc>
        <w:tc>
          <w:tcPr>
            <w:tcW w:w="249" w:type="dxa"/>
            <w:vAlign w:val="bottom"/>
          </w:tcPr>
          <w:p w14:paraId="1E41A7B9" w14:textId="77777777" w:rsidR="006767F5" w:rsidRPr="006767F5" w:rsidRDefault="006767F5" w:rsidP="00832F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57CC2B51" w14:textId="1496B6C5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sz w:val="28"/>
                <w:szCs w:val="28"/>
              </w:rPr>
              <w:t>(620)</w:t>
            </w:r>
          </w:p>
        </w:tc>
        <w:tc>
          <w:tcPr>
            <w:tcW w:w="249" w:type="dxa"/>
            <w:vAlign w:val="bottom"/>
          </w:tcPr>
          <w:p w14:paraId="4EA69B5D" w14:textId="77777777" w:rsidR="006767F5" w:rsidRPr="006767F5" w:rsidRDefault="006767F5" w:rsidP="00832F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8A32FED" w14:textId="02566B68" w:rsidR="006767F5" w:rsidRPr="006767F5" w:rsidRDefault="006767F5" w:rsidP="0067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/>
                <w:sz w:val="28"/>
                <w:szCs w:val="28"/>
              </w:rPr>
              <w:t>119,799</w:t>
            </w:r>
          </w:p>
        </w:tc>
        <w:tc>
          <w:tcPr>
            <w:tcW w:w="270" w:type="dxa"/>
            <w:vAlign w:val="bottom"/>
          </w:tcPr>
          <w:p w14:paraId="57727B93" w14:textId="77777777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5DFBA67E" w14:textId="137DC5A6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sz w:val="28"/>
                <w:szCs w:val="28"/>
              </w:rPr>
              <w:t>664,998</w:t>
            </w:r>
          </w:p>
        </w:tc>
      </w:tr>
      <w:tr w:rsidR="006767F5" w:rsidRPr="006767F5" w14:paraId="6144AFDE" w14:textId="77777777" w:rsidTr="00DD4482">
        <w:tc>
          <w:tcPr>
            <w:tcW w:w="3331" w:type="dxa"/>
            <w:vAlign w:val="bottom"/>
          </w:tcPr>
          <w:p w14:paraId="7A3114E9" w14:textId="52380E0A" w:rsidR="006767F5" w:rsidRPr="006767F5" w:rsidRDefault="006767F5" w:rsidP="00832F16">
            <w:pPr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  <w:r w:rsidRPr="006767F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FC3909" w14:textId="362A3008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sz w:val="28"/>
                <w:szCs w:val="28"/>
              </w:rPr>
              <w:t>3,002</w:t>
            </w:r>
          </w:p>
        </w:tc>
        <w:tc>
          <w:tcPr>
            <w:tcW w:w="270" w:type="dxa"/>
            <w:vAlign w:val="bottom"/>
          </w:tcPr>
          <w:p w14:paraId="3224FAFE" w14:textId="77777777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046E9740" w14:textId="7F8A2B23" w:rsidR="006767F5" w:rsidRPr="006767F5" w:rsidRDefault="006767F5" w:rsidP="00832F16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1AD128C" w14:textId="77777777" w:rsidR="006767F5" w:rsidRPr="006767F5" w:rsidRDefault="006767F5" w:rsidP="00832F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7AD435A" w14:textId="55453E3B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49" w:type="dxa"/>
            <w:vAlign w:val="bottom"/>
          </w:tcPr>
          <w:p w14:paraId="1CFD99E8" w14:textId="77777777" w:rsidR="006767F5" w:rsidRPr="006767F5" w:rsidRDefault="006767F5" w:rsidP="00832F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48061453" w14:textId="03D75D32" w:rsidR="006767F5" w:rsidRPr="006767F5" w:rsidRDefault="006767F5" w:rsidP="00832F16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469317" w14:textId="77777777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2A859227" w14:textId="4DA2131B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sz w:val="28"/>
                <w:szCs w:val="28"/>
              </w:rPr>
              <w:t>3,001</w:t>
            </w:r>
          </w:p>
        </w:tc>
      </w:tr>
      <w:tr w:rsidR="006767F5" w:rsidRPr="006767F5" w14:paraId="23D4371F" w14:textId="77777777" w:rsidTr="00DD4482">
        <w:tc>
          <w:tcPr>
            <w:tcW w:w="3331" w:type="dxa"/>
            <w:vAlign w:val="bottom"/>
          </w:tcPr>
          <w:p w14:paraId="372AF3DB" w14:textId="61B2FCBB" w:rsidR="006767F5" w:rsidRPr="006767F5" w:rsidRDefault="006767F5" w:rsidP="00832F16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9DF38" w14:textId="0B81867D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624,020</w:t>
            </w:r>
          </w:p>
        </w:tc>
        <w:tc>
          <w:tcPr>
            <w:tcW w:w="270" w:type="dxa"/>
            <w:vAlign w:val="bottom"/>
          </w:tcPr>
          <w:p w14:paraId="125525D6" w14:textId="77777777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2DF83" w14:textId="15E482FF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(75,200)</w:t>
            </w:r>
          </w:p>
        </w:tc>
        <w:tc>
          <w:tcPr>
            <w:tcW w:w="249" w:type="dxa"/>
            <w:vAlign w:val="bottom"/>
          </w:tcPr>
          <w:p w14:paraId="17355D77" w14:textId="77777777" w:rsidR="006767F5" w:rsidRPr="006767F5" w:rsidRDefault="006767F5" w:rsidP="00832F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F4C89" w14:textId="5DFD48E8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(621)</w:t>
            </w:r>
          </w:p>
        </w:tc>
        <w:tc>
          <w:tcPr>
            <w:tcW w:w="249" w:type="dxa"/>
            <w:vAlign w:val="bottom"/>
          </w:tcPr>
          <w:p w14:paraId="7E380759" w14:textId="77777777" w:rsidR="006767F5" w:rsidRPr="006767F5" w:rsidRDefault="006767F5" w:rsidP="00832F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CA9B" w14:textId="2AF06529" w:rsidR="006767F5" w:rsidRPr="006767F5" w:rsidRDefault="006767F5" w:rsidP="0067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67F5">
              <w:rPr>
                <w:rFonts w:ascii="Angsana New" w:hAnsi="Angsana New"/>
                <w:b/>
                <w:bCs/>
                <w:sz w:val="28"/>
                <w:szCs w:val="28"/>
              </w:rPr>
              <w:t>119,799</w:t>
            </w:r>
          </w:p>
        </w:tc>
        <w:tc>
          <w:tcPr>
            <w:tcW w:w="270" w:type="dxa"/>
            <w:vAlign w:val="bottom"/>
          </w:tcPr>
          <w:p w14:paraId="092F7E18" w14:textId="77777777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513C4" w14:textId="6D6B9EA0" w:rsidR="006767F5" w:rsidRPr="006767F5" w:rsidRDefault="006767F5" w:rsidP="00832F16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667,999</w:t>
            </w:r>
          </w:p>
        </w:tc>
      </w:tr>
      <w:tr w:rsidR="006767F5" w:rsidRPr="006767F5" w14:paraId="2606641A" w14:textId="77777777" w:rsidTr="00DD4482">
        <w:trPr>
          <w:trHeight w:val="60"/>
        </w:trPr>
        <w:tc>
          <w:tcPr>
            <w:tcW w:w="3331" w:type="dxa"/>
            <w:vAlign w:val="bottom"/>
          </w:tcPr>
          <w:p w14:paraId="206C507D" w14:textId="5E3B0858" w:rsidR="006767F5" w:rsidRPr="006767F5" w:rsidRDefault="006767F5" w:rsidP="00BE606A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6588926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D926A6B" w14:textId="77777777" w:rsidR="006767F5" w:rsidRPr="006767F5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69DAE676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DC83F8C" w14:textId="77777777" w:rsidR="006767F5" w:rsidRPr="006767F5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563A88F1" w14:textId="77777777" w:rsidR="006767F5" w:rsidRPr="006767F5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EA47067" w14:textId="77777777" w:rsidR="006767F5" w:rsidRPr="006767F5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578D3A5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5C2B92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16005696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767F5" w:rsidRPr="006767F5" w14:paraId="40C777E4" w14:textId="77777777" w:rsidTr="00DD4482">
        <w:trPr>
          <w:trHeight w:val="60"/>
        </w:trPr>
        <w:tc>
          <w:tcPr>
            <w:tcW w:w="3331" w:type="dxa"/>
            <w:vAlign w:val="bottom"/>
            <w:hideMark/>
          </w:tcPr>
          <w:p w14:paraId="4A453491" w14:textId="66C8E769" w:rsidR="006767F5" w:rsidRPr="006767F5" w:rsidRDefault="006767F5" w:rsidP="00BE606A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FE7118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459E6E" w14:textId="77777777" w:rsidR="006767F5" w:rsidRPr="006767F5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FDE84EF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69E9778" w14:textId="77777777" w:rsidR="006767F5" w:rsidRPr="006767F5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1D25BDD9" w14:textId="77777777" w:rsidR="006767F5" w:rsidRPr="006767F5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BF0ECD9" w14:textId="77777777" w:rsidR="006767F5" w:rsidRPr="006767F5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74BB1174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997A10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65EC9971" w14:textId="77777777" w:rsidR="006767F5" w:rsidRPr="006767F5" w:rsidRDefault="006767F5" w:rsidP="00BE606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767F5" w:rsidRPr="006767F5" w14:paraId="7B9B8817" w14:textId="77777777" w:rsidTr="00DD4482">
        <w:tc>
          <w:tcPr>
            <w:tcW w:w="3331" w:type="dxa"/>
            <w:vAlign w:val="bottom"/>
          </w:tcPr>
          <w:p w14:paraId="6056148A" w14:textId="30414860" w:rsidR="006767F5" w:rsidRPr="006767F5" w:rsidRDefault="006767F5" w:rsidP="00B9085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15ED616" w14:textId="51986469" w:rsidR="006767F5" w:rsidRPr="006767F5" w:rsidRDefault="006767F5" w:rsidP="00B908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595</w:t>
            </w: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93</w:t>
            </w: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E47EFAC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3B96E0" w14:textId="1E51C95B" w:rsidR="006767F5" w:rsidRPr="006767F5" w:rsidRDefault="006767F5" w:rsidP="00B9085B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2A17CEC4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64024D" w14:textId="13BBCD90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(21)</w:t>
            </w:r>
          </w:p>
        </w:tc>
        <w:tc>
          <w:tcPr>
            <w:tcW w:w="249" w:type="dxa"/>
            <w:vAlign w:val="bottom"/>
          </w:tcPr>
          <w:p w14:paraId="0DB940A8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F22A1A" w14:textId="3ADC1263" w:rsidR="006767F5" w:rsidRPr="006767F5" w:rsidRDefault="006767F5" w:rsidP="0067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6767F5">
              <w:rPr>
                <w:rFonts w:ascii="Angsana New" w:hAnsi="Angsana New"/>
                <w:b/>
                <w:bCs/>
                <w:sz w:val="28"/>
                <w:szCs w:val="28"/>
              </w:rPr>
              <w:t>(119,799)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45DC58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22FEF4" w14:textId="03CD986F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6767F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476,116</w:t>
            </w:r>
          </w:p>
        </w:tc>
      </w:tr>
      <w:tr w:rsidR="006767F5" w:rsidRPr="006767F5" w14:paraId="45F928C9" w14:textId="77777777" w:rsidTr="00DD4482">
        <w:tc>
          <w:tcPr>
            <w:tcW w:w="3331" w:type="dxa"/>
            <w:vAlign w:val="bottom"/>
          </w:tcPr>
          <w:p w14:paraId="5E81CB40" w14:textId="77777777" w:rsidR="006767F5" w:rsidRPr="006767F5" w:rsidRDefault="006767F5" w:rsidP="00B9085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45F3363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3432E56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68D6B7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901DE2F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B58849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A3A0D32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19053E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EAD957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A0B2D4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6767F5" w:rsidRPr="006767F5" w14:paraId="162D59D0" w14:textId="77777777" w:rsidTr="00DD4482">
        <w:tc>
          <w:tcPr>
            <w:tcW w:w="3331" w:type="dxa"/>
            <w:vAlign w:val="bottom"/>
          </w:tcPr>
          <w:p w14:paraId="64CA2E6C" w14:textId="32D605A8" w:rsidR="006767F5" w:rsidRPr="006767F5" w:rsidRDefault="006767F5" w:rsidP="00B9085B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6767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3B63C345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470654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65B5EEBE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F94DA40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5C8579F4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7A46208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8517EF5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8063BA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D7ED7E5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6767F5" w14:paraId="0B9A1BBD" w14:textId="77777777" w:rsidTr="00DD4482">
        <w:tc>
          <w:tcPr>
            <w:tcW w:w="3331" w:type="dxa"/>
            <w:vAlign w:val="bottom"/>
          </w:tcPr>
          <w:p w14:paraId="64DB506F" w14:textId="77777777" w:rsidR="006767F5" w:rsidRPr="006767F5" w:rsidRDefault="006767F5" w:rsidP="00B9085B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990" w:type="dxa"/>
            <w:vAlign w:val="bottom"/>
          </w:tcPr>
          <w:p w14:paraId="4CA9A44A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108F4A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4EB387CE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86DB7D6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21" w:type="dxa"/>
            <w:vAlign w:val="bottom"/>
          </w:tcPr>
          <w:p w14:paraId="043269F5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D178DFC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2BAEB5F2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86BDA2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1425DCF3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6767F5" w14:paraId="44879694" w14:textId="77777777" w:rsidTr="00DD4482">
        <w:tc>
          <w:tcPr>
            <w:tcW w:w="3331" w:type="dxa"/>
            <w:vAlign w:val="bottom"/>
          </w:tcPr>
          <w:p w14:paraId="3226E3C0" w14:textId="3CB3F0CF" w:rsidR="006767F5" w:rsidRPr="006767F5" w:rsidRDefault="006767F5" w:rsidP="00B9085B">
            <w:pPr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8FBF82C" w14:textId="17892420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666,93</w:t>
            </w: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156C6509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3683F150" w14:textId="62595185" w:rsidR="006767F5" w:rsidRPr="006767F5" w:rsidRDefault="006767F5" w:rsidP="00B9085B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ECD6685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bottom w:val="double" w:sz="4" w:space="0" w:color="auto"/>
            </w:tcBorders>
            <w:vAlign w:val="bottom"/>
          </w:tcPr>
          <w:p w14:paraId="28E30211" w14:textId="6E031565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(1,243)</w:t>
            </w:r>
          </w:p>
        </w:tc>
        <w:tc>
          <w:tcPr>
            <w:tcW w:w="249" w:type="dxa"/>
            <w:vAlign w:val="bottom"/>
          </w:tcPr>
          <w:p w14:paraId="27D3027F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vAlign w:val="bottom"/>
          </w:tcPr>
          <w:p w14:paraId="65137E14" w14:textId="72C1E0F9" w:rsidR="006767F5" w:rsidRPr="006767F5" w:rsidRDefault="006767F5" w:rsidP="00B9085B">
            <w:pPr>
              <w:pStyle w:val="acctfourfigures"/>
              <w:tabs>
                <w:tab w:val="clear" w:pos="765"/>
                <w:tab w:val="left" w:pos="630"/>
                <w:tab w:val="decimal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25,398</w:t>
            </w:r>
          </w:p>
        </w:tc>
        <w:tc>
          <w:tcPr>
            <w:tcW w:w="270" w:type="dxa"/>
          </w:tcPr>
          <w:p w14:paraId="37D8AB18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0E288BCB" w14:textId="4A81B154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691,091</w:t>
            </w:r>
          </w:p>
        </w:tc>
      </w:tr>
      <w:tr w:rsidR="006767F5" w:rsidRPr="006767F5" w14:paraId="0F8659D9" w14:textId="77777777" w:rsidTr="00DD4482">
        <w:trPr>
          <w:trHeight w:val="60"/>
        </w:trPr>
        <w:tc>
          <w:tcPr>
            <w:tcW w:w="3331" w:type="dxa"/>
            <w:vAlign w:val="bottom"/>
          </w:tcPr>
          <w:p w14:paraId="6A811F14" w14:textId="77777777" w:rsidR="006767F5" w:rsidRPr="006767F5" w:rsidRDefault="006767F5" w:rsidP="00B9085B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6922757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FC3614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320A4F17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08901F7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31D4E0D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6482317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876DF15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58E52C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245C99D6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767F5" w:rsidRPr="006767F5" w14:paraId="20D997D8" w14:textId="77777777" w:rsidTr="00DD4482">
        <w:trPr>
          <w:trHeight w:val="60"/>
        </w:trPr>
        <w:tc>
          <w:tcPr>
            <w:tcW w:w="3331" w:type="dxa"/>
            <w:vAlign w:val="bottom"/>
            <w:hideMark/>
          </w:tcPr>
          <w:p w14:paraId="303188AA" w14:textId="77777777" w:rsidR="006767F5" w:rsidRPr="006767F5" w:rsidRDefault="006767F5" w:rsidP="00B9085B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754A963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F32DAF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5F3600D5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5CACB96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3FF11C06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FCCE68D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12B576EF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A05BC8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60EDE0E5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767F5" w:rsidRPr="006767F5" w14:paraId="3CF9CC52" w14:textId="77777777" w:rsidTr="00DD4482">
        <w:trPr>
          <w:trHeight w:val="60"/>
        </w:trPr>
        <w:tc>
          <w:tcPr>
            <w:tcW w:w="3331" w:type="dxa"/>
            <w:vAlign w:val="bottom"/>
            <w:hideMark/>
          </w:tcPr>
          <w:p w14:paraId="4135F761" w14:textId="5E29FEC7" w:rsidR="006767F5" w:rsidRPr="006767F5" w:rsidRDefault="006767F5" w:rsidP="00B9085B">
            <w:pPr>
              <w:ind w:left="165" w:right="-110" w:hanging="165"/>
              <w:rPr>
                <w:rFonts w:ascii="Angsana New" w:hAnsi="Angsana New"/>
                <w:sz w:val="28"/>
                <w:szCs w:val="28"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602A24" w14:textId="6EC36A24" w:rsidR="006767F5" w:rsidRPr="006767F5" w:rsidRDefault="006767F5" w:rsidP="00B908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906,797</w:t>
            </w:r>
          </w:p>
        </w:tc>
        <w:tc>
          <w:tcPr>
            <w:tcW w:w="270" w:type="dxa"/>
            <w:vAlign w:val="bottom"/>
          </w:tcPr>
          <w:p w14:paraId="5A3D821D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208E5B70" w14:textId="5663F228" w:rsidR="006767F5" w:rsidRPr="006767F5" w:rsidRDefault="006767F5" w:rsidP="00B9085B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0569176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vAlign w:val="bottom"/>
          </w:tcPr>
          <w:p w14:paraId="64171110" w14:textId="6B121211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(85)</w:t>
            </w:r>
          </w:p>
        </w:tc>
        <w:tc>
          <w:tcPr>
            <w:tcW w:w="249" w:type="dxa"/>
            <w:vAlign w:val="bottom"/>
          </w:tcPr>
          <w:p w14:paraId="63F691AA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</w:tcPr>
          <w:p w14:paraId="053F1475" w14:textId="458B9D3E" w:rsidR="006767F5" w:rsidRPr="006767F5" w:rsidRDefault="006767F5" w:rsidP="0067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(25,398)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007CFB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0DC79708" w14:textId="543D39D8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881,314</w:t>
            </w:r>
          </w:p>
        </w:tc>
      </w:tr>
      <w:tr w:rsidR="006767F5" w:rsidRPr="006767F5" w14:paraId="5784B007" w14:textId="77777777" w:rsidTr="00DD4482">
        <w:tc>
          <w:tcPr>
            <w:tcW w:w="3331" w:type="dxa"/>
            <w:vAlign w:val="bottom"/>
          </w:tcPr>
          <w:p w14:paraId="56204B64" w14:textId="49529D70" w:rsidR="006767F5" w:rsidRPr="006767F5" w:rsidRDefault="006767F5" w:rsidP="00B9085B">
            <w:pPr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</w:t>
            </w:r>
            <w:r w:rsidRPr="006767F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767F5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E501F" w14:textId="25706E7F" w:rsidR="006767F5" w:rsidRPr="006767F5" w:rsidRDefault="006767F5" w:rsidP="00B908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3,006</w:t>
            </w:r>
          </w:p>
        </w:tc>
        <w:tc>
          <w:tcPr>
            <w:tcW w:w="270" w:type="dxa"/>
            <w:vAlign w:val="bottom"/>
          </w:tcPr>
          <w:p w14:paraId="3A047194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AE738" w14:textId="34465AEA" w:rsidR="006767F5" w:rsidRPr="006767F5" w:rsidRDefault="006767F5" w:rsidP="00B9085B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Theme="majorBidi" w:hAnsiTheme="majorBidi" w:cstheme="majorBidi"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055218B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48EF0" w14:textId="35A7948E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49" w:type="dxa"/>
            <w:vAlign w:val="bottom"/>
          </w:tcPr>
          <w:p w14:paraId="2D1C64EE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8DB39" w14:textId="49B9955E" w:rsidR="006767F5" w:rsidRPr="006767F5" w:rsidRDefault="006767F5" w:rsidP="00B9085B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left="-471" w:hanging="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DEEE9A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1E4CC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DFCD503" w14:textId="4769DE4C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6767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3,005</w:t>
            </w:r>
          </w:p>
        </w:tc>
      </w:tr>
      <w:tr w:rsidR="006767F5" w:rsidRPr="006767F5" w14:paraId="081E2B58" w14:textId="77777777" w:rsidTr="00DD4482">
        <w:tc>
          <w:tcPr>
            <w:tcW w:w="3331" w:type="dxa"/>
            <w:vAlign w:val="bottom"/>
          </w:tcPr>
          <w:p w14:paraId="1861D184" w14:textId="77777777" w:rsidR="006767F5" w:rsidRPr="006767F5" w:rsidRDefault="006767F5" w:rsidP="00B9085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67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F67AD" w14:textId="7BCAEBDA" w:rsidR="006767F5" w:rsidRPr="006767F5" w:rsidRDefault="006767F5" w:rsidP="00B908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909,803</w:t>
            </w:r>
          </w:p>
        </w:tc>
        <w:tc>
          <w:tcPr>
            <w:tcW w:w="270" w:type="dxa"/>
            <w:vAlign w:val="bottom"/>
          </w:tcPr>
          <w:p w14:paraId="132956EE" w14:textId="77777777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0468D1" w14:textId="022A7296" w:rsidR="006767F5" w:rsidRPr="006767F5" w:rsidRDefault="006767F5" w:rsidP="00B9085B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4435CDC7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41971" w14:textId="45CEC628" w:rsidR="006767F5" w:rsidRPr="006767F5" w:rsidRDefault="006767F5" w:rsidP="00B9085B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(86)</w:t>
            </w:r>
          </w:p>
        </w:tc>
        <w:tc>
          <w:tcPr>
            <w:tcW w:w="249" w:type="dxa"/>
            <w:vAlign w:val="bottom"/>
          </w:tcPr>
          <w:p w14:paraId="06F0FD10" w14:textId="77777777" w:rsidR="006767F5" w:rsidRPr="006767F5" w:rsidRDefault="006767F5" w:rsidP="00B90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90FB3" w14:textId="56AF6AFE" w:rsidR="006767F5" w:rsidRPr="006767F5" w:rsidRDefault="006767F5" w:rsidP="00676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(25</w:t>
            </w: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398)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4C2B68" w14:textId="77777777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2A0568" w14:textId="42FFDA0E" w:rsidR="006767F5" w:rsidRPr="006767F5" w:rsidRDefault="006767F5" w:rsidP="00B908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71" w:hanging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6767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884,319</w:t>
            </w:r>
          </w:p>
        </w:tc>
      </w:tr>
    </w:tbl>
    <w:p w14:paraId="6CEF50F2" w14:textId="77777777" w:rsidR="00DD4482" w:rsidRPr="00DD4482" w:rsidRDefault="00DD4482">
      <w:pPr>
        <w:rPr>
          <w:rFonts w:asciiTheme="majorBidi" w:hAnsiTheme="majorBidi" w:cstheme="majorBidi"/>
          <w:sz w:val="30"/>
          <w:szCs w:val="30"/>
        </w:rPr>
      </w:pPr>
    </w:p>
    <w:p w14:paraId="3FC7B91F" w14:textId="77777777" w:rsidR="00DD4482" w:rsidRDefault="00DD4482">
      <w:r>
        <w:br w:type="page"/>
      </w: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8"/>
        <w:gridCol w:w="1265"/>
        <w:gridCol w:w="275"/>
        <w:gridCol w:w="1265"/>
        <w:gridCol w:w="250"/>
        <w:gridCol w:w="1277"/>
      </w:tblGrid>
      <w:tr w:rsidR="006767F5" w:rsidRPr="008108DD" w14:paraId="70F8AA17" w14:textId="77777777" w:rsidTr="00DD4482">
        <w:tc>
          <w:tcPr>
            <w:tcW w:w="4948" w:type="dxa"/>
            <w:vAlign w:val="bottom"/>
          </w:tcPr>
          <w:p w14:paraId="123FC0B1" w14:textId="53214E5A" w:rsidR="006767F5" w:rsidRPr="008108DD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332" w:type="dxa"/>
            <w:gridSpan w:val="5"/>
            <w:vAlign w:val="bottom"/>
          </w:tcPr>
          <w:p w14:paraId="32D00265" w14:textId="7AF0F650" w:rsidR="006767F5" w:rsidRPr="008108DD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67F5" w:rsidRPr="008108DD" w14:paraId="511FFD22" w14:textId="77777777" w:rsidTr="00DD4482">
        <w:tc>
          <w:tcPr>
            <w:tcW w:w="4948" w:type="dxa"/>
            <w:vAlign w:val="bottom"/>
            <w:hideMark/>
          </w:tcPr>
          <w:p w14:paraId="0EA2268D" w14:textId="1814A208" w:rsidR="006767F5" w:rsidRPr="008108DD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lang w:val="th-TH"/>
              </w:rPr>
            </w:pPr>
            <w:r w:rsidRPr="008108D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br w:type="page"/>
            </w:r>
            <w:r w:rsidRPr="008108DD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265" w:type="dxa"/>
            <w:vAlign w:val="bottom"/>
            <w:hideMark/>
          </w:tcPr>
          <w:p w14:paraId="7DAD9BCD" w14:textId="77777777" w:rsidR="006767F5" w:rsidRPr="008108DD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083F0A9A" w14:textId="77777777" w:rsidR="006767F5" w:rsidRPr="008108DD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8DD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5" w:type="dxa"/>
            <w:vAlign w:val="bottom"/>
          </w:tcPr>
          <w:p w14:paraId="7586649F" w14:textId="77777777" w:rsidR="006767F5" w:rsidRPr="008108DD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60A6C461" w14:textId="77777777" w:rsidR="006767F5" w:rsidRPr="008108DD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  <w:p w14:paraId="78C8B8A4" w14:textId="77777777" w:rsidR="006767F5" w:rsidRPr="008108DD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ตัดจำหน่ายส่วนเกิน</w:t>
            </w:r>
          </w:p>
        </w:tc>
        <w:tc>
          <w:tcPr>
            <w:tcW w:w="250" w:type="dxa"/>
            <w:vAlign w:val="bottom"/>
          </w:tcPr>
          <w:p w14:paraId="47607200" w14:textId="77777777" w:rsidR="006767F5" w:rsidRPr="008108DD" w:rsidRDefault="006767F5" w:rsidP="00EA556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D30D06B" w14:textId="77777777" w:rsidR="006767F5" w:rsidRPr="008108DD" w:rsidRDefault="006767F5" w:rsidP="00E347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7B283902" w14:textId="54B88B10" w:rsidR="006767F5" w:rsidRPr="008108DD" w:rsidRDefault="006767F5" w:rsidP="00E3472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108DD">
              <w:rPr>
                <w:rFonts w:ascii="Angsana New" w:hAnsi="Angsana New"/>
                <w:sz w:val="28"/>
                <w:szCs w:val="28"/>
              </w:rPr>
              <w:t>1</w:t>
            </w: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6767F5" w:rsidRPr="008108DD" w14:paraId="47AB9229" w14:textId="77777777" w:rsidTr="00DD4482">
        <w:tc>
          <w:tcPr>
            <w:tcW w:w="4948" w:type="dxa"/>
            <w:vAlign w:val="bottom"/>
          </w:tcPr>
          <w:p w14:paraId="533EE17C" w14:textId="77777777" w:rsidR="006767F5" w:rsidRPr="008108DD" w:rsidRDefault="006767F5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32" w:type="dxa"/>
            <w:gridSpan w:val="5"/>
            <w:vAlign w:val="bottom"/>
          </w:tcPr>
          <w:p w14:paraId="2E5D2D9C" w14:textId="061A68BC" w:rsidR="006767F5" w:rsidRPr="008108DD" w:rsidRDefault="006767F5" w:rsidP="00E52F09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8108D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108DD">
              <w:rPr>
                <w:rFonts w:ascii="Angsana New" w:hAnsi="Angsana New" w:cs="Angsana New" w:hint="cs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6767F5" w:rsidRPr="008108DD" w14:paraId="5424D233" w14:textId="77777777" w:rsidTr="00DD4482">
        <w:tc>
          <w:tcPr>
            <w:tcW w:w="4948" w:type="dxa"/>
            <w:vAlign w:val="bottom"/>
          </w:tcPr>
          <w:p w14:paraId="1C131C98" w14:textId="29DE1D36" w:rsidR="006767F5" w:rsidRPr="008108DD" w:rsidRDefault="006767F5" w:rsidP="00EA5562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8108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265" w:type="dxa"/>
            <w:vAlign w:val="bottom"/>
          </w:tcPr>
          <w:p w14:paraId="243CA3B3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560D182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46BE99A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2AED82D4" w14:textId="77777777" w:rsidR="006767F5" w:rsidRPr="008108DD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</w:tcPr>
          <w:p w14:paraId="70AA6656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8108DD" w14:paraId="6ED9CC1D" w14:textId="77777777" w:rsidTr="00DD4482">
        <w:tc>
          <w:tcPr>
            <w:tcW w:w="6213" w:type="dxa"/>
            <w:gridSpan w:val="2"/>
            <w:vAlign w:val="bottom"/>
          </w:tcPr>
          <w:p w14:paraId="23A0CA2B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8108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275" w:type="dxa"/>
            <w:vAlign w:val="bottom"/>
          </w:tcPr>
          <w:p w14:paraId="6A788CB7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41B08A2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2C271175" w14:textId="77777777" w:rsidR="006767F5" w:rsidRPr="008108DD" w:rsidRDefault="006767F5" w:rsidP="00EA55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</w:tcPr>
          <w:p w14:paraId="297E56EF" w14:textId="77777777" w:rsidR="006767F5" w:rsidRPr="008108DD" w:rsidRDefault="006767F5" w:rsidP="00EA556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8108DD" w14:paraId="1714C273" w14:textId="77777777" w:rsidTr="00DD4482">
        <w:trPr>
          <w:trHeight w:val="352"/>
        </w:trPr>
        <w:tc>
          <w:tcPr>
            <w:tcW w:w="4948" w:type="dxa"/>
            <w:vAlign w:val="bottom"/>
          </w:tcPr>
          <w:p w14:paraId="347864B4" w14:textId="17202F61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265" w:type="dxa"/>
            <w:vAlign w:val="bottom"/>
          </w:tcPr>
          <w:p w14:paraId="09BC2416" w14:textId="1D9790C8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Theme="majorBidi" w:hAnsiTheme="majorBidi" w:cstheme="majorBidi"/>
                <w:sz w:val="28"/>
                <w:szCs w:val="28"/>
              </w:rPr>
              <w:t>270,000</w:t>
            </w:r>
          </w:p>
        </w:tc>
        <w:tc>
          <w:tcPr>
            <w:tcW w:w="275" w:type="dxa"/>
            <w:vAlign w:val="bottom"/>
          </w:tcPr>
          <w:p w14:paraId="11C1198A" w14:textId="77777777" w:rsidR="006767F5" w:rsidRPr="008108DD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vAlign w:val="bottom"/>
          </w:tcPr>
          <w:p w14:paraId="33524685" w14:textId="4FADAFC7" w:rsidR="006767F5" w:rsidRPr="008108DD" w:rsidRDefault="006767F5" w:rsidP="00B1481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6683B79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ind w:left="-471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DAAA8A5" w14:textId="2E9EDF98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270,000</w:t>
            </w:r>
          </w:p>
        </w:tc>
      </w:tr>
      <w:tr w:rsidR="006767F5" w:rsidRPr="008108DD" w14:paraId="6D6C3E23" w14:textId="77777777" w:rsidTr="00DD4482">
        <w:trPr>
          <w:trHeight w:val="352"/>
        </w:trPr>
        <w:tc>
          <w:tcPr>
            <w:tcW w:w="4948" w:type="dxa"/>
            <w:vAlign w:val="bottom"/>
          </w:tcPr>
          <w:p w14:paraId="3E0B5AF6" w14:textId="48C660B9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4AD5D37" w14:textId="5A9A16A8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08DD">
              <w:rPr>
                <w:rFonts w:asciiTheme="majorBidi" w:hAnsiTheme="majorBidi" w:cstheme="majorBidi"/>
                <w:sz w:val="28"/>
                <w:szCs w:val="28"/>
              </w:rPr>
              <w:t>3,002</w:t>
            </w:r>
          </w:p>
        </w:tc>
        <w:tc>
          <w:tcPr>
            <w:tcW w:w="275" w:type="dxa"/>
            <w:vAlign w:val="bottom"/>
          </w:tcPr>
          <w:p w14:paraId="19DDFC9F" w14:textId="77777777" w:rsidR="006767F5" w:rsidRPr="008108DD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DCE45B5" w14:textId="25B3E822" w:rsidR="006767F5" w:rsidRPr="008108DD" w:rsidRDefault="006767F5" w:rsidP="000548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50" w:type="dxa"/>
          </w:tcPr>
          <w:p w14:paraId="7D55160E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decimal" w:pos="860"/>
              </w:tabs>
              <w:ind w:left="-471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D03FF77" w14:textId="72C61517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3,001</w:t>
            </w:r>
          </w:p>
        </w:tc>
      </w:tr>
      <w:tr w:rsidR="006767F5" w:rsidRPr="008108DD" w14:paraId="5DFC2406" w14:textId="77777777" w:rsidTr="00DD4482">
        <w:trPr>
          <w:trHeight w:val="352"/>
        </w:trPr>
        <w:tc>
          <w:tcPr>
            <w:tcW w:w="4948" w:type="dxa"/>
            <w:vAlign w:val="bottom"/>
          </w:tcPr>
          <w:p w14:paraId="0252B4E8" w14:textId="5C11EEDB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2E041" w14:textId="6464083D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273,002</w:t>
            </w:r>
          </w:p>
        </w:tc>
        <w:tc>
          <w:tcPr>
            <w:tcW w:w="275" w:type="dxa"/>
            <w:vAlign w:val="bottom"/>
          </w:tcPr>
          <w:p w14:paraId="3591EB64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16DD1" w14:textId="2B3BFE49" w:rsidR="006767F5" w:rsidRPr="008108DD" w:rsidRDefault="006767F5" w:rsidP="006767F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50" w:type="dxa"/>
          </w:tcPr>
          <w:p w14:paraId="69FEB5DA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9DB3A" w14:textId="4DF97D6F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273,001</w:t>
            </w:r>
          </w:p>
        </w:tc>
      </w:tr>
      <w:tr w:rsidR="006767F5" w:rsidRPr="008108DD" w14:paraId="3C835F0C" w14:textId="77777777" w:rsidTr="00DD4482">
        <w:tc>
          <w:tcPr>
            <w:tcW w:w="4948" w:type="dxa"/>
            <w:vAlign w:val="bottom"/>
          </w:tcPr>
          <w:p w14:paraId="12746D9A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179D6CC9" w14:textId="77777777" w:rsidR="006767F5" w:rsidRPr="008108DD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D632B92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55050C47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3DB4DEBA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2D87598E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767F5" w:rsidRPr="008108DD" w14:paraId="16DA2F01" w14:textId="77777777" w:rsidTr="00DD4482">
        <w:tc>
          <w:tcPr>
            <w:tcW w:w="4948" w:type="dxa"/>
            <w:vAlign w:val="bottom"/>
          </w:tcPr>
          <w:p w14:paraId="16E22D9F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7DFCF391" w14:textId="77777777" w:rsidR="006767F5" w:rsidRPr="008108DD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C18F477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199D7642" w14:textId="77777777" w:rsidR="006767F5" w:rsidRPr="008108DD" w:rsidRDefault="006767F5" w:rsidP="0005482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48CE82F1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D7399A5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8108DD" w14:paraId="20C06595" w14:textId="77777777" w:rsidTr="00DD4482">
        <w:tc>
          <w:tcPr>
            <w:tcW w:w="4948" w:type="dxa"/>
            <w:vAlign w:val="bottom"/>
          </w:tcPr>
          <w:p w14:paraId="4B49E798" w14:textId="7D7973CB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6D468ED4" w14:textId="299DF37F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75" w:type="dxa"/>
            <w:vAlign w:val="bottom"/>
          </w:tcPr>
          <w:p w14:paraId="46E24856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0E7B5694" w14:textId="4DAE4DAA" w:rsidR="006767F5" w:rsidRPr="008108DD" w:rsidRDefault="006767F5" w:rsidP="00B1481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vAlign w:val="bottom"/>
          </w:tcPr>
          <w:p w14:paraId="2CB52D1B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05F3D53" w14:textId="190DCB96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1,000</w:t>
            </w:r>
          </w:p>
        </w:tc>
      </w:tr>
      <w:tr w:rsidR="006767F5" w:rsidRPr="008108DD" w14:paraId="00C2546E" w14:textId="77777777" w:rsidTr="00DD4482">
        <w:tc>
          <w:tcPr>
            <w:tcW w:w="4948" w:type="dxa"/>
            <w:vAlign w:val="bottom"/>
          </w:tcPr>
          <w:p w14:paraId="02022BEA" w14:textId="77777777" w:rsidR="006767F5" w:rsidRPr="008108DD" w:rsidRDefault="006767F5" w:rsidP="00BE60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B65A9" w14:textId="47B48F33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08D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1,000</w:t>
            </w:r>
          </w:p>
        </w:tc>
        <w:tc>
          <w:tcPr>
            <w:tcW w:w="275" w:type="dxa"/>
            <w:vAlign w:val="bottom"/>
          </w:tcPr>
          <w:p w14:paraId="5557B9F8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C8A1E" w14:textId="498E0151" w:rsidR="006767F5" w:rsidRPr="008108DD" w:rsidRDefault="006767F5" w:rsidP="00B1481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0" w:type="dxa"/>
            <w:vAlign w:val="bottom"/>
          </w:tcPr>
          <w:p w14:paraId="4A8B6DA0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6675D0" w14:textId="4D5E20D4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1,000</w:t>
            </w:r>
          </w:p>
        </w:tc>
      </w:tr>
      <w:tr w:rsidR="006767F5" w:rsidRPr="008108DD" w14:paraId="00818AEE" w14:textId="77777777" w:rsidTr="00DD4482">
        <w:tc>
          <w:tcPr>
            <w:tcW w:w="4948" w:type="dxa"/>
            <w:vAlign w:val="bottom"/>
          </w:tcPr>
          <w:p w14:paraId="5F788010" w14:textId="77777777" w:rsidR="006767F5" w:rsidRPr="008108DD" w:rsidRDefault="006767F5" w:rsidP="00BE606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D5D2D6" w14:textId="77777777" w:rsidR="006767F5" w:rsidRPr="008108DD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22061A3C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95580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68C1EEA8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2200B2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767F5" w:rsidRPr="008108DD" w14:paraId="11046A94" w14:textId="77777777" w:rsidTr="00DD4482">
        <w:tc>
          <w:tcPr>
            <w:tcW w:w="4948" w:type="dxa"/>
            <w:vAlign w:val="bottom"/>
          </w:tcPr>
          <w:p w14:paraId="3DE75D6C" w14:textId="08B889ED" w:rsidR="006767F5" w:rsidRPr="008108DD" w:rsidRDefault="006767F5" w:rsidP="00BE606A">
            <w:pPr>
              <w:tabs>
                <w:tab w:val="clear" w:pos="2580"/>
                <w:tab w:val="left" w:pos="196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8108D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65" w:type="dxa"/>
            <w:vAlign w:val="bottom"/>
          </w:tcPr>
          <w:p w14:paraId="6FF7D79E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217AB02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1948788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4A204246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AD03816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8108DD" w14:paraId="1FC058A9" w14:textId="77777777" w:rsidTr="00DD4482">
        <w:tc>
          <w:tcPr>
            <w:tcW w:w="6213" w:type="dxa"/>
            <w:gridSpan w:val="2"/>
            <w:vAlign w:val="bottom"/>
          </w:tcPr>
          <w:p w14:paraId="71796749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rPr>
                <w:rFonts w:ascii="Angsana New" w:hAnsi="Angsana New" w:cs="Angsana New"/>
                <w:sz w:val="28"/>
                <w:szCs w:val="28"/>
              </w:rPr>
            </w:pPr>
            <w:r w:rsidRPr="008108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275" w:type="dxa"/>
            <w:vAlign w:val="bottom"/>
          </w:tcPr>
          <w:p w14:paraId="597C4C36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EE6A1A4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00D3ED58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445AB10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8108DD" w14:paraId="45F13B5E" w14:textId="77777777" w:rsidTr="00DD4482">
        <w:trPr>
          <w:trHeight w:val="352"/>
        </w:trPr>
        <w:tc>
          <w:tcPr>
            <w:tcW w:w="4948" w:type="dxa"/>
            <w:vAlign w:val="bottom"/>
          </w:tcPr>
          <w:p w14:paraId="311608B0" w14:textId="64D3E033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355811BE" w14:textId="06730A5B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410,</w:t>
            </w: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275" w:type="dxa"/>
            <w:vAlign w:val="bottom"/>
          </w:tcPr>
          <w:p w14:paraId="0EAD7CA5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39EA63A0" w14:textId="1DE7D8C9" w:rsidR="006767F5" w:rsidRPr="008108DD" w:rsidRDefault="006767F5" w:rsidP="00B148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(336)</w:t>
            </w:r>
          </w:p>
        </w:tc>
        <w:tc>
          <w:tcPr>
            <w:tcW w:w="250" w:type="dxa"/>
          </w:tcPr>
          <w:p w14:paraId="6FFCCE42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bottom"/>
          </w:tcPr>
          <w:p w14:paraId="7366B316" w14:textId="69F66E9B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410,</w:t>
            </w: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067</w:t>
            </w:r>
          </w:p>
        </w:tc>
      </w:tr>
      <w:tr w:rsidR="006767F5" w:rsidRPr="008108DD" w14:paraId="5C76CE32" w14:textId="77777777" w:rsidTr="00DD4482">
        <w:tc>
          <w:tcPr>
            <w:tcW w:w="4948" w:type="dxa"/>
            <w:vAlign w:val="bottom"/>
          </w:tcPr>
          <w:p w14:paraId="527F6009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7B941FC5" w14:textId="77777777" w:rsidR="006767F5" w:rsidRPr="008108DD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7C93B4FC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14FBA7BC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155E84DB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215E173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767F5" w:rsidRPr="008108DD" w14:paraId="79560969" w14:textId="77777777" w:rsidTr="00DD4482">
        <w:tc>
          <w:tcPr>
            <w:tcW w:w="4948" w:type="dxa"/>
            <w:vAlign w:val="bottom"/>
          </w:tcPr>
          <w:p w14:paraId="54D130B3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78462960" w14:textId="77777777" w:rsidR="006767F5" w:rsidRPr="008108DD" w:rsidRDefault="006767F5" w:rsidP="00BE606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36AE4CB9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1AA06B17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  <w:vAlign w:val="bottom"/>
          </w:tcPr>
          <w:p w14:paraId="17391EC2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42C421EB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67F5" w:rsidRPr="008108DD" w14:paraId="377B04EF" w14:textId="77777777" w:rsidTr="00DD4482">
        <w:tc>
          <w:tcPr>
            <w:tcW w:w="4948" w:type="dxa"/>
            <w:vAlign w:val="bottom"/>
          </w:tcPr>
          <w:p w14:paraId="74B40790" w14:textId="2F4CFCDD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หุ้นกู้ที่วัดมูลค่าด้วยราคาทุนตัดจำหน่าย</w:t>
            </w: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</w:tcPr>
          <w:p w14:paraId="39931A6C" w14:textId="41F3630D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bidi="th-TH"/>
              </w:rPr>
              <w:t>271,000</w:t>
            </w:r>
          </w:p>
        </w:tc>
        <w:tc>
          <w:tcPr>
            <w:tcW w:w="275" w:type="dxa"/>
            <w:vAlign w:val="bottom"/>
          </w:tcPr>
          <w:p w14:paraId="5B69657E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right w:val="nil"/>
            </w:tcBorders>
            <w:vAlign w:val="bottom"/>
          </w:tcPr>
          <w:p w14:paraId="6989FE6E" w14:textId="5862A2A9" w:rsidR="006767F5" w:rsidRPr="008108DD" w:rsidRDefault="006767F5" w:rsidP="00B1481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50" w:type="dxa"/>
            <w:vAlign w:val="bottom"/>
          </w:tcPr>
          <w:p w14:paraId="6DF2A0E5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6BE47C22" w14:textId="4EC89018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271,000</w:t>
            </w:r>
          </w:p>
        </w:tc>
      </w:tr>
      <w:tr w:rsidR="006767F5" w:rsidRPr="008108DD" w14:paraId="33C7E2F2" w14:textId="77777777" w:rsidTr="00DD4482">
        <w:tc>
          <w:tcPr>
            <w:tcW w:w="4948" w:type="dxa"/>
            <w:vAlign w:val="bottom"/>
          </w:tcPr>
          <w:p w14:paraId="057923EA" w14:textId="378D792F" w:rsidR="006767F5" w:rsidRPr="008108DD" w:rsidRDefault="006767F5" w:rsidP="00BE606A">
            <w:pPr>
              <w:ind w:left="163" w:right="-111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พันธบัตรรัฐบาลที่วัดมูลค่าด้วยราคาทุนตัดจำหน่าย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36861" w14:textId="6AB0AD6D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bidi="th-TH"/>
              </w:rPr>
              <w:t>3,006</w:t>
            </w:r>
          </w:p>
        </w:tc>
        <w:tc>
          <w:tcPr>
            <w:tcW w:w="275" w:type="dxa"/>
            <w:vAlign w:val="bottom"/>
          </w:tcPr>
          <w:p w14:paraId="67A816B2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F6FF8" w14:textId="12FAD6DA" w:rsidR="006767F5" w:rsidRPr="008108DD" w:rsidRDefault="006767F5" w:rsidP="00B148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50" w:type="dxa"/>
            <w:vAlign w:val="bottom"/>
          </w:tcPr>
          <w:p w14:paraId="7997532F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D2605F" w14:textId="6E5AB553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3,005</w:t>
            </w:r>
          </w:p>
        </w:tc>
      </w:tr>
      <w:tr w:rsidR="006767F5" w:rsidRPr="008108DD" w14:paraId="759BDD33" w14:textId="77777777" w:rsidTr="00DD4482">
        <w:tc>
          <w:tcPr>
            <w:tcW w:w="4948" w:type="dxa"/>
            <w:vAlign w:val="bottom"/>
          </w:tcPr>
          <w:p w14:paraId="165A2DDE" w14:textId="77777777" w:rsidR="006767F5" w:rsidRPr="008108DD" w:rsidRDefault="006767F5" w:rsidP="00BE60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108D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9E49DC" w14:textId="629F1385" w:rsidR="006767F5" w:rsidRPr="008108DD" w:rsidRDefault="006767F5" w:rsidP="006767F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274,006</w:t>
            </w:r>
          </w:p>
        </w:tc>
        <w:tc>
          <w:tcPr>
            <w:tcW w:w="275" w:type="dxa"/>
            <w:vAlign w:val="bottom"/>
          </w:tcPr>
          <w:p w14:paraId="7F8436D7" w14:textId="77777777" w:rsidR="006767F5" w:rsidRPr="008108DD" w:rsidRDefault="006767F5" w:rsidP="00BE606A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62564" w14:textId="13BF9C9A" w:rsidR="006767F5" w:rsidRPr="008108DD" w:rsidRDefault="006767F5" w:rsidP="00B1481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71" w:hanging="90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50" w:type="dxa"/>
            <w:vAlign w:val="bottom"/>
          </w:tcPr>
          <w:p w14:paraId="4D052F7D" w14:textId="77777777" w:rsidR="006767F5" w:rsidRPr="008108DD" w:rsidRDefault="006767F5" w:rsidP="00BE60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1F375E" w14:textId="6F7ECBBB" w:rsidR="006767F5" w:rsidRPr="008108DD" w:rsidRDefault="006767F5" w:rsidP="00B1481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105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</w:rPr>
              <w:t>274,</w:t>
            </w:r>
            <w:r w:rsidRPr="008108D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</w:tr>
    </w:tbl>
    <w:p w14:paraId="03C9B575" w14:textId="6C42F58F" w:rsidR="001206FB" w:rsidRDefault="0012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254560" w14:textId="16D77C36" w:rsidR="00142AD6" w:rsidRPr="00CE458C" w:rsidRDefault="00142AD6" w:rsidP="007B6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  <w:sectPr w:rsidR="00142AD6" w:rsidRPr="00CE458C" w:rsidSect="00AA56F2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BFCECF3" w14:textId="572D6468" w:rsidR="009209E0" w:rsidRPr="00826D86" w:rsidRDefault="009209E0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209E0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tbl>
      <w:tblPr>
        <w:tblpPr w:leftFromText="180" w:rightFromText="180" w:vertAnchor="text" w:horzAnchor="margin" w:tblpX="455" w:tblpY="307"/>
        <w:tblW w:w="143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1001"/>
        <w:gridCol w:w="178"/>
        <w:gridCol w:w="986"/>
        <w:gridCol w:w="178"/>
        <w:gridCol w:w="987"/>
        <w:gridCol w:w="178"/>
        <w:gridCol w:w="1003"/>
        <w:gridCol w:w="178"/>
        <w:gridCol w:w="1006"/>
        <w:gridCol w:w="178"/>
        <w:gridCol w:w="987"/>
        <w:gridCol w:w="188"/>
        <w:gridCol w:w="987"/>
        <w:gridCol w:w="178"/>
        <w:gridCol w:w="983"/>
        <w:gridCol w:w="188"/>
        <w:gridCol w:w="989"/>
        <w:gridCol w:w="178"/>
        <w:gridCol w:w="986"/>
      </w:tblGrid>
      <w:tr w:rsidR="006853A7" w:rsidRPr="006853A7" w14:paraId="42FF66C4" w14:textId="77777777" w:rsidTr="0009154F">
        <w:trPr>
          <w:cantSplit/>
          <w:trHeight w:val="360"/>
          <w:tblHeader/>
        </w:trPr>
        <w:tc>
          <w:tcPr>
            <w:tcW w:w="2779" w:type="dxa"/>
          </w:tcPr>
          <w:p w14:paraId="1BF1CE4F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37" w:type="dxa"/>
            <w:gridSpan w:val="19"/>
            <w:shd w:val="clear" w:color="auto" w:fill="auto"/>
          </w:tcPr>
          <w:p w14:paraId="26847814" w14:textId="77777777" w:rsidR="006853A7" w:rsidRPr="006853A7" w:rsidRDefault="006853A7" w:rsidP="006853A7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6853A7" w:rsidRPr="006853A7" w14:paraId="6CAD4B8B" w14:textId="77777777" w:rsidTr="003E44CD">
        <w:trPr>
          <w:cantSplit/>
          <w:trHeight w:val="720"/>
          <w:tblHeader/>
        </w:trPr>
        <w:tc>
          <w:tcPr>
            <w:tcW w:w="2779" w:type="dxa"/>
            <w:vAlign w:val="bottom"/>
          </w:tcPr>
          <w:p w14:paraId="5B163C53" w14:textId="13D5D889" w:rsidR="006853A7" w:rsidRPr="006853A7" w:rsidRDefault="006853A7" w:rsidP="00EA556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สำหรับงวด</w:t>
            </w:r>
            <w:r w:rsidR="00662AF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สาม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เดือนสิ้นสุด</w:t>
            </w: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7F153528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6BA54D25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ธุรกิจผลิตงานพิมพ์และ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จำหน่ายหนังสือ</w:t>
            </w:r>
          </w:p>
        </w:tc>
        <w:tc>
          <w:tcPr>
            <w:tcW w:w="178" w:type="dxa"/>
          </w:tcPr>
          <w:p w14:paraId="3F8D69F8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8" w:type="dxa"/>
            <w:gridSpan w:val="3"/>
            <w:shd w:val="clear" w:color="auto" w:fill="auto"/>
          </w:tcPr>
          <w:p w14:paraId="2F272DBB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ธุรกิจจัดงานแสดง ผลิต</w:t>
            </w:r>
          </w:p>
          <w:p w14:paraId="0D122239" w14:textId="5ECA6C56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และให้บริการโฆษณาผ่าน</w:t>
            </w:r>
            <w:r w:rsidR="005C7FBB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br/>
            </w: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สื่อสิ่งพิมพ์และสื่อออนไลน์</w:t>
            </w:r>
          </w:p>
        </w:tc>
        <w:tc>
          <w:tcPr>
            <w:tcW w:w="178" w:type="dxa"/>
          </w:tcPr>
          <w:p w14:paraId="0BB79C88" w14:textId="77777777" w:rsidR="006853A7" w:rsidRPr="006853A7" w:rsidRDefault="006853A7" w:rsidP="00EA5562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171" w:type="dxa"/>
            <w:gridSpan w:val="3"/>
          </w:tcPr>
          <w:p w14:paraId="1DFCCD3F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  <w:p w14:paraId="065ABA70" w14:textId="77777777" w:rsidR="006853A7" w:rsidRPr="006853A7" w:rsidRDefault="006853A7" w:rsidP="00EA5562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และให้บริการ</w:t>
            </w:r>
          </w:p>
          <w:p w14:paraId="61AF1847" w14:textId="77777777" w:rsidR="006853A7" w:rsidRPr="006853A7" w:rsidRDefault="006853A7" w:rsidP="00EA556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ผ่านสื่อโทรทัศน์</w:t>
            </w:r>
          </w:p>
        </w:tc>
        <w:tc>
          <w:tcPr>
            <w:tcW w:w="188" w:type="dxa"/>
          </w:tcPr>
          <w:p w14:paraId="15434179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148" w:type="dxa"/>
            <w:gridSpan w:val="3"/>
          </w:tcPr>
          <w:p w14:paraId="50338517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</w:p>
          <w:p w14:paraId="63859DCB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  <w:lang w:bidi="th-TH"/>
              </w:rPr>
              <w:br/>
              <w:t>ตัดรายการระหว่างกัน</w:t>
            </w:r>
          </w:p>
        </w:tc>
        <w:tc>
          <w:tcPr>
            <w:tcW w:w="188" w:type="dxa"/>
          </w:tcPr>
          <w:p w14:paraId="180357CE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2153" w:type="dxa"/>
            <w:gridSpan w:val="3"/>
          </w:tcPr>
          <w:p w14:paraId="534C3242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2D30DF33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46EF7D78" w14:textId="77777777" w:rsidR="006853A7" w:rsidRPr="006853A7" w:rsidRDefault="006853A7" w:rsidP="00EA5562">
            <w:pPr>
              <w:pStyle w:val="acctmergecolhdg"/>
              <w:shd w:val="clear" w:color="auto" w:fill="FFFFFF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รวม</w:t>
            </w:r>
            <w:r w:rsidRPr="006853A7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</w:tr>
      <w:tr w:rsidR="009D0F25" w:rsidRPr="006853A7" w14:paraId="2721EB38" w14:textId="77777777" w:rsidTr="003E44CD">
        <w:trPr>
          <w:cantSplit/>
          <w:tblHeader/>
        </w:trPr>
        <w:tc>
          <w:tcPr>
            <w:tcW w:w="2779" w:type="dxa"/>
          </w:tcPr>
          <w:p w14:paraId="4F38035D" w14:textId="24C5D523" w:rsidR="009D0F25" w:rsidRPr="006853A7" w:rsidRDefault="009D0F25" w:rsidP="009D0F2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3</w:t>
            </w: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lang w:val="en-US" w:bidi="th-TH"/>
              </w:rPr>
              <w:t xml:space="preserve">1 </w:t>
            </w:r>
            <w:r w:rsidRPr="007F7CD2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001" w:type="dxa"/>
            <w:shd w:val="clear" w:color="auto" w:fill="auto"/>
          </w:tcPr>
          <w:p w14:paraId="32E5E7F8" w14:textId="56FDAF2D" w:rsidR="009D0F25" w:rsidRPr="00662AFA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 w:rsidR="00662AFA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3900DF20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717C93C8" w14:textId="6EAA9CA1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</w:tcPr>
          <w:p w14:paraId="533E5298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18F383A3" w14:textId="57E3C550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510DC5B4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03" w:type="dxa"/>
          </w:tcPr>
          <w:p w14:paraId="18665ACB" w14:textId="4B399851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78" w:type="dxa"/>
          </w:tcPr>
          <w:p w14:paraId="29B5CD67" w14:textId="77777777" w:rsidR="009D0F25" w:rsidRPr="006853A7" w:rsidRDefault="009D0F25" w:rsidP="009D0F25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3E95AFFA" w14:textId="57C84D2E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0F8CCF35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7" w:type="dxa"/>
          </w:tcPr>
          <w:p w14:paraId="27F5DF60" w14:textId="205D255C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8" w:type="dxa"/>
          </w:tcPr>
          <w:p w14:paraId="1E87256B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</w:tcPr>
          <w:p w14:paraId="41B32E8C" w14:textId="5AD753E5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120D7EF0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3" w:type="dxa"/>
          </w:tcPr>
          <w:p w14:paraId="2ACB7B01" w14:textId="37A423A5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88" w:type="dxa"/>
          </w:tcPr>
          <w:p w14:paraId="5B3AA995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4889942" w14:textId="75501AD4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78" w:type="dxa"/>
          </w:tcPr>
          <w:p w14:paraId="376C7AE7" w14:textId="77777777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86" w:type="dxa"/>
          </w:tcPr>
          <w:p w14:paraId="57B3C88F" w14:textId="40B67ED1" w:rsidR="009D0F25" w:rsidRPr="006853A7" w:rsidRDefault="009D0F25" w:rsidP="009D0F2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6853A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>6</w:t>
            </w:r>
          </w:p>
        </w:tc>
      </w:tr>
      <w:tr w:rsidR="006853A7" w:rsidRPr="006853A7" w14:paraId="6F7B9E2D" w14:textId="77777777" w:rsidTr="0009154F">
        <w:trPr>
          <w:cantSplit/>
          <w:trHeight w:val="80"/>
          <w:tblHeader/>
        </w:trPr>
        <w:tc>
          <w:tcPr>
            <w:tcW w:w="2779" w:type="dxa"/>
          </w:tcPr>
          <w:p w14:paraId="5B4991F1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37" w:type="dxa"/>
            <w:gridSpan w:val="19"/>
          </w:tcPr>
          <w:p w14:paraId="3070B925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  <w:tab w:val="left" w:pos="6253"/>
                <w:tab w:val="left" w:pos="634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6853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6853A7" w:rsidRPr="006853A7" w14:paraId="7210C19D" w14:textId="77777777" w:rsidTr="003E44CD">
        <w:trPr>
          <w:cantSplit/>
        </w:trPr>
        <w:tc>
          <w:tcPr>
            <w:tcW w:w="2779" w:type="dxa"/>
          </w:tcPr>
          <w:p w14:paraId="7470071A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001" w:type="dxa"/>
            <w:vAlign w:val="bottom"/>
          </w:tcPr>
          <w:p w14:paraId="08CD59E0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8FD895E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18BAE5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6AB4B1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46CA04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4C8A7F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169FC68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050C8E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EBF7734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4CFB0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E462B9C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03B5C6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</w:tcPr>
          <w:p w14:paraId="7A6125F2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BF9BDE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</w:tcPr>
          <w:p w14:paraId="36F66271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2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</w:tcPr>
          <w:p w14:paraId="252B4CB7" w14:textId="77777777" w:rsidR="006853A7" w:rsidRPr="006853A7" w:rsidRDefault="006853A7" w:rsidP="006853A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92ABCC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91641" w14:textId="77777777" w:rsidR="006853A7" w:rsidRPr="006853A7" w:rsidRDefault="006853A7" w:rsidP="006853A7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6F78E09" w14:textId="77777777" w:rsidR="006853A7" w:rsidRPr="006853A7" w:rsidRDefault="006853A7" w:rsidP="00685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08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9E0AA9" w:rsidRPr="006853A7" w14:paraId="3C9B4621" w14:textId="77777777" w:rsidTr="003E44CD">
        <w:trPr>
          <w:cantSplit/>
        </w:trPr>
        <w:tc>
          <w:tcPr>
            <w:tcW w:w="2779" w:type="dxa"/>
          </w:tcPr>
          <w:p w14:paraId="07E095C8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01" w:type="dxa"/>
            <w:vAlign w:val="bottom"/>
          </w:tcPr>
          <w:p w14:paraId="4DDEC2F1" w14:textId="7FECD7F1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579,349</w:t>
            </w:r>
          </w:p>
        </w:tc>
        <w:tc>
          <w:tcPr>
            <w:tcW w:w="178" w:type="dxa"/>
            <w:vAlign w:val="bottom"/>
          </w:tcPr>
          <w:p w14:paraId="75E9749C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82B7571" w14:textId="4166E045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565,476</w:t>
            </w:r>
          </w:p>
        </w:tc>
        <w:tc>
          <w:tcPr>
            <w:tcW w:w="178" w:type="dxa"/>
            <w:vAlign w:val="bottom"/>
          </w:tcPr>
          <w:p w14:paraId="564531C3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792EB25" w14:textId="4404BEC5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160,</w:t>
            </w:r>
            <w:r w:rsidR="00797042">
              <w:rPr>
                <w:rFonts w:asciiTheme="majorBidi" w:eastAsia="MS Mincho" w:hAnsiTheme="majorBidi" w:cstheme="majorBidi"/>
                <w:sz w:val="26"/>
                <w:szCs w:val="26"/>
              </w:rPr>
              <w:t>766</w:t>
            </w:r>
          </w:p>
        </w:tc>
        <w:tc>
          <w:tcPr>
            <w:tcW w:w="178" w:type="dxa"/>
            <w:vAlign w:val="bottom"/>
          </w:tcPr>
          <w:p w14:paraId="1A53B419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830EBC4" w14:textId="265F7DCA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154,777</w:t>
            </w:r>
          </w:p>
        </w:tc>
        <w:tc>
          <w:tcPr>
            <w:tcW w:w="178" w:type="dxa"/>
            <w:vAlign w:val="bottom"/>
          </w:tcPr>
          <w:p w14:paraId="27D17906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A1CA536" w14:textId="7DE66338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19</w:t>
            </w:r>
            <w:r w:rsidR="00797042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797042">
              <w:rPr>
                <w:rFonts w:asciiTheme="majorBidi" w:eastAsia="MS Mincho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178" w:type="dxa"/>
            <w:vAlign w:val="bottom"/>
          </w:tcPr>
          <w:p w14:paraId="27FACDC7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B517DE" w14:textId="397843A8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236,401</w:t>
            </w:r>
          </w:p>
        </w:tc>
        <w:tc>
          <w:tcPr>
            <w:tcW w:w="188" w:type="dxa"/>
            <w:vAlign w:val="bottom"/>
          </w:tcPr>
          <w:p w14:paraId="4D6191EA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32797EC" w14:textId="55159EE5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0FC1161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31336525" w14:textId="03560755" w:rsidR="009E0AA9" w:rsidRPr="006853A7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88" w:type="dxa"/>
            <w:vAlign w:val="bottom"/>
          </w:tcPr>
          <w:p w14:paraId="1BBC0B0B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18006D3B" w14:textId="21BBB5A8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935,045</w:t>
            </w:r>
          </w:p>
        </w:tc>
        <w:tc>
          <w:tcPr>
            <w:tcW w:w="178" w:type="dxa"/>
            <w:vAlign w:val="bottom"/>
          </w:tcPr>
          <w:p w14:paraId="636B27CE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0E2EC98" w14:textId="5A518869" w:rsidR="009E0AA9" w:rsidRPr="006853A7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sz w:val="26"/>
                <w:szCs w:val="26"/>
                <w:cs/>
              </w:rPr>
              <w:t>956</w:t>
            </w:r>
            <w:r w:rsidRPr="00390D3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3E44CD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654</w:t>
            </w:r>
          </w:p>
        </w:tc>
      </w:tr>
      <w:tr w:rsidR="009E0AA9" w:rsidRPr="006853A7" w14:paraId="4CFA3D54" w14:textId="77777777" w:rsidTr="003E44CD">
        <w:trPr>
          <w:cantSplit/>
        </w:trPr>
        <w:tc>
          <w:tcPr>
            <w:tcW w:w="2779" w:type="dxa"/>
          </w:tcPr>
          <w:p w14:paraId="2BDE41B2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01" w:type="dxa"/>
            <w:vAlign w:val="bottom"/>
          </w:tcPr>
          <w:p w14:paraId="088B1E1D" w14:textId="4F53E537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98,317</w:t>
            </w:r>
          </w:p>
        </w:tc>
        <w:tc>
          <w:tcPr>
            <w:tcW w:w="178" w:type="dxa"/>
            <w:vAlign w:val="bottom"/>
          </w:tcPr>
          <w:p w14:paraId="5C0EE6D8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2BAE208" w14:textId="4FAB73EB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96,263</w:t>
            </w:r>
          </w:p>
        </w:tc>
        <w:tc>
          <w:tcPr>
            <w:tcW w:w="178" w:type="dxa"/>
            <w:vAlign w:val="bottom"/>
          </w:tcPr>
          <w:p w14:paraId="167E2686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989F73" w14:textId="76D8B8A3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7,</w:t>
            </w:r>
            <w:r w:rsidR="00797042">
              <w:rPr>
                <w:rFonts w:asciiTheme="majorBidi" w:eastAsia="MS Mincho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78" w:type="dxa"/>
            <w:vAlign w:val="bottom"/>
          </w:tcPr>
          <w:p w14:paraId="7A29BE2A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E7144BA" w14:textId="409C46E9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8,376</w:t>
            </w:r>
          </w:p>
        </w:tc>
        <w:tc>
          <w:tcPr>
            <w:tcW w:w="178" w:type="dxa"/>
            <w:vAlign w:val="bottom"/>
          </w:tcPr>
          <w:p w14:paraId="4A664F23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1F6DB10" w14:textId="1EF3D879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  <w:r w:rsidR="00797042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797042">
              <w:rPr>
                <w:rFonts w:asciiTheme="majorBidi" w:eastAsia="MS Mincho" w:hAnsiTheme="majorBidi" w:cstheme="majorBidi"/>
                <w:sz w:val="26"/>
                <w:szCs w:val="26"/>
              </w:rPr>
              <w:t>245</w:t>
            </w:r>
          </w:p>
        </w:tc>
        <w:tc>
          <w:tcPr>
            <w:tcW w:w="178" w:type="dxa"/>
            <w:vAlign w:val="bottom"/>
          </w:tcPr>
          <w:p w14:paraId="063EDD7E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C3D4BC" w14:textId="7F480DE6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27,459</w:t>
            </w:r>
          </w:p>
        </w:tc>
        <w:tc>
          <w:tcPr>
            <w:tcW w:w="188" w:type="dxa"/>
            <w:vAlign w:val="bottom"/>
          </w:tcPr>
          <w:p w14:paraId="57C4FF58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84C503" w14:textId="697F9D2D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(129,673)</w:t>
            </w:r>
          </w:p>
        </w:tc>
        <w:tc>
          <w:tcPr>
            <w:tcW w:w="178" w:type="dxa"/>
            <w:vAlign w:val="bottom"/>
          </w:tcPr>
          <w:p w14:paraId="6F86C919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0DDA916" w14:textId="12BA7A3C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sz w:val="26"/>
                <w:szCs w:val="26"/>
                <w:cs/>
              </w:rPr>
              <w:t>(132</w:t>
            </w:r>
            <w:r w:rsidRPr="00390D32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sz w:val="26"/>
                <w:szCs w:val="26"/>
                <w:cs/>
              </w:rPr>
              <w:t>098)</w:t>
            </w:r>
          </w:p>
        </w:tc>
        <w:tc>
          <w:tcPr>
            <w:tcW w:w="188" w:type="dxa"/>
            <w:vAlign w:val="bottom"/>
          </w:tcPr>
          <w:p w14:paraId="72AC8522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F7C68E1" w14:textId="372E8BD3" w:rsidR="009E0AA9" w:rsidRPr="006853A7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42D05F92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EEF4A17" w14:textId="4AD5C7E7" w:rsidR="009E0AA9" w:rsidRPr="00B7431A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  <w:r w:rsidRPr="007F7CD2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</w:p>
        </w:tc>
      </w:tr>
      <w:tr w:rsidR="009E0AA9" w:rsidRPr="006853A7" w14:paraId="0EC4C99E" w14:textId="77777777" w:rsidTr="003E44CD">
        <w:trPr>
          <w:cantSplit/>
        </w:trPr>
        <w:tc>
          <w:tcPr>
            <w:tcW w:w="2779" w:type="dxa"/>
          </w:tcPr>
          <w:p w14:paraId="370FABB7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B4A0B" w14:textId="2F5DBABA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677,666</w:t>
            </w:r>
          </w:p>
        </w:tc>
        <w:tc>
          <w:tcPr>
            <w:tcW w:w="178" w:type="dxa"/>
            <w:vAlign w:val="bottom"/>
          </w:tcPr>
          <w:p w14:paraId="50947B89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41434" w14:textId="0FF97A3C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661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739</w:t>
            </w:r>
          </w:p>
        </w:tc>
        <w:tc>
          <w:tcPr>
            <w:tcW w:w="178" w:type="dxa"/>
            <w:vAlign w:val="bottom"/>
          </w:tcPr>
          <w:p w14:paraId="1397FC24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09E42" w14:textId="2E7E75A2" w:rsidR="009E0AA9" w:rsidRPr="00B92CE9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167,877</w:t>
            </w:r>
          </w:p>
        </w:tc>
        <w:tc>
          <w:tcPr>
            <w:tcW w:w="178" w:type="dxa"/>
            <w:vAlign w:val="bottom"/>
          </w:tcPr>
          <w:p w14:paraId="3AB4381F" w14:textId="77777777" w:rsidR="009E0AA9" w:rsidRPr="00B92CE9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D9D78D" w14:textId="650CC693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163,153</w:t>
            </w:r>
          </w:p>
        </w:tc>
        <w:tc>
          <w:tcPr>
            <w:tcW w:w="178" w:type="dxa"/>
            <w:vAlign w:val="bottom"/>
          </w:tcPr>
          <w:p w14:paraId="762F1157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91DA3" w14:textId="7066164A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219,17</w:t>
            </w:r>
            <w:r w:rsidR="0079704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06B2A067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04D03" w14:textId="5D84DA0B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263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860</w:t>
            </w:r>
          </w:p>
        </w:tc>
        <w:tc>
          <w:tcPr>
            <w:tcW w:w="188" w:type="dxa"/>
            <w:vAlign w:val="bottom"/>
          </w:tcPr>
          <w:p w14:paraId="25572B68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8FAEB" w14:textId="56618B46" w:rsidR="009E0AA9" w:rsidRPr="00B14815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1481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(129,673)</w:t>
            </w:r>
          </w:p>
        </w:tc>
        <w:tc>
          <w:tcPr>
            <w:tcW w:w="178" w:type="dxa"/>
            <w:vAlign w:val="bottom"/>
          </w:tcPr>
          <w:p w14:paraId="6B2EBD72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6A177" w14:textId="14A2B919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(132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098)</w:t>
            </w:r>
          </w:p>
        </w:tc>
        <w:tc>
          <w:tcPr>
            <w:tcW w:w="188" w:type="dxa"/>
            <w:vAlign w:val="bottom"/>
          </w:tcPr>
          <w:p w14:paraId="140D5788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3B546" w14:textId="36D3AAFB" w:rsidR="009E0AA9" w:rsidRPr="005F7C4F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E0AA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935,04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60AE3976" w14:textId="77777777" w:rsidR="009E0AA9" w:rsidRPr="005F7C4F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F4773" w14:textId="1518A6B0" w:rsidR="009E0AA9" w:rsidRPr="006853A7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956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654</w:t>
            </w:r>
          </w:p>
        </w:tc>
      </w:tr>
      <w:tr w:rsidR="009E0AA9" w:rsidRPr="006853A7" w14:paraId="1B221F61" w14:textId="77777777" w:rsidTr="003E44CD">
        <w:trPr>
          <w:cantSplit/>
        </w:trPr>
        <w:tc>
          <w:tcPr>
            <w:tcW w:w="2779" w:type="dxa"/>
          </w:tcPr>
          <w:p w14:paraId="2E7766C6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35AE927F" w14:textId="77777777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536E071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254CFB69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55B301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3C0E843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FCF9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56E7C3DB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4519BE0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19D5A8C2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B7DFC9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0D10FC89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FB4D76E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7B971A0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48D8B8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65AF03A0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62B09D7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C25221F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9ACEC2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08FADDF8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E0AA9" w:rsidRPr="006853A7" w14:paraId="3518E42B" w14:textId="77777777" w:rsidTr="003E44CD">
        <w:trPr>
          <w:cantSplit/>
        </w:trPr>
        <w:tc>
          <w:tcPr>
            <w:tcW w:w="2779" w:type="dxa"/>
          </w:tcPr>
          <w:p w14:paraId="071A8D21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001" w:type="dxa"/>
            <w:vAlign w:val="bottom"/>
          </w:tcPr>
          <w:p w14:paraId="20A4EA01" w14:textId="77777777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B1F8FC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3A9C678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2FCB3A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B943D8C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09F6A9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64859DB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AC03B1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2169509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05E25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708B684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44EB035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9CABB51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80F902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4BDD6864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7FA93AF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30046DD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AB5F28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456E5753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E0AA9" w:rsidRPr="006853A7" w14:paraId="7CA3BD85" w14:textId="77777777" w:rsidTr="003E44CD">
        <w:trPr>
          <w:cantSplit/>
        </w:trPr>
        <w:tc>
          <w:tcPr>
            <w:tcW w:w="2779" w:type="dxa"/>
          </w:tcPr>
          <w:p w14:paraId="16F6175F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01" w:type="dxa"/>
            <w:vAlign w:val="bottom"/>
          </w:tcPr>
          <w:p w14:paraId="79EB5181" w14:textId="77777777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A2B254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3A03315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D47C0D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A7ED3F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453A4A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CDA0FC3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49B6E60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9E63E1B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E9547F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25B58F1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056FD000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D8B3731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D11D32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0159DFEC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FF006F2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6647642E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BDB1E3D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023E8B9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E0AA9" w:rsidRPr="006853A7" w14:paraId="788A74C7" w14:textId="77777777" w:rsidTr="003E44CD">
        <w:trPr>
          <w:cantSplit/>
        </w:trPr>
        <w:tc>
          <w:tcPr>
            <w:tcW w:w="2779" w:type="dxa"/>
            <w:vAlign w:val="bottom"/>
          </w:tcPr>
          <w:p w14:paraId="30AA9FFD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01" w:type="dxa"/>
            <w:vAlign w:val="bottom"/>
          </w:tcPr>
          <w:p w14:paraId="1CC87AC3" w14:textId="769F1BDB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672,910</w:t>
            </w:r>
          </w:p>
        </w:tc>
        <w:tc>
          <w:tcPr>
            <w:tcW w:w="178" w:type="dxa"/>
            <w:vAlign w:val="bottom"/>
          </w:tcPr>
          <w:p w14:paraId="521A5A1D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7FFEB1E" w14:textId="6D5641E3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621,080</w:t>
            </w:r>
          </w:p>
        </w:tc>
        <w:tc>
          <w:tcPr>
            <w:tcW w:w="178" w:type="dxa"/>
            <w:vAlign w:val="bottom"/>
          </w:tcPr>
          <w:p w14:paraId="0FEBBCE9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1BAF668" w14:textId="0C215585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111,87</w:t>
            </w:r>
            <w:r w:rsidR="00A2650E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78" w:type="dxa"/>
            <w:vAlign w:val="bottom"/>
          </w:tcPr>
          <w:p w14:paraId="5C8BE3B9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7DAC1847" w14:textId="242F25C2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148,914</w:t>
            </w:r>
          </w:p>
        </w:tc>
        <w:tc>
          <w:tcPr>
            <w:tcW w:w="178" w:type="dxa"/>
            <w:vAlign w:val="bottom"/>
          </w:tcPr>
          <w:p w14:paraId="4E2C6775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889E386" w14:textId="1F183501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165,177</w:t>
            </w:r>
          </w:p>
        </w:tc>
        <w:tc>
          <w:tcPr>
            <w:tcW w:w="178" w:type="dxa"/>
            <w:vAlign w:val="bottom"/>
          </w:tcPr>
          <w:p w14:paraId="7CEA545B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4B32E9B" w14:textId="41AE2C55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200,114</w:t>
            </w:r>
          </w:p>
        </w:tc>
        <w:tc>
          <w:tcPr>
            <w:tcW w:w="188" w:type="dxa"/>
            <w:vAlign w:val="bottom"/>
          </w:tcPr>
          <w:p w14:paraId="290FBA6A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6F40A2" w14:textId="3F255203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(109,401)</w:t>
            </w:r>
          </w:p>
        </w:tc>
        <w:tc>
          <w:tcPr>
            <w:tcW w:w="178" w:type="dxa"/>
            <w:vAlign w:val="bottom"/>
          </w:tcPr>
          <w:p w14:paraId="560F75AB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A2213C3" w14:textId="41DB0288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(107,764)</w:t>
            </w:r>
          </w:p>
        </w:tc>
        <w:tc>
          <w:tcPr>
            <w:tcW w:w="188" w:type="dxa"/>
            <w:vAlign w:val="bottom"/>
          </w:tcPr>
          <w:p w14:paraId="785CF63B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215F1FD5" w14:textId="6461F1F4" w:rsidR="009E0AA9" w:rsidRPr="006853A7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840,56</w:t>
            </w:r>
            <w:r w:rsidR="00A2650E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59550585" w14:textId="77777777" w:rsidR="009E0AA9" w:rsidRPr="005F7C4F" w:rsidRDefault="009E0AA9" w:rsidP="009E0AA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DC1A2AC" w14:textId="627BEC01" w:rsidR="009E0AA9" w:rsidRPr="003E44CD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44CD">
              <w:rPr>
                <w:rFonts w:asciiTheme="majorBidi" w:eastAsia="MS Mincho" w:hAnsiTheme="majorBidi" w:cstheme="majorBidi"/>
                <w:sz w:val="26"/>
                <w:szCs w:val="26"/>
              </w:rPr>
              <w:t>862,344</w:t>
            </w:r>
          </w:p>
        </w:tc>
      </w:tr>
      <w:tr w:rsidR="009E0AA9" w:rsidRPr="006853A7" w14:paraId="42035FA5" w14:textId="77777777" w:rsidTr="003E44CD">
        <w:trPr>
          <w:cantSplit/>
        </w:trPr>
        <w:tc>
          <w:tcPr>
            <w:tcW w:w="2779" w:type="dxa"/>
            <w:vAlign w:val="bottom"/>
          </w:tcPr>
          <w:p w14:paraId="72AEDD64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</w:tcPr>
          <w:p w14:paraId="39704322" w14:textId="27975418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4,75</w:t>
            </w:r>
            <w:r w:rsidR="00936ECE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78" w:type="dxa"/>
            <w:vAlign w:val="bottom"/>
          </w:tcPr>
          <w:p w14:paraId="22CC484B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11FE3007" w14:textId="7B0A748E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40,659</w:t>
            </w:r>
          </w:p>
        </w:tc>
        <w:tc>
          <w:tcPr>
            <w:tcW w:w="178" w:type="dxa"/>
            <w:vAlign w:val="bottom"/>
          </w:tcPr>
          <w:p w14:paraId="5F853AA8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5282F20" w14:textId="31A2D610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  <w:r w:rsidR="00A2650E">
              <w:rPr>
                <w:rFonts w:asciiTheme="majorBidi" w:eastAsia="MS Mincho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A2650E">
              <w:rPr>
                <w:rFonts w:asciiTheme="majorBidi" w:eastAsia="MS Mincho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78" w:type="dxa"/>
            <w:vAlign w:val="bottom"/>
          </w:tcPr>
          <w:p w14:paraId="41A4AE46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65BE907D" w14:textId="7FC8969C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  <w:lang w:bidi="th-TH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14,239</w:t>
            </w:r>
          </w:p>
        </w:tc>
        <w:tc>
          <w:tcPr>
            <w:tcW w:w="178" w:type="dxa"/>
            <w:vAlign w:val="bottom"/>
          </w:tcPr>
          <w:p w14:paraId="5AB9FC2D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C0C325A" w14:textId="7EB62E8B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53,998</w:t>
            </w:r>
          </w:p>
        </w:tc>
        <w:tc>
          <w:tcPr>
            <w:tcW w:w="178" w:type="dxa"/>
            <w:vAlign w:val="bottom"/>
          </w:tcPr>
          <w:p w14:paraId="6AF45EAA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BE093E6" w14:textId="3C0E4D5A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63,746</w:t>
            </w:r>
          </w:p>
        </w:tc>
        <w:tc>
          <w:tcPr>
            <w:tcW w:w="188" w:type="dxa"/>
            <w:vAlign w:val="bottom"/>
          </w:tcPr>
          <w:p w14:paraId="3196A703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B91EA5D" w14:textId="72467C0D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(20,272)</w:t>
            </w:r>
          </w:p>
        </w:tc>
        <w:tc>
          <w:tcPr>
            <w:tcW w:w="178" w:type="dxa"/>
            <w:vAlign w:val="bottom"/>
          </w:tcPr>
          <w:p w14:paraId="27D8EE8B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48440E9B" w14:textId="468D5840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(24,334)</w:t>
            </w:r>
          </w:p>
        </w:tc>
        <w:tc>
          <w:tcPr>
            <w:tcW w:w="188" w:type="dxa"/>
            <w:vAlign w:val="bottom"/>
          </w:tcPr>
          <w:p w14:paraId="75F12E6A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08E9E1B" w14:textId="45C68020" w:rsidR="009E0AA9" w:rsidRPr="006853A7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94,48</w:t>
            </w:r>
            <w:r w:rsidR="00A2650E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8" w:type="dxa"/>
            <w:vAlign w:val="bottom"/>
          </w:tcPr>
          <w:p w14:paraId="3A54468E" w14:textId="77777777" w:rsidR="009E0AA9" w:rsidRPr="005F7C4F" w:rsidRDefault="009E0AA9" w:rsidP="009E0AA9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E2379C5" w14:textId="45553A86" w:rsidR="009E0AA9" w:rsidRPr="003E44CD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3E44CD">
              <w:rPr>
                <w:rFonts w:asciiTheme="majorBidi" w:eastAsia="MS Mincho" w:hAnsiTheme="majorBidi" w:cstheme="majorBidi"/>
                <w:sz w:val="26"/>
                <w:szCs w:val="26"/>
              </w:rPr>
              <w:t>94,310</w:t>
            </w:r>
          </w:p>
        </w:tc>
      </w:tr>
      <w:tr w:rsidR="00490CD8" w:rsidRPr="006853A7" w14:paraId="0C206A31" w14:textId="77777777" w:rsidTr="003E44CD">
        <w:trPr>
          <w:cantSplit/>
        </w:trPr>
        <w:tc>
          <w:tcPr>
            <w:tcW w:w="2779" w:type="dxa"/>
          </w:tcPr>
          <w:p w14:paraId="1679180F" w14:textId="77777777" w:rsidR="00490CD8" w:rsidRPr="006853A7" w:rsidRDefault="00490CD8" w:rsidP="0049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CA621" w14:textId="46979FB7" w:rsidR="00490CD8" w:rsidRPr="006853A7" w:rsidRDefault="00490CD8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677,666</w:t>
            </w:r>
          </w:p>
        </w:tc>
        <w:tc>
          <w:tcPr>
            <w:tcW w:w="178" w:type="dxa"/>
            <w:vAlign w:val="bottom"/>
          </w:tcPr>
          <w:p w14:paraId="1A9E200D" w14:textId="77777777" w:rsidR="00490CD8" w:rsidRPr="006853A7" w:rsidRDefault="00490CD8" w:rsidP="00490CD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040F4" w14:textId="727635FC" w:rsidR="00490CD8" w:rsidRPr="00B92CE9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661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739</w:t>
            </w:r>
          </w:p>
        </w:tc>
        <w:tc>
          <w:tcPr>
            <w:tcW w:w="178" w:type="dxa"/>
            <w:vAlign w:val="bottom"/>
          </w:tcPr>
          <w:p w14:paraId="1F08AD41" w14:textId="77777777" w:rsidR="00490CD8" w:rsidRPr="00B92CE9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B5D92" w14:textId="3063DAC7" w:rsidR="00490CD8" w:rsidRPr="00B92CE9" w:rsidRDefault="00490CD8" w:rsidP="0049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167,877</w:t>
            </w:r>
          </w:p>
        </w:tc>
        <w:tc>
          <w:tcPr>
            <w:tcW w:w="178" w:type="dxa"/>
            <w:vAlign w:val="bottom"/>
          </w:tcPr>
          <w:p w14:paraId="22718468" w14:textId="77777777" w:rsidR="00490CD8" w:rsidRPr="00B92CE9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3F80" w14:textId="28EBCD20" w:rsidR="00490CD8" w:rsidRPr="00B92CE9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163,153</w:t>
            </w:r>
          </w:p>
        </w:tc>
        <w:tc>
          <w:tcPr>
            <w:tcW w:w="178" w:type="dxa"/>
            <w:vAlign w:val="bottom"/>
          </w:tcPr>
          <w:p w14:paraId="7D1E1AC4" w14:textId="77777777" w:rsidR="00490CD8" w:rsidRPr="006853A7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C86B" w14:textId="34ABBBA5" w:rsidR="00490CD8" w:rsidRPr="006853A7" w:rsidRDefault="00490CD8" w:rsidP="0049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219,175</w:t>
            </w:r>
          </w:p>
        </w:tc>
        <w:tc>
          <w:tcPr>
            <w:tcW w:w="178" w:type="dxa"/>
            <w:vAlign w:val="bottom"/>
          </w:tcPr>
          <w:p w14:paraId="1E16640D" w14:textId="77777777" w:rsidR="00490CD8" w:rsidRPr="006853A7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08FC85" w14:textId="34D880B5" w:rsidR="00490CD8" w:rsidRPr="006853A7" w:rsidRDefault="00490CD8" w:rsidP="0049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263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860</w:t>
            </w:r>
          </w:p>
        </w:tc>
        <w:tc>
          <w:tcPr>
            <w:tcW w:w="188" w:type="dxa"/>
            <w:vAlign w:val="bottom"/>
          </w:tcPr>
          <w:p w14:paraId="5FCC6430" w14:textId="77777777" w:rsidR="00490CD8" w:rsidRPr="006853A7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C7887" w14:textId="3BFECF2F" w:rsidR="00490CD8" w:rsidRPr="00B14815" w:rsidRDefault="00490CD8" w:rsidP="0049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1481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(129,673)</w:t>
            </w:r>
          </w:p>
        </w:tc>
        <w:tc>
          <w:tcPr>
            <w:tcW w:w="178" w:type="dxa"/>
            <w:vAlign w:val="bottom"/>
          </w:tcPr>
          <w:p w14:paraId="2818ACE2" w14:textId="77777777" w:rsidR="00490CD8" w:rsidRPr="006853A7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D2BC6" w14:textId="1081398B" w:rsidR="00490CD8" w:rsidRPr="006853A7" w:rsidRDefault="00490CD8" w:rsidP="00490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(132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098)</w:t>
            </w:r>
          </w:p>
        </w:tc>
        <w:tc>
          <w:tcPr>
            <w:tcW w:w="188" w:type="dxa"/>
            <w:vAlign w:val="bottom"/>
          </w:tcPr>
          <w:p w14:paraId="6F752451" w14:textId="77777777" w:rsidR="00490CD8" w:rsidRPr="006853A7" w:rsidRDefault="00490CD8" w:rsidP="00490C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F2C03" w14:textId="571F89A8" w:rsidR="00490CD8" w:rsidRPr="005F7C4F" w:rsidRDefault="00490CD8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9E0AA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935,04</w:t>
            </w: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07486136" w14:textId="77777777" w:rsidR="00490CD8" w:rsidRPr="005F7C4F" w:rsidRDefault="00490CD8" w:rsidP="00490CD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FA4D" w14:textId="79B210CC" w:rsidR="00490CD8" w:rsidRPr="006853A7" w:rsidRDefault="00490CD8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956,654</w:t>
            </w:r>
          </w:p>
        </w:tc>
      </w:tr>
      <w:tr w:rsidR="009E0AA9" w:rsidRPr="006853A7" w14:paraId="6C4BFD3F" w14:textId="77777777" w:rsidTr="003E44CD">
        <w:trPr>
          <w:cantSplit/>
        </w:trPr>
        <w:tc>
          <w:tcPr>
            <w:tcW w:w="2779" w:type="dxa"/>
          </w:tcPr>
          <w:p w14:paraId="529683FC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73523E80" w14:textId="77777777" w:rsidR="009E0AA9" w:rsidRPr="006853A7" w:rsidRDefault="009E0AA9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349A2E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3E0B9CEB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8FC4C7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C7CE53A" w14:textId="77777777" w:rsidR="009E0AA9" w:rsidRPr="00B92CE9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E72C13A" w14:textId="77777777" w:rsidR="009E0AA9" w:rsidRPr="00B92CE9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bottom"/>
          </w:tcPr>
          <w:p w14:paraId="436BC222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037A21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58710D6B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1C9C04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899E645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323D456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095B6F8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9905C2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B7ED01F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B031DCA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319A90C5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1B0ACDC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vAlign w:val="bottom"/>
          </w:tcPr>
          <w:p w14:paraId="41E43EDA" w14:textId="77777777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E0AA9" w:rsidRPr="006853A7" w14:paraId="4140B44E" w14:textId="77777777" w:rsidTr="003E44CD">
        <w:trPr>
          <w:cantSplit/>
        </w:trPr>
        <w:tc>
          <w:tcPr>
            <w:tcW w:w="2779" w:type="dxa"/>
          </w:tcPr>
          <w:p w14:paraId="16A04067" w14:textId="77777777" w:rsidR="0009154F" w:rsidRDefault="009E0AA9" w:rsidP="00091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กำไรตามส่วนงาน</w:t>
            </w:r>
          </w:p>
          <w:p w14:paraId="27C9C036" w14:textId="66CE322A" w:rsidR="009E0AA9" w:rsidRPr="006853A7" w:rsidRDefault="0009154F" w:rsidP="000915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9E0AA9"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796BF7EE" w14:textId="51F0B5DC" w:rsidR="009E0AA9" w:rsidRPr="00283EBB" w:rsidRDefault="004C307C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6,151</w:t>
            </w:r>
          </w:p>
        </w:tc>
        <w:tc>
          <w:tcPr>
            <w:tcW w:w="178" w:type="dxa"/>
            <w:vAlign w:val="bottom"/>
          </w:tcPr>
          <w:p w14:paraId="3E1351F6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4A127046" w14:textId="1F615FBB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11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40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8" w:type="dxa"/>
            <w:vAlign w:val="bottom"/>
          </w:tcPr>
          <w:p w14:paraId="406A08EB" w14:textId="77777777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6FFA4CA4" w14:textId="625E304C" w:rsidR="009E0AA9" w:rsidRPr="00B92CE9" w:rsidRDefault="004C307C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17,172</w:t>
            </w:r>
          </w:p>
        </w:tc>
        <w:tc>
          <w:tcPr>
            <w:tcW w:w="178" w:type="dxa"/>
            <w:vAlign w:val="bottom"/>
          </w:tcPr>
          <w:p w14:paraId="705B2C68" w14:textId="77777777" w:rsidR="009E0AA9" w:rsidRPr="00B92CE9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14:paraId="0B90DBA5" w14:textId="75DF9EE0" w:rsidR="009E0AA9" w:rsidRPr="00B92CE9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25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,</w:t>
            </w:r>
            <w:r w:rsidRPr="00B92CE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445</w:t>
            </w:r>
          </w:p>
        </w:tc>
        <w:tc>
          <w:tcPr>
            <w:tcW w:w="178" w:type="dxa"/>
            <w:vAlign w:val="bottom"/>
          </w:tcPr>
          <w:p w14:paraId="4F47051C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5FA8B733" w14:textId="20681518" w:rsidR="009E0AA9" w:rsidRPr="006853A7" w:rsidRDefault="00B14815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5,480</w:t>
            </w:r>
          </w:p>
        </w:tc>
        <w:tc>
          <w:tcPr>
            <w:tcW w:w="178" w:type="dxa"/>
            <w:vAlign w:val="bottom"/>
          </w:tcPr>
          <w:p w14:paraId="66891949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5BC8F31A" w14:textId="3D264382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9" w:right="-1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62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413</w:t>
            </w:r>
          </w:p>
        </w:tc>
        <w:tc>
          <w:tcPr>
            <w:tcW w:w="188" w:type="dxa"/>
            <w:vAlign w:val="bottom"/>
          </w:tcPr>
          <w:p w14:paraId="472300D1" w14:textId="77777777" w:rsidR="009E0AA9" w:rsidRPr="006853A7" w:rsidRDefault="009E0AA9" w:rsidP="009E0AA9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375B2F2C" w14:textId="7EDD6070" w:rsidR="009E0AA9" w:rsidRPr="006853A7" w:rsidRDefault="004C307C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(2</w:t>
            </w:r>
            <w:r w:rsidR="00B14815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50</w:t>
            </w: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02D8439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1ADB4E6B" w14:textId="508D734C" w:rsidR="009E0AA9" w:rsidRPr="006853A7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(243)</w:t>
            </w:r>
          </w:p>
        </w:tc>
        <w:tc>
          <w:tcPr>
            <w:tcW w:w="188" w:type="dxa"/>
            <w:vAlign w:val="bottom"/>
          </w:tcPr>
          <w:p w14:paraId="6A5C2A19" w14:textId="77777777" w:rsidR="009E0AA9" w:rsidRPr="006853A7" w:rsidRDefault="009E0AA9" w:rsidP="009E0A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bottom"/>
          </w:tcPr>
          <w:p w14:paraId="4C42C918" w14:textId="23A245EE" w:rsidR="009E0AA9" w:rsidRPr="006853A7" w:rsidRDefault="004C307C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C307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28,553</w:t>
            </w:r>
          </w:p>
        </w:tc>
        <w:tc>
          <w:tcPr>
            <w:tcW w:w="178" w:type="dxa"/>
            <w:vAlign w:val="bottom"/>
          </w:tcPr>
          <w:p w14:paraId="39296FC4" w14:textId="77777777" w:rsidR="009E0AA9" w:rsidRPr="005F7C4F" w:rsidRDefault="009E0AA9" w:rsidP="009E0AA9">
            <w:pPr>
              <w:pStyle w:val="acctfourfigures"/>
              <w:shd w:val="clear" w:color="auto" w:fill="FFFFFF"/>
              <w:tabs>
                <w:tab w:val="decimal" w:pos="735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06BDFA87" w14:textId="63F26BE9" w:rsidR="009E0AA9" w:rsidRPr="006853A7" w:rsidRDefault="009E0AA9" w:rsidP="003E4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29" w:right="-77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99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390D32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018</w:t>
            </w:r>
          </w:p>
        </w:tc>
      </w:tr>
      <w:tr w:rsidR="009E0AA9" w:rsidRPr="002B35AC" w14:paraId="7854D9A2" w14:textId="77777777" w:rsidTr="003E44CD">
        <w:trPr>
          <w:cantSplit/>
          <w:trHeight w:val="145"/>
        </w:trPr>
        <w:tc>
          <w:tcPr>
            <w:tcW w:w="2779" w:type="dxa"/>
          </w:tcPr>
          <w:p w14:paraId="461184BA" w14:textId="073826AA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  <w:cs/>
              </w:rPr>
            </w:pPr>
            <w:r w:rsidRPr="0009154F">
              <w:rPr>
                <w:rFonts w:ascii="Times New Roman" w:hAnsi="Times New Roman" w:cs="Times New Roman"/>
                <w:b/>
                <w:bCs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291DBEA5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5278912" w14:textId="103008F3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09154F">
              <w:rPr>
                <w:b/>
                <w:bCs/>
                <w:sz w:val="36"/>
                <w:szCs w:val="36"/>
              </w:rPr>
              <w:t xml:space="preserve"> </w:t>
            </w: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08C25C2C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356B55D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0787F29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39B32196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281C3B3B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5E1901B3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06323DF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7663CE71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6DF3BA3D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  <w:vAlign w:val="bottom"/>
          </w:tcPr>
          <w:p w14:paraId="3A3CA1AF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4313833A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</w:tcPr>
          <w:p w14:paraId="5E9E1AF1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727C6557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88" w:type="dxa"/>
          </w:tcPr>
          <w:p w14:paraId="2948B9FC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613CA4B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178" w:type="dxa"/>
            <w:vAlign w:val="bottom"/>
          </w:tcPr>
          <w:p w14:paraId="20447F9B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EE02769" w14:textId="77777777" w:rsidR="009E0AA9" w:rsidRPr="0009154F" w:rsidRDefault="009E0AA9" w:rsidP="009E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108"/>
              <w:rPr>
                <w:rFonts w:ascii="Times New Roman" w:eastAsia="MS Mincho" w:hAnsi="Times New Roman" w:cs="Times New Roman"/>
                <w:b/>
                <w:bCs/>
                <w:sz w:val="36"/>
                <w:szCs w:val="36"/>
              </w:rPr>
            </w:pPr>
          </w:p>
        </w:tc>
      </w:tr>
      <w:tr w:rsidR="0030274D" w:rsidRPr="006853A7" w14:paraId="28380A53" w14:textId="77777777" w:rsidTr="003E44CD">
        <w:trPr>
          <w:cantSplit/>
          <w:trHeight w:val="70"/>
        </w:trPr>
        <w:tc>
          <w:tcPr>
            <w:tcW w:w="2779" w:type="dxa"/>
          </w:tcPr>
          <w:p w14:paraId="2E9F8ECC" w14:textId="65CFF2EA" w:rsidR="0030274D" w:rsidRPr="006853A7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สินทรัพย์ส่วนงาน</w:t>
            </w:r>
          </w:p>
        </w:tc>
        <w:tc>
          <w:tcPr>
            <w:tcW w:w="1001" w:type="dxa"/>
            <w:vAlign w:val="bottom"/>
          </w:tcPr>
          <w:p w14:paraId="3A35FD4E" w14:textId="0FF592EB" w:rsidR="0030274D" w:rsidRPr="00D01921" w:rsidRDefault="0030274D" w:rsidP="0030274D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4360F8" w14:textId="77777777" w:rsidR="0030274D" w:rsidRPr="0030274D" w:rsidRDefault="0030274D" w:rsidP="0030274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7EBD672" w14:textId="7B0528A7" w:rsidR="0030274D" w:rsidRPr="0030274D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8EB0C6" w14:textId="77777777" w:rsidR="0030274D" w:rsidRPr="00B92CE9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6208235" w14:textId="2113432F" w:rsidR="0030274D" w:rsidRPr="00B92CE9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3002C5" w14:textId="77777777" w:rsidR="0030274D" w:rsidRPr="00B92CE9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4E71F67" w14:textId="172C7F10" w:rsidR="0030274D" w:rsidRPr="00B92CE9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AC721C" w14:textId="77777777" w:rsidR="0030274D" w:rsidRPr="006853A7" w:rsidRDefault="0030274D" w:rsidP="003027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FA25EC8" w14:textId="72E6B14B" w:rsidR="0030274D" w:rsidRPr="00DA4F72" w:rsidRDefault="0030274D" w:rsidP="00DA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1B0ADB" w14:textId="77777777" w:rsidR="0030274D" w:rsidRPr="006853A7" w:rsidRDefault="0030274D" w:rsidP="0030274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F7C4920" w14:textId="0744BBD6" w:rsidR="0030274D" w:rsidRPr="00B7431A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E0E3B19" w14:textId="77777777" w:rsidR="0030274D" w:rsidRPr="006853A7" w:rsidRDefault="0030274D" w:rsidP="0030274D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2FE0C31" w14:textId="67496F6E" w:rsidR="0030274D" w:rsidRPr="006853A7" w:rsidRDefault="0030274D" w:rsidP="00D0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269309" w14:textId="77777777" w:rsidR="0030274D" w:rsidRPr="006853A7" w:rsidRDefault="0030274D" w:rsidP="003027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ED59EC4" w14:textId="0E4E2761" w:rsidR="0030274D" w:rsidRPr="006853A7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438AE68" w14:textId="77777777" w:rsidR="0030274D" w:rsidRPr="006853A7" w:rsidRDefault="0030274D" w:rsidP="003027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5D878028" w14:textId="5C92FF04" w:rsidR="0030274D" w:rsidRPr="006853A7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20" w:lineRule="exact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4C5719" w14:textId="77777777" w:rsidR="0030274D" w:rsidRPr="006853A7" w:rsidRDefault="0030274D" w:rsidP="003027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35B62862" w14:textId="113C97AA" w:rsidR="0030274D" w:rsidRPr="006853A7" w:rsidRDefault="0030274D" w:rsidP="0030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</w:tr>
      <w:tr w:rsidR="00B14815" w:rsidRPr="006853A7" w14:paraId="69386471" w14:textId="77777777" w:rsidTr="003E44CD">
        <w:trPr>
          <w:cantSplit/>
        </w:trPr>
        <w:tc>
          <w:tcPr>
            <w:tcW w:w="2779" w:type="dxa"/>
          </w:tcPr>
          <w:p w14:paraId="122F1218" w14:textId="51D5C6E8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center"/>
          </w:tcPr>
          <w:p w14:paraId="32D5E867" w14:textId="4960904D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921">
              <w:rPr>
                <w:rFonts w:asciiTheme="majorBidi" w:hAnsiTheme="majorBidi" w:cstheme="majorBidi"/>
                <w:sz w:val="26"/>
                <w:szCs w:val="26"/>
              </w:rPr>
              <w:t>1,580,933</w:t>
            </w:r>
          </w:p>
        </w:tc>
        <w:tc>
          <w:tcPr>
            <w:tcW w:w="178" w:type="dxa"/>
            <w:vAlign w:val="center"/>
          </w:tcPr>
          <w:p w14:paraId="53418E69" w14:textId="77777777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15012791" w14:textId="0993FD2E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0274D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554</w:t>
            </w:r>
            <w:r w:rsidRPr="0030274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78" w:type="dxa"/>
            <w:vAlign w:val="center"/>
          </w:tcPr>
          <w:p w14:paraId="68579BD9" w14:textId="77777777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0402BA30" w14:textId="34250072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815">
              <w:rPr>
                <w:rFonts w:asciiTheme="majorBidi" w:hAnsiTheme="majorBidi" w:cstheme="majorBidi"/>
                <w:sz w:val="26"/>
                <w:szCs w:val="26"/>
              </w:rPr>
              <w:t>240,701</w:t>
            </w:r>
          </w:p>
        </w:tc>
        <w:tc>
          <w:tcPr>
            <w:tcW w:w="178" w:type="dxa"/>
            <w:vAlign w:val="center"/>
          </w:tcPr>
          <w:p w14:paraId="77AD7B8E" w14:textId="77777777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14:paraId="5569F8A9" w14:textId="107BD102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249,010</w:t>
            </w:r>
          </w:p>
        </w:tc>
        <w:tc>
          <w:tcPr>
            <w:tcW w:w="178" w:type="dxa"/>
            <w:vAlign w:val="center"/>
          </w:tcPr>
          <w:p w14:paraId="5D7551D2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center"/>
          </w:tcPr>
          <w:p w14:paraId="78D0CABD" w14:textId="0230259E" w:rsidR="00B14815" w:rsidRPr="006853A7" w:rsidRDefault="002E41B4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815">
              <w:rPr>
                <w:rFonts w:asciiTheme="majorBidi" w:hAnsiTheme="majorBidi" w:cstheme="majorBidi"/>
                <w:sz w:val="26"/>
                <w:szCs w:val="26"/>
              </w:rPr>
              <w:t>2,8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1481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78" w:type="dxa"/>
            <w:vAlign w:val="center"/>
          </w:tcPr>
          <w:p w14:paraId="7CFEB29C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521717E9" w14:textId="1200BEBE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2,844,931</w:t>
            </w:r>
          </w:p>
        </w:tc>
        <w:tc>
          <w:tcPr>
            <w:tcW w:w="188" w:type="dxa"/>
            <w:vAlign w:val="center"/>
          </w:tcPr>
          <w:p w14:paraId="5AFD2E9E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3DF24F98" w14:textId="63F8C53E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</w:t>
            </w:r>
            <w:r w:rsidRPr="00B14815">
              <w:rPr>
                <w:rFonts w:asciiTheme="majorBidi" w:hAnsiTheme="majorBidi" w:cstheme="majorBidi"/>
                <w:sz w:val="26"/>
                <w:szCs w:val="26"/>
              </w:rPr>
              <w:t>391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center"/>
          </w:tcPr>
          <w:p w14:paraId="13E45F26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B2301FB" w14:textId="7FB93D31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(38,955)</w:t>
            </w:r>
          </w:p>
        </w:tc>
        <w:tc>
          <w:tcPr>
            <w:tcW w:w="188" w:type="dxa"/>
            <w:vAlign w:val="center"/>
          </w:tcPr>
          <w:p w14:paraId="490FD778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7FC9F5E6" w14:textId="489408AD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815">
              <w:rPr>
                <w:rFonts w:asciiTheme="majorBidi" w:hAnsiTheme="majorBidi" w:cstheme="majorBidi"/>
                <w:sz w:val="26"/>
                <w:szCs w:val="26"/>
              </w:rPr>
              <w:t>4,63</w:t>
            </w:r>
            <w:r w:rsidR="00FA5F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4815">
              <w:rPr>
                <w:rFonts w:asciiTheme="majorBidi" w:hAnsiTheme="majorBidi" w:cstheme="majorBidi"/>
                <w:sz w:val="26"/>
                <w:szCs w:val="26"/>
              </w:rPr>
              <w:t>,2</w:t>
            </w:r>
            <w:r w:rsidR="00FA5F81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78" w:type="dxa"/>
            <w:vAlign w:val="center"/>
          </w:tcPr>
          <w:p w14:paraId="01EB7A8F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41C9791F" w14:textId="2425BCF3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4,599,305</w:t>
            </w:r>
          </w:p>
        </w:tc>
      </w:tr>
      <w:tr w:rsidR="00B14815" w:rsidRPr="006853A7" w14:paraId="0547F7EE" w14:textId="77777777" w:rsidTr="003E44CD">
        <w:trPr>
          <w:cantSplit/>
        </w:trPr>
        <w:tc>
          <w:tcPr>
            <w:tcW w:w="2779" w:type="dxa"/>
          </w:tcPr>
          <w:p w14:paraId="08F0DA03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001" w:type="dxa"/>
            <w:vAlign w:val="bottom"/>
          </w:tcPr>
          <w:p w14:paraId="1AE85FFC" w14:textId="77777777" w:rsidR="00B14815" w:rsidRPr="0030274D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B7178B" w14:textId="77777777" w:rsidR="00B14815" w:rsidRPr="0030274D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0E0F16E7" w14:textId="77777777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EE4281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67A3D9C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A9A4F21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3CDA8D70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70E379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30D34E02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646D48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8C132BA" w14:textId="77777777" w:rsidR="00B14815" w:rsidRPr="00B7431A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6C40606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9280912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FF0B8CD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60EE7254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6A4E2E6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EA157FC" w14:textId="39D0207B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815">
              <w:rPr>
                <w:rFonts w:asciiTheme="majorBidi" w:hAnsiTheme="majorBidi" w:cstheme="majorBidi"/>
                <w:sz w:val="26"/>
                <w:szCs w:val="26"/>
              </w:rPr>
              <w:t>1,374,089</w:t>
            </w:r>
          </w:p>
        </w:tc>
        <w:tc>
          <w:tcPr>
            <w:tcW w:w="178" w:type="dxa"/>
            <w:vAlign w:val="bottom"/>
          </w:tcPr>
          <w:p w14:paraId="3EB954DC" w14:textId="77777777" w:rsidR="00B14815" w:rsidRPr="00B14815" w:rsidRDefault="00B14815" w:rsidP="00B14815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6F94E91" w14:textId="31ABA5D1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1,364,570</w:t>
            </w:r>
          </w:p>
        </w:tc>
      </w:tr>
      <w:tr w:rsidR="00B14815" w:rsidRPr="006853A7" w14:paraId="52DD2F22" w14:textId="77777777" w:rsidTr="003E44CD">
        <w:trPr>
          <w:cantSplit/>
        </w:trPr>
        <w:tc>
          <w:tcPr>
            <w:tcW w:w="2779" w:type="dxa"/>
          </w:tcPr>
          <w:p w14:paraId="34FF247A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01" w:type="dxa"/>
            <w:vAlign w:val="bottom"/>
          </w:tcPr>
          <w:p w14:paraId="3B272CF2" w14:textId="77777777" w:rsidR="00B14815" w:rsidRPr="0030274D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F40479" w14:textId="77777777" w:rsidR="00B14815" w:rsidRPr="0030274D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745C7783" w14:textId="77777777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61C977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7A8ADC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C2DEF57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943B924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2806E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4A5DA72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BA2320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4E2690D" w14:textId="77777777" w:rsidR="00B14815" w:rsidRPr="00B7431A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2CE4FD41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D45EE2" w14:textId="111A1788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48EDC0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DD5BCEF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6BBE0306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6F417" w14:textId="7924F7B3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48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</w:t>
            </w:r>
            <w:r w:rsidR="0005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B148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543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</w:t>
            </w:r>
            <w:r w:rsidR="00FA5F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vAlign w:val="bottom"/>
          </w:tcPr>
          <w:p w14:paraId="1B4EFA63" w14:textId="77777777" w:rsidR="00B14815" w:rsidRPr="00B14815" w:rsidRDefault="00B14815" w:rsidP="00B14815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86E53" w14:textId="4A5F274A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5,963,875</w:t>
            </w:r>
          </w:p>
        </w:tc>
      </w:tr>
      <w:tr w:rsidR="00B14815" w:rsidRPr="006853A7" w14:paraId="1828655D" w14:textId="77777777" w:rsidTr="003E44CD">
        <w:trPr>
          <w:cantSplit/>
          <w:trHeight w:val="70"/>
        </w:trPr>
        <w:tc>
          <w:tcPr>
            <w:tcW w:w="2779" w:type="dxa"/>
          </w:tcPr>
          <w:p w14:paraId="41FF50CF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1" w:type="dxa"/>
            <w:vAlign w:val="bottom"/>
          </w:tcPr>
          <w:p w14:paraId="7ACBECDD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4AC80D" w14:textId="77777777" w:rsidR="00B14815" w:rsidRPr="0030274D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BE99EF8" w14:textId="77777777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C8480DD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2505FEB" w14:textId="77777777" w:rsidR="00B14815" w:rsidRPr="00D01921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07CBF13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CBAE364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8B2429A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9B1EE86" w14:textId="77777777" w:rsidR="00B14815" w:rsidRPr="00D01921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18900D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B5B28D9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533AFCC6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9002002" w14:textId="77777777" w:rsidR="00B14815" w:rsidRPr="00D01921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D8ABAB" w14:textId="77777777" w:rsidR="00B14815" w:rsidRPr="00D01921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73E88C6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1202F9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0F08EBCB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4A7C59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1891459D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14815" w:rsidRPr="006853A7" w14:paraId="08887420" w14:textId="77777777" w:rsidTr="003E44CD">
        <w:trPr>
          <w:cantSplit/>
          <w:trHeight w:val="70"/>
        </w:trPr>
        <w:tc>
          <w:tcPr>
            <w:tcW w:w="2779" w:type="dxa"/>
          </w:tcPr>
          <w:p w14:paraId="51D03DD0" w14:textId="46DAF44C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001" w:type="dxa"/>
            <w:vAlign w:val="bottom"/>
          </w:tcPr>
          <w:p w14:paraId="3CE03299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01EFDA" w14:textId="77777777" w:rsidR="00B14815" w:rsidRPr="0030274D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55B309F" w14:textId="77777777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66526F7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94CC51" w14:textId="77777777" w:rsidR="00B14815" w:rsidRPr="00D01921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46EF932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105ACEBB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B98E10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178BC326" w14:textId="77777777" w:rsidR="00B14815" w:rsidRPr="00D01921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CA3948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46D00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8D67DC7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7A420E5" w14:textId="77777777" w:rsidR="00B14815" w:rsidRPr="00D01921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8ED6B9" w14:textId="77777777" w:rsidR="00B14815" w:rsidRPr="00D01921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68D02F67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5B7651A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37AE5264" w14:textId="77777777" w:rsid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B85CB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A6890D1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14815" w:rsidRPr="006853A7" w14:paraId="4C81E335" w14:textId="77777777" w:rsidTr="003E44CD">
        <w:trPr>
          <w:cantSplit/>
          <w:trHeight w:val="70"/>
        </w:trPr>
        <w:tc>
          <w:tcPr>
            <w:tcW w:w="2779" w:type="dxa"/>
          </w:tcPr>
          <w:p w14:paraId="06693FE8" w14:textId="6C9722E3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วันที่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มีนาคม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/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01" w:type="dxa"/>
            <w:vAlign w:val="bottom"/>
          </w:tcPr>
          <w:p w14:paraId="0EC56DF1" w14:textId="27AC428C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1,049,806</w:t>
            </w:r>
          </w:p>
        </w:tc>
        <w:tc>
          <w:tcPr>
            <w:tcW w:w="178" w:type="dxa"/>
            <w:vAlign w:val="bottom"/>
          </w:tcPr>
          <w:p w14:paraId="4717750A" w14:textId="77777777" w:rsidR="00B14815" w:rsidRPr="0030274D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69F1ED34" w14:textId="60810ACB" w:rsidR="00B14815" w:rsidRPr="0030274D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1,036,256</w:t>
            </w:r>
          </w:p>
        </w:tc>
        <w:tc>
          <w:tcPr>
            <w:tcW w:w="178" w:type="dxa"/>
            <w:vAlign w:val="bottom"/>
          </w:tcPr>
          <w:p w14:paraId="0125C54D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0ED38C" w14:textId="4A997D74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01921">
              <w:rPr>
                <w:rFonts w:ascii="Angsana New" w:hAnsi="Angsana New"/>
                <w:sz w:val="26"/>
                <w:szCs w:val="26"/>
              </w:rPr>
              <w:t>109,484</w:t>
            </w:r>
          </w:p>
        </w:tc>
        <w:tc>
          <w:tcPr>
            <w:tcW w:w="178" w:type="dxa"/>
            <w:vAlign w:val="bottom"/>
          </w:tcPr>
          <w:p w14:paraId="50D65AA8" w14:textId="77777777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4A60B83C" w14:textId="6C9DA1CB" w:rsidR="00B14815" w:rsidRPr="00B92CE9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104,260</w:t>
            </w:r>
          </w:p>
        </w:tc>
        <w:tc>
          <w:tcPr>
            <w:tcW w:w="178" w:type="dxa"/>
            <w:vAlign w:val="bottom"/>
          </w:tcPr>
          <w:p w14:paraId="7B88A5D1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44E42D4" w14:textId="2CF62AE9" w:rsidR="00B14815" w:rsidRPr="00D01921" w:rsidRDefault="002E41B4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E41B4">
              <w:rPr>
                <w:rFonts w:ascii="Angsana New" w:hAnsi="Angsana New"/>
                <w:sz w:val="26"/>
                <w:szCs w:val="26"/>
              </w:rPr>
              <w:t>209,49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09669B42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5ED718" w14:textId="3D228D15" w:rsidR="00B14815" w:rsidRPr="00B7431A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233,210</w:t>
            </w:r>
          </w:p>
        </w:tc>
        <w:tc>
          <w:tcPr>
            <w:tcW w:w="188" w:type="dxa"/>
            <w:vAlign w:val="bottom"/>
          </w:tcPr>
          <w:p w14:paraId="116E7C54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6A4565D" w14:textId="641DCE1F" w:rsidR="00B14815" w:rsidRPr="00D01921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01921">
              <w:rPr>
                <w:rFonts w:asciiTheme="majorBidi" w:eastAsia="MS Mincho" w:hAnsiTheme="majorBidi" w:cstheme="majorBidi"/>
                <w:sz w:val="26"/>
                <w:szCs w:val="26"/>
              </w:rPr>
              <w:t>(181,110)</w:t>
            </w:r>
          </w:p>
        </w:tc>
        <w:tc>
          <w:tcPr>
            <w:tcW w:w="178" w:type="dxa"/>
            <w:vAlign w:val="bottom"/>
          </w:tcPr>
          <w:p w14:paraId="7992224C" w14:textId="77777777" w:rsidR="00B14815" w:rsidRPr="00D01921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4368EABA" w14:textId="64C47D10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201,830</w:t>
            </w:r>
            <w:r w:rsidRPr="00B92CE9">
              <w:rPr>
                <w:rFonts w:asciiTheme="majorBidi" w:eastAsia="MS Mincho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8" w:type="dxa"/>
            <w:vAlign w:val="bottom"/>
          </w:tcPr>
          <w:p w14:paraId="2B01A9BA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9D91B56" w14:textId="04C5CC10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14815">
              <w:rPr>
                <w:rFonts w:asciiTheme="majorBidi" w:hAnsiTheme="majorBidi" w:cstheme="majorBidi"/>
                <w:sz w:val="26"/>
                <w:szCs w:val="26"/>
              </w:rPr>
              <w:t>1,187,67</w:t>
            </w:r>
            <w:r w:rsidR="003E44C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78" w:type="dxa"/>
            <w:vAlign w:val="bottom"/>
          </w:tcPr>
          <w:p w14:paraId="18FA991F" w14:textId="77777777" w:rsidR="00B14815" w:rsidRPr="00B14815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0D0FCDF" w14:textId="77B23AFA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1,171,896</w:t>
            </w:r>
          </w:p>
        </w:tc>
      </w:tr>
      <w:tr w:rsidR="00B14815" w:rsidRPr="006853A7" w14:paraId="2E68AF09" w14:textId="77777777" w:rsidTr="003E44CD">
        <w:trPr>
          <w:cantSplit/>
        </w:trPr>
        <w:tc>
          <w:tcPr>
            <w:tcW w:w="2779" w:type="dxa"/>
          </w:tcPr>
          <w:p w14:paraId="2DF64D2F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001" w:type="dxa"/>
            <w:vAlign w:val="bottom"/>
          </w:tcPr>
          <w:p w14:paraId="5CFBD140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976189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2185A415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320" w:lineRule="exac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F46EE8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4F7361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A1373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6698F9FE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BB6F99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52B510C1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50A398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A0ABC7" w14:textId="77777777" w:rsidR="00B14815" w:rsidRPr="00B7431A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1DEAB58E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043CE45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4D040F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9A188DF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9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350C8930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CF7B66D" w14:textId="515731D9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4815">
              <w:rPr>
                <w:rFonts w:asciiTheme="majorBidi" w:hAnsiTheme="majorBidi" w:cstheme="majorBidi"/>
                <w:sz w:val="26"/>
                <w:szCs w:val="26"/>
              </w:rPr>
              <w:t>79,6</w:t>
            </w:r>
            <w:r w:rsidR="002E41B4"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78" w:type="dxa"/>
            <w:vAlign w:val="bottom"/>
          </w:tcPr>
          <w:p w14:paraId="061E5216" w14:textId="77777777" w:rsidR="00B14815" w:rsidRPr="00B14815" w:rsidRDefault="00B14815" w:rsidP="00B14815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43FCB57" w14:textId="3C68146F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76,182</w:t>
            </w:r>
          </w:p>
        </w:tc>
      </w:tr>
      <w:tr w:rsidR="00B14815" w:rsidRPr="006853A7" w14:paraId="1A66C36A" w14:textId="77777777" w:rsidTr="003E44CD">
        <w:trPr>
          <w:cantSplit/>
        </w:trPr>
        <w:tc>
          <w:tcPr>
            <w:tcW w:w="2779" w:type="dxa"/>
          </w:tcPr>
          <w:p w14:paraId="010FAB5D" w14:textId="77777777" w:rsidR="00B14815" w:rsidRPr="006853A7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853A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01" w:type="dxa"/>
            <w:vAlign w:val="bottom"/>
          </w:tcPr>
          <w:p w14:paraId="512DC003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32C19E4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2DEA2D3A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BD5C50B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2F4E89A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8C18DD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3" w:type="dxa"/>
            <w:vAlign w:val="bottom"/>
          </w:tcPr>
          <w:p w14:paraId="21A2A39D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76B82E4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2896241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8B5A84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C1C3A04" w14:textId="77777777" w:rsidR="00B14815" w:rsidRPr="00B7431A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320" w:lineRule="exact"/>
              <w:ind w:left="-1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71EA90E7" w14:textId="77777777" w:rsidR="00B14815" w:rsidRPr="006853A7" w:rsidRDefault="00B14815" w:rsidP="00B14815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EC5EBDF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9F6B0E4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27ECDD5E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8" w:type="dxa"/>
            <w:vAlign w:val="bottom"/>
          </w:tcPr>
          <w:p w14:paraId="44F51E03" w14:textId="77777777" w:rsidR="00B14815" w:rsidRPr="006853A7" w:rsidRDefault="00B14815" w:rsidP="00B1481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D4225" w14:textId="6BFA8DFE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48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</w:t>
            </w:r>
            <w:r w:rsidR="002E41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B148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E41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316</w:t>
            </w:r>
          </w:p>
        </w:tc>
        <w:tc>
          <w:tcPr>
            <w:tcW w:w="178" w:type="dxa"/>
            <w:vAlign w:val="bottom"/>
          </w:tcPr>
          <w:p w14:paraId="682F2BE1" w14:textId="77777777" w:rsidR="00B14815" w:rsidRPr="00B14815" w:rsidRDefault="00B14815" w:rsidP="00B14815">
            <w:pPr>
              <w:pStyle w:val="acctfourfigures"/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3378B" w14:textId="69E08784" w:rsidR="00B14815" w:rsidRPr="00B14815" w:rsidRDefault="00B14815" w:rsidP="00B14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1,248,078</w:t>
            </w:r>
          </w:p>
        </w:tc>
      </w:tr>
    </w:tbl>
    <w:p w14:paraId="73636CFB" w14:textId="178C8968" w:rsidR="006853A7" w:rsidRDefault="006853A7" w:rsidP="00D01921">
      <w:pPr>
        <w:tabs>
          <w:tab w:val="left" w:pos="109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BF7D52" w14:textId="77777777" w:rsidR="00E71048" w:rsidRPr="000C7CDE" w:rsidRDefault="00E71048" w:rsidP="00E710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C7CDE">
        <w:rPr>
          <w:rFonts w:ascii="Angsana New" w:hAnsi="Angsana New"/>
          <w:sz w:val="30"/>
          <w:szCs w:val="30"/>
          <w:cs/>
        </w:rPr>
        <w:t>กลุ่มบริษัทดำเนินธุรกิจ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โดยส่วนใหญ่</w:t>
      </w:r>
      <w:r w:rsidRPr="000C7CDE">
        <w:rPr>
          <w:rFonts w:ascii="Angsana New" w:hAnsi="Angsana New"/>
          <w:sz w:val="30"/>
          <w:szCs w:val="30"/>
          <w:cs/>
        </w:rPr>
        <w:t>ในประเทศ</w:t>
      </w:r>
      <w:r>
        <w:rPr>
          <w:rFonts w:ascii="Angsana New" w:hAnsi="Angsana New" w:hint="cs"/>
          <w:sz w:val="30"/>
          <w:szCs w:val="30"/>
          <w:cs/>
        </w:rPr>
        <w:t>ไทย</w:t>
      </w:r>
      <w:r w:rsidRPr="000C7CDE">
        <w:rPr>
          <w:rFonts w:ascii="Angsana New" w:hAnsi="Angsana New"/>
          <w:sz w:val="30"/>
          <w:szCs w:val="30"/>
          <w:cs/>
        </w:rPr>
        <w:t>เท่านั้น ไม่มีรายได้จากต่างประเทศที่มีสาระสำคัญ</w:t>
      </w:r>
    </w:p>
    <w:p w14:paraId="0580160E" w14:textId="77777777" w:rsidR="00E71048" w:rsidRDefault="00E71048" w:rsidP="006853A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4964EE" w14:textId="77777777" w:rsidR="006853A7" w:rsidRDefault="00685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36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1260"/>
        <w:gridCol w:w="246"/>
        <w:gridCol w:w="1284"/>
        <w:gridCol w:w="267"/>
        <w:gridCol w:w="1263"/>
        <w:gridCol w:w="273"/>
        <w:gridCol w:w="1257"/>
        <w:gridCol w:w="270"/>
        <w:gridCol w:w="1260"/>
        <w:gridCol w:w="270"/>
        <w:gridCol w:w="1350"/>
      </w:tblGrid>
      <w:tr w:rsidR="006853A7" w:rsidRPr="00D17657" w14:paraId="096C42B7" w14:textId="77777777" w:rsidTr="00EA5562">
        <w:trPr>
          <w:trHeight w:val="87"/>
          <w:tblHeader/>
        </w:trPr>
        <w:tc>
          <w:tcPr>
            <w:tcW w:w="4680" w:type="dxa"/>
            <w:shd w:val="clear" w:color="auto" w:fill="auto"/>
            <w:vAlign w:val="bottom"/>
          </w:tcPr>
          <w:p w14:paraId="60755A1E" w14:textId="77777777" w:rsidR="006853A7" w:rsidRPr="00D17657" w:rsidRDefault="006853A7" w:rsidP="00EA5562">
            <w:pPr>
              <w:ind w:left="268" w:hanging="26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</w:tcPr>
          <w:p w14:paraId="110F0CD7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853A7" w:rsidRPr="00D17657" w14:paraId="44C241BC" w14:textId="77777777" w:rsidTr="00F14331">
        <w:trPr>
          <w:trHeight w:val="1172"/>
          <w:tblHeader/>
        </w:trPr>
        <w:tc>
          <w:tcPr>
            <w:tcW w:w="4680" w:type="dxa"/>
            <w:shd w:val="clear" w:color="auto" w:fill="auto"/>
            <w:vAlign w:val="bottom"/>
          </w:tcPr>
          <w:p w14:paraId="68D1036E" w14:textId="77777777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357D88E6" w14:textId="77777777" w:rsidR="006853A7" w:rsidRPr="00846FE6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2BF9B5A6" w14:textId="34A6E5C5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ธุรกิจผลิตงานพิมพ์และ </w:t>
            </w:r>
            <w:r w:rsidR="00F1433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จำหน่ายหนังสือ</w:t>
            </w:r>
          </w:p>
        </w:tc>
        <w:tc>
          <w:tcPr>
            <w:tcW w:w="267" w:type="dxa"/>
          </w:tcPr>
          <w:p w14:paraId="25BA6FD5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7C60FFA3" w14:textId="77777777" w:rsidR="006853A7" w:rsidRPr="00846FE6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ธุรกิจจัดงานแสดง ผลิต</w:t>
            </w:r>
          </w:p>
          <w:p w14:paraId="303C1870" w14:textId="7EDF7341" w:rsidR="006853A7" w:rsidRPr="00D17657" w:rsidRDefault="006853A7" w:rsidP="00EA55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และให้บริการโฆษณาผ่าน</w:t>
            </w:r>
            <w:r w:rsidR="0043700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br/>
            </w:r>
            <w:r w:rsidRPr="00846FE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สื่อสิ่งพิมพ์และสื่อออนไลน์</w:t>
            </w:r>
          </w:p>
        </w:tc>
        <w:tc>
          <w:tcPr>
            <w:tcW w:w="270" w:type="dxa"/>
          </w:tcPr>
          <w:p w14:paraId="0C823CDC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2880" w:type="dxa"/>
            <w:gridSpan w:val="3"/>
          </w:tcPr>
          <w:p w14:paraId="7B6571ED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7DD07F2A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42AB6804" w14:textId="77777777" w:rsidR="006853A7" w:rsidRPr="00D17657" w:rsidRDefault="006853A7" w:rsidP="00EA5562">
            <w:pPr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9D0F25" w:rsidRPr="00D17657" w14:paraId="66945557" w14:textId="77777777" w:rsidTr="00EA5562">
        <w:tc>
          <w:tcPr>
            <w:tcW w:w="4680" w:type="dxa"/>
            <w:shd w:val="clear" w:color="auto" w:fill="auto"/>
            <w:vAlign w:val="bottom"/>
          </w:tcPr>
          <w:p w14:paraId="6B60B2CB" w14:textId="6667C0A6" w:rsidR="009D0F25" w:rsidRPr="00D17657" w:rsidRDefault="009D0F25" w:rsidP="009D0F2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วันที่</w:t>
            </w:r>
            <w:r w:rsidRPr="00D176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มีนาคม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7B80C5B" w14:textId="3C3F893B" w:rsidR="009D0F25" w:rsidRPr="00041E15" w:rsidRDefault="009D0F25" w:rsidP="009D0F2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6" w:type="dxa"/>
          </w:tcPr>
          <w:p w14:paraId="6ABEED93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39AD1D9C" w14:textId="15F8BC1B" w:rsidR="009D0F25" w:rsidRPr="00041E15" w:rsidRDefault="009D0F25" w:rsidP="009D0F25">
            <w:pPr>
              <w:tabs>
                <w:tab w:val="clear" w:pos="454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67" w:type="dxa"/>
          </w:tcPr>
          <w:p w14:paraId="4155B127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0F7A09F3" w14:textId="77E83F98" w:rsidR="009D0F25" w:rsidRPr="00041E15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3" w:type="dxa"/>
          </w:tcPr>
          <w:p w14:paraId="57DC6E84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3E88A37B" w14:textId="605DE731" w:rsidR="009D0F25" w:rsidRPr="00041E15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1AF4843F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822135" w14:textId="059ACF96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6840AA32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CE25FF" w14:textId="524618EB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  <w:r w:rsidRPr="00041E15">
              <w:rPr>
                <w:rFonts w:ascii="Angsana New" w:hAnsi="Angsana New"/>
                <w:sz w:val="30"/>
                <w:szCs w:val="30"/>
                <w:lang w:eastAsia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</w:p>
        </w:tc>
      </w:tr>
      <w:tr w:rsidR="009D0F25" w:rsidRPr="00D17657" w14:paraId="35348B8E" w14:textId="77777777" w:rsidTr="00EA5562">
        <w:tc>
          <w:tcPr>
            <w:tcW w:w="4680" w:type="dxa"/>
            <w:shd w:val="clear" w:color="auto" w:fill="auto"/>
            <w:vAlign w:val="bottom"/>
          </w:tcPr>
          <w:p w14:paraId="639AE32A" w14:textId="77777777" w:rsidR="009D0F25" w:rsidRPr="00D17657" w:rsidRDefault="009D0F25" w:rsidP="009D0F25">
            <w:pPr>
              <w:ind w:left="268" w:hanging="2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0" w:type="dxa"/>
            <w:gridSpan w:val="11"/>
            <w:tcBorders>
              <w:left w:val="nil"/>
              <w:right w:val="nil"/>
            </w:tcBorders>
            <w:vAlign w:val="bottom"/>
          </w:tcPr>
          <w:p w14:paraId="4809A610" w14:textId="77777777" w:rsidR="009D0F25" w:rsidRPr="00041E15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41E15">
              <w:rPr>
                <w:rFonts w:ascii="Angsana New" w:hAnsi="Angsana New"/>
                <w:i/>
                <w:iCs/>
                <w:sz w:val="30"/>
                <w:szCs w:val="30"/>
                <w:lang w:val="en-GB" w:eastAsia="en-GB" w:bidi="ar-SA"/>
              </w:rPr>
              <w:t>(</w:t>
            </w:r>
            <w:r w:rsidRPr="00041E1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9D0F25" w:rsidRPr="00325E67" w14:paraId="2A26DE88" w14:textId="77777777" w:rsidTr="00EA5562">
        <w:tc>
          <w:tcPr>
            <w:tcW w:w="4680" w:type="dxa"/>
          </w:tcPr>
          <w:p w14:paraId="3BDA94F6" w14:textId="77777777" w:rsidR="009D0F25" w:rsidRPr="000A10C7" w:rsidRDefault="009D0F25" w:rsidP="009D0F2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A10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B917B0E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272AB230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2C0296B5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A5C6B3A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468A893B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BBF6B55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09857FFD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18BB3CC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7D7D5D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343F33F9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B9B377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9D0F25" w:rsidRPr="00325E67" w14:paraId="2CE30685" w14:textId="77777777" w:rsidTr="00EA5562">
        <w:tc>
          <w:tcPr>
            <w:tcW w:w="4680" w:type="dxa"/>
          </w:tcPr>
          <w:p w14:paraId="3033DC73" w14:textId="77777777" w:rsidR="009D0F25" w:rsidRPr="00D17657" w:rsidRDefault="009D0F25" w:rsidP="009D0F2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9D07D6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" w:type="dxa"/>
          </w:tcPr>
          <w:p w14:paraId="33427156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vAlign w:val="bottom"/>
          </w:tcPr>
          <w:p w14:paraId="1702CCDB" w14:textId="77777777" w:rsidR="009D0F25" w:rsidRPr="00F7477C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6179B484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14:paraId="150F0652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7C722D82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14:paraId="4348DD7F" w14:textId="77777777" w:rsidR="009D0F25" w:rsidRPr="00F7477C" w:rsidRDefault="009D0F25" w:rsidP="009D0F25">
            <w:pPr>
              <w:tabs>
                <w:tab w:val="clear" w:pos="454"/>
                <w:tab w:val="clear" w:pos="907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D6621FC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329A03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A4B3A48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307CA27" w14:textId="77777777" w:rsidR="009D0F25" w:rsidRPr="00F7477C" w:rsidRDefault="009D0F25" w:rsidP="009D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00"/>
                <w:tab w:val="left" w:pos="880"/>
              </w:tabs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</w:tr>
      <w:tr w:rsidR="009D0F25" w:rsidRPr="00325E67" w14:paraId="736DB97E" w14:textId="77777777" w:rsidTr="00EA5562">
        <w:tc>
          <w:tcPr>
            <w:tcW w:w="4680" w:type="dxa"/>
            <w:vAlign w:val="bottom"/>
          </w:tcPr>
          <w:p w14:paraId="1C7DF9AE" w14:textId="77777777" w:rsidR="009D0F25" w:rsidRPr="00D17657" w:rsidRDefault="009D0F25" w:rsidP="009D0F2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E04820" w14:textId="7D330EED" w:rsidR="009D0F25" w:rsidRPr="00E94351" w:rsidRDefault="008269D9" w:rsidP="009D0F25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212,334</w:t>
            </w:r>
          </w:p>
        </w:tc>
        <w:tc>
          <w:tcPr>
            <w:tcW w:w="246" w:type="dxa"/>
            <w:vAlign w:val="bottom"/>
          </w:tcPr>
          <w:p w14:paraId="623BCB24" w14:textId="77777777" w:rsidR="009D0F25" w:rsidRPr="00F7477C" w:rsidRDefault="009D0F25" w:rsidP="009D0F2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</w:tcPr>
          <w:p w14:paraId="2AED03EA" w14:textId="38A6925C" w:rsidR="009D0F25" w:rsidRPr="008269D9" w:rsidRDefault="009D0F25" w:rsidP="009D0F25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/>
                <w:sz w:val="30"/>
                <w:szCs w:val="30"/>
                <w:lang w:eastAsia="en-GB"/>
              </w:rPr>
              <w:t>218,38</w:t>
            </w:r>
            <w:r w:rsidR="00730EBA" w:rsidRPr="008269D9">
              <w:rPr>
                <w:rFonts w:ascii="Angsana New" w:hAnsi="Angsana New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67" w:type="dxa"/>
            <w:vAlign w:val="bottom"/>
          </w:tcPr>
          <w:p w14:paraId="61BBE7B2" w14:textId="77777777" w:rsidR="009D0F25" w:rsidRPr="008269D9" w:rsidRDefault="009D0F25" w:rsidP="009D0F25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00B480A5" w14:textId="62E19E73" w:rsidR="009D0F25" w:rsidRPr="008269D9" w:rsidRDefault="008269D9" w:rsidP="009D0F25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115,826</w:t>
            </w:r>
          </w:p>
        </w:tc>
        <w:tc>
          <w:tcPr>
            <w:tcW w:w="273" w:type="dxa"/>
          </w:tcPr>
          <w:p w14:paraId="27B7D96A" w14:textId="77777777" w:rsidR="009D0F25" w:rsidRPr="008269D9" w:rsidRDefault="009D0F25" w:rsidP="009D0F25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</w:tcPr>
          <w:p w14:paraId="531C7613" w14:textId="228CF7D1" w:rsidR="009D0F25" w:rsidRPr="008269D9" w:rsidRDefault="009D0F25" w:rsidP="009D0F25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/>
                <w:sz w:val="30"/>
                <w:szCs w:val="30"/>
                <w:lang w:eastAsia="en-GB"/>
              </w:rPr>
              <w:t>148,917</w:t>
            </w:r>
          </w:p>
        </w:tc>
        <w:tc>
          <w:tcPr>
            <w:tcW w:w="270" w:type="dxa"/>
            <w:vAlign w:val="bottom"/>
          </w:tcPr>
          <w:p w14:paraId="05EA8F95" w14:textId="77777777" w:rsidR="009D0F25" w:rsidRPr="008269D9" w:rsidRDefault="009D0F25" w:rsidP="009D0F25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930CAA" w14:textId="1EE249CA" w:rsidR="009D0F25" w:rsidRPr="008269D9" w:rsidRDefault="008269D9" w:rsidP="009D0F25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328,160</w:t>
            </w:r>
          </w:p>
        </w:tc>
        <w:tc>
          <w:tcPr>
            <w:tcW w:w="270" w:type="dxa"/>
            <w:vAlign w:val="bottom"/>
          </w:tcPr>
          <w:p w14:paraId="2E599ED0" w14:textId="77777777" w:rsidR="009D0F25" w:rsidRPr="008269D9" w:rsidRDefault="009D0F25" w:rsidP="009D0F25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E6F39" w14:textId="1863B593" w:rsidR="009D0F25" w:rsidRPr="008269D9" w:rsidRDefault="009D0F25" w:rsidP="009D0F25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8269D9">
              <w:rPr>
                <w:rFonts w:ascii="Angsana New" w:hAnsi="Angsana New" w:cs="Angsana New"/>
                <w:sz w:val="30"/>
                <w:szCs w:val="30"/>
                <w:lang w:eastAsia="en-GB"/>
              </w:rPr>
              <w:t>367,30</w:t>
            </w:r>
            <w:r w:rsidR="00730EBA" w:rsidRPr="008269D9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</w:p>
        </w:tc>
      </w:tr>
      <w:tr w:rsidR="008269D9" w:rsidRPr="00325E67" w14:paraId="7B7BA8BA" w14:textId="77777777" w:rsidTr="00EA5562">
        <w:tc>
          <w:tcPr>
            <w:tcW w:w="4680" w:type="dxa"/>
            <w:vAlign w:val="bottom"/>
          </w:tcPr>
          <w:p w14:paraId="5372042B" w14:textId="77777777" w:rsidR="008269D9" w:rsidRPr="00D17657" w:rsidRDefault="008269D9" w:rsidP="008269D9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816C6F4" w14:textId="418B1C70" w:rsidR="008269D9" w:rsidRPr="008F02E3" w:rsidRDefault="008269D9" w:rsidP="008269D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CDB569A" w14:textId="77777777" w:rsidR="008269D9" w:rsidRPr="00F7477C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</w:tcPr>
          <w:p w14:paraId="05965B98" w14:textId="5CE58C5F" w:rsidR="008269D9" w:rsidRPr="008269D9" w:rsidRDefault="008269D9" w:rsidP="008269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7" w:type="dxa"/>
            <w:vAlign w:val="bottom"/>
          </w:tcPr>
          <w:p w14:paraId="74447D41" w14:textId="77777777" w:rsidR="008269D9" w:rsidRPr="008269D9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028618CF" w14:textId="56305ADA" w:rsidR="008269D9" w:rsidRPr="008269D9" w:rsidRDefault="00437007" w:rsidP="008269D9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56,000</w:t>
            </w:r>
          </w:p>
        </w:tc>
        <w:tc>
          <w:tcPr>
            <w:tcW w:w="273" w:type="dxa"/>
          </w:tcPr>
          <w:p w14:paraId="6D7269C7" w14:textId="77777777" w:rsidR="008269D9" w:rsidRPr="008269D9" w:rsidRDefault="008269D9" w:rsidP="008269D9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</w:tcPr>
          <w:p w14:paraId="5950FA6B" w14:textId="035ECD5D" w:rsidR="008269D9" w:rsidRPr="008269D9" w:rsidRDefault="008269D9" w:rsidP="008269D9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/>
                <w:sz w:val="30"/>
                <w:szCs w:val="30"/>
                <w:lang w:eastAsia="en-GB"/>
              </w:rPr>
              <w:t>14,239</w:t>
            </w:r>
          </w:p>
        </w:tc>
        <w:tc>
          <w:tcPr>
            <w:tcW w:w="270" w:type="dxa"/>
            <w:vAlign w:val="bottom"/>
          </w:tcPr>
          <w:p w14:paraId="12A3C6D9" w14:textId="77777777" w:rsidR="008269D9" w:rsidRPr="008269D9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101C7E" w14:textId="2CF58641" w:rsidR="008269D9" w:rsidRPr="008269D9" w:rsidRDefault="00437007" w:rsidP="008269D9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56,000</w:t>
            </w:r>
          </w:p>
        </w:tc>
        <w:tc>
          <w:tcPr>
            <w:tcW w:w="270" w:type="dxa"/>
            <w:vAlign w:val="bottom"/>
          </w:tcPr>
          <w:p w14:paraId="7521E74F" w14:textId="77777777" w:rsidR="008269D9" w:rsidRPr="008269D9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0B3C43A" w14:textId="66214B4D" w:rsidR="008269D9" w:rsidRPr="008269D9" w:rsidRDefault="008269D9" w:rsidP="008269D9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 w:cs="Angsana New"/>
                <w:sz w:val="30"/>
                <w:szCs w:val="30"/>
                <w:lang w:eastAsia="en-GB"/>
              </w:rPr>
              <w:t>14,239</w:t>
            </w:r>
          </w:p>
        </w:tc>
      </w:tr>
      <w:tr w:rsidR="008269D9" w:rsidRPr="00D17657" w14:paraId="799603B1" w14:textId="77777777" w:rsidTr="00EA5562">
        <w:tc>
          <w:tcPr>
            <w:tcW w:w="4680" w:type="dxa"/>
          </w:tcPr>
          <w:p w14:paraId="5204E899" w14:textId="77777777" w:rsidR="008269D9" w:rsidRPr="00D17657" w:rsidRDefault="008269D9" w:rsidP="008269D9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D176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C0755" w14:textId="239642C1" w:rsidR="008269D9" w:rsidRPr="008F02E3" w:rsidRDefault="008269D9" w:rsidP="008269D9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212,334</w:t>
            </w:r>
          </w:p>
        </w:tc>
        <w:tc>
          <w:tcPr>
            <w:tcW w:w="246" w:type="dxa"/>
          </w:tcPr>
          <w:p w14:paraId="629201DF" w14:textId="77777777" w:rsidR="008269D9" w:rsidRPr="00F7477C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EB87B" w14:textId="48FC06DC" w:rsidR="008269D9" w:rsidRPr="008269D9" w:rsidRDefault="008269D9" w:rsidP="008269D9">
            <w:pPr>
              <w:tabs>
                <w:tab w:val="clear" w:pos="454"/>
                <w:tab w:val="decimal" w:pos="436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218,387</w:t>
            </w:r>
          </w:p>
        </w:tc>
        <w:tc>
          <w:tcPr>
            <w:tcW w:w="267" w:type="dxa"/>
          </w:tcPr>
          <w:p w14:paraId="4AD812CF" w14:textId="77777777" w:rsidR="008269D9" w:rsidRPr="008269D9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67E04" w14:textId="44F41572" w:rsidR="008269D9" w:rsidRPr="008269D9" w:rsidRDefault="008269D9" w:rsidP="008269D9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171,82</w:t>
            </w:r>
            <w:r w:rsidR="0043700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3" w:type="dxa"/>
          </w:tcPr>
          <w:p w14:paraId="372D5218" w14:textId="77777777" w:rsidR="008269D9" w:rsidRPr="008269D9" w:rsidRDefault="008269D9" w:rsidP="008269D9">
            <w:pPr>
              <w:pStyle w:val="acctfourfigures"/>
              <w:tabs>
                <w:tab w:val="decimal" w:pos="436"/>
                <w:tab w:val="left" w:pos="907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391C" w14:textId="7DDAC6B7" w:rsidR="008269D9" w:rsidRPr="008269D9" w:rsidRDefault="008269D9" w:rsidP="008269D9">
            <w:pPr>
              <w:tabs>
                <w:tab w:val="clear" w:pos="454"/>
                <w:tab w:val="clear" w:pos="680"/>
                <w:tab w:val="decimal" w:pos="436"/>
                <w:tab w:val="left" w:pos="687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8269D9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163,156</w:t>
            </w:r>
          </w:p>
        </w:tc>
        <w:tc>
          <w:tcPr>
            <w:tcW w:w="270" w:type="dxa"/>
          </w:tcPr>
          <w:p w14:paraId="56A2D192" w14:textId="77777777" w:rsidR="008269D9" w:rsidRPr="008269D9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4EA52E" w14:textId="2F0EF5DA" w:rsidR="008269D9" w:rsidRPr="008269D9" w:rsidRDefault="008269D9" w:rsidP="008269D9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  <w:r w:rsidR="0009154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,160</w:t>
            </w:r>
          </w:p>
        </w:tc>
        <w:tc>
          <w:tcPr>
            <w:tcW w:w="270" w:type="dxa"/>
          </w:tcPr>
          <w:p w14:paraId="4723B911" w14:textId="77777777" w:rsidR="008269D9" w:rsidRPr="008269D9" w:rsidRDefault="008269D9" w:rsidP="008269D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F9578" w14:textId="4D2B40FD" w:rsidR="008269D9" w:rsidRPr="008269D9" w:rsidRDefault="008269D9" w:rsidP="008269D9">
            <w:pPr>
              <w:pStyle w:val="acctfourfigures"/>
              <w:tabs>
                <w:tab w:val="clear" w:pos="765"/>
                <w:tab w:val="decimal" w:pos="436"/>
                <w:tab w:val="decimal" w:pos="700"/>
                <w:tab w:val="left" w:pos="880"/>
              </w:tabs>
              <w:spacing w:line="240" w:lineRule="atLeast"/>
              <w:ind w:left="-79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269D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381,543</w:t>
            </w:r>
          </w:p>
        </w:tc>
      </w:tr>
    </w:tbl>
    <w:p w14:paraId="308B82FA" w14:textId="77777777" w:rsidR="009F5235" w:rsidRPr="000A10C7" w:rsidRDefault="009F5235" w:rsidP="009F5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49CC9B" w14:textId="70AA05BE" w:rsidR="009F5235" w:rsidRPr="00F7477C" w:rsidRDefault="009F5235" w:rsidP="0087611A">
      <w:pPr>
        <w:jc w:val="thaiDistribute"/>
        <w:rPr>
          <w:rFonts w:ascii="Angsana New" w:hAnsi="Angsana New"/>
          <w:sz w:val="30"/>
          <w:szCs w:val="30"/>
        </w:rPr>
        <w:sectPr w:rsidR="009F5235" w:rsidRPr="00F7477C" w:rsidSect="00E71048"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B6F2265" w14:textId="15DD01C4" w:rsidR="00DC794B" w:rsidRPr="00CE458C" w:rsidRDefault="00DC794B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1876EA8" w14:textId="77777777" w:rsidR="00DC794B" w:rsidRPr="0012432A" w:rsidRDefault="00DC794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8DB0035" w14:textId="3FE5FE46" w:rsidR="007A7429" w:rsidRPr="00706D13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E458C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 w:rsidRPr="00CE458C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>
        <w:rPr>
          <w:rFonts w:ascii="Angsana New" w:hAnsi="Angsana New"/>
          <w:sz w:val="30"/>
          <w:szCs w:val="30"/>
        </w:rPr>
        <w:t xml:space="preserve">             </w:t>
      </w:r>
      <w:r w:rsidRPr="00543E73">
        <w:rPr>
          <w:rFonts w:ascii="Angsana New" w:hAnsi="Angsana New"/>
          <w:spacing w:val="-4"/>
          <w:sz w:val="30"/>
          <w:szCs w:val="30"/>
          <w:cs/>
        </w:rPr>
        <w:t>ที่แท้จริง</w:t>
      </w:r>
      <w:r w:rsidR="00521278" w:rsidRPr="00543E7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43E73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ของกลุ่มบริษัทและบริษัทในการดำเนินงานต่อเนื่องเป็นระยะเวลา</w:t>
      </w:r>
      <w:r w:rsidR="009D0F25" w:rsidRPr="00543E73">
        <w:rPr>
          <w:rFonts w:ascii="Angsana New" w:hAnsi="Angsana New" w:hint="cs"/>
          <w:spacing w:val="-4"/>
          <w:sz w:val="30"/>
          <w:szCs w:val="30"/>
          <w:cs/>
        </w:rPr>
        <w:t>สามเดือนสิ้นสุดวันที่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31 </w:t>
      </w:r>
      <w:r w:rsidR="009D0F25" w:rsidRPr="00543E73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256</w:t>
      </w:r>
      <w:r w:rsidR="009D0F25">
        <w:rPr>
          <w:rFonts w:ascii="Angsana New" w:hAnsi="Angsana New"/>
          <w:spacing w:val="-4"/>
          <w:sz w:val="30"/>
          <w:szCs w:val="30"/>
        </w:rPr>
        <w:t>7</w:t>
      </w:r>
      <w:r w:rsidR="009D0F25" w:rsidRPr="00543E73">
        <w:rPr>
          <w:rFonts w:ascii="Angsana New" w:hAnsi="Angsana New"/>
          <w:spacing w:val="-4"/>
          <w:sz w:val="30"/>
          <w:szCs w:val="30"/>
        </w:rPr>
        <w:t xml:space="preserve"> </w:t>
      </w:r>
      <w:r w:rsidRPr="00C94EDD">
        <w:rPr>
          <w:rFonts w:ascii="Angsana New" w:hAnsi="Angsana New" w:hint="cs"/>
          <w:sz w:val="30"/>
          <w:szCs w:val="30"/>
          <w:cs/>
        </w:rPr>
        <w:t>คือร้อยละ</w:t>
      </w:r>
      <w:r w:rsidR="001C12D0" w:rsidRPr="00C94EDD">
        <w:rPr>
          <w:rFonts w:ascii="Angsana New" w:hAnsi="Angsana New"/>
          <w:sz w:val="30"/>
          <w:szCs w:val="30"/>
        </w:rPr>
        <w:t xml:space="preserve"> </w:t>
      </w:r>
      <w:r w:rsidR="0076563E">
        <w:rPr>
          <w:rFonts w:ascii="Angsana New" w:hAnsi="Angsana New"/>
          <w:sz w:val="30"/>
          <w:szCs w:val="30"/>
        </w:rPr>
        <w:t>11.70</w:t>
      </w:r>
      <w:r w:rsidR="00C94EDD">
        <w:rPr>
          <w:rFonts w:ascii="Angsana New" w:hAnsi="Angsana New"/>
          <w:sz w:val="30"/>
          <w:szCs w:val="30"/>
        </w:rPr>
        <w:t xml:space="preserve"> </w:t>
      </w:r>
      <w:r w:rsidRPr="00841BA9">
        <w:rPr>
          <w:rFonts w:ascii="Angsana New" w:hAnsi="Angsana New" w:hint="cs"/>
          <w:sz w:val="30"/>
          <w:szCs w:val="30"/>
          <w:cs/>
        </w:rPr>
        <w:t>และร้อยละ</w:t>
      </w:r>
      <w:r w:rsidR="001C12D0" w:rsidRPr="00841BA9">
        <w:rPr>
          <w:rFonts w:ascii="Angsana New" w:hAnsi="Angsana New"/>
          <w:sz w:val="30"/>
          <w:szCs w:val="30"/>
        </w:rPr>
        <w:t xml:space="preserve"> </w:t>
      </w:r>
      <w:r w:rsidR="0076563E">
        <w:rPr>
          <w:rFonts w:ascii="Angsana New" w:hAnsi="Angsana New"/>
          <w:sz w:val="30"/>
          <w:szCs w:val="30"/>
        </w:rPr>
        <w:t>14.17</w:t>
      </w:r>
      <w:r w:rsidR="001C12D0">
        <w:rPr>
          <w:rFonts w:ascii="Angsana New" w:hAnsi="Angsana New"/>
          <w:sz w:val="30"/>
          <w:szCs w:val="30"/>
        </w:rPr>
        <w:t xml:space="preserve"> </w:t>
      </w:r>
      <w:r w:rsidRPr="002F79A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F79A7">
        <w:rPr>
          <w:rFonts w:ascii="Angsana New" w:hAnsi="Angsana New"/>
          <w:i/>
          <w:iCs/>
          <w:sz w:val="30"/>
          <w:szCs w:val="30"/>
        </w:rPr>
        <w:t>(25</w:t>
      </w:r>
      <w:r w:rsidRPr="001C12D0">
        <w:rPr>
          <w:rFonts w:ascii="Angsana New" w:hAnsi="Angsana New"/>
          <w:i/>
          <w:iCs/>
          <w:sz w:val="30"/>
          <w:szCs w:val="30"/>
        </w:rPr>
        <w:t>6</w:t>
      </w:r>
      <w:r w:rsidR="009D0F25">
        <w:rPr>
          <w:rFonts w:ascii="Angsana New" w:hAnsi="Angsana New"/>
          <w:i/>
          <w:iCs/>
          <w:sz w:val="30"/>
          <w:szCs w:val="30"/>
        </w:rPr>
        <w:t>6</w:t>
      </w:r>
      <w:r w:rsidRPr="002F79A7">
        <w:rPr>
          <w:rFonts w:ascii="Angsana New" w:hAnsi="Angsana New"/>
          <w:i/>
          <w:iCs/>
          <w:sz w:val="30"/>
          <w:szCs w:val="30"/>
        </w:rPr>
        <w:t xml:space="preserve">: </w:t>
      </w:r>
      <w:r w:rsidRPr="002F79A7">
        <w:rPr>
          <w:rFonts w:ascii="Angsana New" w:hAnsi="Angsana New"/>
          <w:i/>
          <w:iCs/>
          <w:sz w:val="30"/>
          <w:szCs w:val="30"/>
          <w:cs/>
        </w:rPr>
        <w:t>ร้อย</w:t>
      </w:r>
      <w:r w:rsidRPr="009D0F25">
        <w:rPr>
          <w:rFonts w:ascii="Angsana New" w:hAnsi="Angsana New"/>
          <w:i/>
          <w:iCs/>
          <w:sz w:val="30"/>
          <w:szCs w:val="30"/>
          <w:cs/>
        </w:rPr>
        <w:t>ละ</w:t>
      </w:r>
      <w:r w:rsidR="001C12D0" w:rsidRPr="009D0F25">
        <w:rPr>
          <w:rFonts w:ascii="Angsana New" w:hAnsi="Angsana New"/>
          <w:i/>
          <w:iCs/>
          <w:sz w:val="30"/>
          <w:szCs w:val="30"/>
        </w:rPr>
        <w:t xml:space="preserve"> </w:t>
      </w:r>
      <w:r w:rsidR="009D0F25" w:rsidRPr="009D0F25">
        <w:rPr>
          <w:rFonts w:ascii="Angsana New" w:hAnsi="Angsana New"/>
          <w:i/>
          <w:iCs/>
          <w:sz w:val="30"/>
          <w:szCs w:val="30"/>
        </w:rPr>
        <w:t xml:space="preserve">12.46 </w:t>
      </w:r>
      <w:r w:rsidR="009D0F25" w:rsidRPr="009D0F25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9D0F25" w:rsidRPr="009D0F25">
        <w:rPr>
          <w:rFonts w:ascii="Angsana New" w:hAnsi="Angsana New"/>
          <w:i/>
          <w:iCs/>
          <w:sz w:val="30"/>
          <w:szCs w:val="30"/>
        </w:rPr>
        <w:t>14.26</w:t>
      </w:r>
      <w:r w:rsidR="009D0F25" w:rsidRPr="002F79A7">
        <w:rPr>
          <w:rFonts w:ascii="Angsana New" w:hAnsi="Angsana New" w:hint="cs"/>
          <w:sz w:val="30"/>
          <w:szCs w:val="30"/>
          <w:cs/>
        </w:rPr>
        <w:t xml:space="preserve"> </w:t>
      </w:r>
      <w:r w:rsidRPr="00D24F83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CE458C">
        <w:rPr>
          <w:rFonts w:ascii="Angsana New" w:hAnsi="Angsana New"/>
          <w:i/>
          <w:iCs/>
          <w:sz w:val="30"/>
          <w:szCs w:val="30"/>
        </w:rPr>
        <w:t xml:space="preserve">) </w:t>
      </w:r>
      <w:r w:rsidRPr="00CE458C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ผลแตกต่างของรายได้และรายจ่ายทางบัญชีและภาษี</w:t>
      </w:r>
    </w:p>
    <w:p w14:paraId="0B58D0F8" w14:textId="2044F937" w:rsidR="007A7429" w:rsidRPr="0012432A" w:rsidRDefault="007A7429" w:rsidP="007A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24"/>
          <w:szCs w:val="24"/>
          <w:cs/>
        </w:rPr>
      </w:pPr>
    </w:p>
    <w:p w14:paraId="2233F728" w14:textId="4D526161" w:rsidR="00DA46AF" w:rsidRPr="00826D86" w:rsidRDefault="00397A42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176C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E9D7F11" w14:textId="07EC99D4" w:rsidR="00D71D41" w:rsidRPr="0012432A" w:rsidRDefault="00D71D41" w:rsidP="00176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  <w:highlight w:val="yellow"/>
          <w:cs/>
        </w:rPr>
      </w:pPr>
    </w:p>
    <w:p w14:paraId="3B20783B" w14:textId="08319D8A" w:rsidR="00D735D2" w:rsidRPr="0012432A" w:rsidRDefault="00D735D2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432A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A3A306" w14:textId="5726033A" w:rsidR="00E21F2D" w:rsidRPr="0012432A" w:rsidRDefault="00E21F2D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43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D0F25" w:rsidRPr="0012432A">
        <w:rPr>
          <w:rFonts w:ascii="Angsana New" w:hAnsi="Angsana New"/>
          <w:sz w:val="30"/>
          <w:szCs w:val="30"/>
        </w:rPr>
        <w:t xml:space="preserve">31 </w:t>
      </w:r>
      <w:r w:rsidR="009D0F25" w:rsidRPr="0012432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12432A">
        <w:rPr>
          <w:rFonts w:ascii="Angsana New" w:hAnsi="Angsana New"/>
          <w:sz w:val="30"/>
          <w:szCs w:val="30"/>
        </w:rPr>
        <w:t>256</w:t>
      </w:r>
      <w:r w:rsidR="009D0F25" w:rsidRPr="0012432A">
        <w:rPr>
          <w:rFonts w:ascii="Angsana New" w:hAnsi="Angsana New"/>
          <w:sz w:val="30"/>
          <w:szCs w:val="30"/>
        </w:rPr>
        <w:t>7</w:t>
      </w:r>
      <w:r w:rsidRPr="0012432A">
        <w:rPr>
          <w:rFonts w:ascii="Angsana New" w:hAnsi="Angsana New"/>
          <w:sz w:val="30"/>
          <w:szCs w:val="30"/>
        </w:rPr>
        <w:t xml:space="preserve"> </w:t>
      </w:r>
      <w:r w:rsidRPr="0012432A">
        <w:rPr>
          <w:rFonts w:ascii="Angsana New" w:hAnsi="Angsana New"/>
          <w:sz w:val="30"/>
          <w:szCs w:val="30"/>
          <w:cs/>
        </w:rPr>
        <w:t xml:space="preserve">และ </w:t>
      </w:r>
      <w:r w:rsidRPr="0012432A">
        <w:rPr>
          <w:rFonts w:ascii="Angsana New" w:hAnsi="Angsana New"/>
          <w:sz w:val="30"/>
          <w:szCs w:val="30"/>
        </w:rPr>
        <w:t xml:space="preserve">31 </w:t>
      </w:r>
      <w:r w:rsidRPr="0012432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12432A">
        <w:rPr>
          <w:rFonts w:ascii="Angsana New" w:hAnsi="Angsana New"/>
          <w:sz w:val="30"/>
          <w:szCs w:val="30"/>
        </w:rPr>
        <w:t>256</w:t>
      </w:r>
      <w:r w:rsidR="009D0F25" w:rsidRPr="0012432A">
        <w:rPr>
          <w:rFonts w:ascii="Angsana New" w:hAnsi="Angsana New"/>
          <w:sz w:val="30"/>
          <w:szCs w:val="30"/>
        </w:rPr>
        <w:t>6</w:t>
      </w:r>
      <w:r w:rsidRPr="0012432A">
        <w:rPr>
          <w:rFonts w:ascii="Angsana New" w:hAnsi="Angsana New"/>
          <w:sz w:val="30"/>
          <w:szCs w:val="30"/>
        </w:rPr>
        <w:t xml:space="preserve"> </w:t>
      </w:r>
      <w:r w:rsidRPr="0012432A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56C4C86C" w14:textId="36913828" w:rsidR="00F20C26" w:rsidRPr="0012432A" w:rsidRDefault="00F2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32B09FC" w14:textId="3BBF503F" w:rsidR="00E479D1" w:rsidRPr="00CE458C" w:rsidRDefault="00E479D1" w:rsidP="00826D86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D5B0B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52AEFDF" w14:textId="77777777" w:rsidR="00E479D1" w:rsidRPr="00AA46B4" w:rsidRDefault="00E479D1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0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96"/>
        <w:gridCol w:w="1323"/>
      </w:tblGrid>
      <w:tr w:rsidR="005222D6" w:rsidRPr="00CE458C" w14:paraId="0FC6203E" w14:textId="77777777" w:rsidTr="3C9D2421">
        <w:trPr>
          <w:tblHeader/>
        </w:trPr>
        <w:tc>
          <w:tcPr>
            <w:tcW w:w="3367" w:type="pct"/>
          </w:tcPr>
          <w:p w14:paraId="3B412A5C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E02D7EC" w14:textId="42C2095A" w:rsidR="005222D6" w:rsidRPr="005222D6" w:rsidRDefault="009D0F25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222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222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4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5E226408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86464F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</w:tcPr>
          <w:p w14:paraId="6E8149D0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70F9AFB7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5D6E2C3" w14:textId="77777777" w:rsidR="005222D6" w:rsidRPr="001251A8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51A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2D6" w:rsidRPr="00CE458C" w14:paraId="4FE20957" w14:textId="77777777" w:rsidTr="3C9D2421">
        <w:trPr>
          <w:tblHeader/>
        </w:trPr>
        <w:tc>
          <w:tcPr>
            <w:tcW w:w="3367" w:type="pct"/>
          </w:tcPr>
          <w:p w14:paraId="3ECFB65A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3" w:type="pct"/>
            <w:gridSpan w:val="3"/>
            <w:vAlign w:val="bottom"/>
          </w:tcPr>
          <w:p w14:paraId="41936DA4" w14:textId="77777777" w:rsidR="005222D6" w:rsidRPr="005222D6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22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2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22D6" w:rsidRPr="00CE458C" w14:paraId="5DA0AB6A" w14:textId="77777777" w:rsidTr="3C9D2421">
        <w:tc>
          <w:tcPr>
            <w:tcW w:w="3367" w:type="pct"/>
          </w:tcPr>
          <w:p w14:paraId="2D8D2380" w14:textId="77777777" w:rsidR="005222D6" w:rsidRPr="00CE458C" w:rsidRDefault="005222D6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1A97B7A0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" w:type="pct"/>
          </w:tcPr>
          <w:p w14:paraId="496C2B99" w14:textId="77777777" w:rsidR="005222D6" w:rsidRPr="00CE458C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55D16871" w14:textId="77777777" w:rsidR="005222D6" w:rsidRPr="005222D6" w:rsidRDefault="005222D6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7F52" w:rsidRPr="00B952BC" w14:paraId="5F7B13B9" w14:textId="77777777" w:rsidTr="00390D32">
        <w:tc>
          <w:tcPr>
            <w:tcW w:w="3367" w:type="pct"/>
            <w:shd w:val="clear" w:color="auto" w:fill="auto"/>
          </w:tcPr>
          <w:p w14:paraId="0BEACFC6" w14:textId="0FD8DA4E" w:rsidR="00537F52" w:rsidRPr="00390D32" w:rsidRDefault="00537F52" w:rsidP="0053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0D3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6042F1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="00ED667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ED667B" w:rsidRPr="00390D3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 w:rsidR="00ED667B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742" w:type="pct"/>
          </w:tcPr>
          <w:p w14:paraId="4A31A895" w14:textId="02634430" w:rsidR="00537F52" w:rsidRPr="00CE458C" w:rsidRDefault="00537F52" w:rsidP="00537F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86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308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163" w:type="pct"/>
          </w:tcPr>
          <w:p w14:paraId="6E1D4B2C" w14:textId="77777777" w:rsidR="00537F52" w:rsidRPr="00CE458C" w:rsidRDefault="00537F52" w:rsidP="00537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74D9B82A" w14:textId="08DECB70" w:rsidR="00537F52" w:rsidRPr="00B952BC" w:rsidRDefault="00537F52" w:rsidP="00537F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86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9308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537F52" w:rsidRPr="00B952BC" w14:paraId="734A848D" w14:textId="77777777" w:rsidTr="00390D32">
        <w:tc>
          <w:tcPr>
            <w:tcW w:w="3367" w:type="pct"/>
            <w:shd w:val="clear" w:color="auto" w:fill="auto"/>
          </w:tcPr>
          <w:p w14:paraId="6990A298" w14:textId="32AAD59C" w:rsidR="00537F52" w:rsidRPr="00390D32" w:rsidRDefault="00537F52" w:rsidP="00537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42" w:type="pct"/>
            <w:shd w:val="clear" w:color="auto" w:fill="FFFFFF" w:themeFill="background1"/>
          </w:tcPr>
          <w:p w14:paraId="6CBA9069" w14:textId="004A395E" w:rsidR="00537F52" w:rsidRPr="00E44AE3" w:rsidRDefault="00537F52" w:rsidP="00537F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>
              <w:rPr>
                <w:rFonts w:ascii="Angsana New" w:hAnsi="Angsana New"/>
                <w:sz w:val="30"/>
                <w:szCs w:val="38"/>
                <w:lang w:eastAsia="en-GB"/>
              </w:rPr>
              <w:t>2,397</w:t>
            </w:r>
          </w:p>
        </w:tc>
        <w:tc>
          <w:tcPr>
            <w:tcW w:w="163" w:type="pct"/>
          </w:tcPr>
          <w:p w14:paraId="4C42FB43" w14:textId="77777777" w:rsidR="00537F52" w:rsidRPr="00CE458C" w:rsidRDefault="00537F52" w:rsidP="00537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</w:tcPr>
          <w:p w14:paraId="40AE2191" w14:textId="401CA7FA" w:rsidR="00537F52" w:rsidRPr="00992E82" w:rsidRDefault="00537F52" w:rsidP="00537F5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8"/>
                <w:lang w:eastAsia="en-GB"/>
              </w:rPr>
            </w:pPr>
            <w:r>
              <w:rPr>
                <w:rFonts w:ascii="Angsana New" w:hAnsi="Angsana New"/>
                <w:sz w:val="30"/>
                <w:szCs w:val="38"/>
                <w:lang w:eastAsia="en-GB"/>
              </w:rPr>
              <w:t>2,397</w:t>
            </w:r>
          </w:p>
        </w:tc>
      </w:tr>
      <w:tr w:rsidR="00E44AE3" w:rsidRPr="00CE458C" w14:paraId="2B8CA59B" w14:textId="77777777" w:rsidTr="3C9D2421">
        <w:tc>
          <w:tcPr>
            <w:tcW w:w="3367" w:type="pct"/>
          </w:tcPr>
          <w:p w14:paraId="60F2DF48" w14:textId="77777777" w:rsidR="00E44AE3" w:rsidRPr="00CE458C" w:rsidRDefault="00E44AE3" w:rsidP="00E4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06CB275" w14:textId="2939E116" w:rsidR="00E44AE3" w:rsidRPr="00CE458C" w:rsidRDefault="00E44AE3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863">
              <w:rPr>
                <w:rFonts w:ascii="Angsana New" w:hAnsi="Angsana New"/>
                <w:sz w:val="30"/>
                <w:szCs w:val="30"/>
              </w:rPr>
              <w:t>294</w:t>
            </w:r>
          </w:p>
        </w:tc>
        <w:tc>
          <w:tcPr>
            <w:tcW w:w="163" w:type="pct"/>
          </w:tcPr>
          <w:p w14:paraId="45072286" w14:textId="77777777" w:rsidR="00E44AE3" w:rsidRPr="00CE458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3DC4375C" w14:textId="189C713E" w:rsidR="00E44AE3" w:rsidRPr="001532C5" w:rsidRDefault="00E44AE3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30863">
              <w:rPr>
                <w:rFonts w:ascii="Angsana New" w:hAnsi="Angsana New"/>
                <w:sz w:val="30"/>
                <w:szCs w:val="30"/>
              </w:rPr>
              <w:t>294</w:t>
            </w:r>
          </w:p>
        </w:tc>
      </w:tr>
      <w:tr w:rsidR="00E44AE3" w:rsidRPr="00CE458C" w14:paraId="3E79099B" w14:textId="77777777" w:rsidTr="3C9D2421">
        <w:tc>
          <w:tcPr>
            <w:tcW w:w="3367" w:type="pct"/>
          </w:tcPr>
          <w:p w14:paraId="4DB9F556" w14:textId="77777777" w:rsidR="00E44AE3" w:rsidRPr="00CE458C" w:rsidRDefault="00E44AE3" w:rsidP="00E4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205CFC3" w14:textId="2C7CD99E" w:rsidR="00E44AE3" w:rsidRPr="00CE458C" w:rsidRDefault="00E44AE3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0863">
              <w:rPr>
                <w:rFonts w:ascii="Angsana New" w:hAnsi="Angsana New"/>
                <w:b/>
                <w:bCs/>
                <w:sz w:val="30"/>
                <w:szCs w:val="30"/>
              </w:rPr>
              <w:t>23,761</w:t>
            </w:r>
          </w:p>
        </w:tc>
        <w:tc>
          <w:tcPr>
            <w:tcW w:w="163" w:type="pct"/>
          </w:tcPr>
          <w:p w14:paraId="64005EC7" w14:textId="77777777" w:rsidR="00E44AE3" w:rsidRPr="00CE458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D40EAB4" w14:textId="2E09A6FC" w:rsidR="00E44AE3" w:rsidRPr="001532C5" w:rsidRDefault="00E44AE3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0863">
              <w:rPr>
                <w:rFonts w:ascii="Angsana New" w:hAnsi="Angsana New"/>
                <w:b/>
                <w:bCs/>
                <w:sz w:val="30"/>
                <w:szCs w:val="30"/>
              </w:rPr>
              <w:t>23,761</w:t>
            </w:r>
          </w:p>
        </w:tc>
      </w:tr>
      <w:tr w:rsidR="00C15F2A" w:rsidRPr="00CE458C" w14:paraId="165A7416" w14:textId="77777777" w:rsidTr="3C9D2421">
        <w:tc>
          <w:tcPr>
            <w:tcW w:w="3367" w:type="pct"/>
          </w:tcPr>
          <w:p w14:paraId="36C37325" w14:textId="77777777" w:rsidR="00C15F2A" w:rsidRPr="0012432A" w:rsidRDefault="00C15F2A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</w:tcPr>
          <w:p w14:paraId="032533B4" w14:textId="77777777" w:rsidR="00C15F2A" w:rsidRPr="0012432A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453D2B06" w14:textId="77777777" w:rsidR="00C15F2A" w:rsidRPr="0012432A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</w:tcPr>
          <w:p w14:paraId="56A86C95" w14:textId="77777777" w:rsidR="00C15F2A" w:rsidRPr="0012432A" w:rsidRDefault="00C15F2A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8724C" w:rsidRPr="00CE458C" w14:paraId="34F968B5" w14:textId="77777777" w:rsidTr="3C9D2421">
        <w:tc>
          <w:tcPr>
            <w:tcW w:w="3367" w:type="pct"/>
          </w:tcPr>
          <w:p w14:paraId="0DEF8574" w14:textId="34A1AEF5" w:rsidR="0058724C" w:rsidRPr="00CE458C" w:rsidRDefault="0058724C" w:rsidP="0017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742" w:type="pct"/>
          </w:tcPr>
          <w:p w14:paraId="38DF651E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6D370FA8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74607F1D" w14:textId="77777777"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724C" w:rsidRPr="00CE458C" w14:paraId="645348C6" w14:textId="77777777" w:rsidTr="3C9D2421">
        <w:tc>
          <w:tcPr>
            <w:tcW w:w="3367" w:type="pct"/>
          </w:tcPr>
          <w:p w14:paraId="7453B9D4" w14:textId="21A3030D" w:rsidR="0058724C" w:rsidRPr="00CE458C" w:rsidRDefault="0012432A" w:rsidP="0012432A">
            <w:pPr>
              <w:tabs>
                <w:tab w:val="clear" w:pos="227"/>
                <w:tab w:val="clear" w:pos="454"/>
                <w:tab w:val="clear" w:pos="68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872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ภายใต้สัญญาที่บอกเลิกไม่ได้</w:t>
            </w:r>
          </w:p>
        </w:tc>
        <w:tc>
          <w:tcPr>
            <w:tcW w:w="742" w:type="pct"/>
          </w:tcPr>
          <w:p w14:paraId="4B0CEC35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3" w:type="pct"/>
          </w:tcPr>
          <w:p w14:paraId="49CE8033" w14:textId="77777777" w:rsidR="0058724C" w:rsidRPr="00CE458C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1219014B" w14:textId="77777777" w:rsidR="0058724C" w:rsidRPr="005222D6" w:rsidRDefault="0058724C" w:rsidP="00176C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4AE3" w:rsidRPr="00CE458C" w14:paraId="065E6AA7" w14:textId="77777777" w:rsidTr="3C9D2421">
        <w:tc>
          <w:tcPr>
            <w:tcW w:w="3367" w:type="pct"/>
          </w:tcPr>
          <w:p w14:paraId="4D9948E9" w14:textId="3F79C27F" w:rsidR="00E44AE3" w:rsidRPr="0058724C" w:rsidRDefault="00E44AE3" w:rsidP="00E4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58724C">
              <w:rPr>
                <w:rFonts w:ascii="Angsana New" w:hAnsi="Angsana New"/>
                <w:sz w:val="30"/>
                <w:szCs w:val="30"/>
              </w:rPr>
              <w:t>1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</w:tcPr>
          <w:p w14:paraId="0C8EF2A2" w14:textId="69D8CA8F" w:rsidR="00E44AE3" w:rsidRPr="00B3026C" w:rsidRDefault="00537F52" w:rsidP="00B302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  <w:tc>
          <w:tcPr>
            <w:tcW w:w="163" w:type="pct"/>
          </w:tcPr>
          <w:p w14:paraId="62FED81D" w14:textId="77777777" w:rsidR="00E44AE3" w:rsidRPr="0058724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65B5B144" w14:textId="751B5D72" w:rsidR="00E44AE3" w:rsidRPr="00930863" w:rsidRDefault="00E44AE3" w:rsidP="00E44AE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</w:pPr>
            <w:r w:rsidRPr="00930863"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E44AE3" w:rsidRPr="00CE458C" w14:paraId="3C6A1083" w14:textId="77777777" w:rsidTr="0058724C">
        <w:tc>
          <w:tcPr>
            <w:tcW w:w="3367" w:type="pct"/>
          </w:tcPr>
          <w:p w14:paraId="5FB42F0D" w14:textId="1471BCC3" w:rsidR="00E44AE3" w:rsidRPr="0058724C" w:rsidRDefault="00E44AE3" w:rsidP="00E4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แต่ไม่เกิน </w:t>
            </w:r>
            <w:r w:rsidRPr="0058724C">
              <w:rPr>
                <w:rFonts w:ascii="Angsana New" w:hAnsi="Angsana New"/>
                <w:sz w:val="30"/>
                <w:szCs w:val="30"/>
              </w:rPr>
              <w:t>5</w:t>
            </w:r>
            <w:r w:rsidRPr="0058724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1E7DE230" w14:textId="78341FE1" w:rsidR="00E44AE3" w:rsidRPr="00B3026C" w:rsidRDefault="00537F52" w:rsidP="00B302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63" w:type="pct"/>
          </w:tcPr>
          <w:p w14:paraId="5E5B0475" w14:textId="77777777" w:rsidR="00E44AE3" w:rsidRPr="0058724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4C6DF1C" w14:textId="4C3A56A9" w:rsidR="00E44AE3" w:rsidRPr="00201BBF" w:rsidRDefault="00E44AE3" w:rsidP="00E44AE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E44AE3" w:rsidRPr="00CE458C" w14:paraId="27102122" w14:textId="77777777" w:rsidTr="0058724C">
        <w:tc>
          <w:tcPr>
            <w:tcW w:w="3367" w:type="pct"/>
          </w:tcPr>
          <w:p w14:paraId="63B38CC7" w14:textId="33DDD641" w:rsidR="00E44AE3" w:rsidRPr="0058724C" w:rsidRDefault="00E44AE3" w:rsidP="00E4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7A2C92D8" w14:textId="70AB8A69" w:rsidR="00E44AE3" w:rsidRPr="00B3026C" w:rsidRDefault="00537F52" w:rsidP="00B302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4,969</w:t>
            </w:r>
          </w:p>
        </w:tc>
        <w:tc>
          <w:tcPr>
            <w:tcW w:w="163" w:type="pct"/>
          </w:tcPr>
          <w:p w14:paraId="1B0A5F88" w14:textId="77777777" w:rsidR="00E44AE3" w:rsidRPr="00CE458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77FFB001" w14:textId="35DCC644" w:rsidR="00E44AE3" w:rsidRPr="00930863" w:rsidRDefault="00E44AE3" w:rsidP="00E44AE3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70"/>
              <w:rPr>
                <w:rFonts w:ascii="Angsana New" w:hAnsi="Angsana New" w:cs="Angsana New"/>
                <w:b/>
                <w:bCs/>
                <w:sz w:val="30"/>
                <w:szCs w:val="38"/>
                <w:lang w:val="en-US" w:eastAsia="en-GB" w:bidi="th-TH"/>
              </w:rPr>
            </w:pPr>
            <w:r w:rsidRPr="00930863">
              <w:rPr>
                <w:rFonts w:ascii="Angsana New" w:hAnsi="Angsana New" w:cs="Angsana New"/>
                <w:b/>
                <w:bCs/>
                <w:sz w:val="30"/>
                <w:szCs w:val="38"/>
                <w:lang w:val="en-US" w:eastAsia="en-GB" w:bidi="th-TH"/>
              </w:rPr>
              <w:t>-</w:t>
            </w:r>
          </w:p>
        </w:tc>
      </w:tr>
      <w:tr w:rsidR="00E44AE3" w:rsidRPr="00CE458C" w14:paraId="3B8AE6B4" w14:textId="77777777" w:rsidTr="0058724C">
        <w:tc>
          <w:tcPr>
            <w:tcW w:w="3367" w:type="pct"/>
          </w:tcPr>
          <w:p w14:paraId="01BC7B23" w14:textId="77777777" w:rsidR="00E44AE3" w:rsidRPr="0012432A" w:rsidRDefault="00E44AE3" w:rsidP="00E4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36CC9D12" w14:textId="77777777" w:rsidR="00E44AE3" w:rsidRPr="0012432A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63" w:type="pct"/>
          </w:tcPr>
          <w:p w14:paraId="62B28D96" w14:textId="77777777" w:rsidR="00E44AE3" w:rsidRPr="0012432A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76EEA05C" w14:textId="77777777" w:rsidR="00E44AE3" w:rsidRPr="0012432A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44AE3" w:rsidRPr="00CE458C" w14:paraId="32FC0DB2" w14:textId="77777777" w:rsidTr="3C9D2421">
        <w:tc>
          <w:tcPr>
            <w:tcW w:w="3367" w:type="pct"/>
          </w:tcPr>
          <w:p w14:paraId="08B9C00D" w14:textId="33C31979" w:rsidR="00E44AE3" w:rsidRPr="00CE458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E4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42" w:type="pct"/>
            <w:shd w:val="clear" w:color="auto" w:fill="FFFFFF" w:themeFill="background1"/>
          </w:tcPr>
          <w:p w14:paraId="5909588F" w14:textId="7BEE8918" w:rsidR="00E44AE3" w:rsidRPr="00CE458C" w:rsidRDefault="00E44AE3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" w:type="pct"/>
            <w:vAlign w:val="bottom"/>
          </w:tcPr>
          <w:p w14:paraId="56975BBC" w14:textId="77777777" w:rsidR="00E44AE3" w:rsidRPr="00CE458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</w:tcPr>
          <w:p w14:paraId="07A729D2" w14:textId="77777777" w:rsidR="00E44AE3" w:rsidRPr="009D0DD3" w:rsidRDefault="00E44AE3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E44AE3" w:rsidRPr="00CE458C" w14:paraId="3DDEB34B" w14:textId="77777777" w:rsidTr="3C9D2421">
        <w:tc>
          <w:tcPr>
            <w:tcW w:w="3367" w:type="pct"/>
            <w:shd w:val="clear" w:color="auto" w:fill="auto"/>
          </w:tcPr>
          <w:p w14:paraId="0AA6262E" w14:textId="77777777" w:rsidR="00E44AE3" w:rsidRPr="00CE458C" w:rsidRDefault="00E44AE3" w:rsidP="00E4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458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42" w:type="pct"/>
            <w:tcBorders>
              <w:bottom w:val="double" w:sz="4" w:space="0" w:color="auto"/>
            </w:tcBorders>
            <w:shd w:val="clear" w:color="auto" w:fill="FFFFFF" w:themeFill="background1"/>
          </w:tcPr>
          <w:p w14:paraId="23137540" w14:textId="53C99BC9" w:rsidR="00E44AE3" w:rsidRPr="00CE458C" w:rsidRDefault="00537F52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27,666</w:t>
            </w:r>
          </w:p>
        </w:tc>
        <w:tc>
          <w:tcPr>
            <w:tcW w:w="163" w:type="pct"/>
            <w:vAlign w:val="bottom"/>
          </w:tcPr>
          <w:p w14:paraId="3C85D71E" w14:textId="77777777" w:rsidR="00E44AE3" w:rsidRPr="00CE458C" w:rsidRDefault="00E44AE3" w:rsidP="00E44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</w:tcPr>
          <w:p w14:paraId="759A5C95" w14:textId="329C4D45" w:rsidR="00E44AE3" w:rsidRPr="009D0DD3" w:rsidRDefault="00E44AE3" w:rsidP="00E44AE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0863">
              <w:rPr>
                <w:rFonts w:ascii="Angsana New" w:hAnsi="Angsana New"/>
                <w:b/>
                <w:bCs/>
                <w:sz w:val="30"/>
                <w:szCs w:val="30"/>
              </w:rPr>
              <w:t>3,593</w:t>
            </w:r>
          </w:p>
        </w:tc>
      </w:tr>
    </w:tbl>
    <w:p w14:paraId="7F847F1D" w14:textId="569B11C2" w:rsidR="00826D86" w:rsidRPr="00826D86" w:rsidRDefault="00826D86" w:rsidP="0012432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2" w:name="_Hlk165557603"/>
      <w:r w:rsidRPr="00826D86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0CE1CC7" w14:textId="6C6EAB77" w:rsidR="00826D86" w:rsidRDefault="00826D86" w:rsidP="002F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DC934F" w14:textId="296A740E" w:rsidR="00A76205" w:rsidRDefault="00A76205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5B8E">
        <w:rPr>
          <w:rFonts w:ascii="Angsana New" w:hAnsi="Angsana New" w:hint="cs"/>
          <w:spacing w:val="4"/>
          <w:sz w:val="30"/>
          <w:szCs w:val="30"/>
          <w:cs/>
        </w:rPr>
        <w:t>ในการประชุมวิสามัญผู้ถือหุ้นของ</w:t>
      </w:r>
      <w:r w:rsidRPr="00A35B8E">
        <w:rPr>
          <w:rFonts w:ascii="Angsana New" w:hAnsi="Angsana New"/>
          <w:spacing w:val="4"/>
          <w:sz w:val="30"/>
          <w:szCs w:val="30"/>
          <w:cs/>
        </w:rPr>
        <w:t>บริษัท อมรินทร์ เทเลวิชั่น จำกัด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ซึ่งเป็นบริษัทย่อย เมื่อวันที่ </w:t>
      </w:r>
      <w:r w:rsidRPr="00A35B8E">
        <w:rPr>
          <w:rFonts w:ascii="Angsana New" w:hAnsi="Angsana New"/>
          <w:spacing w:val="4"/>
          <w:sz w:val="30"/>
          <w:szCs w:val="30"/>
        </w:rPr>
        <w:t>5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 เมษายน</w:t>
      </w:r>
      <w:r w:rsidRPr="00A35B8E">
        <w:rPr>
          <w:rFonts w:ascii="Angsana New" w:hAnsi="Angsana New" w:hint="cs"/>
          <w:spacing w:val="4"/>
          <w:sz w:val="30"/>
          <w:szCs w:val="30"/>
        </w:rPr>
        <w:t xml:space="preserve"> 256</w:t>
      </w:r>
      <w:r w:rsidRPr="00A35B8E">
        <w:rPr>
          <w:rFonts w:ascii="Angsana New" w:hAnsi="Angsana New"/>
          <w:spacing w:val="4"/>
          <w:sz w:val="30"/>
          <w:szCs w:val="30"/>
        </w:rPr>
        <w:t xml:space="preserve">7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ผู้ถือหุ้นมีมติอนุมัติ</w:t>
      </w:r>
      <w:r w:rsidR="00FB506C" w:rsidRPr="00A35B8E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ลดทุน</w:t>
      </w:r>
      <w:r w:rsidR="00FB506C" w:rsidRPr="00A35B8E">
        <w:rPr>
          <w:rFonts w:ascii="Angsana New" w:hAnsi="Angsana New" w:hint="cs"/>
          <w:spacing w:val="4"/>
          <w:sz w:val="30"/>
          <w:szCs w:val="30"/>
          <w:cs/>
        </w:rPr>
        <w:t>จดทะเบียนและ</w:t>
      </w:r>
      <w:r w:rsidR="00274DB5" w:rsidRPr="00A35B8E">
        <w:rPr>
          <w:rFonts w:ascii="Angsana New" w:hAnsi="Angsana New" w:hint="cs"/>
          <w:spacing w:val="4"/>
          <w:sz w:val="30"/>
          <w:szCs w:val="30"/>
          <w:cs/>
        </w:rPr>
        <w:t>ทุน</w:t>
      </w:r>
      <w:r w:rsidR="00FB506C" w:rsidRPr="00A35B8E">
        <w:rPr>
          <w:rFonts w:ascii="Angsana New" w:hAnsi="Angsana New" w:hint="cs"/>
          <w:spacing w:val="4"/>
          <w:sz w:val="30"/>
          <w:szCs w:val="30"/>
          <w:cs/>
        </w:rPr>
        <w:t>เรียก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ชำระแล้ว</w:t>
      </w:r>
      <w:r w:rsidR="00274DB5" w:rsidRPr="00A35B8E">
        <w:rPr>
          <w:rFonts w:ascii="Angsana New" w:hAnsi="Angsana New" w:hint="cs"/>
          <w:spacing w:val="4"/>
          <w:sz w:val="30"/>
          <w:szCs w:val="30"/>
          <w:cs/>
        </w:rPr>
        <w:t>ของบริษัทย่อย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จากจำนวน </w:t>
      </w:r>
      <w:r w:rsidRPr="00A35B8E">
        <w:rPr>
          <w:rFonts w:ascii="Angsana New" w:hAnsi="Angsana New"/>
          <w:spacing w:val="4"/>
          <w:sz w:val="30"/>
          <w:szCs w:val="30"/>
        </w:rPr>
        <w:t xml:space="preserve">3,600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(จำนวน </w:t>
      </w:r>
      <w:r>
        <w:rPr>
          <w:rFonts w:ascii="Angsana New" w:hAnsi="Angsana New"/>
          <w:color w:val="000000"/>
          <w:sz w:val="30"/>
          <w:szCs w:val="30"/>
        </w:rPr>
        <w:t>36</w:t>
      </w:r>
      <w:r>
        <w:rPr>
          <w:rFonts w:ascii="Angsana New" w:hAnsi="Angsana New" w:hint="cs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ล้านหุ้น มูลค่าหุ้นละ </w:t>
      </w:r>
      <w:r>
        <w:rPr>
          <w:rFonts w:ascii="Angsana New" w:hAnsi="Angsana New" w:hint="cs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บาท)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z w:val="30"/>
          <w:szCs w:val="30"/>
        </w:rPr>
        <w:t xml:space="preserve">2,420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A35B8E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A35B8E">
        <w:rPr>
          <w:rFonts w:ascii="Angsana New" w:hAnsi="Angsana New"/>
          <w:spacing w:val="-4"/>
          <w:sz w:val="30"/>
          <w:szCs w:val="30"/>
        </w:rPr>
        <w:t xml:space="preserve"> 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(จำนวน </w:t>
      </w:r>
      <w:r w:rsidRPr="00A35B8E">
        <w:rPr>
          <w:rFonts w:ascii="Angsana New" w:hAnsi="Angsana New"/>
          <w:color w:val="000000"/>
          <w:spacing w:val="-4"/>
          <w:sz w:val="30"/>
          <w:szCs w:val="30"/>
        </w:rPr>
        <w:t>24.2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</w:rPr>
        <w:t xml:space="preserve"> 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ล้านหุ้น มูลค่าหุ้นละ 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</w:rPr>
        <w:t xml:space="preserve">100 </w:t>
      </w:r>
      <w:r w:rsidRPr="00A35B8E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บาท)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>โดยการลด</w:t>
      </w:r>
      <w:r w:rsidR="00274DB5" w:rsidRPr="00A35B8E">
        <w:rPr>
          <w:rFonts w:ascii="Angsana New" w:hAnsi="Angsana New" w:hint="cs"/>
          <w:spacing w:val="4"/>
          <w:sz w:val="30"/>
          <w:szCs w:val="30"/>
          <w:cs/>
        </w:rPr>
        <w:t>หุ้น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Pr="00A35B8E">
        <w:rPr>
          <w:rFonts w:ascii="Angsana New" w:hAnsi="Angsana New"/>
          <w:spacing w:val="4"/>
          <w:sz w:val="30"/>
          <w:szCs w:val="30"/>
        </w:rPr>
        <w:t>11.8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 ล้านหุ้น มูลค่าหุ้นละ </w:t>
      </w:r>
      <w:r w:rsidRPr="00A35B8E">
        <w:rPr>
          <w:rFonts w:ascii="Angsana New" w:hAnsi="Angsana New"/>
          <w:spacing w:val="4"/>
          <w:sz w:val="30"/>
          <w:szCs w:val="30"/>
        </w:rPr>
        <w:t>100</w:t>
      </w:r>
      <w:r w:rsidRPr="00A35B8E">
        <w:rPr>
          <w:rFonts w:ascii="Angsana New" w:hAnsi="Angsana New"/>
          <w:spacing w:val="4"/>
          <w:sz w:val="30"/>
          <w:szCs w:val="30"/>
          <w:cs/>
        </w:rPr>
        <w:t xml:space="preserve"> บาท</w:t>
      </w:r>
      <w:r w:rsidRPr="00A35B8E">
        <w:rPr>
          <w:rFonts w:ascii="Angsana New" w:hAnsi="Angsana New"/>
          <w:spacing w:val="4"/>
          <w:sz w:val="30"/>
          <w:szCs w:val="30"/>
        </w:rPr>
        <w:t xml:space="preserve">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รวมเป็นจำนวนเงิน </w:t>
      </w:r>
      <w:r w:rsidRPr="00A35B8E">
        <w:rPr>
          <w:rFonts w:ascii="Angsana New" w:hAnsi="Angsana New"/>
          <w:spacing w:val="4"/>
          <w:sz w:val="30"/>
          <w:szCs w:val="30"/>
        </w:rPr>
        <w:t xml:space="preserve">1,180 </w:t>
      </w:r>
      <w:r w:rsidRPr="00A35B8E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35B8E">
        <w:rPr>
          <w:rFonts w:ascii="Angsana New" w:hAnsi="Angsana New"/>
          <w:spacing w:val="4"/>
          <w:sz w:val="30"/>
          <w:szCs w:val="30"/>
          <w:cs/>
        </w:rPr>
        <w:t>ทั้งนี้ บริษัทยังคงมี</w:t>
      </w:r>
      <w:r w:rsidRPr="00A76205">
        <w:rPr>
          <w:rFonts w:ascii="Angsana New" w:hAnsi="Angsana New"/>
          <w:sz w:val="30"/>
          <w:szCs w:val="30"/>
          <w:cs/>
        </w:rPr>
        <w:t xml:space="preserve">สัดส่วนการถือหุ้นเท่าเดิม และกลุ่มบริษัทยังคงมีส่วนได้เสียเป็นร้อยละ </w:t>
      </w:r>
      <w:r w:rsidR="00274DB5">
        <w:rPr>
          <w:rFonts w:ascii="Angsana New" w:hAnsi="Angsana New"/>
          <w:sz w:val="30"/>
          <w:szCs w:val="30"/>
        </w:rPr>
        <w:t xml:space="preserve">99.99 </w:t>
      </w:r>
      <w:r w:rsidR="00274DB5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bookmarkEnd w:id="2"/>
    <w:p w14:paraId="798C5D43" w14:textId="77777777" w:rsidR="00A76205" w:rsidRDefault="00A76205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26239C" w14:textId="730C2F36" w:rsidR="00826D86" w:rsidRDefault="00826D86" w:rsidP="00124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>
        <w:rPr>
          <w:rFonts w:ascii="Angsana New" w:hAnsi="Angsana New" w:hint="cs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</w:t>
      </w:r>
      <w:r>
        <w:rPr>
          <w:rFonts w:ascii="Angsana New" w:hAnsi="Angsana New" w:hint="cs"/>
          <w:sz w:val="30"/>
          <w:szCs w:val="30"/>
        </w:rPr>
        <w:t xml:space="preserve"> 0.1</w:t>
      </w:r>
      <w:r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เป็นจำนวนเงินรวมทั้งสิ้น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</w:rPr>
        <w:t>9.</w:t>
      </w:r>
      <w:r>
        <w:rPr>
          <w:rFonts w:ascii="Angsana New" w:hAnsi="Angsana New"/>
          <w:sz w:val="30"/>
          <w:szCs w:val="30"/>
        </w:rPr>
        <w:t>69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เงินปันผลดังกล่าวจะจ่าย</w:t>
      </w:r>
      <w:r w:rsidR="0012432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แก่ผู้ถือหุ้นในเดือนพฤษภาคม</w:t>
      </w:r>
      <w:r>
        <w:rPr>
          <w:rFonts w:ascii="Angsana New" w:hAnsi="Angsana New" w:hint="cs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7</w:t>
      </w:r>
    </w:p>
    <w:p w14:paraId="6CB4DD47" w14:textId="77777777" w:rsidR="00826D86" w:rsidRPr="00826D86" w:rsidRDefault="00826D86" w:rsidP="002F7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826D86" w:rsidRPr="00826D8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2BA53" w14:textId="77777777" w:rsidR="00EE18D5" w:rsidRDefault="00EE18D5">
      <w:r>
        <w:separator/>
      </w:r>
    </w:p>
  </w:endnote>
  <w:endnote w:type="continuationSeparator" w:id="0">
    <w:p w14:paraId="6F00FFF2" w14:textId="77777777" w:rsidR="00EE18D5" w:rsidRDefault="00EE18D5">
      <w:r>
        <w:continuationSeparator/>
      </w:r>
    </w:p>
  </w:endnote>
  <w:endnote w:type="continuationNotice" w:id="1">
    <w:p w14:paraId="6DF55FDB" w14:textId="77777777" w:rsidR="00EE18D5" w:rsidRDefault="00EE18D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7A65E" w14:textId="77777777" w:rsidR="00482137" w:rsidRPr="007B3D4F" w:rsidRDefault="00482137" w:rsidP="00A43DD4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B3D4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B3D4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7B3D4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BD62FAE" w14:textId="77777777" w:rsidR="00482137" w:rsidRPr="007B715D" w:rsidRDefault="00482137" w:rsidP="007B715D">
    <w:pPr>
      <w:pStyle w:val="Footer"/>
      <w:rPr>
        <w:rFonts w:ascii="Angsana New" w:hAnsi="Angsana New"/>
        <w:i/>
        <w:iCs/>
        <w:sz w:val="30"/>
        <w:szCs w:val="30"/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61A4" w14:textId="77777777" w:rsidR="00482137" w:rsidRPr="00CE24D0" w:rsidRDefault="00482137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139BD055" w14:textId="77777777" w:rsidR="00482137" w:rsidRPr="00AC7B7C" w:rsidRDefault="00482137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0CC4" w14:textId="20CA1356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CC090F">
      <w:rPr>
        <w:rFonts w:ascii="Angsana New" w:hAnsi="Angsana New"/>
        <w:noProof/>
        <w:sz w:val="30"/>
        <w:szCs w:val="30"/>
      </w:rPr>
      <w:t>AMARINt3-Q1'24-set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CC9E2" w14:textId="77777777" w:rsidR="00EE18D5" w:rsidRDefault="00EE18D5">
      <w:r>
        <w:separator/>
      </w:r>
    </w:p>
  </w:footnote>
  <w:footnote w:type="continuationSeparator" w:id="0">
    <w:p w14:paraId="78ED7EA3" w14:textId="77777777" w:rsidR="00EE18D5" w:rsidRDefault="00EE18D5">
      <w:r>
        <w:continuationSeparator/>
      </w:r>
    </w:p>
  </w:footnote>
  <w:footnote w:type="continuationNotice" w:id="1">
    <w:p w14:paraId="51CE7EE8" w14:textId="77777777" w:rsidR="00EE18D5" w:rsidRDefault="00EE18D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EA3B" w14:textId="77777777" w:rsidR="00482137" w:rsidRDefault="00482137">
    <w:pPr>
      <w:pStyle w:val="Header"/>
    </w:pPr>
    <w:r>
      <w:rPr>
        <w:rFonts w:ascii="Times New Roman" w:hAnsi="Times New Roman"/>
        <w:i/>
        <w:noProof/>
        <w:sz w:val="28"/>
        <w:szCs w:val="20"/>
        <w:lang w:val="en-GB" w:bidi="ar-SA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4687251" wp14:editId="55F653E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B57D5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8725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357.75pt;height:135.75pt;rotation:-45;z-index:-251658237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AB57D5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090F">
      <w:rPr>
        <w:noProof/>
      </w:rPr>
      <w:pict w14:anchorId="65FECE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7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F0927" w14:textId="4548D0CC" w:rsidR="00E71048" w:rsidRDefault="00225E44" w:rsidP="009833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B4655FC" w14:textId="754340CA" w:rsidR="00983354" w:rsidRDefault="00983354" w:rsidP="009833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1C525EF" w14:textId="7A687433" w:rsidR="001206FB" w:rsidRPr="008D22B2" w:rsidRDefault="001206FB" w:rsidP="001206F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 w:rsidR="00563DEA"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 w:rsidR="00563DEA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 w:rsidR="00563DEA"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37834FED" w14:textId="77777777" w:rsidR="00482137" w:rsidRPr="008D22B2" w:rsidRDefault="00482137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90067" w14:textId="77777777" w:rsidR="00482137" w:rsidRPr="004A6A7D" w:rsidRDefault="00CC090F" w:rsidP="00495721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b w:val="0"/>
        <w:bCs/>
        <w:noProof/>
        <w:sz w:val="30"/>
        <w:szCs w:val="30"/>
      </w:rPr>
      <w:pict w14:anchorId="7B4E1D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บริษัท 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>[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กขค</w:t>
    </w:r>
    <w:r w:rsidR="00482137" w:rsidRPr="004A6A7D">
      <w:rPr>
        <w:rFonts w:ascii="Angsana New" w:hAnsi="Angsana New" w:cs="Angsana New"/>
        <w:b w:val="0"/>
        <w:bCs/>
        <w:sz w:val="30"/>
        <w:szCs w:val="30"/>
      </w:rPr>
      <w:t xml:space="preserve">] </w:t>
    </w:r>
    <w:r w:rsidR="00482137"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6F6142D0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014D05C6" w14:textId="77777777" w:rsidR="00482137" w:rsidRPr="004A6A7D" w:rsidRDefault="00482137" w:rsidP="0049572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 xml:space="preserve">31 ธันวาคม 2551 และ 2550 </w:t>
    </w:r>
  </w:p>
  <w:p w14:paraId="02E3391A" w14:textId="77777777" w:rsidR="00482137" w:rsidRPr="004A6A7D" w:rsidRDefault="00482137">
    <w:pPr>
      <w:pStyle w:val="Header"/>
      <w:rPr>
        <w:b/>
        <w:sz w:val="30"/>
        <w:szCs w:val="30"/>
        <w:lang w:val="en-GB"/>
      </w:rPr>
    </w:pPr>
    <w:r>
      <w:rPr>
        <w:rFonts w:ascii="Times New Roman" w:hAnsi="Times New Roman"/>
        <w:b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7ECD8B9C" wp14:editId="2E71EC2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2FAB40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CD8B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357.75pt;height:135.75pt;rotation:-45;z-index:-25165823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1A2FAB40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C090F">
      <w:rPr>
        <w:noProof/>
        <w:sz w:val="30"/>
        <w:szCs w:val="30"/>
      </w:rPr>
      <w:pict w14:anchorId="637DD0E9">
        <v:shape id="PowerPlusWaterMarkObject7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>
      <w:rPr>
        <w:rFonts w:ascii="Times New Roman" w:hAnsi="Times New Roman"/>
        <w:i/>
        <w:noProof/>
        <w:sz w:val="30"/>
        <w:szCs w:val="30"/>
        <w:lang w:val="en-GB" w:bidi="ar-SA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CC469B0" wp14:editId="4617661F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AA42B4F" w14:textId="77777777" w:rsidR="00482137" w:rsidRDefault="00482137" w:rsidP="004F386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C469B0" id="Text Box 1" o:spid="_x0000_s1028" type="#_x0000_t202" style="position:absolute;margin-left:0;margin-top:0;width:357.75pt;height:135.75pt;rotation:-45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" filled="f" stroked="f">
              <o:lock v:ext="edit" shapetype="t"/>
              <v:textbox style="mso-fit-shape-to-text:t">
                <w:txbxContent>
                  <w:p w14:paraId="1AA42B4F" w14:textId="77777777" w:rsidR="00482137" w:rsidRDefault="00482137" w:rsidP="004F386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58D1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7E5DA6C" w14:textId="77777777" w:rsidR="0008744B" w:rsidRDefault="0008744B" w:rsidP="0008744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BE9FA34" w14:textId="77777777" w:rsidR="009D0F25" w:rsidRPr="008D22B2" w:rsidRDefault="009D0F25" w:rsidP="009D0F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0E9982EF" w14:textId="77777777" w:rsidR="00482137" w:rsidRPr="00333087" w:rsidRDefault="00482137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2446B" w14:textId="087EDBAC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225E44">
      <w:rPr>
        <w:rFonts w:ascii="Angsana New" w:hAnsi="Angsana New" w:cs="Angsana New"/>
        <w:bCs/>
        <w:sz w:val="32"/>
        <w:szCs w:val="32"/>
        <w:cs/>
        <w:lang w:val="en-US" w:bidi="th-TH"/>
      </w:rPr>
      <w:t>บริษัท อมรินทร์ คอร์เปอเรชั่นส์ จำกัด (มหาชน) และบริษัทย่อย</w:t>
    </w:r>
  </w:p>
  <w:p w14:paraId="768EDB29" w14:textId="77777777" w:rsidR="0088461E" w:rsidRDefault="0088461E" w:rsidP="0088461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 w:rsidRPr="009373B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A65ABA6" w14:textId="77777777" w:rsidR="009D0F25" w:rsidRPr="008D22B2" w:rsidRDefault="009D0F25" w:rsidP="009D0F2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3F64E0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 w:rsidRPr="003F64E0">
      <w:rPr>
        <w:rFonts w:ascii="Angsana New" w:hAnsi="Angsana New" w:cs="Angsana New"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 w:rsidRPr="003F64E0">
      <w:rPr>
        <w:rFonts w:ascii="Angsana New" w:hAnsi="Angsana New" w:cs="Angsana New"/>
        <w:sz w:val="32"/>
        <w:szCs w:val="32"/>
        <w:lang w:bidi="th-TH"/>
      </w:rPr>
      <w:t xml:space="preserve"> 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</w:p>
  <w:p w14:paraId="761A6417" w14:textId="77777777" w:rsidR="00482137" w:rsidRDefault="00482137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19"/>
  </w:num>
  <w:num w:numId="12" w16cid:durableId="376245378">
    <w:abstractNumId w:val="16"/>
  </w:num>
  <w:num w:numId="13" w16cid:durableId="565720567">
    <w:abstractNumId w:val="28"/>
  </w:num>
  <w:num w:numId="14" w16cid:durableId="754862295">
    <w:abstractNumId w:val="18"/>
  </w:num>
  <w:num w:numId="15" w16cid:durableId="1008101295">
    <w:abstractNumId w:val="22"/>
  </w:num>
  <w:num w:numId="16" w16cid:durableId="1322738576">
    <w:abstractNumId w:val="11"/>
  </w:num>
  <w:num w:numId="17" w16cid:durableId="1071730664">
    <w:abstractNumId w:val="17"/>
  </w:num>
  <w:num w:numId="18" w16cid:durableId="322582972">
    <w:abstractNumId w:val="10"/>
  </w:num>
  <w:num w:numId="19" w16cid:durableId="60760907">
    <w:abstractNumId w:val="30"/>
  </w:num>
  <w:num w:numId="20" w16cid:durableId="850223946">
    <w:abstractNumId w:val="25"/>
  </w:num>
  <w:num w:numId="21" w16cid:durableId="673872552">
    <w:abstractNumId w:val="29"/>
  </w:num>
  <w:num w:numId="22" w16cid:durableId="249243545">
    <w:abstractNumId w:val="26"/>
  </w:num>
  <w:num w:numId="23" w16cid:durableId="1104493878">
    <w:abstractNumId w:val="21"/>
  </w:num>
  <w:num w:numId="24" w16cid:durableId="874344165">
    <w:abstractNumId w:val="13"/>
  </w:num>
  <w:num w:numId="25" w16cid:durableId="2132162263">
    <w:abstractNumId w:val="31"/>
  </w:num>
  <w:num w:numId="26" w16cid:durableId="383413295">
    <w:abstractNumId w:val="27"/>
  </w:num>
  <w:num w:numId="27" w16cid:durableId="1171526587">
    <w:abstractNumId w:val="24"/>
  </w:num>
  <w:num w:numId="28" w16cid:durableId="6105439">
    <w:abstractNumId w:val="20"/>
  </w:num>
  <w:num w:numId="29" w16cid:durableId="707485266">
    <w:abstractNumId w:val="23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320E"/>
    <w:rsid w:val="000C342C"/>
    <w:rsid w:val="000C3562"/>
    <w:rsid w:val="000C3DB4"/>
    <w:rsid w:val="000C3FD5"/>
    <w:rsid w:val="000C401E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71ED"/>
    <w:rsid w:val="000E77E0"/>
    <w:rsid w:val="000E79B9"/>
    <w:rsid w:val="000F02D9"/>
    <w:rsid w:val="000F07DF"/>
    <w:rsid w:val="000F0AC3"/>
    <w:rsid w:val="000F0EC3"/>
    <w:rsid w:val="000F1056"/>
    <w:rsid w:val="000F17EB"/>
    <w:rsid w:val="000F18F0"/>
    <w:rsid w:val="000F1A6B"/>
    <w:rsid w:val="000F1FC1"/>
    <w:rsid w:val="000F200D"/>
    <w:rsid w:val="000F2063"/>
    <w:rsid w:val="000F2288"/>
    <w:rsid w:val="000F2349"/>
    <w:rsid w:val="000F2ED0"/>
    <w:rsid w:val="000F32DB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612"/>
    <w:rsid w:val="001B3746"/>
    <w:rsid w:val="001B3BB6"/>
    <w:rsid w:val="001B3DA7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FE"/>
    <w:rsid w:val="00214A83"/>
    <w:rsid w:val="00214BA2"/>
    <w:rsid w:val="00214D1A"/>
    <w:rsid w:val="0021519D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C3C"/>
    <w:rsid w:val="00327E2B"/>
    <w:rsid w:val="00327F7C"/>
    <w:rsid w:val="003306C3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FC"/>
    <w:rsid w:val="003C7EC1"/>
    <w:rsid w:val="003D0064"/>
    <w:rsid w:val="003D0387"/>
    <w:rsid w:val="003D060E"/>
    <w:rsid w:val="003D0847"/>
    <w:rsid w:val="003D08DF"/>
    <w:rsid w:val="003D0995"/>
    <w:rsid w:val="003D0BA0"/>
    <w:rsid w:val="003D0FCE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67B"/>
    <w:rsid w:val="004F3865"/>
    <w:rsid w:val="004F3BDF"/>
    <w:rsid w:val="004F4419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FB8"/>
    <w:rsid w:val="006820D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80E"/>
    <w:rsid w:val="00704999"/>
    <w:rsid w:val="00704B1E"/>
    <w:rsid w:val="00704D0B"/>
    <w:rsid w:val="00705901"/>
    <w:rsid w:val="00705D39"/>
    <w:rsid w:val="007060C6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E41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AF0"/>
    <w:rsid w:val="00864BD3"/>
    <w:rsid w:val="00864D45"/>
    <w:rsid w:val="00864E79"/>
    <w:rsid w:val="0086559C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3C5"/>
    <w:rsid w:val="009A793E"/>
    <w:rsid w:val="009A7973"/>
    <w:rsid w:val="009B006C"/>
    <w:rsid w:val="009B01E8"/>
    <w:rsid w:val="009B0CE3"/>
    <w:rsid w:val="009B1072"/>
    <w:rsid w:val="009B1282"/>
    <w:rsid w:val="009B17E6"/>
    <w:rsid w:val="009B1C24"/>
    <w:rsid w:val="009B1DF2"/>
    <w:rsid w:val="009B2B52"/>
    <w:rsid w:val="009B2FEB"/>
    <w:rsid w:val="009B30EF"/>
    <w:rsid w:val="009B376D"/>
    <w:rsid w:val="009B3947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9B8"/>
    <w:rsid w:val="00A01D12"/>
    <w:rsid w:val="00A01D62"/>
    <w:rsid w:val="00A02114"/>
    <w:rsid w:val="00A02357"/>
    <w:rsid w:val="00A02914"/>
    <w:rsid w:val="00A02AFC"/>
    <w:rsid w:val="00A02B36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C26"/>
    <w:rsid w:val="00B344A8"/>
    <w:rsid w:val="00B345E3"/>
    <w:rsid w:val="00B34A74"/>
    <w:rsid w:val="00B34E7B"/>
    <w:rsid w:val="00B36AD6"/>
    <w:rsid w:val="00B36AFC"/>
    <w:rsid w:val="00B36BDA"/>
    <w:rsid w:val="00B36E40"/>
    <w:rsid w:val="00B37306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52A"/>
    <w:rsid w:val="00B968AA"/>
    <w:rsid w:val="00B96A32"/>
    <w:rsid w:val="00B96B72"/>
    <w:rsid w:val="00B96F90"/>
    <w:rsid w:val="00B970BF"/>
    <w:rsid w:val="00B9719C"/>
    <w:rsid w:val="00B97368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432"/>
    <w:rsid w:val="00C274A8"/>
    <w:rsid w:val="00C27690"/>
    <w:rsid w:val="00C2787A"/>
    <w:rsid w:val="00C27998"/>
    <w:rsid w:val="00C27B6F"/>
    <w:rsid w:val="00C27DD7"/>
    <w:rsid w:val="00C30005"/>
    <w:rsid w:val="00C3048D"/>
    <w:rsid w:val="00C305E9"/>
    <w:rsid w:val="00C30B3E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5BB"/>
    <w:rsid w:val="00C32AC7"/>
    <w:rsid w:val="00C33014"/>
    <w:rsid w:val="00C3308C"/>
    <w:rsid w:val="00C333F3"/>
    <w:rsid w:val="00C33A88"/>
    <w:rsid w:val="00C33CE6"/>
    <w:rsid w:val="00C3409C"/>
    <w:rsid w:val="00C3429F"/>
    <w:rsid w:val="00C342CD"/>
    <w:rsid w:val="00C34382"/>
    <w:rsid w:val="00C3475F"/>
    <w:rsid w:val="00C349BA"/>
    <w:rsid w:val="00C350C4"/>
    <w:rsid w:val="00C352BA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90F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774F"/>
    <w:rsid w:val="00D777B4"/>
    <w:rsid w:val="00D77A14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5013"/>
    <w:rsid w:val="00E356D8"/>
    <w:rsid w:val="00E35749"/>
    <w:rsid w:val="00E35F62"/>
    <w:rsid w:val="00E360F1"/>
    <w:rsid w:val="00E36485"/>
    <w:rsid w:val="00E3670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57B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62A75-2380-4DAA-852A-3907E0984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4794B-42F8-4663-90B3-2189414FC39A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243d5be-521d-4052-81ca-f0f31ea6f2da"/>
    <ds:schemaRef ds:uri="05716746-add9-412a-97a9-1b5167d151a3"/>
    <ds:schemaRef ds:uri="http://www.w3.org/XML/1998/namespace"/>
    <ds:schemaRef ds:uri="http://purl.org/dc/elements/1.1/"/>
    <ds:schemaRef ds:uri="f6ba49b0-bcda-4796-8236-5b5cc1493ac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2207</Words>
  <Characters>9988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12171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2024-05-03T03:19:00Z</cp:lastPrinted>
  <dcterms:created xsi:type="dcterms:W3CDTF">2024-05-09T01:55:00Z</dcterms:created>
  <dcterms:modified xsi:type="dcterms:W3CDTF">2024-05-09T01:56:00Z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