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E3343" w:rsidRPr="0008053A" w14:paraId="660A0A25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757752" w14:textId="3A3EFB43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6F460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DF4294" w14:textId="2727581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3343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551EBE7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C09F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E3343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1E55796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3343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6336969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303CC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68AB850C" w:rsidR="00EE3343" w:rsidRPr="00B9481B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E3343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7F386FC0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895FC7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1467AED9" w:rsidR="00EE3343" w:rsidRPr="00B9481B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E3343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0D2B5FCE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49D21C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EE3343" w:rsidRPr="00B9481B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948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EE3343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2E9891EF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608192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E3343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1BD5D2B8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FB37FA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E3343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5926FEA8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D2CB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E3343" w:rsidRPr="0008053A" w14:paraId="3161CAC7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6A110125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1E3BA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32C63877" w:rsidR="00EE3343" w:rsidRPr="00E27634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E3343" w:rsidRPr="0008053A" w14:paraId="43E9D35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425EF8DC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3D94141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4C5EC07C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960C0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5483605A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E334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9326A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7CBC6752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49EAE0F" w14:textId="359B932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0B07D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0F3E45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59DB5BB" w14:textId="1195587D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  <w:cs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B07D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0B07D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0E344C">
        <w:rPr>
          <w:rFonts w:ascii="Angsana New" w:hAnsi="Angsana New"/>
          <w:sz w:val="30"/>
          <w:szCs w:val="30"/>
        </w:rPr>
        <w:t xml:space="preserve">15 </w:t>
      </w:r>
      <w:r w:rsidR="000E344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24206" w:rsidRPr="000B07D7">
        <w:rPr>
          <w:rFonts w:ascii="Angsana New" w:hAnsi="Angsana New"/>
          <w:sz w:val="30"/>
          <w:szCs w:val="30"/>
        </w:rPr>
        <w:t>256</w:t>
      </w:r>
      <w:r w:rsidR="000B07D7" w:rsidRPr="000B07D7">
        <w:rPr>
          <w:rFonts w:ascii="Angsana New" w:hAnsi="Angsana New"/>
          <w:sz w:val="30"/>
          <w:szCs w:val="30"/>
        </w:rPr>
        <w:t>7</w:t>
      </w:r>
    </w:p>
    <w:bookmarkEnd w:id="0"/>
    <w:p w14:paraId="7C750B8A" w14:textId="77777777" w:rsidR="009C729E" w:rsidRPr="000F3E45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F187341" w14:textId="0269111C" w:rsidR="00D27454" w:rsidRDefault="00D27454" w:rsidP="00D2745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ข้อมูลทั่วไป</w:t>
      </w:r>
    </w:p>
    <w:p w14:paraId="16EAC0A3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2ED692D0" w14:textId="235E6BA1" w:rsidR="00EC45AB" w:rsidRPr="0049100B" w:rsidRDefault="00EC45AB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49100B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”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49100B">
        <w:rPr>
          <w:rFonts w:asciiTheme="majorBidi" w:hAnsiTheme="majorBidi" w:cstheme="majorBidi" w:hint="cs"/>
          <w:sz w:val="30"/>
          <w:szCs w:val="30"/>
          <w:cs/>
        </w:rPr>
        <w:t xml:space="preserve">การผลิตอาหารทะเลแช่แข็ง </w:t>
      </w:r>
      <w:r w:rsidRPr="0049100B">
        <w:rPr>
          <w:rFonts w:asciiTheme="majorBidi" w:hAnsiTheme="majorBidi" w:cstheme="majorBidi"/>
          <w:sz w:val="30"/>
          <w:szCs w:val="30"/>
          <w:cs/>
        </w:rPr>
        <w:t>ธุรกิจห้องเย็นและ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ผลิตสินค้า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</w:t>
      </w:r>
      <w:r w:rsidR="00070D33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 w:rsidR="00070D33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49100B">
        <w:rPr>
          <w:rFonts w:asciiTheme="majorBidi" w:hAnsiTheme="majorBidi" w:cstheme="majorBidi"/>
          <w:sz w:val="30"/>
          <w:szCs w:val="30"/>
        </w:rPr>
        <w:t>31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0D33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49100B">
        <w:rPr>
          <w:rFonts w:asciiTheme="majorBidi" w:hAnsiTheme="majorBidi" w:cstheme="majorBidi"/>
          <w:sz w:val="30"/>
          <w:szCs w:val="30"/>
        </w:rPr>
        <w:t>256</w:t>
      </w:r>
      <w:r w:rsidR="00070D33">
        <w:rPr>
          <w:rFonts w:asciiTheme="majorBidi" w:hAnsiTheme="majorBidi" w:cstheme="majorBidi"/>
          <w:sz w:val="30"/>
          <w:szCs w:val="30"/>
        </w:rPr>
        <w:t>7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70D33" w:rsidRPr="0049100B">
        <w:rPr>
          <w:rFonts w:asciiTheme="majorBidi" w:hAnsiTheme="majorBidi" w:cstheme="majorBidi"/>
          <w:sz w:val="30"/>
          <w:szCs w:val="30"/>
        </w:rPr>
        <w:t>31</w:t>
      </w:r>
      <w:r w:rsidR="00070D33"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70D33" w:rsidRPr="0049100B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ได้เปิดเผยไว้ในหมายเหตข้อ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070D33"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และ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B063F3">
        <w:rPr>
          <w:rFonts w:asciiTheme="majorBidi" w:hAnsiTheme="majorBidi" w:cstheme="majorBidi"/>
          <w:sz w:val="30"/>
          <w:szCs w:val="30"/>
        </w:rPr>
        <w:t>5</w:t>
      </w:r>
    </w:p>
    <w:p w14:paraId="2A89F9DA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3148A219" w14:textId="3B332A61" w:rsidR="0009267B" w:rsidRPr="000B07D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B07D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0B07D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0B07D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0B07D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0F3E45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14:paraId="21358AC4" w14:textId="36620203" w:rsidR="00C714EB" w:rsidRPr="000B07D7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3213FB" w:rsidRPr="000B07D7">
        <w:rPr>
          <w:rFonts w:ascii="Angsana New" w:hAnsi="Angsana New" w:hint="cs"/>
          <w:sz w:val="30"/>
          <w:szCs w:val="30"/>
          <w:cs/>
        </w:rPr>
        <w:t>แบบย่อ</w:t>
      </w:r>
      <w:r w:rsidRPr="000B07D7">
        <w:rPr>
          <w:rFonts w:ascii="Angsana New" w:hAnsi="Angsana New" w:hint="cs"/>
          <w:sz w:val="30"/>
          <w:szCs w:val="30"/>
          <w:cs/>
        </w:rPr>
        <w:t>นี้</w:t>
      </w:r>
      <w:r w:rsidR="00046D70" w:rsidRPr="000B07D7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46D70" w:rsidRPr="000B07D7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213FB"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213FB"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="003213FB"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="003213FB"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CD692F" w:rsidRPr="000B07D7">
        <w:rPr>
          <w:rFonts w:ascii="Angsana New" w:hAnsi="Angsana New" w:hint="cs"/>
          <w:spacing w:val="-2"/>
          <w:sz w:val="30"/>
          <w:szCs w:val="30"/>
        </w:rPr>
        <w:t>34</w:t>
      </w:r>
      <w:r w:rsidR="00046D70"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เรื่อง</w:t>
      </w:r>
      <w:r w:rsidR="008439C8"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</w:t>
      </w:r>
      <w:r w:rsidR="00783848" w:rsidRPr="000B07D7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ที่ประกาศใช้โดยสภาวิชาชีพบัญชีฯ</w:t>
      </w:r>
      <w:r w:rsidR="002F2DFC" w:rsidRPr="000B07D7">
        <w:rPr>
          <w:rFonts w:ascii="Angsana New" w:hAnsi="Angsana New" w:hint="cs"/>
          <w:sz w:val="30"/>
          <w:szCs w:val="30"/>
        </w:rPr>
        <w:t xml:space="preserve"> </w:t>
      </w:r>
      <w:r w:rsidR="00674F01" w:rsidRPr="000B07D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0B07D7">
        <w:rPr>
          <w:rFonts w:ascii="Angsana New" w:hAnsi="Angsana New" w:hint="cs"/>
          <w:sz w:val="30"/>
          <w:szCs w:val="30"/>
          <w:cs/>
        </w:rPr>
        <w:t xml:space="preserve"> โดย</w:t>
      </w:r>
      <w:r w:rsidR="00100783" w:rsidRPr="000B07D7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875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100783"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44060A" w:rsidRPr="000B07D7">
        <w:rPr>
          <w:rFonts w:ascii="Angsana New" w:hAnsi="Angsana New"/>
          <w:sz w:val="30"/>
          <w:szCs w:val="30"/>
        </w:rPr>
        <w:t xml:space="preserve"> 31</w:t>
      </w:r>
      <w:r w:rsidR="00100783" w:rsidRPr="000B07D7">
        <w:rPr>
          <w:rFonts w:ascii="Angsana New" w:hAnsi="Angsana New"/>
          <w:sz w:val="30"/>
          <w:szCs w:val="30"/>
        </w:rPr>
        <w:t xml:space="preserve"> </w:t>
      </w:r>
      <w:r w:rsidR="00100783" w:rsidRPr="000B07D7">
        <w:rPr>
          <w:rFonts w:ascii="Angsana New" w:hAnsi="Angsana New"/>
          <w:sz w:val="30"/>
          <w:szCs w:val="30"/>
          <w:cs/>
        </w:rPr>
        <w:t>ธันวาคม</w:t>
      </w:r>
      <w:r w:rsidR="00100783" w:rsidRPr="000B07D7">
        <w:rPr>
          <w:rFonts w:ascii="Angsana New" w:hAnsi="Angsana New"/>
          <w:sz w:val="30"/>
          <w:szCs w:val="30"/>
        </w:rPr>
        <w:t xml:space="preserve"> 256</w:t>
      </w:r>
      <w:r w:rsidR="000B07D7" w:rsidRPr="000B07D7">
        <w:rPr>
          <w:rFonts w:ascii="Angsana New" w:hAnsi="Angsana New"/>
          <w:sz w:val="30"/>
          <w:szCs w:val="30"/>
        </w:rPr>
        <w:t>6</w:t>
      </w:r>
      <w:r w:rsidR="00100783"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="00100783" w:rsidRPr="000B07D7">
        <w:rPr>
          <w:rFonts w:ascii="Angsana New" w:hAnsi="Angsana New"/>
          <w:sz w:val="30"/>
          <w:szCs w:val="30"/>
        </w:rPr>
        <w:t xml:space="preserve"> </w:t>
      </w:r>
    </w:p>
    <w:p w14:paraId="1E19392D" w14:textId="77777777" w:rsidR="005F61F1" w:rsidRPr="000F3E45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44B189D" w14:textId="4EADAD03" w:rsidR="002D0017" w:rsidRPr="000B07D7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B07D7">
        <w:rPr>
          <w:rFonts w:ascii="Angsana New" w:hAnsi="Angsana New"/>
          <w:sz w:val="30"/>
          <w:szCs w:val="30"/>
        </w:rPr>
        <w:t xml:space="preserve">31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0B07D7" w:rsidRPr="000B07D7">
        <w:rPr>
          <w:rFonts w:ascii="Angsana New" w:hAnsi="Angsana New"/>
          <w:sz w:val="30"/>
          <w:szCs w:val="30"/>
        </w:rPr>
        <w:t>2566</w:t>
      </w:r>
    </w:p>
    <w:p w14:paraId="38D92CDF" w14:textId="77777777" w:rsidR="00C61D4A" w:rsidRPr="000F3E45" w:rsidRDefault="00C61D4A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67DE356A" w14:textId="7D498343" w:rsidR="00EC54BB" w:rsidRPr="000B07D7" w:rsidRDefault="009D5893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57A9AB5" w14:textId="275A1932" w:rsidR="00EC54BB" w:rsidRPr="000F3E45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440"/>
        <w:gridCol w:w="236"/>
        <w:gridCol w:w="1024"/>
        <w:gridCol w:w="270"/>
        <w:gridCol w:w="1080"/>
      </w:tblGrid>
      <w:tr w:rsidR="005073D5" w:rsidRPr="007B3117" w14:paraId="71700C6B" w14:textId="77777777" w:rsidTr="003659C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6E63D41" w14:textId="7818EA4C" w:rsidR="005073D5" w:rsidRPr="006A4CD7" w:rsidRDefault="005073D5" w:rsidP="005073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4CD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C8A10E" w14:textId="562BA3D5" w:rsidR="005073D5" w:rsidRPr="003659C2" w:rsidRDefault="005073D5" w:rsidP="0050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4"/>
                <w:sz w:val="30"/>
                <w:szCs w:val="30"/>
              </w:rPr>
            </w:pPr>
            <w:r w:rsidRPr="003659C2">
              <w:rPr>
                <w:rFonts w:asciiTheme="majorBidi" w:hAnsiTheme="majorBidi" w:cstheme="majorBidi"/>
                <w:bCs/>
                <w:spacing w:val="-1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0D78A00" w14:textId="77777777" w:rsidR="005073D5" w:rsidRPr="006A4CD7" w:rsidRDefault="005073D5" w:rsidP="0050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D5FBC3" w14:textId="68CCF8A2" w:rsidR="005073D5" w:rsidRPr="00FF32B1" w:rsidRDefault="005073D5" w:rsidP="0050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FF32B1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</w:t>
            </w:r>
            <w:r w:rsidRPr="00FF32B1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>นที่แสดงเงิ</w:t>
            </w:r>
            <w:r w:rsidR="006A4CD7" w:rsidRPr="00FF32B1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>น</w:t>
            </w:r>
            <w:r w:rsidRPr="00FF32B1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>ลงทุน</w:t>
            </w:r>
            <w:r w:rsidR="006A4CD7" w:rsidRPr="00FF32B1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br/>
            </w:r>
            <w:r w:rsidRPr="00FF32B1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>ตามส่วนได้เสีย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672858E8" w14:textId="77777777" w:rsidR="005073D5" w:rsidRPr="006A4CD7" w:rsidRDefault="005073D5" w:rsidP="0050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045FFCC0" w14:textId="56C2A165" w:rsidR="005073D5" w:rsidRPr="006A4CD7" w:rsidRDefault="005073D5" w:rsidP="0050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74A" w:rsidRPr="007B3117" w14:paraId="5D098829" w14:textId="77777777" w:rsidTr="003659C2">
        <w:trPr>
          <w:tblHeader/>
        </w:trPr>
        <w:tc>
          <w:tcPr>
            <w:tcW w:w="3600" w:type="dxa"/>
            <w:shd w:val="clear" w:color="auto" w:fill="auto"/>
          </w:tcPr>
          <w:p w14:paraId="73AC12FD" w14:textId="008B097A" w:rsidR="00E9174A" w:rsidRPr="00FF32B1" w:rsidRDefault="00E9174A" w:rsidP="00E91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FF32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 w:rsidR="003659C2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FF32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</w:tcPr>
          <w:p w14:paraId="2B616162" w14:textId="5BABDA42" w:rsidR="00E9174A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1E1AE9D" w14:textId="77777777" w:rsidR="00E9174A" w:rsidRPr="007B3117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F497D9" w14:textId="6AE0EADE" w:rsidR="00E9174A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7723F5E" w14:textId="77777777" w:rsidR="00E9174A" w:rsidRPr="007B3117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4F5C355" w14:textId="519F3F22" w:rsidR="00E9174A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353409D" w14:textId="77777777" w:rsidR="00E9174A" w:rsidRPr="007B3117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E28B5F" w14:textId="6545D830" w:rsidR="00E9174A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E9174A" w:rsidRPr="007B3117" w14:paraId="54E47904" w14:textId="77777777" w:rsidTr="003659C2">
        <w:trPr>
          <w:tblHeader/>
        </w:trPr>
        <w:tc>
          <w:tcPr>
            <w:tcW w:w="3600" w:type="dxa"/>
            <w:shd w:val="clear" w:color="auto" w:fill="auto"/>
          </w:tcPr>
          <w:p w14:paraId="72994753" w14:textId="77777777" w:rsidR="00E9174A" w:rsidRPr="007B3117" w:rsidRDefault="00E9174A" w:rsidP="00E91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D522F10" w14:textId="165A4922" w:rsidR="00E9174A" w:rsidRPr="007B3117" w:rsidRDefault="006A4CD7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E9174A"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174A" w:rsidRPr="007B3117" w14:paraId="3C13915F" w14:textId="77777777" w:rsidTr="003659C2">
        <w:tc>
          <w:tcPr>
            <w:tcW w:w="3600" w:type="dxa"/>
            <w:shd w:val="clear" w:color="auto" w:fill="auto"/>
          </w:tcPr>
          <w:p w14:paraId="5C036033" w14:textId="10FD1C99" w:rsidR="00E9174A" w:rsidRPr="007B3117" w:rsidRDefault="00C3779B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E64E4" w14:textId="77777777" w:rsidR="00E9174A" w:rsidRPr="007B3117" w:rsidRDefault="00E9174A" w:rsidP="00E9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C12291" w14:textId="77777777" w:rsidR="00E9174A" w:rsidRPr="007B3117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8072A" w14:textId="77777777" w:rsidR="00E9174A" w:rsidRPr="007B3117" w:rsidRDefault="00E9174A" w:rsidP="00E9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7C515" w14:textId="77777777" w:rsidR="00E9174A" w:rsidRPr="007B3117" w:rsidRDefault="00E9174A" w:rsidP="00E9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F05C8A" w14:textId="77777777" w:rsidR="00E9174A" w:rsidRPr="007B3117" w:rsidRDefault="00E9174A" w:rsidP="00E917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1B16E3" w14:textId="77777777" w:rsidR="00E9174A" w:rsidRPr="007B3117" w:rsidRDefault="00E9174A" w:rsidP="00E9174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49ECEF" w14:textId="77777777" w:rsidR="00E9174A" w:rsidRPr="007B3117" w:rsidRDefault="00E9174A" w:rsidP="00E9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7F68" w:rsidRPr="007B3117" w14:paraId="01DC1537" w14:textId="77777777" w:rsidTr="00615E3F">
        <w:tc>
          <w:tcPr>
            <w:tcW w:w="3600" w:type="dxa"/>
            <w:shd w:val="clear" w:color="auto" w:fill="auto"/>
          </w:tcPr>
          <w:p w14:paraId="670FB22E" w14:textId="4D970E59" w:rsidR="00817F68" w:rsidRPr="00C3779B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shd w:val="clear" w:color="auto" w:fill="auto"/>
          </w:tcPr>
          <w:p w14:paraId="60337AD5" w14:textId="5BD94474" w:rsidR="00817F68" w:rsidRPr="00997B2B" w:rsidRDefault="00817F68" w:rsidP="00817F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C1B57" w14:textId="6BF219CD" w:rsidR="00817F68" w:rsidRPr="00997B2B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B1A9E7" w14:textId="331EDD55" w:rsidR="00817F68" w:rsidRPr="00997B2B" w:rsidRDefault="00817F68" w:rsidP="00817F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CFDFD4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CAAAD9" w14:textId="48AD5CA5" w:rsidR="00817F68" w:rsidRPr="007B3117" w:rsidRDefault="00B05302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0C0910B7" w14:textId="77777777" w:rsidR="00817F68" w:rsidRPr="007B3117" w:rsidRDefault="00817F68" w:rsidP="00817F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2F3B4" w14:textId="54A4A186" w:rsidR="00817F68" w:rsidRPr="00997B2B" w:rsidRDefault="00817F68" w:rsidP="00817F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17F68" w:rsidRPr="007B3117" w14:paraId="0EB3AFD7" w14:textId="77777777" w:rsidTr="003659C2">
        <w:tc>
          <w:tcPr>
            <w:tcW w:w="3600" w:type="dxa"/>
            <w:shd w:val="clear" w:color="auto" w:fill="auto"/>
          </w:tcPr>
          <w:p w14:paraId="1925B2C4" w14:textId="4DD46642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7C25F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8A70F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D972E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0DAA69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4F4ACC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F546FB" w14:textId="77777777" w:rsidR="00817F68" w:rsidRPr="007B3117" w:rsidRDefault="00817F68" w:rsidP="00817F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B0E0FB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7F68" w:rsidRPr="007B3117" w14:paraId="3B1F7269" w14:textId="77777777" w:rsidTr="003659C2">
        <w:tc>
          <w:tcPr>
            <w:tcW w:w="3600" w:type="dxa"/>
            <w:shd w:val="clear" w:color="auto" w:fill="auto"/>
          </w:tcPr>
          <w:p w14:paraId="55BCCFCA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4FE6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20A64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255E04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94A86D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0E49CB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31D5AC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DF1B19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7F68" w:rsidRPr="007B3117" w14:paraId="42800578" w14:textId="77777777" w:rsidTr="003659C2">
        <w:tc>
          <w:tcPr>
            <w:tcW w:w="3600" w:type="dxa"/>
            <w:shd w:val="clear" w:color="auto" w:fill="auto"/>
          </w:tcPr>
          <w:p w14:paraId="4075084D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C49DD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3A7F9A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B3DE208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151164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4903EA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281900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53EB8B" w14:textId="77777777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7F68" w:rsidRPr="007B3117" w14:paraId="7B014CBA" w14:textId="77777777" w:rsidTr="003659C2">
        <w:tc>
          <w:tcPr>
            <w:tcW w:w="3600" w:type="dxa"/>
            <w:shd w:val="clear" w:color="auto" w:fill="auto"/>
          </w:tcPr>
          <w:p w14:paraId="445E9B7E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C8014E0" w14:textId="4E2937EE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7,969</w:t>
            </w:r>
          </w:p>
        </w:tc>
        <w:tc>
          <w:tcPr>
            <w:tcW w:w="270" w:type="dxa"/>
            <w:shd w:val="clear" w:color="auto" w:fill="auto"/>
          </w:tcPr>
          <w:p w14:paraId="58ADC8FD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E04763E" w14:textId="0C1CA0AA" w:rsidR="00817F68" w:rsidRPr="007B3117" w:rsidRDefault="00817F68" w:rsidP="002C16C7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10,144</w:t>
            </w:r>
          </w:p>
        </w:tc>
        <w:tc>
          <w:tcPr>
            <w:tcW w:w="236" w:type="dxa"/>
            <w:shd w:val="clear" w:color="auto" w:fill="auto"/>
          </w:tcPr>
          <w:p w14:paraId="2C38E451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9BCF52" w14:textId="3024927F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7,969</w:t>
            </w:r>
          </w:p>
        </w:tc>
        <w:tc>
          <w:tcPr>
            <w:tcW w:w="270" w:type="dxa"/>
            <w:shd w:val="clear" w:color="auto" w:fill="auto"/>
          </w:tcPr>
          <w:p w14:paraId="7D6D32BC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404E1B" w14:textId="362AB3B1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10,144</w:t>
            </w:r>
          </w:p>
        </w:tc>
      </w:tr>
      <w:tr w:rsidR="00817F68" w:rsidRPr="007B3117" w14:paraId="3CBB3B20" w14:textId="77777777" w:rsidTr="003659C2">
        <w:tc>
          <w:tcPr>
            <w:tcW w:w="3600" w:type="dxa"/>
            <w:shd w:val="clear" w:color="auto" w:fill="auto"/>
          </w:tcPr>
          <w:p w14:paraId="7BE9837D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48663F6E" w14:textId="1E53799C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159C43E4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E54F02" w14:textId="27783CC0" w:rsidR="00817F68" w:rsidRPr="007B3117" w:rsidRDefault="00817F68" w:rsidP="002C16C7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4614B6A6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AFDD9E" w14:textId="13FD37A9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2CD5ABAD" w14:textId="77777777" w:rsidR="00817F68" w:rsidRPr="007B3117" w:rsidRDefault="00817F68" w:rsidP="0081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27C4F2" w14:textId="6BA99D9C" w:rsidR="00817F68" w:rsidRPr="007B3117" w:rsidRDefault="00817F68" w:rsidP="00817F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</w:tr>
    </w:tbl>
    <w:p w14:paraId="5D09E1CE" w14:textId="77777777" w:rsidR="00825E33" w:rsidRDefault="00825E33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440"/>
        <w:gridCol w:w="270"/>
        <w:gridCol w:w="990"/>
        <w:gridCol w:w="270"/>
        <w:gridCol w:w="1080"/>
      </w:tblGrid>
      <w:tr w:rsidR="00825E33" w:rsidRPr="00825E33" w14:paraId="38287B72" w14:textId="77777777" w:rsidTr="003775C7">
        <w:trPr>
          <w:tblHeader/>
        </w:trPr>
        <w:tc>
          <w:tcPr>
            <w:tcW w:w="3600" w:type="dxa"/>
            <w:shd w:val="clear" w:color="auto" w:fill="auto"/>
          </w:tcPr>
          <w:p w14:paraId="238FCFF6" w14:textId="55F478C1" w:rsidR="00825E33" w:rsidRPr="006E7FBE" w:rsidRDefault="001824F6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E7F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F29DA3F" w14:textId="77777777" w:rsidR="00825E33" w:rsidRPr="00825E33" w:rsidRDefault="00825E33" w:rsidP="007D1A8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A68078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59B76C8" w14:textId="77777777" w:rsidR="00825E33" w:rsidRPr="00825E33" w:rsidRDefault="00825E33" w:rsidP="007D1A8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75C7" w:rsidRPr="00825E33" w14:paraId="529B6A19" w14:textId="77777777" w:rsidTr="003775C7">
        <w:trPr>
          <w:tblHeader/>
        </w:trPr>
        <w:tc>
          <w:tcPr>
            <w:tcW w:w="3600" w:type="dxa"/>
            <w:shd w:val="clear" w:color="auto" w:fill="auto"/>
          </w:tcPr>
          <w:p w14:paraId="0414A560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190900" w14:textId="23AABDCA" w:rsidR="001824F6" w:rsidRPr="00825E33" w:rsidRDefault="003775C7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2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67B1687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B1BDE22" w14:textId="02476004" w:rsidR="001824F6" w:rsidRPr="00825E33" w:rsidRDefault="003775C7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31</w:t>
            </w:r>
            <w:r w:rsidR="001824F6" w:rsidRPr="00825E33">
              <w:rPr>
                <w:rFonts w:ascii="Angsana New" w:hAnsi="Angsana New" w:hint="cs"/>
                <w:b/>
                <w:spacing w:val="-4"/>
                <w:sz w:val="30"/>
                <w:szCs w:val="30"/>
              </w:rPr>
              <w:t xml:space="preserve"> </w:t>
            </w:r>
            <w:r w:rsidR="001824F6" w:rsidRPr="00825E33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72594D2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CB074B" w14:textId="52CCA042" w:rsidR="001824F6" w:rsidRPr="00825E33" w:rsidRDefault="003775C7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2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2E39B45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C8636E" w14:textId="09869B6D" w:rsidR="001824F6" w:rsidRPr="003775C7" w:rsidRDefault="003775C7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="001824F6"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="001824F6"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3775C7" w:rsidRPr="00825E33" w14:paraId="59955464" w14:textId="77777777" w:rsidTr="003775C7">
        <w:trPr>
          <w:tblHeader/>
        </w:trPr>
        <w:tc>
          <w:tcPr>
            <w:tcW w:w="3600" w:type="dxa"/>
            <w:shd w:val="clear" w:color="auto" w:fill="auto"/>
          </w:tcPr>
          <w:p w14:paraId="2F422AA8" w14:textId="7F4FC202" w:rsidR="001824F6" w:rsidRPr="00825E33" w:rsidRDefault="001824F6" w:rsidP="001824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260" w:type="dxa"/>
            <w:shd w:val="clear" w:color="auto" w:fill="auto"/>
          </w:tcPr>
          <w:p w14:paraId="186B4640" w14:textId="4CBC62FF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Cs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72C935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9DECCA" w14:textId="57ECF146" w:rsidR="001824F6" w:rsidRPr="001824F6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191E8DC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9F13D7" w14:textId="5C969FE3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Cs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C909BC" w14:textId="77777777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87109D" w14:textId="788AAA0E" w:rsidR="001824F6" w:rsidRPr="00825E33" w:rsidRDefault="001824F6" w:rsidP="00182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</w:tr>
      <w:tr w:rsidR="00825E33" w:rsidRPr="00825E33" w14:paraId="46A3AC85" w14:textId="77777777" w:rsidTr="001824F6">
        <w:trPr>
          <w:tblHeader/>
        </w:trPr>
        <w:tc>
          <w:tcPr>
            <w:tcW w:w="3600" w:type="dxa"/>
            <w:shd w:val="clear" w:color="auto" w:fill="auto"/>
          </w:tcPr>
          <w:p w14:paraId="50D36CC0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9FFD538" w14:textId="77777777" w:rsidR="00825E33" w:rsidRPr="00825E33" w:rsidRDefault="00825E33" w:rsidP="007D1A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75C7" w:rsidRPr="00825E33" w14:paraId="036CA924" w14:textId="77777777" w:rsidTr="003775C7">
        <w:tc>
          <w:tcPr>
            <w:tcW w:w="3600" w:type="dxa"/>
            <w:shd w:val="clear" w:color="auto" w:fill="auto"/>
          </w:tcPr>
          <w:p w14:paraId="101E48BB" w14:textId="00174896" w:rsidR="00825E33" w:rsidRPr="00D45F9F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E657D8"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D8DC50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88D39C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AECE7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CF1C9A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89331D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7A99FA" w14:textId="77777777" w:rsidR="00825E33" w:rsidRPr="00825E33" w:rsidRDefault="00825E33" w:rsidP="007D1A8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71FFBB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5C7" w:rsidRPr="00825E33" w14:paraId="56E118DF" w14:textId="77777777" w:rsidTr="003775C7">
        <w:tc>
          <w:tcPr>
            <w:tcW w:w="3600" w:type="dxa"/>
            <w:shd w:val="clear" w:color="auto" w:fill="auto"/>
          </w:tcPr>
          <w:p w14:paraId="7AA17575" w14:textId="1150A107" w:rsidR="00825E33" w:rsidRPr="00825E33" w:rsidRDefault="00276E1D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F24103A" w14:textId="1A34EE77" w:rsidR="00825E33" w:rsidRPr="00825E33" w:rsidRDefault="001824F6" w:rsidP="001824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F4B53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5498938" w14:textId="77777777" w:rsidR="00825E33" w:rsidRPr="00825E33" w:rsidRDefault="00825E33" w:rsidP="003775C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21E98F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D09DFF9" w14:textId="2FC8EB50" w:rsidR="00825E33" w:rsidRPr="00825E33" w:rsidRDefault="001824F6" w:rsidP="007D1A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5EE2492B" w14:textId="77777777" w:rsidR="00825E33" w:rsidRPr="00825E33" w:rsidRDefault="00825E33" w:rsidP="007D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DDE2C" w14:textId="77777777" w:rsidR="00825E33" w:rsidRPr="00825E33" w:rsidRDefault="00825E33" w:rsidP="007D1A8C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9036D95" w14:textId="77777777" w:rsidR="00825E33" w:rsidRPr="00841124" w:rsidRDefault="00825E33" w:rsidP="00FD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B2E415E" w14:textId="5F28809D" w:rsidR="001C6B5F" w:rsidRPr="00AD071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688E9E38" w14:textId="77777777" w:rsidR="001C6B5F" w:rsidRPr="00841124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258B9EA" w14:textId="77777777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</w:p>
    <w:p w14:paraId="60E10B3D" w14:textId="77777777" w:rsidR="001C6B5F" w:rsidRPr="00841124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4791D12" w14:textId="77777777" w:rsidR="001C6B5F" w:rsidRPr="00AD071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และอาคารเก็บสินค้า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>
        <w:rPr>
          <w:rFonts w:asciiTheme="majorBidi" w:hAnsiTheme="majorBidi"/>
          <w:sz w:val="30"/>
          <w:szCs w:val="30"/>
        </w:rPr>
        <w:br/>
      </w:r>
      <w:r w:rsidRPr="00E93B2F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E93B2F">
        <w:rPr>
          <w:rFonts w:asciiTheme="majorBidi" w:hAnsiTheme="majorBidi"/>
          <w:sz w:val="30"/>
          <w:szCs w:val="30"/>
        </w:rPr>
        <w:t xml:space="preserve">2596 </w:t>
      </w:r>
      <w:r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5988ABA8" w14:textId="0512CFE6" w:rsidR="0077257A" w:rsidRPr="00841124" w:rsidRDefault="00772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C28C4C5" w14:textId="53E80BBD" w:rsidR="006C17D4" w:rsidRPr="0002168F" w:rsidRDefault="00CA3B7C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งทุนในบริษัท</w:t>
      </w:r>
      <w:r w:rsidR="00D564D1" w:rsidRPr="0002168F">
        <w:rPr>
          <w:rFonts w:ascii="Angsana New" w:hAnsi="Angsana New" w:hint="cs"/>
          <w:sz w:val="30"/>
          <w:szCs w:val="30"/>
          <w:cs/>
          <w:lang w:val="en-US"/>
        </w:rPr>
        <w:t>ย่อย</w:t>
      </w:r>
    </w:p>
    <w:p w14:paraId="219B3FE1" w14:textId="77777777" w:rsidR="00151F40" w:rsidRPr="00841124" w:rsidRDefault="00151F40" w:rsidP="00151F40">
      <w:pPr>
        <w:rPr>
          <w:sz w:val="24"/>
          <w:szCs w:val="24"/>
          <w:cs/>
          <w:lang w:val="x-none" w:eastAsia="x-none"/>
        </w:rPr>
      </w:pPr>
    </w:p>
    <w:p w14:paraId="6BB6D737" w14:textId="77777777" w:rsidR="00CC32EB" w:rsidRPr="0002168F" w:rsidRDefault="00CC32EB" w:rsidP="00CC3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6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606B5BF4" w14:textId="77777777" w:rsidR="00CC32EB" w:rsidRPr="00841124" w:rsidRDefault="00CC32EB" w:rsidP="00CC3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4"/>
          <w:szCs w:val="24"/>
        </w:rPr>
      </w:pPr>
    </w:p>
    <w:p w14:paraId="3E301298" w14:textId="2B4982E9" w:rsidR="0011726A" w:rsidRPr="00DF3A57" w:rsidRDefault="00DE2302" w:rsidP="0084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11726A" w:rsidRPr="00DF3A57" w:rsidSect="00E5435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95C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เรียกชำระค่าหุ้นสามัญเพิ่มเติม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095C50">
        <w:rPr>
          <w:rFonts w:ascii="Angsana New" w:hAnsi="Angsana New" w:hint="cs"/>
          <w:sz w:val="30"/>
          <w:szCs w:val="30"/>
          <w:cs/>
        </w:rPr>
        <w:t>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รวมเป็นร้อยละ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</w:rPr>
        <w:t>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</w:t>
      </w:r>
      <w:r>
        <w:rPr>
          <w:rFonts w:ascii="Angsana New" w:hAnsi="Angsana New" w:hint="cs"/>
          <w:sz w:val="30"/>
          <w:szCs w:val="30"/>
          <w:cs/>
        </w:rPr>
        <w:t>ในเดือนกุมภาพันธ์</w:t>
      </w:r>
      <w:r>
        <w:rPr>
          <w:rFonts w:ascii="Angsana New" w:hAnsi="Angsana New"/>
          <w:sz w:val="30"/>
          <w:szCs w:val="30"/>
        </w:rPr>
        <w:t xml:space="preserve"> 2567 </w:t>
      </w:r>
      <w:r w:rsidRPr="00095C5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="00347C57">
        <w:rPr>
          <w:rFonts w:ascii="Angsana New" w:hAnsi="Angsana New"/>
          <w:sz w:val="30"/>
          <w:szCs w:val="30"/>
        </w:rPr>
        <w:t>90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="003D02C8">
        <w:rPr>
          <w:rFonts w:ascii="Angsana New" w:hAnsi="Angsana New"/>
          <w:sz w:val="30"/>
          <w:szCs w:val="30"/>
          <w:cs/>
        </w:rPr>
        <w:br w:type="page"/>
      </w:r>
    </w:p>
    <w:p w14:paraId="55461E18" w14:textId="772B9D68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095C50">
        <w:rPr>
          <w:rFonts w:asciiTheme="majorBidi" w:hAnsiTheme="majorBidi" w:cstheme="majorBidi"/>
          <w:sz w:val="30"/>
          <w:szCs w:val="30"/>
        </w:rPr>
        <w:t xml:space="preserve">31 </w:t>
      </w:r>
      <w:r w:rsidR="00F7682B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 w:rsidR="00F7682B">
        <w:rPr>
          <w:rFonts w:asciiTheme="majorBidi" w:hAnsiTheme="majorBidi" w:cstheme="majorBidi"/>
          <w:sz w:val="30"/>
          <w:szCs w:val="30"/>
        </w:rPr>
        <w:t>7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และ</w:t>
      </w:r>
      <w:r w:rsidR="00641419">
        <w:rPr>
          <w:rFonts w:asciiTheme="majorBidi" w:hAnsiTheme="majorBidi" w:cstheme="majorBidi"/>
          <w:sz w:val="30"/>
          <w:szCs w:val="30"/>
        </w:rPr>
        <w:t xml:space="preserve"> 31 </w:t>
      </w:r>
      <w:r w:rsidR="0064141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 w:rsidR="00F7682B">
        <w:rPr>
          <w:rFonts w:asciiTheme="majorBidi" w:hAnsiTheme="majorBidi" w:cstheme="majorBidi" w:hint="cs"/>
          <w:sz w:val="30"/>
          <w:szCs w:val="30"/>
          <w:cs/>
        </w:rPr>
        <w:t>6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7DFD667E" w14:textId="77777777" w:rsidR="0011726A" w:rsidRPr="00095C50" w:rsidRDefault="0011726A" w:rsidP="0011726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900"/>
      </w:tblGrid>
      <w:tr w:rsidR="006E4DD3" w:rsidRPr="00095C50" w14:paraId="71FAC18C" w14:textId="77777777" w:rsidTr="00636C0E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7D51DF90" w14:textId="77777777" w:rsidR="006E4DD3" w:rsidRPr="00095C50" w:rsidRDefault="006E4DD3" w:rsidP="003E7F63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48FA97D0" w14:textId="77777777" w:rsidR="006E4DD3" w:rsidRPr="00095C50" w:rsidRDefault="006E4DD3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6"/>
          </w:tcPr>
          <w:p w14:paraId="382FCB38" w14:textId="77777777" w:rsidR="006E4DD3" w:rsidRPr="00095C50" w:rsidRDefault="006E4DD3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0" w:type="dxa"/>
            <w:gridSpan w:val="19"/>
          </w:tcPr>
          <w:p w14:paraId="1C93ED13" w14:textId="77777777" w:rsidR="006E4DD3" w:rsidRPr="00095C50" w:rsidRDefault="006E4DD3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1726A" w:rsidRPr="00095C50" w14:paraId="5CF2CA22" w14:textId="77777777" w:rsidTr="003E7F63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3BE01B49" w14:textId="77777777" w:rsidR="0011726A" w:rsidRPr="00E832CC" w:rsidRDefault="0011726A" w:rsidP="003E7F6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F838A13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E8806A" w14:textId="77777777" w:rsidR="0011726A" w:rsidRPr="00095C50" w:rsidRDefault="0011726A" w:rsidP="003E7F63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59933108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ECCE787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15DB2E44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48AA2E0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5971962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0B58C4F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FD48605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6470E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280CABC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6FD6056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8BC7" w14:textId="77777777" w:rsidR="0011726A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AFFE2D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DB6D6A0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33E5C1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01EC3D" w14:textId="77777777" w:rsidR="0011726A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D0B2CE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41687016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EA0E15E" w14:textId="5BDE8276" w:rsidR="0011726A" w:rsidRPr="00BB03DF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</w:t>
            </w:r>
            <w:r w:rsidR="002C650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หรับงวดสามเดือนสิ้นสุดวันที่</w:t>
            </w:r>
          </w:p>
        </w:tc>
      </w:tr>
      <w:tr w:rsidR="00B30A8B" w:rsidRPr="00095C50" w14:paraId="3B289553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07D50F6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3BBD58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C6FD8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5B8158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437DD89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EA3D71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E44012D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EDEF1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FFB2E96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0236FE6D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12CB3C1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CE1E4C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6D1A76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9CD3F8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7CA64A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B042C85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2C904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A8DDB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4DDBF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FB841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066003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F9E12C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E434544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C52DE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7EB57B" w14:textId="4BCE46CC" w:rsidR="00B30A8B" w:rsidRPr="00B60A45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0052339" w14:textId="77777777" w:rsidR="00B30A8B" w:rsidRPr="00B60A45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0251F24" w14:textId="01A8E168" w:rsidR="00B30A8B" w:rsidRPr="00B60A45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30A8B" w:rsidRPr="00095C50" w14:paraId="22332B9A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7DFB695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0430A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B439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DF324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5B9597C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EB7B5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8E7833C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4A26B5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5FCBA93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7B8E8EA9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2703F3F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B2127B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7BDFCA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44F97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2FCBB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467C1C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14007D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63656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4BC8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32ABF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1FCFFB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1EC1F6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7C6963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E3C7B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70AB24" w14:textId="3C3F8BF7" w:rsidR="00B30A8B" w:rsidRPr="00B30A8B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F6255C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809725" w14:textId="46DBF506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641419" w:rsidRPr="00095C50" w14:paraId="747BA76E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69416546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CD70FFD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D236B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9496CB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756991D4" w14:textId="7AD01D6F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E0C7909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6F8C3465" w14:textId="0FE6359F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0C2F6B5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027F6CE0" w14:textId="21079E4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D808F3C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7803E409" w14:textId="5CD19292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8502C1F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6B98F08" w14:textId="402D9204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7B103B7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CE86D34" w14:textId="66E03DEC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BB2490B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1A90D14" w14:textId="3E91BEB0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678931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806D6DE" w14:textId="43CE86E9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196DFA16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B1FE600" w14:textId="20584DF0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1C756D6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5AF222" w14:textId="3DED060D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707EA81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5BC33C6" w14:textId="2632D920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01B15C4" w14:textId="77777777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A1EA3B9" w14:textId="796CCF58" w:rsidR="00641419" w:rsidRPr="00095C50" w:rsidRDefault="00641419" w:rsidP="006414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11726A" w:rsidRPr="00095C50" w14:paraId="28A5F09D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46D30A2A" w14:textId="77777777" w:rsidR="0011726A" w:rsidRPr="00612ACC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2939D9FB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C3B2A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2690F2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4C939A2F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8EEA18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0" w:type="dxa"/>
            <w:gridSpan w:val="19"/>
          </w:tcPr>
          <w:p w14:paraId="66B77F92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6C6A" w:rsidRPr="00095C50" w14:paraId="5B455363" w14:textId="77777777" w:rsidTr="003E7F63">
        <w:trPr>
          <w:cantSplit/>
          <w:trHeight w:val="58"/>
        </w:trPr>
        <w:tc>
          <w:tcPr>
            <w:tcW w:w="2430" w:type="dxa"/>
            <w:hideMark/>
          </w:tcPr>
          <w:p w14:paraId="010C7215" w14:textId="77777777" w:rsidR="00226C6A" w:rsidRPr="00095C50" w:rsidRDefault="00226C6A" w:rsidP="00226C6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55814833" w14:textId="77777777" w:rsidR="00226C6A" w:rsidRPr="00095C50" w:rsidRDefault="00226C6A" w:rsidP="00226C6A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5BBBABB0" w14:textId="77777777" w:rsidR="00226C6A" w:rsidRPr="00095C50" w:rsidRDefault="00226C6A" w:rsidP="00226C6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49B6581A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735EBD20" w14:textId="77777777" w:rsidR="00226C6A" w:rsidRPr="00095C50" w:rsidRDefault="00226C6A" w:rsidP="00226C6A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48A731B" w14:textId="77777777" w:rsidR="00226C6A" w:rsidRPr="00095C50" w:rsidRDefault="00226C6A" w:rsidP="00226C6A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1E6E9DAA" w14:textId="69C47AC0" w:rsidR="00226C6A" w:rsidRPr="00095C50" w:rsidRDefault="00226C6A" w:rsidP="00226C6A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4A347D8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07EF13" w14:textId="0C55E239" w:rsidR="00226C6A" w:rsidRPr="00095C50" w:rsidRDefault="00226C6A" w:rsidP="00226C6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181" w:type="dxa"/>
            <w:vAlign w:val="bottom"/>
          </w:tcPr>
          <w:p w14:paraId="666BA249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4A3DCA6C" w14:textId="4676939C" w:rsidR="00226C6A" w:rsidRPr="00095C50" w:rsidRDefault="00226C6A" w:rsidP="00226C6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3F8B6D66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F0A590" w14:textId="684CD018" w:rsidR="00226C6A" w:rsidRPr="00095C50" w:rsidRDefault="00226C6A" w:rsidP="00226C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450C7867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73E143" w14:textId="2F4AFE82" w:rsidR="00226C6A" w:rsidRPr="00095C50" w:rsidRDefault="00226C6A" w:rsidP="00226C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1A9572A7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5C23B1" w14:textId="77777777" w:rsidR="00226C6A" w:rsidRPr="00095C50" w:rsidRDefault="00226C6A" w:rsidP="00226C6A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D231E3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D0C395" w14:textId="77777777" w:rsidR="00226C6A" w:rsidRPr="00095C50" w:rsidRDefault="00226C6A" w:rsidP="00226C6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0EBF71C" w14:textId="77777777" w:rsidR="00226C6A" w:rsidRPr="00095C50" w:rsidRDefault="00226C6A" w:rsidP="00226C6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773A7B0" w14:textId="20DD609E" w:rsidR="00226C6A" w:rsidRPr="00095C50" w:rsidRDefault="00226C6A" w:rsidP="00226C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2AF505D3" w14:textId="77777777" w:rsidR="00226C6A" w:rsidRPr="00095C50" w:rsidRDefault="00226C6A" w:rsidP="00226C6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4ED2A79" w14:textId="1FC17715" w:rsidR="00226C6A" w:rsidRPr="00095C50" w:rsidRDefault="00226C6A" w:rsidP="00226C6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69832DFC" w14:textId="77777777" w:rsidR="00226C6A" w:rsidRPr="00095C50" w:rsidRDefault="00226C6A" w:rsidP="00226C6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880811" w14:textId="77777777" w:rsidR="00226C6A" w:rsidRPr="00095C50" w:rsidRDefault="00226C6A" w:rsidP="00226C6A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A671E" w14:textId="77777777" w:rsidR="00226C6A" w:rsidRPr="00095C50" w:rsidRDefault="00226C6A" w:rsidP="00226C6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42B5CD" w14:textId="77777777" w:rsidR="00226C6A" w:rsidRPr="00095C50" w:rsidRDefault="00226C6A" w:rsidP="00226C6A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9CD59C" w14:textId="77777777" w:rsidR="0011726A" w:rsidRPr="00095C50" w:rsidRDefault="0011726A" w:rsidP="0011726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BB7093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35DAAC5E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21135A62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</w:rPr>
        <w:t xml:space="preserve">(1)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ธุรกิจห้องเย็นและผลิตสินค้า</w:t>
      </w:r>
    </w:p>
    <w:p w14:paraId="7E7F18F8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CEDEB36" w14:textId="77777777" w:rsidR="0011726A" w:rsidRPr="00DF3A57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7E65600A" w14:textId="77777777" w:rsidR="0011726A" w:rsidRPr="00DF3A57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11726A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8A79B03" w14:textId="08174128" w:rsidR="00B74353" w:rsidRPr="0002168F" w:rsidRDefault="00B74353" w:rsidP="00B7435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0A460B87" w14:textId="77777777" w:rsidR="00B74353" w:rsidRPr="00347BE0" w:rsidRDefault="00B74353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3B19F7" w14:textId="3C34E2A8" w:rsidR="003B27B6" w:rsidRDefault="003B27B6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150286598"/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562EFEE4" w14:textId="565CEAF0" w:rsidR="008349B0" w:rsidRPr="00347BE0" w:rsidRDefault="008349B0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350"/>
        <w:gridCol w:w="270"/>
        <w:gridCol w:w="1350"/>
        <w:gridCol w:w="270"/>
        <w:gridCol w:w="1080"/>
        <w:gridCol w:w="270"/>
        <w:gridCol w:w="1080"/>
      </w:tblGrid>
      <w:tr w:rsidR="00653966" w:rsidRPr="007B3117" w14:paraId="7EDD5E39" w14:textId="77777777" w:rsidTr="00653966">
        <w:tc>
          <w:tcPr>
            <w:tcW w:w="3420" w:type="dxa"/>
            <w:shd w:val="clear" w:color="auto" w:fill="auto"/>
          </w:tcPr>
          <w:p w14:paraId="65989EB6" w14:textId="20A21E0A" w:rsidR="00653966" w:rsidRPr="001F6114" w:rsidRDefault="00653966" w:rsidP="0065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B0D9C83" w14:textId="77777777" w:rsidR="00653966" w:rsidRPr="001F6114" w:rsidRDefault="00653966" w:rsidP="00653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3A12C0" w14:textId="1DD4B3F6" w:rsidR="00653966" w:rsidRPr="001F6114" w:rsidRDefault="00653966" w:rsidP="0065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6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2EE1C55" w14:textId="77777777" w:rsidR="00653966" w:rsidRPr="001F6114" w:rsidRDefault="00653966" w:rsidP="0065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C18E6C" w14:textId="114F11DE" w:rsidR="00653966" w:rsidRPr="00653966" w:rsidRDefault="00653966" w:rsidP="0065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653966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653966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338178CA" w14:textId="77777777" w:rsidR="00653966" w:rsidRPr="001F6114" w:rsidRDefault="00653966" w:rsidP="0065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7F9A28A" w14:textId="747ADFAE" w:rsidR="00653966" w:rsidRPr="001F6114" w:rsidRDefault="00653966" w:rsidP="0065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39E" w:rsidRPr="007B3117" w14:paraId="69E140D2" w14:textId="77777777" w:rsidTr="00653966">
        <w:tc>
          <w:tcPr>
            <w:tcW w:w="3420" w:type="dxa"/>
            <w:shd w:val="clear" w:color="auto" w:fill="auto"/>
          </w:tcPr>
          <w:p w14:paraId="111989A5" w14:textId="03133DA9" w:rsidR="0046239E" w:rsidRPr="00653966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653966">
              <w:rPr>
                <w:rFonts w:ascii="Angsana New" w:hAnsi="Angsana New" w:hint="cs"/>
                <w:b/>
                <w:bCs/>
                <w:i/>
                <w:iCs/>
                <w:spacing w:val="-12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53966">
              <w:rPr>
                <w:rFonts w:ascii="Angsana New" w:hAnsi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  <w:t xml:space="preserve"> </w:t>
            </w:r>
            <w:r w:rsidRPr="00653966">
              <w:rPr>
                <w:rFonts w:ascii="Angsana New" w:hAnsi="Angsana New"/>
                <w:b/>
                <w:bCs/>
                <w:i/>
                <w:iCs/>
                <w:spacing w:val="-12"/>
                <w:sz w:val="30"/>
                <w:szCs w:val="30"/>
              </w:rPr>
              <w:t xml:space="preserve">31 </w:t>
            </w:r>
            <w:r w:rsidRPr="00653966">
              <w:rPr>
                <w:rFonts w:ascii="Angsana New" w:hAnsi="Angsana New" w:hint="cs"/>
                <w:b/>
                <w:bCs/>
                <w:i/>
                <w:iCs/>
                <w:spacing w:val="-1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C235B7" w14:textId="77777777" w:rsidR="0046239E" w:rsidRPr="007B3117" w:rsidRDefault="0046239E" w:rsidP="0046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937EDB" w14:textId="1431278E" w:rsidR="0046239E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9765514" w14:textId="77777777" w:rsidR="0046239E" w:rsidRPr="007B3117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AA989D" w14:textId="3CC73E0B" w:rsidR="0046239E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AAD894B" w14:textId="77777777" w:rsidR="0046239E" w:rsidRPr="007B3117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78B5F3" w14:textId="42A3F31A" w:rsidR="0046239E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7E8EB7E" w14:textId="77777777" w:rsidR="0046239E" w:rsidRPr="007B3117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9F0DCD" w14:textId="26B214BF" w:rsidR="0046239E" w:rsidRDefault="0046239E" w:rsidP="0046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013E57" w:rsidRPr="007B3117" w14:paraId="0DB26989" w14:textId="77777777" w:rsidTr="00653966">
        <w:tc>
          <w:tcPr>
            <w:tcW w:w="3420" w:type="dxa"/>
            <w:shd w:val="clear" w:color="auto" w:fill="auto"/>
          </w:tcPr>
          <w:p w14:paraId="0D74A599" w14:textId="77777777" w:rsidR="00013E57" w:rsidRPr="007B3117" w:rsidRDefault="00013E57" w:rsidP="0032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F019FD8" w14:textId="77777777" w:rsidR="00013E57" w:rsidRPr="007B3117" w:rsidRDefault="00013E57" w:rsidP="0032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0C5E0354" w14:textId="77777777" w:rsidR="00013E57" w:rsidRPr="007B3117" w:rsidRDefault="00013E57" w:rsidP="003251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D39" w:rsidRPr="007B3117" w14:paraId="6A8BCFB7" w14:textId="77777777" w:rsidTr="00653966">
        <w:tc>
          <w:tcPr>
            <w:tcW w:w="3420" w:type="dxa"/>
            <w:shd w:val="clear" w:color="auto" w:fill="auto"/>
          </w:tcPr>
          <w:p w14:paraId="10877335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5B61D7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C547AD" w14:textId="56217238" w:rsidR="00BB1D39" w:rsidRPr="007B3117" w:rsidRDefault="004505FE" w:rsidP="00BB1D39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120,80</w:t>
            </w:r>
            <w:r w:rsidR="005B2C0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5B9821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E8137D" w14:textId="329A20FA" w:rsidR="00BB1D39" w:rsidRPr="007B3117" w:rsidRDefault="00BB1D39" w:rsidP="00BB1D3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137,586</w:t>
            </w:r>
          </w:p>
        </w:tc>
        <w:tc>
          <w:tcPr>
            <w:tcW w:w="270" w:type="dxa"/>
            <w:shd w:val="clear" w:color="auto" w:fill="auto"/>
          </w:tcPr>
          <w:p w14:paraId="0C4072A9" w14:textId="77777777" w:rsidR="00BB1D39" w:rsidRPr="007B3117" w:rsidRDefault="00BB1D39" w:rsidP="00BB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7B857A" w14:textId="2BF531D1" w:rsidR="00BB1D39" w:rsidRPr="007B3117" w:rsidRDefault="00BB1D39" w:rsidP="00BB1D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60BC691E" w14:textId="77777777" w:rsidR="00BB1D39" w:rsidRPr="007B3117" w:rsidRDefault="00BB1D39" w:rsidP="00BB1D3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198EE6" w14:textId="6A0B5173" w:rsidR="00BB1D39" w:rsidRPr="007B3117" w:rsidRDefault="00BB1D39" w:rsidP="00BB1D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</w:tr>
      <w:tr w:rsidR="00BB1D39" w:rsidRPr="007B3117" w14:paraId="10431432" w14:textId="77777777" w:rsidTr="00653966">
        <w:tc>
          <w:tcPr>
            <w:tcW w:w="3420" w:type="dxa"/>
            <w:shd w:val="clear" w:color="auto" w:fill="auto"/>
          </w:tcPr>
          <w:p w14:paraId="10AC883C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5F316BA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BBA880" w14:textId="28E7FD55" w:rsidR="00BB1D39" w:rsidRPr="007B3117" w:rsidRDefault="004505FE" w:rsidP="00BB1D3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(1,140)</w:t>
            </w:r>
          </w:p>
        </w:tc>
        <w:tc>
          <w:tcPr>
            <w:tcW w:w="270" w:type="dxa"/>
            <w:shd w:val="clear" w:color="auto" w:fill="auto"/>
          </w:tcPr>
          <w:p w14:paraId="4F3C028D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3AC313" w14:textId="5763A6EA" w:rsidR="00BB1D39" w:rsidRPr="007B3117" w:rsidRDefault="00BB1D39" w:rsidP="00BB1D3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(2,015)</w:t>
            </w:r>
          </w:p>
        </w:tc>
        <w:tc>
          <w:tcPr>
            <w:tcW w:w="270" w:type="dxa"/>
            <w:shd w:val="clear" w:color="auto" w:fill="auto"/>
          </w:tcPr>
          <w:p w14:paraId="055A804E" w14:textId="77777777" w:rsidR="00BB1D39" w:rsidRPr="007B3117" w:rsidRDefault="00BB1D39" w:rsidP="00BB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DFFD" w14:textId="7884E3B6" w:rsidR="00BB1D39" w:rsidRPr="007B3117" w:rsidRDefault="00BB1D39" w:rsidP="00BB1D3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5DAD5" w14:textId="77777777" w:rsidR="00BB1D39" w:rsidRPr="007B3117" w:rsidRDefault="00BB1D39" w:rsidP="00BB1D3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8E2D6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1D39" w:rsidRPr="007B3117" w14:paraId="019895DC" w14:textId="77777777" w:rsidTr="00653966">
        <w:tc>
          <w:tcPr>
            <w:tcW w:w="3420" w:type="dxa"/>
            <w:shd w:val="clear" w:color="auto" w:fill="auto"/>
          </w:tcPr>
          <w:p w14:paraId="786A7DBB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28665849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955AAFA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7B055F" w14:textId="7AE330D0" w:rsidR="00BB1D39" w:rsidRPr="007B3117" w:rsidRDefault="004505FE" w:rsidP="00BB1D3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4,702</w:t>
            </w:r>
          </w:p>
        </w:tc>
        <w:tc>
          <w:tcPr>
            <w:tcW w:w="270" w:type="dxa"/>
            <w:shd w:val="clear" w:color="auto" w:fill="auto"/>
          </w:tcPr>
          <w:p w14:paraId="3189E7E0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008BAEC" w14:textId="77777777" w:rsidR="00BB1D39" w:rsidRPr="007B3117" w:rsidRDefault="00BB1D39" w:rsidP="00BB1D39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FB89C5" w14:textId="09F7AEC1" w:rsidR="00BB1D39" w:rsidRPr="007B3117" w:rsidRDefault="00BB1D39" w:rsidP="00BB1D3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(1,770)</w:t>
            </w:r>
          </w:p>
        </w:tc>
        <w:tc>
          <w:tcPr>
            <w:tcW w:w="270" w:type="dxa"/>
            <w:shd w:val="clear" w:color="auto" w:fill="auto"/>
          </w:tcPr>
          <w:p w14:paraId="08E141C8" w14:textId="77777777" w:rsidR="00BB1D39" w:rsidRPr="007B3117" w:rsidRDefault="00BB1D39" w:rsidP="00BB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20A439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E7EF8B" w14:textId="0848CFCA" w:rsidR="00BB1D39" w:rsidRPr="007B3117" w:rsidRDefault="00BB1D39" w:rsidP="00BB1D3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D6B02" w14:textId="77777777" w:rsidR="00BB1D39" w:rsidRPr="007B3117" w:rsidRDefault="00BB1D39" w:rsidP="00BB1D3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EF875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66E53FA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1D39" w:rsidRPr="007B3117" w14:paraId="76512A03" w14:textId="77777777" w:rsidTr="00653966">
        <w:tc>
          <w:tcPr>
            <w:tcW w:w="3420" w:type="dxa"/>
            <w:shd w:val="clear" w:color="auto" w:fill="auto"/>
          </w:tcPr>
          <w:p w14:paraId="55B9CC19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3D7B73E" w14:textId="77777777" w:rsidR="00BB1D39" w:rsidRPr="007B3117" w:rsidRDefault="00BB1D39" w:rsidP="00BB1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DBADD" w14:textId="010B3BC8" w:rsidR="00BB1D39" w:rsidRPr="007B3117" w:rsidRDefault="0073368B" w:rsidP="00BB1D39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124,36</w:t>
            </w:r>
            <w:r w:rsidR="003420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F1674FE" w14:textId="77777777" w:rsidR="00BB1D39" w:rsidRPr="007B3117" w:rsidRDefault="00BB1D39" w:rsidP="00BB1D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323C3" w14:textId="26684370" w:rsidR="00BB1D39" w:rsidRPr="007B3117" w:rsidRDefault="00BB1D39" w:rsidP="00BB1D39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133,801</w:t>
            </w:r>
          </w:p>
        </w:tc>
        <w:tc>
          <w:tcPr>
            <w:tcW w:w="270" w:type="dxa"/>
            <w:shd w:val="clear" w:color="auto" w:fill="auto"/>
          </w:tcPr>
          <w:p w14:paraId="56CFFAD5" w14:textId="77777777" w:rsidR="00BB1D39" w:rsidRPr="007B3117" w:rsidRDefault="00BB1D39" w:rsidP="00BB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69520" w14:textId="6C582AE2" w:rsidR="00BB1D39" w:rsidRPr="007B3117" w:rsidRDefault="00BB1D39" w:rsidP="00BB1D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A2394A3" w14:textId="77777777" w:rsidR="00BB1D39" w:rsidRPr="007B3117" w:rsidRDefault="00BB1D39" w:rsidP="00BB1D3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A0AE8" w14:textId="17F5A813" w:rsidR="00BB1D39" w:rsidRPr="007B3117" w:rsidRDefault="00BB1D39" w:rsidP="00BB1D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  <w:bookmarkEnd w:id="1"/>
    </w:tbl>
    <w:p w14:paraId="3D5CE56A" w14:textId="77777777" w:rsidR="00347BE0" w:rsidRDefault="00347BE0" w:rsidP="0001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05D7BB8" w14:textId="19249BE7" w:rsidR="00236101" w:rsidRPr="00013E5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013E57">
        <w:rPr>
          <w:rFonts w:ascii="Angsana New" w:hAnsi="Angsana New" w:hint="cs"/>
          <w:sz w:val="30"/>
          <w:szCs w:val="30"/>
          <w:cs/>
        </w:rPr>
        <w:t>ที่ดิน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13E5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3BC6E63B" w14:textId="67C95941" w:rsidR="00B74353" w:rsidRDefault="00B74353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350"/>
        <w:gridCol w:w="270"/>
        <w:gridCol w:w="1350"/>
        <w:gridCol w:w="270"/>
        <w:gridCol w:w="1080"/>
        <w:gridCol w:w="270"/>
        <w:gridCol w:w="1080"/>
      </w:tblGrid>
      <w:tr w:rsidR="00714631" w:rsidRPr="007B3117" w14:paraId="5A6F62E8" w14:textId="77777777" w:rsidTr="003E7F63">
        <w:tc>
          <w:tcPr>
            <w:tcW w:w="3420" w:type="dxa"/>
            <w:shd w:val="clear" w:color="auto" w:fill="auto"/>
          </w:tcPr>
          <w:p w14:paraId="56F9E76A" w14:textId="77777777" w:rsidR="00714631" w:rsidRPr="001F6114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C2FC013" w14:textId="77777777" w:rsidR="00714631" w:rsidRPr="001F6114" w:rsidRDefault="00714631" w:rsidP="003E7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E86853" w14:textId="77777777" w:rsidR="00714631" w:rsidRPr="001F6114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6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4F726AD" w14:textId="77777777" w:rsidR="00714631" w:rsidRPr="001F6114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936B40" w14:textId="77777777" w:rsidR="00714631" w:rsidRPr="00653966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653966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653966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7A865D20" w14:textId="77777777" w:rsidR="00714631" w:rsidRPr="001F6114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FAF7D87" w14:textId="77777777" w:rsidR="00714631" w:rsidRPr="001F6114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4631" w:rsidRPr="007B3117" w14:paraId="3FE5F53F" w14:textId="77777777" w:rsidTr="003E7F63">
        <w:tc>
          <w:tcPr>
            <w:tcW w:w="3420" w:type="dxa"/>
            <w:shd w:val="clear" w:color="auto" w:fill="auto"/>
          </w:tcPr>
          <w:p w14:paraId="7E324754" w14:textId="77777777" w:rsidR="00714631" w:rsidRPr="00653966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653966">
              <w:rPr>
                <w:rFonts w:ascii="Angsana New" w:hAnsi="Angsana New" w:hint="cs"/>
                <w:b/>
                <w:bCs/>
                <w:i/>
                <w:iCs/>
                <w:spacing w:val="-12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53966">
              <w:rPr>
                <w:rFonts w:ascii="Angsana New" w:hAnsi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  <w:t xml:space="preserve"> </w:t>
            </w:r>
            <w:r w:rsidRPr="00653966">
              <w:rPr>
                <w:rFonts w:ascii="Angsana New" w:hAnsi="Angsana New"/>
                <w:b/>
                <w:bCs/>
                <w:i/>
                <w:iCs/>
                <w:spacing w:val="-12"/>
                <w:sz w:val="30"/>
                <w:szCs w:val="30"/>
              </w:rPr>
              <w:t xml:space="preserve">31 </w:t>
            </w:r>
            <w:r w:rsidRPr="00653966">
              <w:rPr>
                <w:rFonts w:ascii="Angsana New" w:hAnsi="Angsana New" w:hint="cs"/>
                <w:b/>
                <w:bCs/>
                <w:i/>
                <w:iCs/>
                <w:spacing w:val="-1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9E754AE" w14:textId="77777777" w:rsidR="00714631" w:rsidRPr="007B3117" w:rsidRDefault="00714631" w:rsidP="003E7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A87817" w14:textId="77777777" w:rsidR="00714631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C14053D" w14:textId="77777777" w:rsidR="00714631" w:rsidRPr="007B3117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19CACF" w14:textId="77777777" w:rsidR="00714631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3860BEB" w14:textId="77777777" w:rsidR="00714631" w:rsidRPr="007B3117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83E9FF" w14:textId="77777777" w:rsidR="00714631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7B4BB40" w14:textId="77777777" w:rsidR="00714631" w:rsidRPr="007B3117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03109" w14:textId="77777777" w:rsidR="00714631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714631" w:rsidRPr="007B3117" w14:paraId="458BAD21" w14:textId="77777777" w:rsidTr="003E7F63">
        <w:tc>
          <w:tcPr>
            <w:tcW w:w="3420" w:type="dxa"/>
            <w:shd w:val="clear" w:color="auto" w:fill="auto"/>
          </w:tcPr>
          <w:p w14:paraId="73FE3698" w14:textId="77777777" w:rsidR="00714631" w:rsidRPr="007B3117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A8154B5" w14:textId="77777777" w:rsidR="00714631" w:rsidRPr="007B3117" w:rsidRDefault="00714631" w:rsidP="003E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4E9BAEBF" w14:textId="77777777" w:rsidR="00714631" w:rsidRPr="007B3117" w:rsidRDefault="00714631" w:rsidP="003E7F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4631" w:rsidRPr="007B3117" w14:paraId="31147B74" w14:textId="77777777" w:rsidTr="003E7F63">
        <w:tc>
          <w:tcPr>
            <w:tcW w:w="3420" w:type="dxa"/>
            <w:shd w:val="clear" w:color="auto" w:fill="auto"/>
          </w:tcPr>
          <w:p w14:paraId="1A7D995E" w14:textId="7A281B51" w:rsidR="00714631" w:rsidRPr="007B3117" w:rsidRDefault="00714631" w:rsidP="00714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715E79" w14:textId="77777777" w:rsidR="00714631" w:rsidRPr="007B3117" w:rsidRDefault="00714631" w:rsidP="00714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42320F" w14:textId="5C9D5591" w:rsidR="00714631" w:rsidRPr="007B3117" w:rsidRDefault="00714631" w:rsidP="0071463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558724B7" w14:textId="77777777" w:rsidR="00714631" w:rsidRPr="007B3117" w:rsidRDefault="00714631" w:rsidP="007146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C987452" w14:textId="3EF8A1E1" w:rsidR="00714631" w:rsidRPr="007B3117" w:rsidRDefault="00714631" w:rsidP="0071463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10,851</w:t>
            </w:r>
          </w:p>
        </w:tc>
        <w:tc>
          <w:tcPr>
            <w:tcW w:w="270" w:type="dxa"/>
            <w:shd w:val="clear" w:color="auto" w:fill="auto"/>
          </w:tcPr>
          <w:p w14:paraId="3FB34096" w14:textId="77777777" w:rsidR="00714631" w:rsidRPr="007B3117" w:rsidRDefault="00714631" w:rsidP="0071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18951" w14:textId="19A20D26" w:rsidR="00714631" w:rsidRPr="007B3117" w:rsidRDefault="00714631" w:rsidP="007146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4DBDC590" w14:textId="77777777" w:rsidR="00714631" w:rsidRPr="007B3117" w:rsidRDefault="00714631" w:rsidP="007146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0F6B0" w14:textId="6ED9ED3D" w:rsidR="00714631" w:rsidRPr="007B3117" w:rsidRDefault="00714631" w:rsidP="007146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10,851</w:t>
            </w:r>
          </w:p>
        </w:tc>
      </w:tr>
      <w:tr w:rsidR="00714631" w:rsidRPr="007B3117" w14:paraId="635A36DF" w14:textId="77777777" w:rsidTr="003E7F63">
        <w:tc>
          <w:tcPr>
            <w:tcW w:w="3420" w:type="dxa"/>
            <w:shd w:val="clear" w:color="auto" w:fill="auto"/>
          </w:tcPr>
          <w:p w14:paraId="79D0EFD9" w14:textId="59915479" w:rsidR="00714631" w:rsidRPr="007B3117" w:rsidRDefault="00714631" w:rsidP="00714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8E4873" w14:textId="77777777" w:rsidR="00714631" w:rsidRPr="007B3117" w:rsidRDefault="00714631" w:rsidP="00714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7E3DEA" w14:textId="64022E56" w:rsidR="00714631" w:rsidRPr="007B3117" w:rsidRDefault="00714631" w:rsidP="0071463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24,546</w:t>
            </w: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1A278E" w14:textId="77777777" w:rsidR="00714631" w:rsidRPr="007B3117" w:rsidRDefault="00714631" w:rsidP="007146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6C3BA5" w14:textId="73C94A8B" w:rsidR="00714631" w:rsidRPr="007B3117" w:rsidRDefault="00714631" w:rsidP="0071463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38E03D" w14:textId="77777777" w:rsidR="00714631" w:rsidRPr="007B3117" w:rsidRDefault="00714631" w:rsidP="0071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FF5FF3" w14:textId="25DB1C53" w:rsidR="00714631" w:rsidRPr="007B3117" w:rsidRDefault="00714631" w:rsidP="007146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</w:t>
            </w:r>
            <w:r w:rsidRPr="00714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10B44F" w14:textId="77777777" w:rsidR="00714631" w:rsidRPr="007B3117" w:rsidRDefault="00714631" w:rsidP="007146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E21C09" w14:textId="7BC5A833" w:rsidR="00714631" w:rsidRPr="007B3117" w:rsidRDefault="00714631" w:rsidP="007146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14631" w:rsidRPr="007B3117" w14:paraId="228E164B" w14:textId="77777777" w:rsidTr="003E7F63">
        <w:tc>
          <w:tcPr>
            <w:tcW w:w="3420" w:type="dxa"/>
            <w:shd w:val="clear" w:color="auto" w:fill="auto"/>
          </w:tcPr>
          <w:p w14:paraId="4030C693" w14:textId="5CFAD6AC" w:rsidR="00714631" w:rsidRPr="007B3117" w:rsidRDefault="00714631" w:rsidP="00714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A3EBA43" w14:textId="77777777" w:rsidR="00714631" w:rsidRPr="007B3117" w:rsidRDefault="00714631" w:rsidP="00714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7C7368" w14:textId="3DA46A71" w:rsidR="00714631" w:rsidRPr="007B3117" w:rsidRDefault="00714631" w:rsidP="0071463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145,498</w:t>
            </w:r>
          </w:p>
        </w:tc>
        <w:tc>
          <w:tcPr>
            <w:tcW w:w="270" w:type="dxa"/>
            <w:shd w:val="clear" w:color="auto" w:fill="auto"/>
          </w:tcPr>
          <w:p w14:paraId="1864392C" w14:textId="77777777" w:rsidR="00714631" w:rsidRPr="007B3117" w:rsidRDefault="00714631" w:rsidP="007146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9D1E2FE" w14:textId="55D24617" w:rsidR="00714631" w:rsidRPr="007B3117" w:rsidRDefault="00714631" w:rsidP="0071463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E2B9B" w14:textId="77777777" w:rsidR="00714631" w:rsidRPr="007B3117" w:rsidRDefault="00714631" w:rsidP="0071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BECC4" w14:textId="00E22AEE" w:rsidR="00714631" w:rsidRPr="007B3117" w:rsidRDefault="00714631" w:rsidP="007146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7,209</w:t>
            </w:r>
          </w:p>
        </w:tc>
        <w:tc>
          <w:tcPr>
            <w:tcW w:w="270" w:type="dxa"/>
            <w:shd w:val="clear" w:color="auto" w:fill="auto"/>
          </w:tcPr>
          <w:p w14:paraId="43E6E6CE" w14:textId="77777777" w:rsidR="00714631" w:rsidRPr="007B3117" w:rsidRDefault="00714631" w:rsidP="007146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067A49" w14:textId="769523F4" w:rsidR="00714631" w:rsidRPr="007B3117" w:rsidRDefault="00714631" w:rsidP="0071463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412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75C1567" w14:textId="77777777" w:rsidR="00714631" w:rsidRDefault="00714631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62B50E7E" w14:textId="77777777" w:rsidR="00714631" w:rsidRPr="00347BE0" w:rsidRDefault="00714631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62BDEEFB" w14:textId="49A8408C" w:rsidR="003D02C8" w:rsidRDefault="003D02C8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56C125B5" w14:textId="77777777" w:rsidR="003D02C8" w:rsidRDefault="003D0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  <w:r>
        <w:rPr>
          <w:rFonts w:asciiTheme="majorBidi" w:hAnsiTheme="majorBidi" w:cstheme="majorBidi"/>
          <w:sz w:val="26"/>
          <w:szCs w:val="26"/>
          <w:lang w:eastAsia="x-none"/>
        </w:rPr>
        <w:br w:type="page"/>
      </w:r>
    </w:p>
    <w:p w14:paraId="3D7479A6" w14:textId="5ABE30CE" w:rsidR="00172489" w:rsidRPr="007B3117" w:rsidRDefault="00172489" w:rsidP="00013E5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1BEBD5E3" w:rsidR="0010263C" w:rsidRPr="00347BE0" w:rsidRDefault="0010263C" w:rsidP="003643C1">
      <w:pPr>
        <w:rPr>
          <w:rFonts w:ascii="Angsana New" w:hAnsi="Angsana New"/>
          <w:sz w:val="26"/>
          <w:szCs w:val="26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360"/>
        <w:gridCol w:w="1800"/>
        <w:gridCol w:w="270"/>
        <w:gridCol w:w="1890"/>
      </w:tblGrid>
      <w:tr w:rsidR="00047F42" w:rsidRPr="007B3117" w14:paraId="04AB0AB3" w14:textId="77777777" w:rsidTr="00347BE0">
        <w:trPr>
          <w:trHeight w:val="560"/>
        </w:trPr>
        <w:tc>
          <w:tcPr>
            <w:tcW w:w="4950" w:type="dxa"/>
            <w:shd w:val="clear" w:color="auto" w:fill="auto"/>
          </w:tcPr>
          <w:p w14:paraId="3D615D3F" w14:textId="77777777" w:rsidR="00047F42" w:rsidRPr="007B3117" w:rsidRDefault="00047F42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B430736" w14:textId="77777777" w:rsidR="00047F42" w:rsidRPr="007B3117" w:rsidRDefault="00047F42" w:rsidP="004C4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105AC101" w14:textId="156AA89B" w:rsidR="00047F42" w:rsidRPr="00005EA7" w:rsidRDefault="00047F42" w:rsidP="006B532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4A7A2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4A7A2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4A7A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C4A" w:rsidRPr="007B3117" w14:paraId="0341BC2D" w14:textId="77777777" w:rsidTr="00944C4A">
        <w:tc>
          <w:tcPr>
            <w:tcW w:w="4950" w:type="dxa"/>
            <w:shd w:val="clear" w:color="auto" w:fill="auto"/>
          </w:tcPr>
          <w:p w14:paraId="30C62582" w14:textId="77777777" w:rsidR="00944C4A" w:rsidRPr="007B3117" w:rsidRDefault="00944C4A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C99B3B5" w14:textId="77777777" w:rsidR="00944C4A" w:rsidRPr="007B3117" w:rsidRDefault="00944C4A" w:rsidP="004C4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F900B88" w14:textId="3AC58B8A" w:rsidR="00944C4A" w:rsidRPr="004A7A26" w:rsidRDefault="002B7DA2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2B7DA2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4174603" w14:textId="77777777" w:rsidR="00944C4A" w:rsidRPr="007B3117" w:rsidRDefault="00944C4A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E5A042" w14:textId="77777777" w:rsidR="00944C4A" w:rsidRPr="007B3117" w:rsidRDefault="00944C4A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44C4A" w:rsidRPr="007B3117" w14:paraId="1D8EEDCE" w14:textId="77777777" w:rsidTr="00944C4A">
        <w:tc>
          <w:tcPr>
            <w:tcW w:w="4950" w:type="dxa"/>
            <w:shd w:val="clear" w:color="auto" w:fill="auto"/>
          </w:tcPr>
          <w:p w14:paraId="0BDCC6AB" w14:textId="77777777" w:rsidR="00944C4A" w:rsidRPr="007B3117" w:rsidRDefault="00944C4A" w:rsidP="0094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FBE4A11" w14:textId="77777777" w:rsidR="00944C4A" w:rsidRPr="007B3117" w:rsidRDefault="00944C4A" w:rsidP="00944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22C44A3" w14:textId="207143A9" w:rsidR="00944C4A" w:rsidRPr="007B3117" w:rsidRDefault="00944C4A" w:rsidP="0094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2B7DA2">
              <w:rPr>
                <w:rFonts w:ascii="Angsana New" w:hAnsi="Angsana New" w:hint="cs"/>
                <w:bCs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51DCF8" w14:textId="77777777" w:rsidR="00944C4A" w:rsidRPr="007B3117" w:rsidRDefault="00944C4A" w:rsidP="0094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A96FDAF" w14:textId="7DBDD26B" w:rsidR="00944C4A" w:rsidRPr="007B3117" w:rsidRDefault="00944C4A" w:rsidP="0094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7B3117">
              <w:rPr>
                <w:rFonts w:ascii="Angsana New" w:hAnsi="Angsana New"/>
                <w:bCs/>
                <w:spacing w:val="-4"/>
                <w:sz w:val="30"/>
                <w:szCs w:val="30"/>
              </w:rPr>
              <w:t>6</w:t>
            </w:r>
          </w:p>
        </w:tc>
      </w:tr>
      <w:tr w:rsidR="00944C4A" w:rsidRPr="007B3117" w14:paraId="6F5AFA48" w14:textId="77777777" w:rsidTr="00944C4A">
        <w:tc>
          <w:tcPr>
            <w:tcW w:w="4950" w:type="dxa"/>
            <w:shd w:val="clear" w:color="auto" w:fill="auto"/>
          </w:tcPr>
          <w:p w14:paraId="0F45B967" w14:textId="77777777" w:rsidR="00944C4A" w:rsidRPr="007B3117" w:rsidRDefault="00944C4A" w:rsidP="0094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0E6556D" w14:textId="77777777" w:rsidR="00944C4A" w:rsidRPr="007B3117" w:rsidRDefault="00944C4A" w:rsidP="0094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1F67E222" w14:textId="77777777" w:rsidR="00944C4A" w:rsidRPr="007B3117" w:rsidRDefault="00944C4A" w:rsidP="00944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4C4A" w:rsidRPr="007B3117" w14:paraId="71F7054E" w14:textId="77777777" w:rsidTr="00944C4A">
        <w:tc>
          <w:tcPr>
            <w:tcW w:w="4950" w:type="dxa"/>
            <w:shd w:val="clear" w:color="auto" w:fill="auto"/>
          </w:tcPr>
          <w:p w14:paraId="10408FE3" w14:textId="77777777" w:rsidR="00944C4A" w:rsidRPr="007B3117" w:rsidRDefault="00944C4A" w:rsidP="00944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7DCACBE" w14:textId="77777777" w:rsidR="00944C4A" w:rsidRPr="007B3117" w:rsidRDefault="00944C4A" w:rsidP="00944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DBAE1F" w14:textId="77777777" w:rsidR="00944C4A" w:rsidRPr="007B3117" w:rsidRDefault="00944C4A" w:rsidP="00944C4A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39E7A" w14:textId="77777777" w:rsidR="00944C4A" w:rsidRPr="007B3117" w:rsidRDefault="00944C4A" w:rsidP="00944C4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2D35F2D" w14:textId="77777777" w:rsidR="00944C4A" w:rsidRPr="007B3117" w:rsidRDefault="00944C4A" w:rsidP="00944C4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4117" w:rsidRPr="007B3117" w14:paraId="1C924893" w14:textId="77777777" w:rsidTr="00944C4A">
        <w:tc>
          <w:tcPr>
            <w:tcW w:w="4950" w:type="dxa"/>
            <w:shd w:val="clear" w:color="auto" w:fill="auto"/>
          </w:tcPr>
          <w:p w14:paraId="2C9377E0" w14:textId="77777777" w:rsidR="007D4117" w:rsidRPr="00E47081" w:rsidRDefault="007D4117" w:rsidP="007D4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E4708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06A8DA4" w14:textId="77777777" w:rsidR="007D4117" w:rsidRPr="00E47081" w:rsidRDefault="007D4117" w:rsidP="007D4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2C88813" w14:textId="0A3A1EF2" w:rsidR="007D4117" w:rsidRPr="00E47081" w:rsidRDefault="007D4117" w:rsidP="007D411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C14E5">
              <w:rPr>
                <w:rFonts w:ascii="Angsana New" w:hAnsi="Angsana New"/>
                <w:sz w:val="30"/>
                <w:szCs w:val="30"/>
                <w:lang w:val="en-US" w:bidi="th-TH"/>
              </w:rPr>
              <w:t>,285,600</w:t>
            </w:r>
          </w:p>
        </w:tc>
        <w:tc>
          <w:tcPr>
            <w:tcW w:w="270" w:type="dxa"/>
            <w:shd w:val="clear" w:color="auto" w:fill="auto"/>
          </w:tcPr>
          <w:p w14:paraId="6218FCEB" w14:textId="77777777" w:rsidR="007D4117" w:rsidRPr="00E47081" w:rsidRDefault="007D4117" w:rsidP="007D411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3ABB02B" w14:textId="359C0480" w:rsidR="007D4117" w:rsidRPr="00E47081" w:rsidRDefault="007D4117" w:rsidP="007D411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1,386,340</w:t>
            </w:r>
          </w:p>
        </w:tc>
      </w:tr>
      <w:tr w:rsidR="007D4117" w:rsidRPr="007B3117" w14:paraId="66B4979C" w14:textId="77777777" w:rsidTr="00944C4A">
        <w:tc>
          <w:tcPr>
            <w:tcW w:w="4950" w:type="dxa"/>
            <w:shd w:val="clear" w:color="auto" w:fill="auto"/>
          </w:tcPr>
          <w:p w14:paraId="32F6F90F" w14:textId="77777777" w:rsidR="007D4117" w:rsidRPr="007B3117" w:rsidRDefault="007D4117" w:rsidP="007D4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7BD7D21" w14:textId="77777777" w:rsidR="007D4117" w:rsidRPr="007B3117" w:rsidRDefault="007D4117" w:rsidP="007D4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3C2B" w14:textId="40ACEB98" w:rsidR="007D4117" w:rsidRPr="007B3117" w:rsidRDefault="0072545A" w:rsidP="007D411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70,932</w:t>
            </w:r>
          </w:p>
        </w:tc>
        <w:tc>
          <w:tcPr>
            <w:tcW w:w="270" w:type="dxa"/>
            <w:shd w:val="clear" w:color="auto" w:fill="auto"/>
          </w:tcPr>
          <w:p w14:paraId="11EF2E04" w14:textId="77777777" w:rsidR="007D4117" w:rsidRPr="007B3117" w:rsidRDefault="007D4117" w:rsidP="007D411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5149D" w14:textId="02F4A47E" w:rsidR="007D4117" w:rsidRPr="007B3117" w:rsidRDefault="007D4117" w:rsidP="007D411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</w:t>
            </w:r>
            <w:r w:rsidR="001359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  <w:tr w:rsidR="007D4117" w:rsidRPr="007B3117" w14:paraId="76BAB0AB" w14:textId="77777777" w:rsidTr="00944C4A">
        <w:tc>
          <w:tcPr>
            <w:tcW w:w="4950" w:type="dxa"/>
            <w:shd w:val="clear" w:color="auto" w:fill="auto"/>
          </w:tcPr>
          <w:p w14:paraId="39292DF0" w14:textId="77777777" w:rsidR="007D4117" w:rsidRPr="007B3117" w:rsidRDefault="007D4117" w:rsidP="007D4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BD42A19" w14:textId="77777777" w:rsidR="007D4117" w:rsidRPr="007B3117" w:rsidRDefault="007D4117" w:rsidP="007D4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00017" w14:textId="7B1C3DFB" w:rsidR="007D4117" w:rsidRPr="007B3117" w:rsidRDefault="007D4117" w:rsidP="007D411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1,356,</w:t>
            </w:r>
            <w:r w:rsidR="00C70A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1EF02156" w14:textId="77777777" w:rsidR="007D4117" w:rsidRPr="007B3117" w:rsidRDefault="007D4117" w:rsidP="007D411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BB5CF" w14:textId="31348DF3" w:rsidR="007D4117" w:rsidRPr="007B3117" w:rsidRDefault="007D4117" w:rsidP="007D411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1,458,2</w:t>
            </w:r>
            <w:r w:rsidR="00135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</w:tr>
    </w:tbl>
    <w:p w14:paraId="56D42023" w14:textId="77777777" w:rsidR="00944C4A" w:rsidRPr="00347BE0" w:rsidRDefault="00944C4A" w:rsidP="003643C1">
      <w:pPr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7D5A3739" w14:textId="5857B0BD" w:rsidR="003B27B6" w:rsidRPr="00B3720C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20C">
        <w:rPr>
          <w:rFonts w:ascii="Angsana New" w:hAnsi="Angsana New"/>
          <w:sz w:val="30"/>
          <w:szCs w:val="30"/>
          <w:cs/>
        </w:rPr>
        <w:t>ณ วันที่</w:t>
      </w:r>
      <w:r w:rsidRPr="00B3720C">
        <w:rPr>
          <w:rFonts w:ascii="Angsana New" w:hAnsi="Angsana New"/>
          <w:sz w:val="30"/>
          <w:szCs w:val="30"/>
        </w:rPr>
        <w:t xml:space="preserve"> </w:t>
      </w:r>
      <w:r w:rsidR="00DE1322" w:rsidRPr="00B3720C">
        <w:rPr>
          <w:rFonts w:ascii="Angsana New" w:hAnsi="Angsana New"/>
          <w:sz w:val="30"/>
          <w:szCs w:val="30"/>
        </w:rPr>
        <w:t xml:space="preserve">31 </w:t>
      </w:r>
      <w:r w:rsidR="00DE1322" w:rsidRPr="00B3720C">
        <w:rPr>
          <w:rFonts w:ascii="Angsana New" w:hAnsi="Angsana New" w:hint="cs"/>
          <w:sz w:val="30"/>
          <w:szCs w:val="30"/>
          <w:cs/>
        </w:rPr>
        <w:t>มีนาคม</w:t>
      </w:r>
      <w:r w:rsidR="00E87EFA" w:rsidRPr="00B3720C">
        <w:rPr>
          <w:rFonts w:ascii="Angsana New" w:hAnsi="Angsana New"/>
          <w:sz w:val="30"/>
          <w:szCs w:val="30"/>
        </w:rPr>
        <w:t xml:space="preserve"> </w:t>
      </w:r>
      <w:r w:rsidR="00327014" w:rsidRPr="00B3720C">
        <w:rPr>
          <w:rFonts w:ascii="Angsana New" w:hAnsi="Angsana New"/>
          <w:sz w:val="30"/>
          <w:szCs w:val="30"/>
        </w:rPr>
        <w:t>256</w:t>
      </w:r>
      <w:r w:rsidR="00DE1322" w:rsidRPr="00B3720C">
        <w:rPr>
          <w:rFonts w:ascii="Angsana New" w:hAnsi="Angsana New" w:hint="cs"/>
          <w:sz w:val="30"/>
          <w:szCs w:val="30"/>
          <w:cs/>
        </w:rPr>
        <w:t>7</w:t>
      </w:r>
      <w:r w:rsidRPr="00B3720C">
        <w:rPr>
          <w:rFonts w:ascii="Angsana New" w:hAnsi="Angsana New"/>
          <w:sz w:val="30"/>
          <w:szCs w:val="30"/>
        </w:rPr>
        <w:t xml:space="preserve"> </w:t>
      </w:r>
      <w:r w:rsidR="007B4EB7" w:rsidRPr="00B3720C">
        <w:rPr>
          <w:rFonts w:ascii="Angsana New" w:hAnsi="Angsana New" w:hint="cs"/>
          <w:sz w:val="30"/>
          <w:szCs w:val="30"/>
          <w:cs/>
        </w:rPr>
        <w:t>บริษัท</w:t>
      </w:r>
      <w:r w:rsidRPr="00B3720C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</w:t>
      </w:r>
      <w:r w:rsidR="00E76DCF" w:rsidRPr="00B3720C">
        <w:rPr>
          <w:rFonts w:ascii="Angsana New" w:hAnsi="Angsana New"/>
          <w:sz w:val="30"/>
          <w:szCs w:val="30"/>
        </w:rPr>
        <w:t xml:space="preserve"> (</w:t>
      </w:r>
      <w:r w:rsidR="00E76DCF" w:rsidRPr="00B3720C">
        <w:rPr>
          <w:rFonts w:ascii="Angsana New" w:hAnsi="Angsana New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B3720C">
        <w:rPr>
          <w:rFonts w:ascii="Angsana New" w:hAnsi="Angsana New"/>
          <w:sz w:val="30"/>
          <w:szCs w:val="30"/>
          <w:cs/>
        </w:rPr>
        <w:t xml:space="preserve">) </w:t>
      </w:r>
      <w:r w:rsidRPr="00B3720C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923854" w:rsidRPr="00B3720C">
        <w:rPr>
          <w:rFonts w:ascii="Angsana New" w:hAnsi="Angsana New"/>
          <w:sz w:val="30"/>
          <w:szCs w:val="30"/>
        </w:rPr>
        <w:t xml:space="preserve"> </w:t>
      </w:r>
      <w:r w:rsidR="00B5122B" w:rsidRPr="00B3720C">
        <w:rPr>
          <w:rFonts w:ascii="Angsana New" w:hAnsi="Angsana New"/>
          <w:sz w:val="30"/>
          <w:szCs w:val="30"/>
        </w:rPr>
        <w:t>1,083</w:t>
      </w:r>
      <w:r w:rsidR="00327014" w:rsidRPr="00B3720C">
        <w:rPr>
          <w:rFonts w:ascii="Angsana New" w:hAnsi="Angsana New"/>
          <w:sz w:val="30"/>
          <w:szCs w:val="30"/>
        </w:rPr>
        <w:t xml:space="preserve"> </w:t>
      </w:r>
      <w:r w:rsidRPr="00B3720C">
        <w:rPr>
          <w:rFonts w:ascii="Angsana New" w:hAnsi="Angsana New"/>
          <w:sz w:val="30"/>
          <w:szCs w:val="30"/>
          <w:cs/>
        </w:rPr>
        <w:t>ล้านบาท</w:t>
      </w:r>
      <w:bookmarkStart w:id="2" w:name="_Hlk68519170"/>
      <w:r w:rsidR="008C5261" w:rsidRPr="00B3720C">
        <w:rPr>
          <w:rFonts w:ascii="Angsana New" w:hAnsi="Angsana New"/>
          <w:sz w:val="30"/>
          <w:szCs w:val="30"/>
        </w:rPr>
        <w:t xml:space="preserve"> </w:t>
      </w:r>
      <w:r w:rsidRPr="00B3720C">
        <w:rPr>
          <w:rFonts w:ascii="Angsana New" w:hAnsi="Angsana New"/>
          <w:i/>
          <w:iCs/>
          <w:sz w:val="30"/>
          <w:szCs w:val="30"/>
        </w:rPr>
        <w:t>(</w:t>
      </w:r>
      <w:r w:rsidR="00CD692F" w:rsidRPr="00B3720C">
        <w:rPr>
          <w:rFonts w:ascii="Angsana New" w:hAnsi="Angsana New"/>
          <w:i/>
          <w:iCs/>
          <w:sz w:val="30"/>
          <w:szCs w:val="30"/>
        </w:rPr>
        <w:t>31</w:t>
      </w:r>
      <w:r w:rsidR="00955912" w:rsidRPr="00B3720C">
        <w:rPr>
          <w:rFonts w:ascii="Angsana New" w:hAnsi="Angsana New"/>
          <w:i/>
          <w:iCs/>
          <w:sz w:val="30"/>
          <w:szCs w:val="30"/>
        </w:rPr>
        <w:t xml:space="preserve"> </w:t>
      </w:r>
      <w:r w:rsidR="00955912" w:rsidRPr="00B3720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692F" w:rsidRPr="00B3720C">
        <w:rPr>
          <w:rFonts w:ascii="Angsana New" w:hAnsi="Angsana New"/>
          <w:i/>
          <w:iCs/>
          <w:sz w:val="30"/>
          <w:szCs w:val="30"/>
        </w:rPr>
        <w:t>256</w:t>
      </w:r>
      <w:r w:rsidR="00DE1322" w:rsidRPr="00B3720C">
        <w:rPr>
          <w:rFonts w:ascii="Angsana New" w:hAnsi="Angsana New"/>
          <w:i/>
          <w:iCs/>
          <w:sz w:val="30"/>
          <w:szCs w:val="30"/>
        </w:rPr>
        <w:t>6</w:t>
      </w:r>
      <w:r w:rsidRPr="00B3720C">
        <w:rPr>
          <w:rFonts w:ascii="Angsana New" w:hAnsi="Angsana New"/>
          <w:i/>
          <w:iCs/>
          <w:sz w:val="30"/>
          <w:szCs w:val="30"/>
        </w:rPr>
        <w:t xml:space="preserve">: </w:t>
      </w:r>
      <w:r w:rsidR="00DE1322" w:rsidRPr="00B3720C">
        <w:rPr>
          <w:rFonts w:ascii="Angsana New" w:hAnsi="Angsana New"/>
          <w:i/>
          <w:iCs/>
          <w:sz w:val="30"/>
          <w:szCs w:val="30"/>
        </w:rPr>
        <w:t>983</w:t>
      </w:r>
      <w:r w:rsidR="00327014" w:rsidRPr="00B3720C">
        <w:rPr>
          <w:rFonts w:ascii="Angsana New" w:hAnsi="Angsana New"/>
          <w:i/>
          <w:iCs/>
          <w:sz w:val="30"/>
          <w:szCs w:val="30"/>
        </w:rPr>
        <w:t xml:space="preserve"> </w:t>
      </w:r>
      <w:r w:rsidRPr="00B3720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3720C">
        <w:rPr>
          <w:rFonts w:ascii="Angsana New" w:hAnsi="Angsana New"/>
          <w:i/>
          <w:iCs/>
          <w:sz w:val="30"/>
          <w:szCs w:val="30"/>
        </w:rPr>
        <w:t>)</w:t>
      </w:r>
      <w:bookmarkEnd w:id="2"/>
      <w:r w:rsidR="00493EB8" w:rsidRPr="00B372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048963B" w14:textId="77777777" w:rsidR="00D340B7" w:rsidRPr="007B3117" w:rsidRDefault="00D340B7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005EA7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2"/>
          <w:szCs w:val="22"/>
        </w:rPr>
      </w:pPr>
    </w:p>
    <w:p w14:paraId="05B4323C" w14:textId="77777777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005EA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18A67655" w14:textId="288AA35F" w:rsidR="00E03F32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9AA2D81" w14:textId="376BD8FF" w:rsidR="00DE1322" w:rsidRDefault="00DE1322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270"/>
        <w:gridCol w:w="1800"/>
      </w:tblGrid>
      <w:tr w:rsidR="00896B6D" w:rsidRPr="007B3117" w14:paraId="73FBE22A" w14:textId="77777777" w:rsidTr="00896B6D">
        <w:trPr>
          <w:tblHeader/>
        </w:trPr>
        <w:tc>
          <w:tcPr>
            <w:tcW w:w="5310" w:type="dxa"/>
            <w:shd w:val="clear" w:color="auto" w:fill="auto"/>
          </w:tcPr>
          <w:p w14:paraId="0056C8D1" w14:textId="77777777" w:rsidR="00896B6D" w:rsidRPr="00E87EFA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629760" w14:textId="77777777" w:rsidR="00896B6D" w:rsidRPr="00727EA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D56001E" w14:textId="77777777" w:rsidR="00896B6D" w:rsidRPr="007B311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74F3047" w14:textId="77777777" w:rsidR="00896B6D" w:rsidRPr="00005EA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</w:t>
            </w:r>
            <w:r w:rsidRPr="00005EA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แสดงเงินลงทุน</w:t>
            </w:r>
            <w:r w:rsidRPr="00005EA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ตามส่วนได้เสีย</w:t>
            </w:r>
          </w:p>
        </w:tc>
      </w:tr>
      <w:tr w:rsidR="00896B6D" w:rsidRPr="007B3117" w14:paraId="67AC609C" w14:textId="77777777" w:rsidTr="00896B6D">
        <w:trPr>
          <w:tblHeader/>
        </w:trPr>
        <w:tc>
          <w:tcPr>
            <w:tcW w:w="5310" w:type="dxa"/>
            <w:shd w:val="clear" w:color="auto" w:fill="auto"/>
          </w:tcPr>
          <w:p w14:paraId="21206550" w14:textId="77777777" w:rsidR="00896B6D" w:rsidRPr="00005EA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72DB71DF" w14:textId="77777777" w:rsidR="00896B6D" w:rsidRPr="007B311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910E69" w:rsidRPr="007B3117" w14:paraId="16DD5066" w14:textId="77777777" w:rsidTr="00077AC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B033063" w14:textId="0E26C103" w:rsidR="00910E69" w:rsidRPr="007B3117" w:rsidRDefault="00910E69" w:rsidP="0091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13E5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13E5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13E5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13E5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13E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013E5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0" w:type="dxa"/>
            <w:shd w:val="clear" w:color="auto" w:fill="auto"/>
          </w:tcPr>
          <w:p w14:paraId="24643F80" w14:textId="6CD6A34E" w:rsidR="00910E69" w:rsidRPr="007B3117" w:rsidRDefault="00910E69" w:rsidP="0091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E4DCCE" w14:textId="77777777" w:rsidR="00910E69" w:rsidRPr="007B3117" w:rsidRDefault="00910E69" w:rsidP="0091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F7935E" w14:textId="6E91EEF7" w:rsidR="00910E69" w:rsidRPr="007B3117" w:rsidRDefault="00910E69" w:rsidP="0091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96B6D" w:rsidRPr="007B3117" w14:paraId="20C104B3" w14:textId="77777777" w:rsidTr="00896B6D">
        <w:trPr>
          <w:tblHeader/>
        </w:trPr>
        <w:tc>
          <w:tcPr>
            <w:tcW w:w="5310" w:type="dxa"/>
            <w:shd w:val="clear" w:color="auto" w:fill="auto"/>
          </w:tcPr>
          <w:p w14:paraId="436204F6" w14:textId="77777777" w:rsidR="00896B6D" w:rsidRPr="00005EA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2653C24" w14:textId="77777777" w:rsidR="00896B6D" w:rsidRPr="007B3117" w:rsidRDefault="00896B6D" w:rsidP="004C4A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896B6D" w:rsidRPr="007B3117" w14:paraId="11A9F355" w14:textId="77777777" w:rsidTr="00896B6D">
        <w:tc>
          <w:tcPr>
            <w:tcW w:w="5310" w:type="dxa"/>
            <w:shd w:val="clear" w:color="auto" w:fill="auto"/>
          </w:tcPr>
          <w:p w14:paraId="27DE15C7" w14:textId="77777777" w:rsidR="00896B6D" w:rsidRPr="007B3117" w:rsidRDefault="00896B6D" w:rsidP="004C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F64977" w14:textId="77777777" w:rsidR="00896B6D" w:rsidRPr="007B3117" w:rsidRDefault="00896B6D" w:rsidP="004C4A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6D095C" w14:textId="77777777" w:rsidR="00896B6D" w:rsidRPr="007B3117" w:rsidRDefault="00896B6D" w:rsidP="004C4A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E0CF1ED" w14:textId="77777777" w:rsidR="00896B6D" w:rsidRPr="007B3117" w:rsidRDefault="00896B6D" w:rsidP="004C4A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6B6D" w:rsidRPr="007B3117" w14:paraId="4C0FFAB7" w14:textId="77777777" w:rsidTr="00896B6D">
        <w:tc>
          <w:tcPr>
            <w:tcW w:w="5310" w:type="dxa"/>
            <w:shd w:val="clear" w:color="auto" w:fill="auto"/>
            <w:vAlign w:val="bottom"/>
          </w:tcPr>
          <w:p w14:paraId="3FE8BC60" w14:textId="77777777" w:rsidR="00896B6D" w:rsidRPr="007B3117" w:rsidRDefault="00896B6D" w:rsidP="00896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F8710" w14:textId="7030469C" w:rsidR="00896B6D" w:rsidRPr="007B3117" w:rsidRDefault="00896B6D" w:rsidP="00896B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691,406</w:t>
            </w:r>
          </w:p>
        </w:tc>
        <w:tc>
          <w:tcPr>
            <w:tcW w:w="270" w:type="dxa"/>
            <w:shd w:val="clear" w:color="auto" w:fill="auto"/>
          </w:tcPr>
          <w:p w14:paraId="433D68FF" w14:textId="77777777" w:rsidR="00896B6D" w:rsidRPr="007B3117" w:rsidRDefault="00896B6D" w:rsidP="00896B6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F1E5F7" w14:textId="4F93AC0F" w:rsidR="00896B6D" w:rsidRPr="007B3117" w:rsidRDefault="00896B6D" w:rsidP="00896B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542,036</w:t>
            </w:r>
          </w:p>
        </w:tc>
      </w:tr>
    </w:tbl>
    <w:p w14:paraId="1D988C9B" w14:textId="77777777" w:rsidR="00896B6D" w:rsidRDefault="00896B6D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17148153" w14:textId="77777777" w:rsidR="00D340B7" w:rsidRDefault="00D34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5F6BB08" w14:textId="6CC68621" w:rsidR="009472C6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DE13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C17BB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มีนาคม</w:t>
      </w:r>
    </w:p>
    <w:p w14:paraId="5652A1AF" w14:textId="2B003613" w:rsidR="00B3681F" w:rsidRPr="007B3117" w:rsidRDefault="00646471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42274A99" wp14:editId="11F4F7FF">
            <wp:extent cx="6099175" cy="24422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D77B" w14:textId="08B1FED5" w:rsidR="00BF4A7A" w:rsidRDefault="00BF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7B72AE82" w14:textId="641172F4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สำหรับ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งว</w:t>
      </w:r>
      <w:r w:rsidR="00DE132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DE13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มีนาคม</w:t>
      </w:r>
    </w:p>
    <w:p w14:paraId="0F11E385" w14:textId="5A870FA1" w:rsidR="00144869" w:rsidRDefault="00152CBC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>
        <w:rPr>
          <w:noProof/>
        </w:rPr>
        <w:drawing>
          <wp:inline distT="0" distB="0" distL="0" distR="0" wp14:anchorId="0A6F7F3D" wp14:editId="7CB6F658">
            <wp:extent cx="6099175" cy="25190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5F25A785" w:rsidR="00843707" w:rsidRPr="007B3117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108288A7" w14:textId="77777777" w:rsidR="00714631" w:rsidRDefault="00714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4C2D4F42" w14:textId="3302E11B" w:rsidR="00DE1322" w:rsidRDefault="00480DB4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E83F76" w:rsidRPr="00E83F7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DE13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มีนาคม</w:t>
      </w:r>
    </w:p>
    <w:p w14:paraId="7E8A745B" w14:textId="77777777" w:rsidR="00216619" w:rsidRPr="00216619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77488522" w14:textId="577437C2" w:rsidR="00EA71A1" w:rsidRPr="00EA71A1" w:rsidRDefault="00EA71A1" w:rsidP="00EA7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71A1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36410423" wp14:editId="3531ED95">
            <wp:extent cx="6099175" cy="34823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E913A" w14:textId="77777777" w:rsidR="00A5611D" w:rsidRPr="00714631" w:rsidRDefault="00A5611D" w:rsidP="0035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2DED77A6" w:rsidR="00F2469E" w:rsidRPr="007B311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cs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14:paraId="5E954AFB" w14:textId="77777777" w:rsidR="002C565E" w:rsidRPr="0071463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7ECDDC" w14:textId="4CA8C914" w:rsidR="00FF2032" w:rsidRDefault="00FF2032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B311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</w:t>
      </w:r>
      <w:r w:rsidRPr="007B3117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Pr="007B3117">
        <w:rPr>
          <w:rFonts w:ascii="Angsana New" w:hAnsi="Angsana New" w:hint="cs"/>
          <w:sz w:val="30"/>
          <w:szCs w:val="30"/>
          <w:cs/>
        </w:rPr>
        <w:t>สามเ</w:t>
      </w:r>
      <w:r w:rsidRPr="007B3117">
        <w:rPr>
          <w:rFonts w:ascii="Angsana New" w:hAnsi="Angsana New"/>
          <w:sz w:val="30"/>
          <w:szCs w:val="30"/>
          <w:cs/>
        </w:rPr>
        <w:t>ดือ</w:t>
      </w:r>
      <w:r w:rsidRPr="007B3117">
        <w:rPr>
          <w:rFonts w:ascii="Angsana New" w:hAnsi="Angsana New" w:hint="cs"/>
          <w:sz w:val="30"/>
          <w:szCs w:val="30"/>
          <w:cs/>
        </w:rPr>
        <w:t>น</w:t>
      </w:r>
      <w:r w:rsidRPr="007B311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</w:rPr>
        <w:t>31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7B3117">
        <w:rPr>
          <w:rFonts w:asciiTheme="majorBidi" w:hAnsiTheme="majorBidi" w:cstheme="majorBidi"/>
          <w:sz w:val="30"/>
          <w:szCs w:val="30"/>
        </w:rPr>
        <w:t>256</w:t>
      </w:r>
      <w:r w:rsidR="00615DCB">
        <w:rPr>
          <w:rFonts w:asciiTheme="majorBidi" w:hAnsiTheme="majorBidi" w:cstheme="majorBidi"/>
          <w:sz w:val="30"/>
          <w:szCs w:val="30"/>
        </w:rPr>
        <w:t>7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6D2CA9">
        <w:rPr>
          <w:rFonts w:asciiTheme="majorBidi" w:hAnsiTheme="majorBidi" w:cstheme="majorBidi"/>
          <w:sz w:val="30"/>
          <w:szCs w:val="30"/>
        </w:rPr>
        <w:t>(5.54)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="006D2CA9">
        <w:rPr>
          <w:rFonts w:asciiTheme="majorBidi" w:hAnsiTheme="majorBidi" w:cstheme="majorBidi"/>
          <w:sz w:val="30"/>
          <w:szCs w:val="30"/>
        </w:rPr>
        <w:t>(5.88)</w:t>
      </w:r>
      <w:r w:rsidRPr="007B3117"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>
        <w:rPr>
          <w:rFonts w:asciiTheme="majorBidi" w:hAnsiTheme="majorBidi" w:cstheme="majorBidi"/>
          <w:i/>
          <w:iCs/>
          <w:sz w:val="30"/>
          <w:szCs w:val="30"/>
        </w:rPr>
        <w:t>1.13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B3117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Pr="007B31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(1.20)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7B3117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Pr="007B3117">
        <w:rPr>
          <w:rFonts w:asciiTheme="majorBidi" w:hAnsiTheme="majorBidi" w:hint="cs"/>
          <w:sz w:val="30"/>
          <w:szCs w:val="30"/>
          <w:cs/>
        </w:rPr>
        <w:t xml:space="preserve">มีความแตกต่างระหว่างการรับรู้ค่าใช้จ่ายทางบัญชีกับทางภาษีบางรายการสำหรับงวด </w:t>
      </w:r>
      <w:r w:rsidRPr="007B311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7B3117">
        <w:rPr>
          <w:rFonts w:asciiTheme="majorBidi" w:hAnsiTheme="majorBidi"/>
          <w:sz w:val="30"/>
          <w:szCs w:val="30"/>
        </w:rPr>
        <w:t xml:space="preserve"> </w:t>
      </w:r>
      <w:r w:rsidRPr="007B3117">
        <w:rPr>
          <w:rFonts w:asciiTheme="majorBidi" w:hAnsiTheme="majorBidi" w:hint="cs"/>
          <w:sz w:val="30"/>
          <w:szCs w:val="30"/>
          <w:cs/>
        </w:rPr>
        <w:t>และสาเหตุหลักจากขาดทุนทางภาษีที่ไม่รับรู้เป็นสินทรัพย์ภาษีเงินได้รอการตัดบัญชี</w:t>
      </w:r>
    </w:p>
    <w:p w14:paraId="38D9AE62" w14:textId="77777777" w:rsidR="00714631" w:rsidRPr="007B3117" w:rsidRDefault="00714631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B100DA8" w14:textId="1C7EC0CB" w:rsidR="00E27634" w:rsidRDefault="00E27634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เงินปันผล</w:t>
      </w:r>
    </w:p>
    <w:p w14:paraId="69AADA6C" w14:textId="5A8A427D" w:rsidR="00E27634" w:rsidRDefault="00E27634" w:rsidP="000E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1710"/>
        <w:gridCol w:w="1170"/>
        <w:gridCol w:w="1170"/>
      </w:tblGrid>
      <w:tr w:rsidR="00EA5805" w:rsidRPr="007B3117" w14:paraId="6CFB3BDD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67B7B9FD" w14:textId="7EF00954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4D9C5D" w14:textId="2BB9D061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</w:tcPr>
          <w:p w14:paraId="1102AF17" w14:textId="4087C31C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</w:tcPr>
          <w:p w14:paraId="0E670C29" w14:textId="42F46584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70" w:type="dxa"/>
            <w:shd w:val="clear" w:color="auto" w:fill="auto"/>
          </w:tcPr>
          <w:p w14:paraId="12D0BD4F" w14:textId="74B1DC29" w:rsidR="00EA5805" w:rsidRPr="00E27634" w:rsidRDefault="00EA5805" w:rsidP="0069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  <w:tab w:val="left" w:pos="1050"/>
                <w:tab w:val="left" w:pos="169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63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A5805" w:rsidRPr="007B3117" w14:paraId="369F1D29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22F5C5D1" w14:textId="7777777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5E7D7B" w14:textId="7777777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5D2C71" w14:textId="5A723E39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29FD8" w14:textId="329D28EC" w:rsidR="00EA5805" w:rsidRPr="00EA5805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8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58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A58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97CCF9" w14:textId="712721B7" w:rsidR="00EA5805" w:rsidRPr="00E27634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76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27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276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5805" w:rsidRPr="007B3117" w14:paraId="3942B997" w14:textId="77777777" w:rsidTr="00694C5A">
        <w:tc>
          <w:tcPr>
            <w:tcW w:w="3690" w:type="dxa"/>
            <w:shd w:val="clear" w:color="auto" w:fill="auto"/>
            <w:vAlign w:val="bottom"/>
          </w:tcPr>
          <w:p w14:paraId="02E6798A" w14:textId="75E20B4E" w:rsidR="00EA5805" w:rsidRPr="007B3117" w:rsidRDefault="00EA5805" w:rsidP="005A1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9E6F052" w14:textId="7C7CC15E" w:rsidR="00EA5805" w:rsidRDefault="00EA5805" w:rsidP="00694C5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4C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10" w:type="dxa"/>
          </w:tcPr>
          <w:p w14:paraId="74022BBB" w14:textId="67026800" w:rsidR="00EA5805" w:rsidRDefault="00694C5A" w:rsidP="00694C5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15269" w14:textId="15A6309D" w:rsidR="00EA5805" w:rsidRPr="007B3117" w:rsidRDefault="00694C5A" w:rsidP="00694C5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FA67B" w14:textId="13B27ABA" w:rsidR="00EA5805" w:rsidRPr="007B3117" w:rsidRDefault="00694C5A" w:rsidP="00694C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63,750</w:t>
            </w:r>
          </w:p>
        </w:tc>
      </w:tr>
    </w:tbl>
    <w:p w14:paraId="6D3D0FFC" w14:textId="4AED528C" w:rsidR="00714631" w:rsidRDefault="00714631" w:rsidP="006B5268">
      <w:pPr>
        <w:pStyle w:val="Heading6"/>
        <w:tabs>
          <w:tab w:val="left" w:pos="540"/>
        </w:tabs>
        <w:jc w:val="both"/>
        <w:rPr>
          <w:rFonts w:ascii="Angsana New" w:eastAsia="MS Mincho" w:hAnsi="Angsana New"/>
          <w:sz w:val="30"/>
          <w:szCs w:val="30"/>
          <w:lang w:val="en-GB"/>
        </w:rPr>
      </w:pPr>
    </w:p>
    <w:p w14:paraId="0D8496E9" w14:textId="77777777" w:rsidR="00714631" w:rsidRDefault="00714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lang w:val="en-GB" w:eastAsia="x-none"/>
        </w:rPr>
      </w:pPr>
      <w:r>
        <w:rPr>
          <w:rFonts w:ascii="Angsana New" w:eastAsia="MS Mincho" w:hAnsi="Angsana New"/>
          <w:sz w:val="30"/>
          <w:szCs w:val="30"/>
          <w:lang w:val="en-GB"/>
        </w:rPr>
        <w:br w:type="page"/>
      </w:r>
    </w:p>
    <w:p w14:paraId="20A97C0A" w14:textId="65B50992" w:rsidR="00B96F63" w:rsidRPr="007B311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เครื่องมือ</w:t>
      </w:r>
      <w:r w:rsidRPr="007B3117">
        <w:rPr>
          <w:rFonts w:ascii="Angsana New" w:eastAsia="MS Mincho" w:hAnsi="Angsana New" w:hint="cs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714631" w:rsidRDefault="00B96F63" w:rsidP="003643C1">
      <w:pPr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1463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B32A95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800EF9" w:rsidRPr="007B3117" w14:paraId="6CA14FC0" w14:textId="77777777" w:rsidTr="0021637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4EBFD2AF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002744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26"/>
          </w:tcPr>
          <w:p w14:paraId="693335BC" w14:textId="77777777" w:rsidR="00800EF9" w:rsidRPr="00820F79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820F7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820F7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820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20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0EF9" w:rsidRPr="007B3117" w14:paraId="7B8193CB" w14:textId="77777777" w:rsidTr="0021637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037D6C85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DB8CF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13"/>
          </w:tcPr>
          <w:p w14:paraId="360ADE7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05A09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vAlign w:val="bottom"/>
          </w:tcPr>
          <w:p w14:paraId="24EEE2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0EF9" w:rsidRPr="007B3117" w14:paraId="33C1C2F0" w14:textId="77777777" w:rsidTr="0021637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50FC157" w14:textId="77777777" w:rsidR="00800EF9" w:rsidRPr="007B3117" w:rsidRDefault="00800EF9" w:rsidP="0025086E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790457" w14:textId="77777777" w:rsidR="00800EF9" w:rsidRPr="000113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3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15A8605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8592B1" w14:textId="77777777" w:rsidR="00800EF9" w:rsidRPr="007B3117" w:rsidRDefault="00800EF9" w:rsidP="0025086E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5A59985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</w:tcPr>
          <w:p w14:paraId="3A3748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5F6ADA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1371BB6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2F84D6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07C97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C92E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1B143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275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34C5066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9294C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  <w:gridSpan w:val="3"/>
          </w:tcPr>
          <w:p w14:paraId="6361579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86A7E3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  <w:gridSpan w:val="2"/>
          </w:tcPr>
          <w:p w14:paraId="18790AE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A5051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3CCBA8B6" w14:textId="77777777" w:rsidTr="0021637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B603AD8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5BE39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347F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4C0D7EF0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0EF9" w:rsidRPr="007B3117" w14:paraId="396008A1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6C141AB1" w14:textId="3EA15B6A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1637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31 มีนาคม </w:t>
            </w:r>
            <w:r w:rsidR="002163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5A50EA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396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F7D7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0E024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B7AEC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D2FB3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9FBC30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757B73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0D9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9990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0C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E0204F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6431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gridSpan w:val="3"/>
          </w:tcPr>
          <w:p w14:paraId="4FC79EE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827881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F9DA0F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D351B2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3783B78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3437D15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5C65FF8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095FA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2A729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1E4E88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B8D9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F69FF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0775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FB372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7F67C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EEE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25AA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D09B15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E5E2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gridSpan w:val="3"/>
          </w:tcPr>
          <w:p w14:paraId="59258432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F4D4EE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3D9AEF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11B18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2C14646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532491FB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3D011F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14F44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1EB60B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E9428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8AA729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DFBB9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D0DA2C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B13E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A723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90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D329E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FFB349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D957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gridSpan w:val="3"/>
          </w:tcPr>
          <w:p w14:paraId="30FBE5C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AABAE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75A294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EF36C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4FA7" w:rsidRPr="007B3117" w14:paraId="1F36A7BE" w14:textId="77777777" w:rsidTr="00216370">
        <w:trPr>
          <w:trHeight w:val="68"/>
        </w:trPr>
        <w:tc>
          <w:tcPr>
            <w:tcW w:w="3864" w:type="dxa"/>
            <w:shd w:val="clear" w:color="auto" w:fill="auto"/>
          </w:tcPr>
          <w:p w14:paraId="255C988A" w14:textId="77777777" w:rsidR="00ED4FA7" w:rsidRPr="007B3117" w:rsidRDefault="00ED4FA7" w:rsidP="00ED4FA7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6C54A6CB" w14:textId="77777777" w:rsidR="00ED4FA7" w:rsidRPr="007B3117" w:rsidRDefault="00ED4FA7" w:rsidP="00ED4F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FB096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762144" w14:textId="3BFC231B" w:rsidR="00ED4FA7" w:rsidRPr="007B3117" w:rsidRDefault="00ED4FA7" w:rsidP="00ED4F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E6FF13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7D45FC9" w14:textId="52DB9561" w:rsidR="00ED4FA7" w:rsidRPr="007B3117" w:rsidRDefault="00ED4FA7" w:rsidP="00ED4FA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196B5A5E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6769267" w14:textId="4CFE8A85" w:rsidR="00ED4FA7" w:rsidRPr="007B3117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DB537B" w14:textId="77777777" w:rsidR="00ED4FA7" w:rsidRPr="007B3117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21E7C42" w14:textId="5C14F9D0" w:rsidR="00ED4FA7" w:rsidRPr="007B3117" w:rsidRDefault="00ED4FA7" w:rsidP="00ED4F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691E35E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CC5C7F" w14:textId="2BC0972D" w:rsidR="00ED4FA7" w:rsidRPr="007B3117" w:rsidRDefault="00ED4FA7" w:rsidP="00ED4FA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C055BB0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9B49FA" w14:textId="1674616E" w:rsidR="00ED4FA7" w:rsidRPr="007B3117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4471C9E5" w14:textId="77777777" w:rsidR="00ED4FA7" w:rsidRPr="007B3117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C5B3A5E" w14:textId="09CA88C3" w:rsidR="00ED4FA7" w:rsidRPr="007B3117" w:rsidRDefault="00ED4FA7" w:rsidP="00ED4FA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32DB22BB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D04012" w14:textId="39ED657A" w:rsidR="00ED4FA7" w:rsidRPr="007B3117" w:rsidRDefault="00ED4FA7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800EF9" w:rsidRPr="007B3117" w14:paraId="34C1950B" w14:textId="77777777" w:rsidTr="00216370">
        <w:trPr>
          <w:trHeight w:val="288"/>
        </w:trPr>
        <w:tc>
          <w:tcPr>
            <w:tcW w:w="3864" w:type="dxa"/>
            <w:shd w:val="clear" w:color="auto" w:fill="auto"/>
          </w:tcPr>
          <w:p w14:paraId="0ECDD627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099D5D8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18CE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3B0CD7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0C699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0381E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9C6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5D1D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8CD24E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6CB36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2C6C8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C9AF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FE29FD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1BFE4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  <w:gridSpan w:val="3"/>
          </w:tcPr>
          <w:p w14:paraId="30F6187F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C1696E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9A802C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D800EB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EF9" w:rsidRPr="007B3117" w14:paraId="2914BE7F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017F8591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433B27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534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B3291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E03B93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E65F8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3EACBD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19B4AE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96530A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AFCAB0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A2A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7392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0CDA30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F40A5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  <w:gridSpan w:val="3"/>
          </w:tcPr>
          <w:p w14:paraId="1C3DEB20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E71E89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2F4CB0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41D09F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FC8" w:rsidRPr="007B3117" w14:paraId="4B5C45CC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1BDCDF96" w14:textId="77777777" w:rsidR="00353FC8" w:rsidRPr="007B3117" w:rsidRDefault="00353FC8" w:rsidP="00353FC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037A41FB" w14:textId="396C65F0" w:rsidR="00353FC8" w:rsidRPr="007B3117" w:rsidRDefault="001359A5" w:rsidP="00353F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441EE6A" w14:textId="77777777" w:rsidR="00353FC8" w:rsidRPr="007B3117" w:rsidRDefault="00353FC8" w:rsidP="00353F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063FCC5" w14:textId="73BC53CB" w:rsidR="00353FC8" w:rsidRPr="007B3117" w:rsidRDefault="00353FC8" w:rsidP="00353FC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50E79" w14:textId="77777777" w:rsidR="00353FC8" w:rsidRPr="007B3117" w:rsidRDefault="00353FC8" w:rsidP="00353F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690A01" w14:textId="1AE78AB5" w:rsidR="00353FC8" w:rsidRPr="007B3117" w:rsidRDefault="00353FC8" w:rsidP="00353FC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B19E3B" w14:textId="77777777" w:rsidR="00353FC8" w:rsidRPr="007B3117" w:rsidRDefault="00353FC8" w:rsidP="00353F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D101D6A" w14:textId="2460A9E1" w:rsidR="00353FC8" w:rsidRPr="007B3117" w:rsidRDefault="00353FC8" w:rsidP="00353FC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455F80" w14:textId="77777777" w:rsidR="00353FC8" w:rsidRPr="007B3117" w:rsidRDefault="00353FC8" w:rsidP="00353F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66D6BDE" w14:textId="572D0A7C" w:rsidR="00353FC8" w:rsidRPr="004D2A1F" w:rsidRDefault="00353FC8" w:rsidP="00353F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ED01099" w14:textId="77777777" w:rsidR="00353FC8" w:rsidRPr="007B3117" w:rsidRDefault="00353FC8" w:rsidP="00353F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19751A" w14:textId="0D92D1C7" w:rsidR="00353FC8" w:rsidRPr="007B3117" w:rsidRDefault="00353FC8" w:rsidP="00353FC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AE5723" w14:textId="77777777" w:rsidR="00353FC8" w:rsidRPr="007B3117" w:rsidRDefault="00353FC8" w:rsidP="00353F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1BAC0" w14:textId="72B1476B" w:rsidR="00353FC8" w:rsidRPr="007B3117" w:rsidRDefault="00353FC8" w:rsidP="004D2A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304" w:type="dxa"/>
            <w:gridSpan w:val="3"/>
          </w:tcPr>
          <w:p w14:paraId="277613EB" w14:textId="77777777" w:rsidR="00353FC8" w:rsidRPr="007B3117" w:rsidRDefault="00353FC8" w:rsidP="00353F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7E6F2BD" w14:textId="43D6EDC8" w:rsidR="00353FC8" w:rsidRPr="007B3117" w:rsidRDefault="00353FC8" w:rsidP="00353FC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1FB2ABA" w14:textId="77777777" w:rsidR="00353FC8" w:rsidRPr="007B3117" w:rsidRDefault="00353FC8" w:rsidP="00353F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BA31B54" w14:textId="5AC30D2A" w:rsidR="00353FC8" w:rsidRPr="007B3117" w:rsidRDefault="00353FC8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D2A1F" w:rsidRPr="007B3117" w14:paraId="448DCE4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2DEE8C9C" w14:textId="77777777" w:rsidR="004D2A1F" w:rsidRPr="007B3117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3950CEC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1D81D0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F09FEBA" w14:textId="418ACCCB" w:rsidR="004D2A1F" w:rsidRPr="00EB46CC" w:rsidRDefault="004D2A1F" w:rsidP="004D2A1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1,751</w:t>
            </w:r>
          </w:p>
        </w:tc>
        <w:tc>
          <w:tcPr>
            <w:tcW w:w="270" w:type="dxa"/>
            <w:gridSpan w:val="2"/>
          </w:tcPr>
          <w:p w14:paraId="5D7DEA47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2919549" w14:textId="058C00E2" w:rsidR="004D2A1F" w:rsidRDefault="004D2A1F" w:rsidP="004D2A1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618F625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6A7E778" w14:textId="5964679D" w:rsidR="004D2A1F" w:rsidRPr="00155C46" w:rsidRDefault="004D2A1F" w:rsidP="004D2A1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67D45D" w14:textId="77777777" w:rsidR="004D2A1F" w:rsidRPr="007B3117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4AD198" w14:textId="0EA95C67" w:rsidR="004D2A1F" w:rsidRPr="004D2A1F" w:rsidRDefault="004D2A1F" w:rsidP="004D2A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1,751</w:t>
            </w:r>
          </w:p>
        </w:tc>
        <w:tc>
          <w:tcPr>
            <w:tcW w:w="270" w:type="dxa"/>
          </w:tcPr>
          <w:p w14:paraId="75579DF1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530BC8" w14:textId="460A9E13" w:rsidR="004D2A1F" w:rsidRDefault="004D2A1F" w:rsidP="004D2A1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F7BA6B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B76EA3" w14:textId="5AF6EA0E" w:rsidR="004D2A1F" w:rsidRDefault="004D2A1F" w:rsidP="004D2A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1,751</w:t>
            </w:r>
          </w:p>
        </w:tc>
        <w:tc>
          <w:tcPr>
            <w:tcW w:w="304" w:type="dxa"/>
            <w:gridSpan w:val="3"/>
          </w:tcPr>
          <w:p w14:paraId="471C6644" w14:textId="77777777" w:rsidR="004D2A1F" w:rsidRPr="007B3117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78C0CB5" w14:textId="3C28D3A8" w:rsidR="004D2A1F" w:rsidRPr="00CD33FC" w:rsidRDefault="004D2A1F" w:rsidP="004D2A1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2D0329A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8321649" w14:textId="237AD07B" w:rsidR="004D2A1F" w:rsidRPr="00155C46" w:rsidRDefault="004D2A1F" w:rsidP="004D2A1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1,751</w:t>
            </w:r>
          </w:p>
        </w:tc>
      </w:tr>
      <w:tr w:rsidR="004D2A1F" w:rsidRPr="007B3117" w14:paraId="0DB3BF85" w14:textId="77777777" w:rsidTr="00216370">
        <w:trPr>
          <w:trHeight w:val="288"/>
        </w:trPr>
        <w:tc>
          <w:tcPr>
            <w:tcW w:w="3864" w:type="dxa"/>
            <w:shd w:val="clear" w:color="auto" w:fill="auto"/>
          </w:tcPr>
          <w:p w14:paraId="0F2F58E1" w14:textId="77777777" w:rsidR="004D2A1F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6717679" w14:textId="77777777" w:rsidR="004D2A1F" w:rsidRPr="007B3117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69DAC56A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D45BF6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D8A7C9" w14:textId="77777777" w:rsidR="004D2A1F" w:rsidRPr="001F1EF0" w:rsidRDefault="004D2A1F" w:rsidP="004D2A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A9A56E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E3C5DE1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CEA5062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41AC307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B8AE19" w14:textId="77777777" w:rsidR="004D2A1F" w:rsidRPr="007B3117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FBC4A8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B43720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B39526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16DBA6E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5EFD2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81E0775" w14:textId="77777777" w:rsidR="004D2A1F" w:rsidRPr="007B3117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310E7E0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A9C4415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7ECACF3" w14:textId="77777777" w:rsidR="004D2A1F" w:rsidRPr="007B3117" w:rsidRDefault="004D2A1F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6347" w:rsidRPr="007B3117" w14:paraId="7D0CC186" w14:textId="77777777" w:rsidTr="0021637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3C7119B" w14:textId="77777777" w:rsidR="00706347" w:rsidRPr="007B3117" w:rsidRDefault="00706347" w:rsidP="007063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46FB3B4E" w14:textId="77777777" w:rsidR="00706347" w:rsidRPr="007B3117" w:rsidRDefault="00706347" w:rsidP="0070634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1EEA91" w14:textId="77777777" w:rsidR="00706347" w:rsidRPr="007B3117" w:rsidRDefault="00706347" w:rsidP="007063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50197E3D" w14:textId="361D5834" w:rsidR="00706347" w:rsidRPr="00444790" w:rsidRDefault="00706347" w:rsidP="007063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20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820F7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820F7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820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20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A1F" w:rsidRPr="007B3117" w14:paraId="31C6616C" w14:textId="77777777" w:rsidTr="0021637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6D6929F0" w14:textId="77777777" w:rsidR="004D2A1F" w:rsidRPr="007B3117" w:rsidRDefault="004D2A1F" w:rsidP="004D2A1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67ACA8E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B998DA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6E29D95B" w14:textId="77777777" w:rsidR="004D2A1F" w:rsidRPr="00D03FB0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684630E" w14:textId="77777777" w:rsidR="004D2A1F" w:rsidRPr="00D03FB0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2FD8F89D" w14:textId="77777777" w:rsidR="004D2A1F" w:rsidRPr="00D03FB0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D2A1F" w:rsidRPr="007B3117" w14:paraId="7B299845" w14:textId="77777777" w:rsidTr="0021637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2944387" w14:textId="77777777" w:rsidR="004D2A1F" w:rsidRPr="007B3117" w:rsidRDefault="004D2A1F" w:rsidP="004D2A1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CEF5CF9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5CE8882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F57CB15" w14:textId="77777777" w:rsidR="004D2A1F" w:rsidRPr="007B3117" w:rsidRDefault="004D2A1F" w:rsidP="004D2A1F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6168ED1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1A71A585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14E79EA2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14BD72FD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42F107FC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3CC319A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B97BFBB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7A33A28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BFAE679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436896E9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1E723227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1DFABCEA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72E2012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7F911BD1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7CE5137D" w14:textId="77777777" w:rsidR="004D2A1F" w:rsidRPr="007B3117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D2A1F" w:rsidRPr="007B3117" w14:paraId="5CD5E2D5" w14:textId="77777777" w:rsidTr="0021637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5C384A2" w14:textId="77777777" w:rsidR="004D2A1F" w:rsidRPr="00EE12DA" w:rsidRDefault="004D2A1F" w:rsidP="004D2A1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38C3EE2E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951E72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26BDDD0C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A1F" w:rsidRPr="007B3117" w14:paraId="7A1C143E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146BFE8A" w14:textId="04DEC8E9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0" w:type="dxa"/>
          </w:tcPr>
          <w:p w14:paraId="0E10C2F6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140E24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06F4C74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8D4BBA8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42FFAB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FB320B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5FBEB1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5E768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23B60EA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1CC92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1D587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3989BC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65EE8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D7B9259" w14:textId="77777777" w:rsidR="004D2A1F" w:rsidRPr="00EE12DA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8AA1EB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16A6AF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A975170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2A1F" w:rsidRPr="007B3117" w14:paraId="1ADFE1F8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22419792" w14:textId="77777777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960780E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EA9DE3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7B7B70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DF6404C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B0D5D87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AC9ED8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FAABDB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3E1077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0A9B65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F83667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4BD68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729D7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09C14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164072AD" w14:textId="77777777" w:rsidR="004D2A1F" w:rsidRPr="00EE12DA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17C0E4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F3D3CF8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B58DB3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2A1F" w:rsidRPr="007B3117" w14:paraId="2175E3AC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19ECB818" w14:textId="77777777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95F31C2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04AC6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257C059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7AB546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D893F4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4E947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A1654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B63CE9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4BAFB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A160C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0B06A4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C0A9293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5F8C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3646C3CA" w14:textId="77777777" w:rsidR="004D2A1F" w:rsidRPr="00EE12DA" w:rsidRDefault="004D2A1F" w:rsidP="004D2A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3D1E4D6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644D862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A2DFDF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2A1F" w:rsidRPr="007B3117" w14:paraId="2BA2D69D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6541EE9C" w14:textId="1D58ECBF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EE12D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2D6BCE55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D76FC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2E87B37" w14:textId="64DBF5A1" w:rsidR="004D2A1F" w:rsidRPr="00EE12DA" w:rsidRDefault="004D2A1F" w:rsidP="004D2A1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BCBB6D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32F381" w14:textId="656B1FE4" w:rsidR="004D2A1F" w:rsidRPr="00EE12DA" w:rsidRDefault="004D2A1F" w:rsidP="004D2A1F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4AB4970C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D137284" w14:textId="59B35813" w:rsidR="004D2A1F" w:rsidRPr="00EE12DA" w:rsidRDefault="004D2A1F" w:rsidP="004D2A1F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1CEC8C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6AB9258" w14:textId="5046C078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2F1A31D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F76A04" w14:textId="4552A731" w:rsidR="004D2A1F" w:rsidRPr="00EE12DA" w:rsidRDefault="004D2A1F" w:rsidP="004D2A1F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AACB8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4FF7F4" w14:textId="0EE4D659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3DE81EA9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CED1D21" w14:textId="7BFFDC1C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7F832565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53E8C8C" w14:textId="21AC1ED3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4D2A1F" w:rsidRPr="007B3117" w14:paraId="7754F662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42AC14A0" w14:textId="4E9794B8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5EA0217A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313FFA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C7040EC" w14:textId="632759D8" w:rsidR="004D2A1F" w:rsidRPr="00EE12DA" w:rsidRDefault="004D2A1F" w:rsidP="004D2A1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  <w:gridSpan w:val="2"/>
          </w:tcPr>
          <w:p w14:paraId="3977752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D71837" w14:textId="77AEA176" w:rsidR="004D2A1F" w:rsidRPr="00EE12DA" w:rsidRDefault="004D2A1F" w:rsidP="004D2A1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4C8B9CA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8C62FB" w14:textId="01751E96" w:rsidR="004D2A1F" w:rsidRPr="00EE12DA" w:rsidRDefault="004D2A1F" w:rsidP="004D2A1F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BE26E7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E73F16" w14:textId="05231792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</w:tcPr>
          <w:p w14:paraId="3A6C20A9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2DBBEC" w14:textId="2E4BDC8F" w:rsidR="004D2A1F" w:rsidRPr="00EE12DA" w:rsidRDefault="004D2A1F" w:rsidP="004D2A1F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8F4658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8A703E" w14:textId="2F5938D8" w:rsidR="004D2A1F" w:rsidRPr="00EE12DA" w:rsidRDefault="004D2A1F" w:rsidP="004D2A1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304" w:type="dxa"/>
            <w:gridSpan w:val="3"/>
          </w:tcPr>
          <w:p w14:paraId="0300BEF0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EA9AA72" w14:textId="0CE67753" w:rsidR="004D2A1F" w:rsidRPr="00EE12DA" w:rsidRDefault="004D2A1F" w:rsidP="004D2A1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DFCA62A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07F866E" w14:textId="007C5381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4D2A1F" w:rsidRPr="007B3117" w14:paraId="32F07BE1" w14:textId="77777777" w:rsidTr="00216370">
        <w:trPr>
          <w:trHeight w:val="288"/>
        </w:trPr>
        <w:tc>
          <w:tcPr>
            <w:tcW w:w="3864" w:type="dxa"/>
            <w:shd w:val="clear" w:color="auto" w:fill="auto"/>
          </w:tcPr>
          <w:p w14:paraId="117D184C" w14:textId="77777777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0719D77B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C422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533B6E7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FC8DB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2D672F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80619E4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D1C32B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D19B99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D4B1A9D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48F7AA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520DB3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5E456C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E3015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B64A29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A47B02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3EB1C6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F36C355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2A1F" w:rsidRPr="007B3117" w14:paraId="791D950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4ECD4513" w14:textId="77777777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33DFB7AE" w14:textId="77777777" w:rsidR="004D2A1F" w:rsidRPr="00EE12DA" w:rsidRDefault="004D2A1F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65685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81EAA9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140DAA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D5D1C67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8179FF7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D60AD02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D9FD51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5D7F33B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9ADA00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AA1B59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3E80E02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6E332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AC28A6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5A00980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79938E2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281796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2A1F" w:rsidRPr="007B3117" w14:paraId="39C17669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7EEB2EF1" w14:textId="77777777" w:rsidR="004D2A1F" w:rsidRPr="00EE12DA" w:rsidRDefault="004D2A1F" w:rsidP="004D2A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1F74C811" w14:textId="33ACCA82" w:rsidR="004D2A1F" w:rsidRPr="00EE12DA" w:rsidRDefault="001359A5" w:rsidP="004D2A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E2BF909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7FDA556" w14:textId="3C9C3B5E" w:rsidR="004D2A1F" w:rsidRPr="00EE12DA" w:rsidRDefault="004D2A1F" w:rsidP="004D2A1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8BCB0A1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9D0E8E8" w14:textId="509E4985" w:rsidR="004D2A1F" w:rsidRPr="00EE12DA" w:rsidRDefault="004D2A1F" w:rsidP="004D2A1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83CCA6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14EB0E8" w14:textId="63776222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E57B64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8BB6D44" w14:textId="75FCA4FD" w:rsidR="004D2A1F" w:rsidRPr="00EE12DA" w:rsidRDefault="004D2A1F" w:rsidP="004D2A1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</w:tcPr>
          <w:p w14:paraId="095B9D8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B7FE85" w14:textId="78527AAA" w:rsidR="004D2A1F" w:rsidRPr="00EE12DA" w:rsidRDefault="004D2A1F" w:rsidP="004D2A1F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FABF50F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4F188" w14:textId="0F38B63C" w:rsidR="004D2A1F" w:rsidRPr="00EE12DA" w:rsidRDefault="004D2A1F" w:rsidP="004D2A1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304" w:type="dxa"/>
            <w:gridSpan w:val="3"/>
          </w:tcPr>
          <w:p w14:paraId="4412A0E8" w14:textId="77777777" w:rsidR="004D2A1F" w:rsidRPr="00EE12DA" w:rsidRDefault="004D2A1F" w:rsidP="004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9B3CE75" w14:textId="0DB3D39F" w:rsidR="004D2A1F" w:rsidRPr="00EE12DA" w:rsidRDefault="004D2A1F" w:rsidP="004D2A1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20420BE" w14:textId="77777777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368E262" w14:textId="46CA3A9A" w:rsidR="004D2A1F" w:rsidRPr="00EE12DA" w:rsidRDefault="004D2A1F" w:rsidP="004D2A1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</w:tr>
    </w:tbl>
    <w:p w14:paraId="6BC1AFC0" w14:textId="77777777" w:rsidR="00F514CB" w:rsidRDefault="00F514CB">
      <w:r>
        <w:br w:type="page"/>
      </w:r>
    </w:p>
    <w:p w14:paraId="120ED6E5" w14:textId="77777777" w:rsidR="0025355F" w:rsidRPr="007B3117" w:rsidRDefault="0025355F" w:rsidP="003643C1">
      <w:pPr>
        <w:rPr>
          <w:sz w:val="30"/>
          <w:szCs w:val="30"/>
        </w:rPr>
        <w:sectPr w:rsidR="0025355F" w:rsidRPr="007B3117" w:rsidSect="00774BA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7B3117" w:rsidRDefault="00820F68" w:rsidP="00EE12D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Pr="007B3117" w:rsidRDefault="00D8286C" w:rsidP="003643C1">
      <w:pPr>
        <w:rPr>
          <w:rFonts w:ascii="Angsana New" w:hAnsi="Angsana New"/>
          <w:sz w:val="24"/>
          <w:szCs w:val="24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C7675B" w:rsidRPr="007B3117" w14:paraId="45B7BBD6" w14:textId="2EEB53CD" w:rsidTr="009A3A16">
        <w:trPr>
          <w:trHeight w:val="107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F4E" w14:textId="3BB171C1" w:rsidR="00C7675B" w:rsidRPr="007B3117" w:rsidRDefault="00EE12DA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F624" w14:textId="4637579D" w:rsidR="00C7675B" w:rsidRPr="007B3117" w:rsidRDefault="00C7675B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FABDF6" w14:textId="77777777" w:rsidR="00C7675B" w:rsidRPr="00E96CD4" w:rsidRDefault="00C7675B" w:rsidP="00005EA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2897B70B" w14:textId="31C87718" w:rsidR="00E96CD4" w:rsidRPr="00C25E41" w:rsidRDefault="00E96CD4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F55DBAA" w14:textId="77777777" w:rsidR="00E96CD4" w:rsidRPr="00C25E41" w:rsidRDefault="00E96CD4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72563BB7" w14:textId="7BD8EB36" w:rsidR="00C7675B" w:rsidRPr="00C25E41" w:rsidRDefault="00E96CD4" w:rsidP="00E96CD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40B" w:rsidRPr="007B3117" w14:paraId="4583612B" w14:textId="0E8BD1D6" w:rsidTr="00C50C41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ADEC31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686AFE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24FDC208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60964BB" w14:textId="77777777" w:rsidR="0069540B" w:rsidRPr="007B3117" w:rsidRDefault="0069540B" w:rsidP="00B61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540B" w:rsidRPr="007B3117" w14:paraId="618AD38E" w14:textId="7FB8D945" w:rsidTr="00C50C4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8829" w14:textId="77777777" w:rsidR="0069540B" w:rsidRPr="007B3117" w:rsidRDefault="0069540B" w:rsidP="00B61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FB690F" w14:textId="280C0EBF" w:rsidR="0069540B" w:rsidRPr="007B3117" w:rsidRDefault="0069540B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1743841" w14:textId="77777777" w:rsidR="0069540B" w:rsidRPr="007B3117" w:rsidRDefault="0069540B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29F1020" w14:textId="77777777" w:rsidR="0069540B" w:rsidRPr="007B3117" w:rsidRDefault="0069540B" w:rsidP="00B6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40B" w:rsidRPr="007B3117" w14:paraId="3870D464" w14:textId="37358B50" w:rsidTr="00FE20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E69F" w14:textId="77777777" w:rsidR="0069540B" w:rsidRPr="007B3117" w:rsidRDefault="0069540B" w:rsidP="009A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B63B28" w14:textId="54A7CECF" w:rsidR="0069540B" w:rsidRPr="003D4A9C" w:rsidRDefault="00FE0EB0" w:rsidP="003D4A9C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109,439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C2E553B" w14:textId="77777777" w:rsidR="0069540B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8871C1" w14:textId="12BA5C29" w:rsidR="0069540B" w:rsidRDefault="00FE0EB0" w:rsidP="00D123DC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9540B" w:rsidRPr="007B3117" w14:paraId="7B4CCD7C" w14:textId="6370CEF7" w:rsidTr="00B313D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E136" w14:textId="77777777" w:rsidR="0069540B" w:rsidRPr="007B3117" w:rsidRDefault="0069540B" w:rsidP="009A3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1CA922" w14:textId="2278D2A1" w:rsidR="0069540B" w:rsidRPr="003D4A9C" w:rsidRDefault="00FE0EB0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96,141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9C0C5B3" w14:textId="77777777" w:rsidR="0069540B" w:rsidRDefault="0069540B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736D5A69" w14:textId="74159653" w:rsidR="0069540B" w:rsidRDefault="00FE0EB0" w:rsidP="009A3A16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7,110</w:t>
            </w:r>
          </w:p>
        </w:tc>
      </w:tr>
      <w:tr w:rsidR="0069540B" w:rsidRPr="007B3117" w14:paraId="2330785D" w14:textId="3E351E10" w:rsidTr="00AE12C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405" w14:textId="77777777" w:rsidR="0069540B" w:rsidRPr="007B3117" w:rsidRDefault="0069540B" w:rsidP="009A3A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D4F7" w14:textId="36847647" w:rsidR="0069540B" w:rsidRPr="003D4A9C" w:rsidRDefault="00FE0EB0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205,580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6CF146C" w14:textId="77777777" w:rsidR="0069540B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F2716" w14:textId="6202CA75" w:rsidR="0069540B" w:rsidRDefault="00FE0EB0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7,110</w:t>
            </w:r>
          </w:p>
        </w:tc>
      </w:tr>
      <w:tr w:rsidR="0069540B" w:rsidRPr="007B3117" w14:paraId="411BCA88" w14:textId="5376BE51" w:rsidTr="00AE12C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460E" w14:textId="77777777" w:rsidR="0069540B" w:rsidRPr="007B3117" w:rsidRDefault="0069540B" w:rsidP="009A3A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A3863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D7017E0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095D0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40B" w:rsidRPr="007B3117" w14:paraId="7F3DE837" w14:textId="335EAFB0" w:rsidTr="00C3124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A8A2" w14:textId="77777777" w:rsidR="0069540B" w:rsidRPr="007B3117" w:rsidRDefault="0069540B" w:rsidP="009A3A16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9337E7" w14:textId="5D369C19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286CA3A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809045D" w14:textId="77777777" w:rsidR="0069540B" w:rsidRPr="007B3117" w:rsidRDefault="0069540B" w:rsidP="009A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0EB0" w:rsidRPr="007B3117" w14:paraId="00B88D1C" w14:textId="7FC8F39D" w:rsidTr="0001258B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861D" w14:textId="77777777" w:rsidR="00FE0EB0" w:rsidRPr="007B3117" w:rsidRDefault="00FE0EB0" w:rsidP="00FE0EB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DFAB06" w14:textId="178BE263" w:rsidR="00FE0EB0" w:rsidRPr="007B3117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B36CA7D" w14:textId="77777777" w:rsidR="00FE0EB0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003125F" w14:textId="4B9C4D6A" w:rsidR="00FE0EB0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</w:tr>
      <w:tr w:rsidR="00FE0EB0" w:rsidRPr="007B3117" w14:paraId="7343C9C1" w14:textId="7B0F7953" w:rsidTr="000E421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E59" w14:textId="77777777" w:rsidR="00FE0EB0" w:rsidRPr="007B3117" w:rsidRDefault="00FE0EB0" w:rsidP="00FE0EB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187E" w14:textId="26FA5DBD" w:rsidR="00FE0EB0" w:rsidRPr="007B3117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BAE5566" w14:textId="77777777" w:rsidR="00FE0EB0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E16E" w14:textId="4652A683" w:rsidR="00FE0EB0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</w:tr>
      <w:tr w:rsidR="00FE0EB0" w:rsidRPr="007B3117" w14:paraId="7648D393" w14:textId="482219E0" w:rsidTr="0069540B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3DE" w14:textId="77777777" w:rsidR="00FE0EB0" w:rsidRPr="007B3117" w:rsidRDefault="00FE0EB0" w:rsidP="00FE0E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B3DC7" w14:textId="06877E78" w:rsidR="00FE0EB0" w:rsidRPr="007B3117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10,228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F4781C9" w14:textId="77777777" w:rsidR="00FE0EB0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AECEF" w14:textId="6BCAC29C" w:rsidR="00FE0EB0" w:rsidRDefault="00FE0EB0" w:rsidP="00FE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10,228</w:t>
            </w:r>
          </w:p>
        </w:tc>
      </w:tr>
    </w:tbl>
    <w:p w14:paraId="17637DF7" w14:textId="77777777" w:rsidR="00762550" w:rsidRPr="007B3117" w:rsidRDefault="0076255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722523B2" w14:textId="032CE01E" w:rsidR="00D72061" w:rsidRPr="001D489E" w:rsidRDefault="00205AE7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68FE">
        <w:rPr>
          <w:rFonts w:ascii="Angsana New" w:hAnsi="Angsana New" w:hint="cs"/>
          <w:sz w:val="30"/>
          <w:szCs w:val="30"/>
          <w:cs/>
          <w:lang w:bidi="th-TH"/>
        </w:rPr>
        <w:t>บริษัทมีภาระผูกพันกับ</w:t>
      </w:r>
      <w:r w:rsidR="00CB229A" w:rsidRPr="00C168FE">
        <w:rPr>
          <w:rFonts w:ascii="Angsana New" w:hAnsi="Angsana New" w:hint="cs"/>
          <w:sz w:val="30"/>
          <w:szCs w:val="30"/>
          <w:cs/>
          <w:lang w:bidi="th-TH"/>
        </w:rPr>
        <w:t>สถาบันการเงิน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C168F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และบริษัทเอกชน</w:t>
      </w:r>
      <w:r w:rsidRPr="00C168FE">
        <w:rPr>
          <w:rFonts w:ascii="Angsana New" w:hAnsi="Angsana New" w:hint="cs"/>
          <w:sz w:val="30"/>
          <w:szCs w:val="30"/>
          <w:cs/>
        </w:rPr>
        <w:t xml:space="preserve"> </w:t>
      </w:r>
      <w:r w:rsidR="008B618C" w:rsidRPr="00C168FE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E36DDC" w:rsidRPr="00C168FE">
        <w:rPr>
          <w:rFonts w:ascii="Angsana New" w:hAnsi="Angsana New" w:hint="cs"/>
          <w:sz w:val="30"/>
          <w:szCs w:val="30"/>
          <w:cs/>
          <w:lang w:bidi="th-TH"/>
        </w:rPr>
        <w:t>หนังสือค้ำประกันบริษัทให้แก่</w:t>
      </w:r>
      <w:r w:rsidRPr="00C168FE">
        <w:rPr>
          <w:rFonts w:ascii="Angsana New" w:hAnsi="Angsana New" w:hint="cs"/>
          <w:sz w:val="30"/>
          <w:szCs w:val="30"/>
          <w:cs/>
          <w:lang w:bidi="th-TH"/>
        </w:rPr>
        <w:t>กรมศุลกากร</w:t>
      </w:r>
      <w:r w:rsidR="00D72061"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1D489E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21B2D" w14:textId="77777777" w:rsidR="002B5D4B" w:rsidRDefault="002B5D4B" w:rsidP="00900EE2">
      <w:r>
        <w:separator/>
      </w:r>
    </w:p>
  </w:endnote>
  <w:endnote w:type="continuationSeparator" w:id="0">
    <w:p w14:paraId="3263267F" w14:textId="77777777" w:rsidR="002B5D4B" w:rsidRDefault="002B5D4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CB69" w14:textId="77777777" w:rsidR="0011726A" w:rsidRPr="00211355" w:rsidRDefault="0011726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DF95D60" w14:textId="77777777" w:rsidR="0011726A" w:rsidRDefault="0011726A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499BB" w14:textId="77777777" w:rsidR="002B5D4B" w:rsidRDefault="002B5D4B" w:rsidP="00900EE2">
      <w:r>
        <w:separator/>
      </w:r>
    </w:p>
  </w:footnote>
  <w:footnote w:type="continuationSeparator" w:id="0">
    <w:p w14:paraId="0D6BDCB1" w14:textId="77777777" w:rsidR="002B5D4B" w:rsidRDefault="002B5D4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C810" w14:textId="77777777" w:rsidR="0011726A" w:rsidRPr="00E669A5" w:rsidRDefault="0011726A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09C6E170" w14:textId="7B701450" w:rsidR="0011726A" w:rsidRPr="00E669A5" w:rsidRDefault="0011726A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D340B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DC32E13" w14:textId="7E18DD7A" w:rsidR="0011726A" w:rsidRPr="00D340B7" w:rsidRDefault="0011726A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D340B7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9405B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="00D340B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33CB6512" w14:textId="77777777" w:rsidR="0011726A" w:rsidRPr="004B3C0B" w:rsidRDefault="0011726A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565477EC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E945BD"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8B75C8" w14:textId="7986639B" w:rsidR="00480F9F" w:rsidRDefault="00480F9F" w:rsidP="00480F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A242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9AD5" w14:textId="77777777" w:rsidR="00480F9F" w:rsidRPr="00E669A5" w:rsidRDefault="00480F9F" w:rsidP="00480F9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7983A562" w14:textId="77777777" w:rsidR="00480F9F" w:rsidRPr="00E669A5" w:rsidRDefault="00480F9F" w:rsidP="00480F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6C8FCB" w14:textId="77777777" w:rsidR="00480F9F" w:rsidRDefault="00480F9F" w:rsidP="00480F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A242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3E57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08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42"/>
    <w:rsid w:val="00047F60"/>
    <w:rsid w:val="0005022B"/>
    <w:rsid w:val="00050592"/>
    <w:rsid w:val="000506EF"/>
    <w:rsid w:val="0005075E"/>
    <w:rsid w:val="000508BB"/>
    <w:rsid w:val="00050DDE"/>
    <w:rsid w:val="0005136E"/>
    <w:rsid w:val="000513E2"/>
    <w:rsid w:val="000514BE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5F"/>
    <w:rsid w:val="00062EE1"/>
    <w:rsid w:val="00062F23"/>
    <w:rsid w:val="0006333F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0D33"/>
    <w:rsid w:val="0007104E"/>
    <w:rsid w:val="00071553"/>
    <w:rsid w:val="000716A0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7D7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7D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296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44C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45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6A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AC6"/>
    <w:rsid w:val="00134DD7"/>
    <w:rsid w:val="0013518D"/>
    <w:rsid w:val="001352AD"/>
    <w:rsid w:val="001352C2"/>
    <w:rsid w:val="001359A5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CBC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F6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ADB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657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1C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02"/>
    <w:rsid w:val="001C4C2D"/>
    <w:rsid w:val="001C555B"/>
    <w:rsid w:val="001C5EFB"/>
    <w:rsid w:val="001C6451"/>
    <w:rsid w:val="001C6A29"/>
    <w:rsid w:val="001C6AE4"/>
    <w:rsid w:val="001C6B04"/>
    <w:rsid w:val="001C6B5F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89E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114"/>
    <w:rsid w:val="001F6225"/>
    <w:rsid w:val="001F6284"/>
    <w:rsid w:val="001F63AB"/>
    <w:rsid w:val="001F65C8"/>
    <w:rsid w:val="001F6613"/>
    <w:rsid w:val="001F6907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370"/>
    <w:rsid w:val="002164D2"/>
    <w:rsid w:val="00216598"/>
    <w:rsid w:val="00216619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C6A"/>
    <w:rsid w:val="00226F80"/>
    <w:rsid w:val="00226F98"/>
    <w:rsid w:val="0022717C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1E77"/>
    <w:rsid w:val="0027212B"/>
    <w:rsid w:val="0027221B"/>
    <w:rsid w:val="002724DF"/>
    <w:rsid w:val="00272652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6E1D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4B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DA2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6C7"/>
    <w:rsid w:val="002C17D3"/>
    <w:rsid w:val="002C1A74"/>
    <w:rsid w:val="002C1D9E"/>
    <w:rsid w:val="002C1EB9"/>
    <w:rsid w:val="002C20A7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01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8A5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043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A6C"/>
    <w:rsid w:val="00347BE0"/>
    <w:rsid w:val="00347C57"/>
    <w:rsid w:val="00347CE9"/>
    <w:rsid w:val="00347E91"/>
    <w:rsid w:val="00350058"/>
    <w:rsid w:val="00350310"/>
    <w:rsid w:val="0035042B"/>
    <w:rsid w:val="0035049C"/>
    <w:rsid w:val="00350774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3FC8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9C2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D2E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27D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5C7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1C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0C0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63C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E82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035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2C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DD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44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8DA"/>
    <w:rsid w:val="003F4A63"/>
    <w:rsid w:val="003F4C15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CBE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05FE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39E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0F9F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78B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882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8D3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1F"/>
    <w:rsid w:val="004D2A6C"/>
    <w:rsid w:val="004D3163"/>
    <w:rsid w:val="004D32A7"/>
    <w:rsid w:val="004D330B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427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D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0A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1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09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883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AF6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42B"/>
    <w:rsid w:val="0060662F"/>
    <w:rsid w:val="00606852"/>
    <w:rsid w:val="00606B6E"/>
    <w:rsid w:val="00607107"/>
    <w:rsid w:val="006072CA"/>
    <w:rsid w:val="00607382"/>
    <w:rsid w:val="00607699"/>
    <w:rsid w:val="006076BA"/>
    <w:rsid w:val="00607BFE"/>
    <w:rsid w:val="00607D12"/>
    <w:rsid w:val="006104B2"/>
    <w:rsid w:val="00610609"/>
    <w:rsid w:val="0061077C"/>
    <w:rsid w:val="00610975"/>
    <w:rsid w:val="006109BF"/>
    <w:rsid w:val="00610A03"/>
    <w:rsid w:val="00610E64"/>
    <w:rsid w:val="00610F7C"/>
    <w:rsid w:val="006111C6"/>
    <w:rsid w:val="006116A5"/>
    <w:rsid w:val="0061173F"/>
    <w:rsid w:val="006117B8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DCB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849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419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471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966"/>
    <w:rsid w:val="00653F5F"/>
    <w:rsid w:val="006544FD"/>
    <w:rsid w:val="006547F5"/>
    <w:rsid w:val="006548E6"/>
    <w:rsid w:val="00654C3F"/>
    <w:rsid w:val="006552DD"/>
    <w:rsid w:val="00655436"/>
    <w:rsid w:val="00655A48"/>
    <w:rsid w:val="00655C4B"/>
    <w:rsid w:val="0065606A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448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531D"/>
    <w:rsid w:val="0069540B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4CD7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268"/>
    <w:rsid w:val="006B532F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CA9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4DD3"/>
    <w:rsid w:val="006E50FE"/>
    <w:rsid w:val="006E567B"/>
    <w:rsid w:val="006E5979"/>
    <w:rsid w:val="006E5E51"/>
    <w:rsid w:val="006E5F3A"/>
    <w:rsid w:val="006E5FFE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E7FBE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9D8"/>
    <w:rsid w:val="00702080"/>
    <w:rsid w:val="00702307"/>
    <w:rsid w:val="00702865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47"/>
    <w:rsid w:val="00706374"/>
    <w:rsid w:val="00706462"/>
    <w:rsid w:val="00706976"/>
    <w:rsid w:val="00706B76"/>
    <w:rsid w:val="00706B77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31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45A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EA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8B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658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D9"/>
    <w:rsid w:val="00751DB5"/>
    <w:rsid w:val="00751E0F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57A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BA1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4EB7"/>
    <w:rsid w:val="007B521B"/>
    <w:rsid w:val="007B5426"/>
    <w:rsid w:val="007B55D9"/>
    <w:rsid w:val="007B599A"/>
    <w:rsid w:val="007B5A35"/>
    <w:rsid w:val="007B5BDF"/>
    <w:rsid w:val="007B5C06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117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7A9"/>
    <w:rsid w:val="007E594F"/>
    <w:rsid w:val="007E5951"/>
    <w:rsid w:val="007E5A5D"/>
    <w:rsid w:val="007E5BCA"/>
    <w:rsid w:val="007E5C3C"/>
    <w:rsid w:val="007E5EDA"/>
    <w:rsid w:val="007E5F6A"/>
    <w:rsid w:val="007E609A"/>
    <w:rsid w:val="007E6501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68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0F79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5E3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124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6FC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B6D"/>
    <w:rsid w:val="00896C69"/>
    <w:rsid w:val="00897460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AEB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4E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5F1D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3865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68F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248"/>
    <w:rsid w:val="0090242A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0E69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6AE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854"/>
    <w:rsid w:val="00923AF5"/>
    <w:rsid w:val="00923ED7"/>
    <w:rsid w:val="009240ED"/>
    <w:rsid w:val="00924383"/>
    <w:rsid w:val="00924617"/>
    <w:rsid w:val="009247F6"/>
    <w:rsid w:val="00924C22"/>
    <w:rsid w:val="009250B1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6C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5BE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C4A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AC8"/>
    <w:rsid w:val="00981B08"/>
    <w:rsid w:val="00981CEF"/>
    <w:rsid w:val="00981E58"/>
    <w:rsid w:val="00981ED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B2B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1D9"/>
    <w:rsid w:val="009A350A"/>
    <w:rsid w:val="009A3881"/>
    <w:rsid w:val="009A3883"/>
    <w:rsid w:val="009A394C"/>
    <w:rsid w:val="009A3A16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BD3"/>
    <w:rsid w:val="009B6CBD"/>
    <w:rsid w:val="009B6EBD"/>
    <w:rsid w:val="009B6F36"/>
    <w:rsid w:val="009B71EE"/>
    <w:rsid w:val="009B7353"/>
    <w:rsid w:val="009B736C"/>
    <w:rsid w:val="009B7445"/>
    <w:rsid w:val="009B7625"/>
    <w:rsid w:val="009B7894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27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9F9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AFF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1D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4F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4C3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1C2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94E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02"/>
    <w:rsid w:val="00B0534D"/>
    <w:rsid w:val="00B05553"/>
    <w:rsid w:val="00B05594"/>
    <w:rsid w:val="00B063C7"/>
    <w:rsid w:val="00B063F3"/>
    <w:rsid w:val="00B065B3"/>
    <w:rsid w:val="00B066C6"/>
    <w:rsid w:val="00B06761"/>
    <w:rsid w:val="00B067C2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A8B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A95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20C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22B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45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5EEA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0E13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8C8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39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34D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5ED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A7A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32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79B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26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2B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2EB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3FC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697"/>
    <w:rsid w:val="00CE0718"/>
    <w:rsid w:val="00CE0842"/>
    <w:rsid w:val="00CE093C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757"/>
    <w:rsid w:val="00CE3BAE"/>
    <w:rsid w:val="00CE3C66"/>
    <w:rsid w:val="00CE43FD"/>
    <w:rsid w:val="00CE45B0"/>
    <w:rsid w:val="00CE4949"/>
    <w:rsid w:val="00CE4F45"/>
    <w:rsid w:val="00CE4FD3"/>
    <w:rsid w:val="00CE51BB"/>
    <w:rsid w:val="00CE52B6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28D"/>
    <w:rsid w:val="00CF151D"/>
    <w:rsid w:val="00CF16D9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9F7"/>
    <w:rsid w:val="00CF7AAC"/>
    <w:rsid w:val="00CF7B87"/>
    <w:rsid w:val="00CF7CA5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3DC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454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E54"/>
    <w:rsid w:val="00D33EAC"/>
    <w:rsid w:val="00D33F94"/>
    <w:rsid w:val="00D340B7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9F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B47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0BC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5D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322"/>
    <w:rsid w:val="00DE1498"/>
    <w:rsid w:val="00DE1945"/>
    <w:rsid w:val="00DE1B90"/>
    <w:rsid w:val="00DE1DB1"/>
    <w:rsid w:val="00DE2302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2F3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FC3"/>
    <w:rsid w:val="00E1406E"/>
    <w:rsid w:val="00E14891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351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2A4"/>
    <w:rsid w:val="00E61CC9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7D8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4F7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3F76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74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5B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6CD4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805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1A1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5AB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4FA7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388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2DA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43"/>
    <w:rsid w:val="00EE33CC"/>
    <w:rsid w:val="00EE352D"/>
    <w:rsid w:val="00EE3753"/>
    <w:rsid w:val="00EE382A"/>
    <w:rsid w:val="00EE38FF"/>
    <w:rsid w:val="00EE39B1"/>
    <w:rsid w:val="00EE3C1A"/>
    <w:rsid w:val="00EE3D3B"/>
    <w:rsid w:val="00EE4125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958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37F9C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4C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79C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82B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2DE8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5E8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CE"/>
    <w:rsid w:val="00F93AD5"/>
    <w:rsid w:val="00F93ADF"/>
    <w:rsid w:val="00F93B71"/>
    <w:rsid w:val="00F93B87"/>
    <w:rsid w:val="00F93BCF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4E5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05F"/>
    <w:rsid w:val="00FD211A"/>
    <w:rsid w:val="00FD2181"/>
    <w:rsid w:val="00FD21B2"/>
    <w:rsid w:val="00FD2245"/>
    <w:rsid w:val="00FD22F0"/>
    <w:rsid w:val="00FD2389"/>
    <w:rsid w:val="00FD27DD"/>
    <w:rsid w:val="00FD2854"/>
    <w:rsid w:val="00FD2B5B"/>
    <w:rsid w:val="00FD301D"/>
    <w:rsid w:val="00FD3552"/>
    <w:rsid w:val="00FD361C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0EB0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032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2B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BBA"/>
    <w:rsid w:val="00FF5CF2"/>
    <w:rsid w:val="00FF5DFE"/>
    <w:rsid w:val="00FF5E85"/>
    <w:rsid w:val="00FF5F05"/>
    <w:rsid w:val="00FF5F6F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41921-F1EB-4417-8AA4-6C30FBF700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5991935-FDB6-4E32-9EC0-326857DB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12</Pages>
  <Words>1648</Words>
  <Characters>7404</Characters>
  <Application>Microsoft Office Word</Application>
  <DocSecurity>0</DocSecurity>
  <Lines>1057</Lines>
  <Paragraphs>411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Yothika, Sripongphankul</cp:lastModifiedBy>
  <cp:revision>4</cp:revision>
  <cp:lastPrinted>2024-05-13T11:24:00Z</cp:lastPrinted>
  <dcterms:created xsi:type="dcterms:W3CDTF">2024-05-13T11:49:00Z</dcterms:created>
  <dcterms:modified xsi:type="dcterms:W3CDTF">2024-05-13T12:47:00Z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