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77777777" w:rsidR="004C1E59" w:rsidRPr="003054FD" w:rsidRDefault="00FC6B0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77777777" w:rsidR="004C1E59" w:rsidRPr="003054FD" w:rsidRDefault="00053DF4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71B3" w:rsidRPr="003054FD" w14:paraId="197CA6AE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8FA2F" w14:textId="633840AD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2D663" w14:textId="77777777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74A5E" w14:textId="2081008A" w:rsidR="007A71B3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68EE7564" w:rsidR="004C1E59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5371AAB1" w:rsidR="004C1E59" w:rsidRPr="003054FD" w:rsidRDefault="007A71B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D3249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56ED2796" w14:textId="77777777" w:rsidR="007A71B3" w:rsidRDefault="007A71B3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3D48B958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เมื่อวันที</w:t>
      </w:r>
      <w:r w:rsidR="008E7D7D" w:rsidRPr="003054FD">
        <w:rPr>
          <w:rFonts w:ascii="Angsana New" w:hAnsi="Angsana New" w:hint="cs"/>
          <w:sz w:val="30"/>
          <w:szCs w:val="30"/>
          <w:cs/>
        </w:rPr>
        <w:t>่</w:t>
      </w:r>
      <w:r w:rsidR="003445CA">
        <w:rPr>
          <w:rFonts w:ascii="Angsana New" w:hAnsi="Angsana New"/>
          <w:sz w:val="30"/>
          <w:szCs w:val="30"/>
        </w:rPr>
        <w:t xml:space="preserve"> </w:t>
      </w:r>
      <w:r w:rsidR="00F978CD">
        <w:rPr>
          <w:rFonts w:ascii="Angsana New" w:hAnsi="Angsana New"/>
          <w:sz w:val="30"/>
          <w:szCs w:val="30"/>
        </w:rPr>
        <w:t>10</w:t>
      </w:r>
      <w:r w:rsidR="003F27AF" w:rsidRPr="003F27AF">
        <w:rPr>
          <w:rFonts w:ascii="Angsana New" w:hAnsi="Angsana New"/>
          <w:sz w:val="30"/>
          <w:szCs w:val="30"/>
        </w:rPr>
        <w:t xml:space="preserve"> </w:t>
      </w:r>
      <w:r w:rsidR="003F27AF" w:rsidRPr="003F27AF">
        <w:rPr>
          <w:rFonts w:ascii="Angsana New" w:hAnsi="Angsana New" w:hint="cs"/>
          <w:sz w:val="30"/>
          <w:szCs w:val="30"/>
          <w:cs/>
        </w:rPr>
        <w:t>พฤษภาคม</w:t>
      </w:r>
      <w:r w:rsidR="003F27AF" w:rsidRPr="003F27AF">
        <w:rPr>
          <w:rFonts w:ascii="Angsana New" w:hAnsi="Angsana New"/>
          <w:sz w:val="30"/>
          <w:szCs w:val="30"/>
        </w:rPr>
        <w:t xml:space="preserve"> 2567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6314967B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95EDA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302AD9">
        <w:rPr>
          <w:rFonts w:ascii="Angsana New" w:hAnsi="Angsana New"/>
          <w:sz w:val="30"/>
          <w:szCs w:val="30"/>
        </w:rPr>
        <w:t>6</w:t>
      </w:r>
    </w:p>
    <w:p w14:paraId="173F13E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4F1428F8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302AD9">
        <w:rPr>
          <w:rFonts w:ascii="Angsana New" w:hAnsi="Angsana New"/>
          <w:sz w:val="30"/>
          <w:szCs w:val="30"/>
        </w:rPr>
        <w:t>6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E07621" w14:textId="22C970C3" w:rsidR="004D3141" w:rsidRPr="003054FD" w:rsidRDefault="00B50A49" w:rsidP="00A9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B90078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="00A94F8E"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02AD9" w:rsidRPr="00302AD9">
        <w:rPr>
          <w:rFonts w:ascii="Angsana New" w:hAnsi="Angsana New"/>
          <w:spacing w:val="-4"/>
          <w:sz w:val="30"/>
          <w:szCs w:val="30"/>
        </w:rPr>
        <w:t>30</w:t>
      </w:r>
      <w:r w:rsidR="00302AD9" w:rsidRPr="00302AD9">
        <w:rPr>
          <w:rFonts w:ascii="Angsana New" w:hAnsi="Angsana New"/>
          <w:spacing w:val="-4"/>
          <w:sz w:val="30"/>
          <w:szCs w:val="30"/>
          <w:cs/>
        </w:rPr>
        <w:t> กันยายน</w:t>
      </w:r>
      <w:r w:rsidR="00302AD9" w:rsidRPr="00302AD9">
        <w:rPr>
          <w:rFonts w:ascii="Angsana New" w:hAnsi="Angsana New"/>
          <w:spacing w:val="-4"/>
          <w:sz w:val="30"/>
          <w:szCs w:val="30"/>
        </w:rPr>
        <w:t xml:space="preserve"> 256</w:t>
      </w:r>
      <w:r w:rsidR="00302AD9">
        <w:rPr>
          <w:rFonts w:ascii="Angsana New" w:hAnsi="Angsana New"/>
          <w:spacing w:val="-4"/>
          <w:sz w:val="30"/>
          <w:szCs w:val="30"/>
        </w:rPr>
        <w:t>6</w:t>
      </w:r>
    </w:p>
    <w:p w14:paraId="6420A88D" w14:textId="77777777" w:rsidR="004D3141" w:rsidRPr="003054FD" w:rsidRDefault="00FB19A8" w:rsidP="00A5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A5D8D" w:rsidRPr="003054FD" w14:paraId="7F9E6CDC" w14:textId="77777777" w:rsidTr="00F125FC">
        <w:trPr>
          <w:tblHeader/>
        </w:trPr>
        <w:tc>
          <w:tcPr>
            <w:tcW w:w="4320" w:type="dxa"/>
          </w:tcPr>
          <w:p w14:paraId="53EF1DE3" w14:textId="77777777" w:rsidR="00BA5D8D" w:rsidRPr="003054FD" w:rsidRDefault="006136EC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75A6030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8D94C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24F38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0D2" w:rsidRPr="003054FD" w14:paraId="731CCE0C" w14:textId="77777777" w:rsidTr="00F125FC">
        <w:trPr>
          <w:tblHeader/>
        </w:trPr>
        <w:tc>
          <w:tcPr>
            <w:tcW w:w="4320" w:type="dxa"/>
          </w:tcPr>
          <w:p w14:paraId="7BC326D2" w14:textId="2B34BB9E" w:rsidR="00F340D2" w:rsidRPr="003054FD" w:rsidRDefault="00F340D2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8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8B5484B" w14:textId="5B4303C2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A31E6B" w14:textId="77777777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2B90C" w14:textId="2BEBA44C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11FAD1" w14:textId="77777777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00EA0" w14:textId="538A5CDB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DDCC7" w14:textId="77777777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B912A" w14:textId="232D9B08" w:rsidR="00F340D2" w:rsidRPr="003054FD" w:rsidRDefault="00F340D2" w:rsidP="00F3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5D8D" w:rsidRPr="003054FD" w14:paraId="3E62F324" w14:textId="77777777" w:rsidTr="00F125FC">
        <w:trPr>
          <w:tblHeader/>
        </w:trPr>
        <w:tc>
          <w:tcPr>
            <w:tcW w:w="4320" w:type="dxa"/>
          </w:tcPr>
          <w:p w14:paraId="3319A1BD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95EA16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D8D" w:rsidRPr="003054FD" w14:paraId="7DDA5CC7" w14:textId="77777777" w:rsidTr="00F125FC">
        <w:tc>
          <w:tcPr>
            <w:tcW w:w="4320" w:type="dxa"/>
          </w:tcPr>
          <w:p w14:paraId="75167654" w14:textId="6659AE58" w:rsidR="00BA5D8D" w:rsidRPr="003054FD" w:rsidRDefault="00BA5D8D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9C674F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1284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306D4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E77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3179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3AAD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D3F82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E07" w:rsidRPr="003054FD" w14:paraId="7E2B610D" w14:textId="77777777" w:rsidTr="00F125FC">
        <w:tc>
          <w:tcPr>
            <w:tcW w:w="4320" w:type="dxa"/>
          </w:tcPr>
          <w:p w14:paraId="3D26368E" w14:textId="77777777" w:rsidR="006A2E07" w:rsidRPr="003054FD" w:rsidRDefault="006A2E07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07AD97" w14:textId="4CA5CDEE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439,730</w:t>
            </w:r>
          </w:p>
        </w:tc>
        <w:tc>
          <w:tcPr>
            <w:tcW w:w="270" w:type="dxa"/>
          </w:tcPr>
          <w:p w14:paraId="079B690E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9E07A" w14:textId="743C01DB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551,583</w:t>
            </w:r>
          </w:p>
        </w:tc>
        <w:tc>
          <w:tcPr>
            <w:tcW w:w="270" w:type="dxa"/>
          </w:tcPr>
          <w:p w14:paraId="2BC59079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43804" w14:textId="0A72B61F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439,729</w:t>
            </w:r>
          </w:p>
        </w:tc>
        <w:tc>
          <w:tcPr>
            <w:tcW w:w="270" w:type="dxa"/>
          </w:tcPr>
          <w:p w14:paraId="3525C4ED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078EA" w14:textId="45E4984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551,583</w:t>
            </w:r>
          </w:p>
        </w:tc>
      </w:tr>
      <w:tr w:rsidR="006A2E07" w:rsidRPr="003054FD" w14:paraId="0E591158" w14:textId="77777777" w:rsidTr="00F125FC">
        <w:tc>
          <w:tcPr>
            <w:tcW w:w="4320" w:type="dxa"/>
          </w:tcPr>
          <w:p w14:paraId="61372AD4" w14:textId="77777777" w:rsidR="006A2E07" w:rsidRPr="003054FD" w:rsidRDefault="006A2E07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  <w:tc>
          <w:tcPr>
            <w:tcW w:w="1080" w:type="dxa"/>
          </w:tcPr>
          <w:p w14:paraId="1C72F1A4" w14:textId="366D567F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13,666</w:t>
            </w:r>
          </w:p>
        </w:tc>
        <w:tc>
          <w:tcPr>
            <w:tcW w:w="270" w:type="dxa"/>
          </w:tcPr>
          <w:p w14:paraId="00ACE644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A6F56" w14:textId="150B1379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  <w:tc>
          <w:tcPr>
            <w:tcW w:w="270" w:type="dxa"/>
          </w:tcPr>
          <w:p w14:paraId="1F5DE54D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27CA4" w14:textId="23A6B371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11,951</w:t>
            </w:r>
          </w:p>
        </w:tc>
        <w:tc>
          <w:tcPr>
            <w:tcW w:w="270" w:type="dxa"/>
          </w:tcPr>
          <w:p w14:paraId="5BE48CEF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F9DE4" w14:textId="79C9D239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</w:tr>
      <w:tr w:rsidR="006A2E07" w:rsidRPr="003054FD" w14:paraId="5D39EBCE" w14:textId="77777777" w:rsidTr="00F125FC">
        <w:tc>
          <w:tcPr>
            <w:tcW w:w="4320" w:type="dxa"/>
          </w:tcPr>
          <w:p w14:paraId="09FB0476" w14:textId="77777777" w:rsidR="006A2E07" w:rsidRPr="003054FD" w:rsidRDefault="006A2E07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7DE6CBC6" w14:textId="025B04CF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42,430</w:t>
            </w:r>
          </w:p>
        </w:tc>
        <w:tc>
          <w:tcPr>
            <w:tcW w:w="270" w:type="dxa"/>
          </w:tcPr>
          <w:p w14:paraId="1A2471E1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17D77" w14:textId="67D029B2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59,741</w:t>
            </w:r>
          </w:p>
        </w:tc>
        <w:tc>
          <w:tcPr>
            <w:tcW w:w="270" w:type="dxa"/>
          </w:tcPr>
          <w:p w14:paraId="1CA6DE9A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67F68" w14:textId="7751F7A0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41,77</w:t>
            </w:r>
            <w:r w:rsidR="00C4643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C4291E0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2F0BA" w14:textId="6F2A60FB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59,003</w:t>
            </w:r>
          </w:p>
        </w:tc>
      </w:tr>
      <w:tr w:rsidR="006A2E07" w:rsidRPr="003054FD" w14:paraId="08B8342A" w14:textId="77777777" w:rsidTr="00F125FC">
        <w:tc>
          <w:tcPr>
            <w:tcW w:w="4320" w:type="dxa"/>
          </w:tcPr>
          <w:p w14:paraId="12182EAE" w14:textId="77777777" w:rsidR="006A2E07" w:rsidRPr="003054FD" w:rsidRDefault="006A2E07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4C391D1" w14:textId="711F638C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14:paraId="1DBDD924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0083B" w14:textId="1E572290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0E888439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52872" w14:textId="59D07A06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462D578F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E0FD" w14:textId="2C93E319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6A2E07" w:rsidRPr="003054FD" w14:paraId="0B89C3EE" w14:textId="77777777" w:rsidTr="00F125FC">
        <w:tc>
          <w:tcPr>
            <w:tcW w:w="4320" w:type="dxa"/>
          </w:tcPr>
          <w:p w14:paraId="1DB5D21A" w14:textId="77777777" w:rsidR="006A2E07" w:rsidRPr="003054FD" w:rsidRDefault="006A2E07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49F4AD" w14:textId="0A087DA2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64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3C8AC2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A3FC42" w14:textId="14A651C9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6114A44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E7D3" w14:textId="5318651A" w:rsidR="006A2E07" w:rsidRPr="003054FD" w:rsidRDefault="00F978CD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643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7C4A51" w14:textId="77777777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BD5E6" w14:textId="6D87FB70" w:rsidR="006A2E07" w:rsidRPr="003054FD" w:rsidRDefault="006A2E07" w:rsidP="006A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1504E126" w14:textId="77777777" w:rsidR="00DC186E" w:rsidRDefault="00DC186E" w:rsidP="0004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" w:right="-14"/>
        <w:jc w:val="both"/>
        <w:rPr>
          <w:rFonts w:ascii="Angsana New" w:hAnsi="Angsana New"/>
          <w:b/>
          <w:bCs/>
          <w:sz w:val="30"/>
          <w:szCs w:val="30"/>
          <w:cs/>
        </w:rPr>
        <w:sectPr w:rsidR="00DC186E" w:rsidSect="00DC186E">
          <w:headerReference w:type="default" r:id="rId13"/>
          <w:pgSz w:w="11909" w:h="16834" w:code="9"/>
          <w:pgMar w:top="691" w:right="1152" w:bottom="576" w:left="1152" w:header="720" w:footer="216" w:gutter="0"/>
          <w:pgNumType w:start="12"/>
          <w:cols w:space="720"/>
          <w:docGrid w:linePitch="245"/>
        </w:sect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52274E" w:rsidRPr="003054FD" w14:paraId="23052F67" w14:textId="77777777" w:rsidTr="0052274E">
        <w:tc>
          <w:tcPr>
            <w:tcW w:w="4320" w:type="dxa"/>
          </w:tcPr>
          <w:p w14:paraId="29C5E276" w14:textId="73FCA83E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6EF37" w14:textId="22A03468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03CE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B51577" w14:textId="5FDC15C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0AF" w:rsidRPr="003054FD" w14:paraId="3E4FAD1E" w14:textId="77777777" w:rsidTr="00F125FC">
        <w:tc>
          <w:tcPr>
            <w:tcW w:w="4320" w:type="dxa"/>
          </w:tcPr>
          <w:p w14:paraId="092B4FE7" w14:textId="5644B2A2" w:rsidR="009660AF" w:rsidRDefault="00817AE7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8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5DA4F81B" w14:textId="74B23D9D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CEFD93" w14:textId="77777777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2BB1B" w14:textId="1CBC0D5B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30D851" w14:textId="77777777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78FA3" w14:textId="36ACC24E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7E55D9" w14:textId="77777777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06CED" w14:textId="4DEAC8EF" w:rsidR="009660AF" w:rsidRPr="003054FD" w:rsidRDefault="009660AF" w:rsidP="0096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529D8" w:rsidRPr="003054FD" w14:paraId="7C8C0D58" w14:textId="77777777" w:rsidTr="00B1486E">
        <w:tc>
          <w:tcPr>
            <w:tcW w:w="4320" w:type="dxa"/>
          </w:tcPr>
          <w:p w14:paraId="477A444C" w14:textId="77777777" w:rsidR="006529D8" w:rsidRDefault="006529D8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D58A3AD" w14:textId="1D9A19BD" w:rsidR="006529D8" w:rsidRPr="003054FD" w:rsidRDefault="006529D8" w:rsidP="0065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74E" w:rsidRPr="003054FD" w14:paraId="058B4B4A" w14:textId="77777777" w:rsidTr="00F125FC">
        <w:tc>
          <w:tcPr>
            <w:tcW w:w="4320" w:type="dxa"/>
          </w:tcPr>
          <w:p w14:paraId="6C5DF996" w14:textId="1B5AC25A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CEF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72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D306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DBF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F4DD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4A37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FFC9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A5A" w:rsidRPr="003054FD" w14:paraId="19AF1C4F" w14:textId="77777777" w:rsidTr="00F125FC">
        <w:tc>
          <w:tcPr>
            <w:tcW w:w="4320" w:type="dxa"/>
          </w:tcPr>
          <w:p w14:paraId="4BD3FC19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E7B16FD" w14:textId="1D2A70FC" w:rsidR="003A1A5A" w:rsidRPr="003054FD" w:rsidRDefault="00F978CD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D9B75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1D682" w14:textId="36688EA2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F0E92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ECC9B" w14:textId="1C47B9E8" w:rsidR="003A1A5A" w:rsidRPr="003054FD" w:rsidRDefault="00F978CD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CDC40C8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E16D8" w14:textId="08181484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3A1A5A" w:rsidRPr="003054FD" w14:paraId="163C7434" w14:textId="77777777" w:rsidTr="008F1722">
        <w:tc>
          <w:tcPr>
            <w:tcW w:w="4320" w:type="dxa"/>
          </w:tcPr>
          <w:p w14:paraId="6DDDD33F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1FDFBD7" w14:textId="003D2C6C" w:rsidR="003A1A5A" w:rsidRPr="003054FD" w:rsidRDefault="00F978CD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34CEF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49B40F7" w14:textId="1E22C236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84343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D91ACF" w14:textId="25048167" w:rsidR="003A1A5A" w:rsidRPr="003054FD" w:rsidRDefault="00F978CD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18,963</w:t>
            </w:r>
          </w:p>
        </w:tc>
        <w:tc>
          <w:tcPr>
            <w:tcW w:w="270" w:type="dxa"/>
          </w:tcPr>
          <w:p w14:paraId="27E65D41" w14:textId="77777777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94603A" w14:textId="58923135" w:rsidR="003A1A5A" w:rsidRPr="003054FD" w:rsidRDefault="003A1A5A" w:rsidP="003A1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30,181</w:t>
            </w:r>
          </w:p>
        </w:tc>
      </w:tr>
      <w:tr w:rsidR="00C909FD" w:rsidRPr="003054FD" w14:paraId="4BD83AE8" w14:textId="77777777" w:rsidTr="00C420CC">
        <w:trPr>
          <w:trHeight w:val="272"/>
        </w:trPr>
        <w:tc>
          <w:tcPr>
            <w:tcW w:w="4320" w:type="dxa"/>
          </w:tcPr>
          <w:p w14:paraId="719E014B" w14:textId="05912299" w:rsidR="00C909FD" w:rsidRPr="003054FD" w:rsidRDefault="00C909F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55A4822C" w14:textId="45DDD98A" w:rsidR="00C909FD" w:rsidRPr="003054FD" w:rsidRDefault="00F978C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2A96E" w14:textId="77777777" w:rsidR="00C909FD" w:rsidRPr="003054FD" w:rsidRDefault="00C909F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CA9377" w14:textId="5943434B" w:rsidR="00C909FD" w:rsidRDefault="00C909FD" w:rsidP="00C9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8000B" w14:textId="77777777" w:rsidR="00C909FD" w:rsidRPr="003054FD" w:rsidRDefault="00C909F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76683C" w14:textId="604FBF2C" w:rsidR="00C909FD" w:rsidRPr="003054FD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1A898F27" w14:textId="77777777" w:rsidR="00C909FD" w:rsidRPr="003054FD" w:rsidRDefault="00C909F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59E57" w14:textId="5783ACB0" w:rsidR="00C909FD" w:rsidRDefault="001C7326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52274E" w:rsidRPr="003054FD" w14:paraId="5F706A64" w14:textId="77777777" w:rsidTr="00C420CC">
        <w:trPr>
          <w:trHeight w:val="272"/>
        </w:trPr>
        <w:tc>
          <w:tcPr>
            <w:tcW w:w="4320" w:type="dxa"/>
          </w:tcPr>
          <w:p w14:paraId="0A1ED6CA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C22B7A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D862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11868" w14:textId="77777777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2202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A75D5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5AEC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FA52B" w14:textId="77777777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32FB6D22" w14:textId="77777777" w:rsidTr="008F1722">
        <w:tc>
          <w:tcPr>
            <w:tcW w:w="4320" w:type="dxa"/>
          </w:tcPr>
          <w:p w14:paraId="6861FAD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1E135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C0A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DABD94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BAB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B30A8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77CC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C120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3A2E87C3" w14:textId="77777777" w:rsidTr="00F125FC">
        <w:trPr>
          <w:trHeight w:val="452"/>
        </w:trPr>
        <w:tc>
          <w:tcPr>
            <w:tcW w:w="4320" w:type="dxa"/>
          </w:tcPr>
          <w:p w14:paraId="729670BD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06FF621" w14:textId="6FBCD4D4" w:rsidR="0052274E" w:rsidRPr="003054FD" w:rsidRDefault="00F978C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18,402</w:t>
            </w:r>
          </w:p>
        </w:tc>
        <w:tc>
          <w:tcPr>
            <w:tcW w:w="270" w:type="dxa"/>
          </w:tcPr>
          <w:p w14:paraId="324200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0783DA" w14:textId="5D3C2C25" w:rsidR="0052274E" w:rsidRPr="003054FD" w:rsidRDefault="00082589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  <w:tc>
          <w:tcPr>
            <w:tcW w:w="270" w:type="dxa"/>
          </w:tcPr>
          <w:p w14:paraId="205A195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8ADB99" w14:textId="489A1809" w:rsidR="0052274E" w:rsidRPr="003054FD" w:rsidRDefault="00F978CD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18,402</w:t>
            </w:r>
          </w:p>
        </w:tc>
        <w:tc>
          <w:tcPr>
            <w:tcW w:w="270" w:type="dxa"/>
          </w:tcPr>
          <w:p w14:paraId="591750E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868879" w14:textId="1D43C1F5" w:rsidR="0052274E" w:rsidRPr="003054FD" w:rsidRDefault="00082589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</w:tr>
      <w:tr w:rsidR="0052274E" w:rsidRPr="003054FD" w14:paraId="4DB27BED" w14:textId="77777777" w:rsidTr="00F125FC">
        <w:trPr>
          <w:trHeight w:val="344"/>
        </w:trPr>
        <w:tc>
          <w:tcPr>
            <w:tcW w:w="4320" w:type="dxa"/>
          </w:tcPr>
          <w:p w14:paraId="261B1CC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BEF6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D59C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AFDA4" w14:textId="2D1A575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15332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17E1A" w14:textId="3B9B53D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4F9C9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0B20" w14:textId="6A147005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51DD2D95" w14:textId="77777777" w:rsidTr="00F125FC">
        <w:trPr>
          <w:trHeight w:val="407"/>
        </w:trPr>
        <w:tc>
          <w:tcPr>
            <w:tcW w:w="4320" w:type="dxa"/>
          </w:tcPr>
          <w:p w14:paraId="534920D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77EC27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6EC3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1523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4C36C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EB44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B7F4C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35FAA4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274E" w:rsidRPr="003054FD" w14:paraId="4736FA00" w14:textId="77777777" w:rsidTr="00F125FC">
        <w:tc>
          <w:tcPr>
            <w:tcW w:w="4320" w:type="dxa"/>
          </w:tcPr>
          <w:p w14:paraId="2D2A9C53" w14:textId="77777777" w:rsidR="0052274E" w:rsidRPr="003054FD" w:rsidRDefault="0052274E" w:rsidP="0052274E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6BBE4E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9807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0E83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A0B5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1907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04E9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2FDF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9EB" w:rsidRPr="003054FD" w14:paraId="14237CDB" w14:textId="77777777" w:rsidTr="00362104">
        <w:tc>
          <w:tcPr>
            <w:tcW w:w="4320" w:type="dxa"/>
          </w:tcPr>
          <w:p w14:paraId="2321AE17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E2064E5" w14:textId="35358529" w:rsidR="00A429EB" w:rsidRPr="003054FD" w:rsidRDefault="00136187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</w:t>
            </w:r>
            <w:r w:rsidR="007A71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CB9C68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BF4E1" w14:textId="64F6A204" w:rsidR="00A429EB" w:rsidRPr="0052274E" w:rsidRDefault="00A429EB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13,068</w:t>
            </w:r>
          </w:p>
        </w:tc>
        <w:tc>
          <w:tcPr>
            <w:tcW w:w="270" w:type="dxa"/>
          </w:tcPr>
          <w:p w14:paraId="302E574C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7C650" w14:textId="3D11F24F" w:rsidR="00A429EB" w:rsidRPr="003054FD" w:rsidRDefault="00397FC0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3,878</w:t>
            </w:r>
          </w:p>
        </w:tc>
        <w:tc>
          <w:tcPr>
            <w:tcW w:w="270" w:type="dxa"/>
          </w:tcPr>
          <w:p w14:paraId="7CDFE4BE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74CA1" w14:textId="5B97E21B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3,748</w:t>
            </w:r>
          </w:p>
        </w:tc>
      </w:tr>
      <w:tr w:rsidR="00A429EB" w:rsidRPr="003054FD" w14:paraId="509EB534" w14:textId="77777777" w:rsidTr="00F125FC">
        <w:trPr>
          <w:trHeight w:val="380"/>
        </w:trPr>
        <w:tc>
          <w:tcPr>
            <w:tcW w:w="4320" w:type="dxa"/>
          </w:tcPr>
          <w:p w14:paraId="30799229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8F600" w14:textId="04B6BA0C" w:rsidR="00A429EB" w:rsidRPr="003054FD" w:rsidRDefault="00136187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2464C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FCBD1" w14:textId="2C28AFEC" w:rsidR="00A429EB" w:rsidRPr="0052274E" w:rsidRDefault="00A429EB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DFAF4A7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88A1CE" w14:textId="3A05AF5D" w:rsidR="00A429EB" w:rsidRPr="003054FD" w:rsidRDefault="00397FC0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42E7B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80BF0" w14:textId="206666AE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29EB" w:rsidRPr="003054FD" w14:paraId="316FDE0D" w14:textId="77777777" w:rsidTr="00F125FC">
        <w:trPr>
          <w:trHeight w:val="380"/>
        </w:trPr>
        <w:tc>
          <w:tcPr>
            <w:tcW w:w="4320" w:type="dxa"/>
          </w:tcPr>
          <w:p w14:paraId="739A5C83" w14:textId="77777777" w:rsidR="00A429EB" w:rsidRPr="008A59AF" w:rsidRDefault="00A429EB" w:rsidP="00A429EB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BF884" w14:textId="4686E1A7" w:rsidR="00A429EB" w:rsidRPr="003054FD" w:rsidRDefault="00136187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14,09</w:t>
            </w:r>
            <w:r w:rsidR="007A71B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D99B39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4A72F" w14:textId="66EFFDDC" w:rsidR="00A429EB" w:rsidRPr="00E1087D" w:rsidRDefault="00A429EB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87D">
              <w:rPr>
                <w:rFonts w:ascii="Angsana New" w:hAnsi="Angsana New"/>
                <w:b/>
                <w:bCs/>
                <w:sz w:val="30"/>
                <w:szCs w:val="30"/>
              </w:rPr>
              <w:t>13,101</w:t>
            </w:r>
          </w:p>
        </w:tc>
        <w:tc>
          <w:tcPr>
            <w:tcW w:w="270" w:type="dxa"/>
          </w:tcPr>
          <w:p w14:paraId="7C2E88DE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5A1D7" w14:textId="37839E19" w:rsidR="00A429EB" w:rsidRPr="003054FD" w:rsidRDefault="00397FC0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3,878</w:t>
            </w:r>
          </w:p>
        </w:tc>
        <w:tc>
          <w:tcPr>
            <w:tcW w:w="270" w:type="dxa"/>
          </w:tcPr>
          <w:p w14:paraId="2A5E6BE1" w14:textId="77777777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681D" w14:textId="6063126E" w:rsidR="00A429EB" w:rsidRPr="003054FD" w:rsidRDefault="00A429EB" w:rsidP="00A4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3,748</w:t>
            </w:r>
          </w:p>
        </w:tc>
      </w:tr>
    </w:tbl>
    <w:p w14:paraId="70F52939" w14:textId="0954924D" w:rsidR="00191973" w:rsidRDefault="00191973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225C0" w:rsidRPr="00D81A00" w14:paraId="4B7848C0" w14:textId="77777777" w:rsidTr="004250C6">
        <w:trPr>
          <w:tblHeader/>
        </w:trPr>
        <w:tc>
          <w:tcPr>
            <w:tcW w:w="4320" w:type="dxa"/>
          </w:tcPr>
          <w:p w14:paraId="3BA9A9C8" w14:textId="77777777" w:rsidR="00A225C0" w:rsidRPr="006136EC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6E31FD1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487DAE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20A2D4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5C0" w:rsidRPr="00D81A00" w14:paraId="7EA72D68" w14:textId="77777777" w:rsidTr="004250C6">
        <w:trPr>
          <w:tblHeader/>
        </w:trPr>
        <w:tc>
          <w:tcPr>
            <w:tcW w:w="4320" w:type="dxa"/>
          </w:tcPr>
          <w:p w14:paraId="608BC890" w14:textId="77777777" w:rsidR="00A225C0" w:rsidRPr="00701BDA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6D9A1BD8" w14:textId="0641D673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C2B1E03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B2C56" w14:textId="14FA09F8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50B183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B6D95C" w14:textId="2D3A533C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BD987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7C7A" w14:textId="2E10B066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225C0" w:rsidRPr="00D81A00" w14:paraId="42510873" w14:textId="77777777" w:rsidTr="004250C6">
        <w:trPr>
          <w:tblHeader/>
        </w:trPr>
        <w:tc>
          <w:tcPr>
            <w:tcW w:w="4320" w:type="dxa"/>
          </w:tcPr>
          <w:p w14:paraId="6E85EDDB" w14:textId="77777777" w:rsidR="00A225C0" w:rsidRPr="004A1A0B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302ED2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25C0" w:rsidRPr="00D81A00" w14:paraId="3F020461" w14:textId="77777777" w:rsidTr="004250C6">
        <w:tc>
          <w:tcPr>
            <w:tcW w:w="4320" w:type="dxa"/>
          </w:tcPr>
          <w:p w14:paraId="39BDF35A" w14:textId="697161B8" w:rsidR="00A225C0" w:rsidRPr="003B27EB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472D99CA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1A8E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9B3E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7AD22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9FA19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C5796" w14:textId="77777777" w:rsidR="00A225C0" w:rsidRPr="00D81A00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912C6" w14:textId="77777777" w:rsidR="00A225C0" w:rsidRPr="003D5C08" w:rsidRDefault="00A225C0" w:rsidP="0042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D81A00" w14:paraId="226042E8" w14:textId="77777777" w:rsidTr="004250C6">
        <w:tc>
          <w:tcPr>
            <w:tcW w:w="4320" w:type="dxa"/>
          </w:tcPr>
          <w:p w14:paraId="4B6EDDE5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743802A" w14:textId="7AD83C4A" w:rsidR="00A225C0" w:rsidRPr="00DB67D2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1,108,837</w:t>
            </w:r>
          </w:p>
        </w:tc>
        <w:tc>
          <w:tcPr>
            <w:tcW w:w="270" w:type="dxa"/>
          </w:tcPr>
          <w:p w14:paraId="7398D3A0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B9171" w14:textId="58515A10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1,047,856</w:t>
            </w:r>
          </w:p>
        </w:tc>
        <w:tc>
          <w:tcPr>
            <w:tcW w:w="270" w:type="dxa"/>
          </w:tcPr>
          <w:p w14:paraId="760780AD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06AE1" w14:textId="725376A8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1,108,833</w:t>
            </w:r>
          </w:p>
        </w:tc>
        <w:tc>
          <w:tcPr>
            <w:tcW w:w="270" w:type="dxa"/>
          </w:tcPr>
          <w:p w14:paraId="7471014B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B85FF" w14:textId="2682C2A1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1,047,856</w:t>
            </w:r>
          </w:p>
        </w:tc>
      </w:tr>
      <w:tr w:rsidR="00A225C0" w:rsidRPr="00D81A00" w14:paraId="007E7B48" w14:textId="77777777" w:rsidTr="004250C6">
        <w:tc>
          <w:tcPr>
            <w:tcW w:w="4320" w:type="dxa"/>
          </w:tcPr>
          <w:p w14:paraId="61F38BC1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57456445" w14:textId="3FAAB3B3" w:rsidR="00A225C0" w:rsidRPr="00DB67D2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21,930</w:t>
            </w:r>
          </w:p>
        </w:tc>
        <w:tc>
          <w:tcPr>
            <w:tcW w:w="270" w:type="dxa"/>
          </w:tcPr>
          <w:p w14:paraId="1C24A042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4BAC0" w14:textId="763586F4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18,385</w:t>
            </w:r>
          </w:p>
        </w:tc>
        <w:tc>
          <w:tcPr>
            <w:tcW w:w="270" w:type="dxa"/>
          </w:tcPr>
          <w:p w14:paraId="501D291F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F6E25" w14:textId="7D95B82D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18,072</w:t>
            </w:r>
          </w:p>
        </w:tc>
        <w:tc>
          <w:tcPr>
            <w:tcW w:w="270" w:type="dxa"/>
          </w:tcPr>
          <w:p w14:paraId="0FF139CA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2C4A3" w14:textId="3598D02C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16,962</w:t>
            </w:r>
          </w:p>
        </w:tc>
      </w:tr>
      <w:tr w:rsidR="00A225C0" w:rsidRPr="00D81A00" w14:paraId="5C28BC01" w14:textId="77777777" w:rsidTr="004250C6">
        <w:tc>
          <w:tcPr>
            <w:tcW w:w="4320" w:type="dxa"/>
          </w:tcPr>
          <w:p w14:paraId="0F4C3960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A41BE89" w14:textId="0891C65A" w:rsidR="00A225C0" w:rsidRPr="00DB67D2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106,539</w:t>
            </w:r>
          </w:p>
        </w:tc>
        <w:tc>
          <w:tcPr>
            <w:tcW w:w="270" w:type="dxa"/>
          </w:tcPr>
          <w:p w14:paraId="47378EFC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5297F" w14:textId="6785B03D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142,864</w:t>
            </w:r>
          </w:p>
        </w:tc>
        <w:tc>
          <w:tcPr>
            <w:tcW w:w="270" w:type="dxa"/>
          </w:tcPr>
          <w:p w14:paraId="5EC5BFB5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86309" w14:textId="560D73E2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105,191</w:t>
            </w:r>
          </w:p>
        </w:tc>
        <w:tc>
          <w:tcPr>
            <w:tcW w:w="270" w:type="dxa"/>
          </w:tcPr>
          <w:p w14:paraId="50DC39C5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10AD1" w14:textId="3F6F089B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141,288</w:t>
            </w:r>
          </w:p>
        </w:tc>
      </w:tr>
      <w:tr w:rsidR="00A225C0" w:rsidRPr="00D81A00" w14:paraId="0429C095" w14:textId="77777777" w:rsidTr="004250C6">
        <w:tc>
          <w:tcPr>
            <w:tcW w:w="4320" w:type="dxa"/>
          </w:tcPr>
          <w:p w14:paraId="21C16887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13D3C7AE" w14:textId="00011A87" w:rsidR="00A225C0" w:rsidRPr="00DB67D2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14:paraId="3EA0205F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C544" w14:textId="113B0F7B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  <w:tc>
          <w:tcPr>
            <w:tcW w:w="270" w:type="dxa"/>
          </w:tcPr>
          <w:p w14:paraId="3ECA72A2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C7BC7" w14:textId="7F7DDF2F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</w:tcPr>
          <w:p w14:paraId="494573B5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4CEAF" w14:textId="64BA4C2F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2,726</w:t>
            </w:r>
          </w:p>
        </w:tc>
      </w:tr>
      <w:tr w:rsidR="00A225C0" w:rsidRPr="00D81A00" w14:paraId="6BED752E" w14:textId="77777777" w:rsidTr="004250C6">
        <w:tc>
          <w:tcPr>
            <w:tcW w:w="4320" w:type="dxa"/>
          </w:tcPr>
          <w:p w14:paraId="50CDBFA9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03EA4B1" w14:textId="33AC17A6" w:rsidR="00A225C0" w:rsidRPr="00DB67D2" w:rsidRDefault="00F978CD" w:rsidP="00F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7E40DC29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B0423" w14:textId="3AB19686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6DEA8283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C696" w14:textId="3CE79226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37D85105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8EF35" w14:textId="516CB6EB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A225C0" w:rsidRPr="00D81A00" w14:paraId="5F4F8859" w14:textId="77777777" w:rsidTr="004250C6">
        <w:tc>
          <w:tcPr>
            <w:tcW w:w="4320" w:type="dxa"/>
          </w:tcPr>
          <w:p w14:paraId="0FB55702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D798F5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3AF70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E63FC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E7D9B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592F5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366D8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D3BE5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D81A00" w14:paraId="5928CA62" w14:textId="77777777" w:rsidTr="004250C6">
        <w:tc>
          <w:tcPr>
            <w:tcW w:w="4320" w:type="dxa"/>
          </w:tcPr>
          <w:p w14:paraId="092E951A" w14:textId="77777777" w:rsidR="00A225C0" w:rsidRPr="004A1A0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1AC6F5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F8DE8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03BC25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5C07F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66E94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CDE35" w14:textId="77777777" w:rsidR="00A225C0" w:rsidRPr="006B4B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58B2C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D81A00" w14:paraId="1CF573D2" w14:textId="77777777" w:rsidTr="004250C6">
        <w:tc>
          <w:tcPr>
            <w:tcW w:w="4320" w:type="dxa"/>
          </w:tcPr>
          <w:p w14:paraId="0CE902AC" w14:textId="77777777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21837A1" w14:textId="6C1402EF" w:rsidR="00A225C0" w:rsidRPr="00D81A00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1B0FB3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63BAA" w14:textId="1887DF44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BC958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7ED9D" w14:textId="3CE2DF29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6B3862A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EC2D7" w14:textId="12814F2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A225C0" w:rsidRPr="00D81A00" w14:paraId="179243E3" w14:textId="77777777" w:rsidTr="00B76502">
        <w:tc>
          <w:tcPr>
            <w:tcW w:w="4320" w:type="dxa"/>
          </w:tcPr>
          <w:p w14:paraId="0F68FE3C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49EDF579" w14:textId="56C17D8A" w:rsidR="00A225C0" w:rsidRPr="001368DA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F0D35" w14:textId="77777777" w:rsidR="00A225C0" w:rsidRPr="00E2047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DA7376" w14:textId="21B72D9B" w:rsidR="00A225C0" w:rsidRPr="001368DA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C3B19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6C427FE" w14:textId="2CB7F5E8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45,494</w:t>
            </w:r>
          </w:p>
        </w:tc>
        <w:tc>
          <w:tcPr>
            <w:tcW w:w="270" w:type="dxa"/>
          </w:tcPr>
          <w:p w14:paraId="1E3F0322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7EA3E" w14:textId="096D39DD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68,915</w:t>
            </w:r>
          </w:p>
        </w:tc>
      </w:tr>
      <w:tr w:rsidR="00A225C0" w:rsidRPr="00D81A00" w14:paraId="6DEB6FCD" w14:textId="77777777" w:rsidTr="00B76502">
        <w:tc>
          <w:tcPr>
            <w:tcW w:w="4320" w:type="dxa"/>
          </w:tcPr>
          <w:p w14:paraId="61431C93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66AC2DAF" w14:textId="57F9F491" w:rsidR="00A225C0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7D32" w14:textId="77777777" w:rsidR="00A225C0" w:rsidRPr="00E2047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0CD337" w14:textId="56EE2C8E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0F95C3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8F116D4" w14:textId="5B56B9F9" w:rsidR="00A225C0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405BDAC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4A56A8" w14:textId="336C6909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A225C0" w:rsidRPr="00D81A00" w14:paraId="57D57733" w14:textId="77777777" w:rsidTr="00B76502">
        <w:tc>
          <w:tcPr>
            <w:tcW w:w="4320" w:type="dxa"/>
          </w:tcPr>
          <w:p w14:paraId="7C2D0694" w14:textId="021D60B3" w:rsidR="00A225C0" w:rsidRPr="003B27EB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6624663" w14:textId="5B19A6B5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33016" w14:textId="77777777" w:rsidR="00A225C0" w:rsidRPr="00E2047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DC899F4" w14:textId="5EF794F0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6F6F0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2FC321A" w14:textId="12A855FD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1ACBE9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0D99E3" w14:textId="1EAA9F27" w:rsidR="00A225C0" w:rsidRPr="002C1D21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612ED8" w14:paraId="69E61AE3" w14:textId="77777777" w:rsidTr="004250C6">
        <w:tc>
          <w:tcPr>
            <w:tcW w:w="4320" w:type="dxa"/>
          </w:tcPr>
          <w:p w14:paraId="334AC249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60C2D6E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7B6A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9290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E935A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7B30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C948C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B99C0" w14:textId="77777777" w:rsidR="00A225C0" w:rsidRPr="003D5C08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612ED8" w14:paraId="59FDB357" w14:textId="77777777" w:rsidTr="004250C6">
        <w:trPr>
          <w:trHeight w:val="452"/>
        </w:trPr>
        <w:tc>
          <w:tcPr>
            <w:tcW w:w="4320" w:type="dxa"/>
          </w:tcPr>
          <w:p w14:paraId="3BA262E3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FB871EF" w14:textId="6487A356" w:rsidR="00A225C0" w:rsidRPr="00DB67D2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33,173</w:t>
            </w:r>
          </w:p>
        </w:tc>
        <w:tc>
          <w:tcPr>
            <w:tcW w:w="270" w:type="dxa"/>
          </w:tcPr>
          <w:p w14:paraId="41F7C500" w14:textId="77777777" w:rsidR="00A225C0" w:rsidRPr="0066065F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4D6F69" w14:textId="0B98D9BA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24,260</w:t>
            </w:r>
          </w:p>
        </w:tc>
        <w:tc>
          <w:tcPr>
            <w:tcW w:w="270" w:type="dxa"/>
          </w:tcPr>
          <w:p w14:paraId="0AB7E3E4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AE6603" w14:textId="122E9D28" w:rsidR="00A225C0" w:rsidRPr="002C1D21" w:rsidRDefault="00F978CD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33,173</w:t>
            </w:r>
          </w:p>
        </w:tc>
        <w:tc>
          <w:tcPr>
            <w:tcW w:w="270" w:type="dxa"/>
          </w:tcPr>
          <w:p w14:paraId="7C8C662A" w14:textId="77777777" w:rsidR="00A225C0" w:rsidRPr="000C4696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385ABC" w14:textId="55CB69CE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24,260</w:t>
            </w:r>
          </w:p>
        </w:tc>
      </w:tr>
      <w:tr w:rsidR="00A225C0" w:rsidRPr="00617D92" w14:paraId="1738A77F" w14:textId="77777777" w:rsidTr="004250C6">
        <w:trPr>
          <w:trHeight w:val="344"/>
        </w:trPr>
        <w:tc>
          <w:tcPr>
            <w:tcW w:w="4320" w:type="dxa"/>
          </w:tcPr>
          <w:p w14:paraId="74D5F0A9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E7E5A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21F61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AC086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8D149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1B9FB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C8B190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0EA49" w14:textId="77777777" w:rsidR="00A225C0" w:rsidRPr="00F125FC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D81A00" w14:paraId="57CC83D9" w14:textId="77777777" w:rsidTr="004250C6">
        <w:trPr>
          <w:trHeight w:val="407"/>
        </w:trPr>
        <w:tc>
          <w:tcPr>
            <w:tcW w:w="4320" w:type="dxa"/>
          </w:tcPr>
          <w:p w14:paraId="737E76B8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473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59D6AE7" w14:textId="77777777" w:rsidR="00A225C0" w:rsidRPr="00991D33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AF5B7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C512023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F4A8A1A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9A0C172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7729D627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1B0988A9" w14:textId="77777777" w:rsidR="00A225C0" w:rsidRPr="004C789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225C0" w:rsidRPr="00D81A00" w14:paraId="7772811C" w14:textId="77777777" w:rsidTr="004250C6">
        <w:tc>
          <w:tcPr>
            <w:tcW w:w="4320" w:type="dxa"/>
          </w:tcPr>
          <w:p w14:paraId="5BEB0E79" w14:textId="77777777" w:rsidR="00A225C0" w:rsidRPr="00591552" w:rsidRDefault="00A225C0" w:rsidP="00A225C0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3970E59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E56B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21B14" w14:textId="77777777" w:rsidR="00A225C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58B41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C3746" w14:textId="77777777" w:rsidR="00A225C0" w:rsidRPr="00BA3EA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502B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D765C" w14:textId="77777777" w:rsidR="00A225C0" w:rsidRPr="00BA3EA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5C0" w:rsidRPr="00D81A00" w14:paraId="1C484178" w14:textId="77777777" w:rsidTr="00B76502">
        <w:tc>
          <w:tcPr>
            <w:tcW w:w="4320" w:type="dxa"/>
          </w:tcPr>
          <w:p w14:paraId="7ECFF944" w14:textId="77777777" w:rsidR="00A225C0" w:rsidRPr="0084645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B9AADB4" w14:textId="464063D3" w:rsidR="00A225C0" w:rsidRDefault="008E70D2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30,470</w:t>
            </w:r>
          </w:p>
        </w:tc>
        <w:tc>
          <w:tcPr>
            <w:tcW w:w="270" w:type="dxa"/>
          </w:tcPr>
          <w:p w14:paraId="48067994" w14:textId="77777777" w:rsidR="00A225C0" w:rsidRPr="00D81A00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2FC88" w14:textId="58312068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28,980</w:t>
            </w:r>
          </w:p>
        </w:tc>
        <w:tc>
          <w:tcPr>
            <w:tcW w:w="270" w:type="dxa"/>
          </w:tcPr>
          <w:p w14:paraId="454EB81C" w14:textId="7777777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9E7AE" w14:textId="79223256" w:rsidR="00A225C0" w:rsidRPr="00F36DE5" w:rsidRDefault="008B7265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8,176</w:t>
            </w:r>
          </w:p>
        </w:tc>
        <w:tc>
          <w:tcPr>
            <w:tcW w:w="270" w:type="dxa"/>
          </w:tcPr>
          <w:p w14:paraId="4939F26D" w14:textId="7777777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60EF2" w14:textId="577CEA38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8,072</w:t>
            </w:r>
          </w:p>
        </w:tc>
      </w:tr>
      <w:tr w:rsidR="00A225C0" w:rsidRPr="00D81A00" w14:paraId="06487955" w14:textId="77777777" w:rsidTr="004250C6">
        <w:trPr>
          <w:trHeight w:val="380"/>
        </w:trPr>
        <w:tc>
          <w:tcPr>
            <w:tcW w:w="4320" w:type="dxa"/>
          </w:tcPr>
          <w:p w14:paraId="1B044D1F" w14:textId="77777777" w:rsidR="00A225C0" w:rsidRPr="002F48F1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F5E67" w14:textId="2F42611B" w:rsidR="00A225C0" w:rsidRPr="00F73F4F" w:rsidRDefault="008E70D2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A55B79" w14:textId="77777777" w:rsidR="00A225C0" w:rsidRPr="00F73F4F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B32ACA" w14:textId="1D4D294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017D6E90" w14:textId="7777777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07426F" w14:textId="2FF20A73" w:rsidR="00A225C0" w:rsidRPr="00F36DE5" w:rsidRDefault="008B7265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C7809" w14:textId="77777777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E5E329" w14:textId="66F1E95A" w:rsidR="00A225C0" w:rsidRPr="00F36D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5C0" w:rsidRPr="00D81A00" w14:paraId="36B1C84B" w14:textId="77777777" w:rsidTr="004250C6">
        <w:trPr>
          <w:trHeight w:val="380"/>
        </w:trPr>
        <w:tc>
          <w:tcPr>
            <w:tcW w:w="4320" w:type="dxa"/>
          </w:tcPr>
          <w:p w14:paraId="256378C3" w14:textId="77777777" w:rsidR="00A225C0" w:rsidRPr="007F55E5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CA43B" w14:textId="48CF0DD7" w:rsidR="00A225C0" w:rsidRPr="004664D7" w:rsidRDefault="008E70D2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30,470</w:t>
            </w:r>
          </w:p>
        </w:tc>
        <w:tc>
          <w:tcPr>
            <w:tcW w:w="270" w:type="dxa"/>
          </w:tcPr>
          <w:p w14:paraId="09D57202" w14:textId="77777777" w:rsidR="00A225C0" w:rsidRPr="00AA32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372E4" w14:textId="2503338D" w:rsidR="00A225C0" w:rsidRPr="00612ED8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29,024</w:t>
            </w:r>
          </w:p>
        </w:tc>
        <w:tc>
          <w:tcPr>
            <w:tcW w:w="270" w:type="dxa"/>
          </w:tcPr>
          <w:p w14:paraId="39DB8F90" w14:textId="77777777" w:rsidR="00A225C0" w:rsidRPr="00612ED8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1F4F05" w14:textId="2B015670" w:rsidR="00A225C0" w:rsidRPr="00D421BE" w:rsidRDefault="008B7265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8,176</w:t>
            </w:r>
          </w:p>
        </w:tc>
        <w:tc>
          <w:tcPr>
            <w:tcW w:w="270" w:type="dxa"/>
          </w:tcPr>
          <w:p w14:paraId="47274623" w14:textId="77777777" w:rsidR="00A225C0" w:rsidRPr="00AA3254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BA85F4" w14:textId="39B95392" w:rsidR="00A225C0" w:rsidRPr="0061603E" w:rsidRDefault="00A225C0" w:rsidP="00A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8,072</w:t>
            </w:r>
          </w:p>
        </w:tc>
      </w:tr>
    </w:tbl>
    <w:p w14:paraId="0C7D3D69" w14:textId="77777777" w:rsidR="00A225C0" w:rsidRPr="00F9221A" w:rsidRDefault="00A225C0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5963BDC" w14:textId="4C17633E" w:rsidR="004A1A0B" w:rsidRPr="003054FD" w:rsidRDefault="0076466F" w:rsidP="0069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  <w:r w:rsidR="00253213" w:rsidRPr="003054FD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253213" w:rsidRPr="003054FD">
        <w:rPr>
          <w:rFonts w:ascii="Angsana New" w:hAnsi="Angsana New"/>
          <w:sz w:val="30"/>
          <w:szCs w:val="30"/>
        </w:rPr>
        <w:t xml:space="preserve"> </w:t>
      </w:r>
      <w:r w:rsidR="00C420CC">
        <w:rPr>
          <w:rFonts w:ascii="Angsana New" w:hAnsi="Angsana New"/>
          <w:sz w:val="30"/>
          <w:szCs w:val="30"/>
        </w:rPr>
        <w:t>31</w:t>
      </w:r>
      <w:r w:rsidR="00C420CC">
        <w:rPr>
          <w:rFonts w:ascii="Angsana New" w:hAnsi="Angsana New" w:hint="cs"/>
          <w:sz w:val="30"/>
          <w:szCs w:val="30"/>
          <w:cs/>
        </w:rPr>
        <w:t xml:space="preserve"> </w:t>
      </w:r>
      <w:r w:rsidR="0003171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420CC">
        <w:rPr>
          <w:rFonts w:ascii="Angsana New" w:hAnsi="Angsana New"/>
          <w:sz w:val="30"/>
          <w:szCs w:val="30"/>
        </w:rPr>
        <w:t>256</w:t>
      </w:r>
      <w:r w:rsidR="00031717">
        <w:rPr>
          <w:rFonts w:ascii="Angsana New" w:hAnsi="Angsana New" w:hint="cs"/>
          <w:sz w:val="30"/>
          <w:szCs w:val="30"/>
          <w:cs/>
        </w:rPr>
        <w:t>7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C420CC">
        <w:rPr>
          <w:rFonts w:ascii="Angsana New" w:hAnsi="Angsana New"/>
          <w:sz w:val="30"/>
          <w:szCs w:val="30"/>
        </w:rPr>
        <w:t>30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20CC">
        <w:rPr>
          <w:rFonts w:ascii="Angsana New" w:hAnsi="Angsana New"/>
          <w:sz w:val="30"/>
          <w:szCs w:val="30"/>
        </w:rPr>
        <w:t>256</w:t>
      </w:r>
      <w:r w:rsidR="009A153D">
        <w:rPr>
          <w:rFonts w:ascii="Angsana New" w:hAnsi="Angsana New"/>
          <w:sz w:val="30"/>
          <w:szCs w:val="30"/>
        </w:rPr>
        <w:t>6</w:t>
      </w:r>
      <w:r w:rsidR="00253213" w:rsidRPr="003054F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5F8327E2" w14:textId="77777777" w:rsidR="00D12813" w:rsidRPr="00F9221A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3054FD" w14:paraId="505958AB" w14:textId="77777777" w:rsidTr="00F125FC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0CC" w:rsidRPr="003054FD" w14:paraId="3D35EA2A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0EAB77E2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322D1D2" w14:textId="402D8E2E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65FB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</w:tcBorders>
          </w:tcPr>
          <w:p w14:paraId="49D85262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ADD656D" w14:textId="4D70F87F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88C8AF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C87C35C" w14:textId="4963FCAC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65FB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5E557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01CD84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420CC" w:rsidRPr="003054FD" w14:paraId="05D65463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5865235A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B0A0DAF" w14:textId="35663F04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65F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</w:tcBorders>
          </w:tcPr>
          <w:p w14:paraId="0BBBD230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F7B2639" w14:textId="1AB9EDA2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7627AE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9DD2949" w14:textId="58617238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65F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859EB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5270ACE" w14:textId="07CEECBC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20CC" w:rsidRPr="003054FD" w14:paraId="2DC0D7F3" w14:textId="77777777" w:rsidTr="00F125FC">
        <w:trPr>
          <w:tblHeader/>
        </w:trPr>
        <w:tc>
          <w:tcPr>
            <w:tcW w:w="4284" w:type="dxa"/>
          </w:tcPr>
          <w:p w14:paraId="0A6FFB63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50BB8E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0CC" w:rsidRPr="003054FD" w14:paraId="7C80662A" w14:textId="77777777" w:rsidTr="00F125FC">
        <w:tc>
          <w:tcPr>
            <w:tcW w:w="4284" w:type="dxa"/>
          </w:tcPr>
          <w:p w14:paraId="5A2945F0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7C6CFF0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A153D" w:rsidRPr="003054FD" w14:paraId="1B0CC4CF" w14:textId="77777777" w:rsidTr="00F978CD">
        <w:tc>
          <w:tcPr>
            <w:tcW w:w="4284" w:type="dxa"/>
            <w:tcBorders>
              <w:bottom w:val="nil"/>
            </w:tcBorders>
          </w:tcPr>
          <w:p w14:paraId="64DC4321" w14:textId="3341BF18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bottom w:val="nil"/>
            </w:tcBorders>
          </w:tcPr>
          <w:p w14:paraId="71083C27" w14:textId="35D459A0" w:rsidR="009A153D" w:rsidRPr="003054FD" w:rsidRDefault="00F978C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302,382</w:t>
            </w:r>
          </w:p>
        </w:tc>
        <w:tc>
          <w:tcPr>
            <w:tcW w:w="284" w:type="dxa"/>
            <w:tcBorders>
              <w:bottom w:val="nil"/>
            </w:tcBorders>
          </w:tcPr>
          <w:p w14:paraId="63F884F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012385F" w14:textId="0631B917" w:rsidR="009A153D" w:rsidRPr="003054FD" w:rsidRDefault="009A153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389,850</w:t>
            </w:r>
          </w:p>
        </w:tc>
        <w:tc>
          <w:tcPr>
            <w:tcW w:w="270" w:type="dxa"/>
            <w:tcBorders>
              <w:bottom w:val="nil"/>
            </w:tcBorders>
          </w:tcPr>
          <w:p w14:paraId="66096E4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D86480" w14:textId="20EFA0B4" w:rsidR="009A153D" w:rsidRPr="003054FD" w:rsidRDefault="00F978C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302,382</w:t>
            </w:r>
          </w:p>
        </w:tc>
        <w:tc>
          <w:tcPr>
            <w:tcW w:w="270" w:type="dxa"/>
            <w:tcBorders>
              <w:bottom w:val="nil"/>
            </w:tcBorders>
          </w:tcPr>
          <w:p w14:paraId="129439A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746327" w14:textId="4135A3C5" w:rsidR="009A153D" w:rsidRPr="003054FD" w:rsidRDefault="009A153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389,848</w:t>
            </w:r>
          </w:p>
        </w:tc>
      </w:tr>
      <w:tr w:rsidR="00FD5BF5" w:rsidRPr="003054FD" w14:paraId="3584173F" w14:textId="77777777" w:rsidTr="00F978CD">
        <w:tc>
          <w:tcPr>
            <w:tcW w:w="4284" w:type="dxa"/>
            <w:tcBorders>
              <w:bottom w:val="nil"/>
            </w:tcBorders>
          </w:tcPr>
          <w:p w14:paraId="60745C77" w14:textId="4DE938FA" w:rsidR="00FD5BF5" w:rsidRPr="003054FD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</w:t>
            </w:r>
          </w:p>
        </w:tc>
        <w:tc>
          <w:tcPr>
            <w:tcW w:w="1066" w:type="dxa"/>
            <w:tcBorders>
              <w:bottom w:val="nil"/>
            </w:tcBorders>
          </w:tcPr>
          <w:p w14:paraId="6B0C3CA3" w14:textId="51ED22A8" w:rsidR="00FD5BF5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F7F1946" w14:textId="77777777" w:rsidR="00FD5BF5" w:rsidRPr="003054FD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F9672C" w14:textId="11575FE6" w:rsidR="00FD5BF5" w:rsidRPr="004D53D5" w:rsidRDefault="00FD5BF5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F7ED88" w14:textId="77777777" w:rsidR="00FD5BF5" w:rsidRPr="003054FD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5605F7B" w14:textId="7DC1DE62" w:rsidR="00FD5BF5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14:paraId="0D3BF32A" w14:textId="77777777" w:rsidR="00FD5BF5" w:rsidRPr="003054FD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FEC40F0" w14:textId="117D4553" w:rsidR="00FD5BF5" w:rsidRPr="004D53D5" w:rsidRDefault="00FD5BF5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53D" w:rsidRPr="003054FD" w14:paraId="703F1988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5F1BE22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BBED7AA" w14:textId="0D5A17B7" w:rsidR="009A153D" w:rsidRPr="003054FD" w:rsidRDefault="00F978C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64802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214C1BFC" w:rsidR="009A153D" w:rsidRPr="003054F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A226B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007BD3F2" w:rsidR="009A153D" w:rsidRPr="003054FD" w:rsidRDefault="00F978C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79E4D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34C46A6" w14:textId="02F0F7E0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</w:tr>
      <w:tr w:rsidR="009A153D" w:rsidRPr="003054FD" w14:paraId="09C4D2F7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3FC35E5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506BA52" w14:textId="41191924" w:rsidR="009A153D" w:rsidRPr="003054FD" w:rsidRDefault="00F978C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319,148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26B4A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593F0D3F" w:rsidR="009A153D" w:rsidRPr="00E1087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87D">
              <w:rPr>
                <w:rFonts w:ascii="Angsana New" w:hAnsi="Angsana New"/>
                <w:b/>
                <w:bCs/>
                <w:sz w:val="30"/>
                <w:szCs w:val="30"/>
              </w:rPr>
              <w:t>412,267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CA4B5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1045F2E5" w:rsidR="009A153D" w:rsidRPr="009A153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319,162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76E58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5EB77122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412,265</w:t>
            </w:r>
          </w:p>
        </w:tc>
      </w:tr>
      <w:tr w:rsidR="00286961" w:rsidRPr="003054FD" w14:paraId="6F278412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72C9BD68" w14:textId="77777777" w:rsidR="00286961" w:rsidRPr="003054F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40743445" w14:textId="77777777" w:rsidR="00286961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5060DB6" w14:textId="77777777" w:rsidR="00286961" w:rsidRPr="003054F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286961" w:rsidRPr="00E1087D" w:rsidRDefault="00286961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A8987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286961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3F4AE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2AE98C5" w14:textId="77777777" w:rsidR="00286961" w:rsidRPr="009A153D" w:rsidRDefault="00286961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129F688C" w14:textId="77777777" w:rsidTr="008F6E18">
        <w:tc>
          <w:tcPr>
            <w:tcW w:w="4284" w:type="dxa"/>
            <w:tcBorders>
              <w:top w:val="nil"/>
              <w:bottom w:val="nil"/>
            </w:tcBorders>
          </w:tcPr>
          <w:p w14:paraId="182ADE53" w14:textId="5AFE5F36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3F9FC2A9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FBA32F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B04174" w14:textId="7777777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BD0E2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1974D3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38CE8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617A5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7EE191A6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21F756D8" w14:textId="4E579686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28CB67EC" w14:textId="311E4758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5E9F34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F0E58E5" w14:textId="71A3BF8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1C36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BC82759" w14:textId="31F77F9A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A521B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34CA84F" w14:textId="7EE6FD99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286961" w:rsidRPr="003054FD" w14:paraId="5DC15FD5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188BD9A6" w14:textId="7E9BE1CC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3D323BD5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ED6F18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4B2E236F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45CBA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441236FC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1127A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09D43D56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  <w:tr w:rsidR="00286961" w:rsidRPr="003054FD" w14:paraId="2F4F342C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29856E0F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7EDBF01D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97915A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FB01D9D" w14:textId="7777777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CC36F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1926A64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85BE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0BAF4D3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27F21530" w14:textId="77777777" w:rsidTr="00210E24">
        <w:tc>
          <w:tcPr>
            <w:tcW w:w="4284" w:type="dxa"/>
            <w:tcBorders>
              <w:top w:val="nil"/>
              <w:bottom w:val="nil"/>
            </w:tcBorders>
          </w:tcPr>
          <w:p w14:paraId="10CC1C78" w14:textId="225D7346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016CD561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7429D0A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8F6851" w14:textId="77777777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1CF01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8F4290" w14:textId="7777777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F9690E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3FF04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6961" w:rsidRPr="003054FD" w14:paraId="1EBDC1FC" w14:textId="77777777" w:rsidTr="00286961">
        <w:tc>
          <w:tcPr>
            <w:tcW w:w="4284" w:type="dxa"/>
            <w:tcBorders>
              <w:top w:val="nil"/>
              <w:bottom w:val="nil"/>
            </w:tcBorders>
          </w:tcPr>
          <w:p w14:paraId="163B202F" w14:textId="2BCD8B55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FD573F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54E77DF" w14:textId="2BEDDAD7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E59AD2E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55B1A0" w14:textId="5EF13568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C20E4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D69587" w14:textId="669AC5AC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335FEB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F38839" w14:textId="5A9E511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6,839</w:t>
            </w:r>
          </w:p>
        </w:tc>
      </w:tr>
      <w:tr w:rsidR="00286961" w:rsidRPr="003054FD" w14:paraId="26FA38F7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013595E1" w14:textId="0699D7FE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7FC37848" w14:textId="56FFEFAF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8EA4E0F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FC143AF" w14:textId="339AE032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4E46D2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9FFD39C" w14:textId="5797ACEA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5E209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D9D4F5B" w14:textId="70D1632C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18,832</w:t>
            </w:r>
          </w:p>
        </w:tc>
      </w:tr>
      <w:tr w:rsidR="00286961" w:rsidRPr="003054FD" w14:paraId="71A70FB7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3EF41565" w14:textId="2BD68AD8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60993DAF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43974A" w14:textId="77777777" w:rsidR="00286961" w:rsidRPr="003054F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71E04BC5" w:rsidR="00286961" w:rsidRPr="00E1087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B26C2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44C7C5AB" w:rsidR="00286961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65774" w14:textId="77777777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3EF709C3" w:rsidR="00286961" w:rsidRPr="009A153D" w:rsidRDefault="0028696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25,671</w:t>
            </w:r>
          </w:p>
        </w:tc>
      </w:tr>
    </w:tbl>
    <w:p w14:paraId="21B4D323" w14:textId="77777777" w:rsidR="00946535" w:rsidRDefault="00946535">
      <w:pPr>
        <w:sectPr w:rsidR="00946535" w:rsidSect="00DC186E">
          <w:headerReference w:type="default" r:id="rId14"/>
          <w:pgSz w:w="11909" w:h="16834" w:code="9"/>
          <w:pgMar w:top="691" w:right="1152" w:bottom="576" w:left="1152" w:header="720" w:footer="216" w:gutter="0"/>
          <w:pgNumType w:start="13"/>
          <w:cols w:space="720"/>
          <w:docGrid w:linePitch="245"/>
        </w:sectPr>
      </w:pPr>
    </w:p>
    <w:tbl>
      <w:tblPr>
        <w:tblW w:w="9635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8"/>
        <w:gridCol w:w="1080"/>
        <w:gridCol w:w="277"/>
        <w:gridCol w:w="1165"/>
        <w:gridCol w:w="272"/>
        <w:gridCol w:w="1080"/>
        <w:gridCol w:w="270"/>
        <w:gridCol w:w="1083"/>
      </w:tblGrid>
      <w:tr w:rsidR="00A421CC" w:rsidRPr="003054FD" w14:paraId="5EC92123" w14:textId="77777777" w:rsidTr="00286961">
        <w:tc>
          <w:tcPr>
            <w:tcW w:w="4408" w:type="dxa"/>
            <w:tcBorders>
              <w:top w:val="nil"/>
              <w:bottom w:val="nil"/>
            </w:tcBorders>
          </w:tcPr>
          <w:p w14:paraId="2707C673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tcBorders>
              <w:top w:val="nil"/>
              <w:bottom w:val="nil"/>
            </w:tcBorders>
          </w:tcPr>
          <w:p w14:paraId="3B750311" w14:textId="43524070" w:rsidR="00A421CC" w:rsidRPr="003054FD" w:rsidRDefault="00A421CC" w:rsidP="00AB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3037B26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tcBorders>
              <w:top w:val="nil"/>
              <w:bottom w:val="nil"/>
            </w:tcBorders>
          </w:tcPr>
          <w:p w14:paraId="1532F40C" w14:textId="457ED9D6" w:rsidR="00A421CC" w:rsidRPr="003054FD" w:rsidRDefault="00A421CC" w:rsidP="00AB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7F6" w:rsidRPr="003054FD" w14:paraId="28D1A073" w14:textId="77777777" w:rsidTr="00286961">
        <w:tc>
          <w:tcPr>
            <w:tcW w:w="4408" w:type="dxa"/>
            <w:tcBorders>
              <w:top w:val="nil"/>
              <w:bottom w:val="nil"/>
            </w:tcBorders>
          </w:tcPr>
          <w:p w14:paraId="31A5920D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7E0D464" w14:textId="7B67BD8E" w:rsidR="009307F6" w:rsidRPr="00AB3237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7" w:type="dxa"/>
            <w:tcBorders>
              <w:top w:val="nil"/>
            </w:tcBorders>
          </w:tcPr>
          <w:p w14:paraId="4740C7BC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 w14:paraId="1B3B551C" w14:textId="26BC4C7C" w:rsidR="009307F6" w:rsidRPr="003054FD" w:rsidRDefault="009307F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tcBorders>
              <w:top w:val="nil"/>
            </w:tcBorders>
          </w:tcPr>
          <w:p w14:paraId="4E3CD688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EFF0490" w14:textId="03A39D98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685EC407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</w:tcBorders>
          </w:tcPr>
          <w:p w14:paraId="169337D5" w14:textId="0C2F2060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307F6" w:rsidRPr="003054FD" w14:paraId="627890C0" w14:textId="77777777" w:rsidTr="00286961">
        <w:tc>
          <w:tcPr>
            <w:tcW w:w="4408" w:type="dxa"/>
            <w:tcBorders>
              <w:top w:val="nil"/>
              <w:bottom w:val="nil"/>
            </w:tcBorders>
          </w:tcPr>
          <w:p w14:paraId="5EDDFA9C" w14:textId="014AC643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4E42B4F" w14:textId="0BF9FD90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" w:type="dxa"/>
            <w:tcBorders>
              <w:top w:val="nil"/>
            </w:tcBorders>
          </w:tcPr>
          <w:p w14:paraId="405E3A1C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 w14:paraId="79E817CA" w14:textId="5D39D9C4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  <w:tcBorders>
              <w:top w:val="nil"/>
            </w:tcBorders>
          </w:tcPr>
          <w:p w14:paraId="57E5957F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DA4FF62" w14:textId="04A2D40C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5DE608B3" w14:textId="77777777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</w:tcBorders>
          </w:tcPr>
          <w:p w14:paraId="5CE89A69" w14:textId="0EBD53AD" w:rsidR="009307F6" w:rsidRPr="003054FD" w:rsidRDefault="009307F6" w:rsidP="0093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701E7" w:rsidRPr="003054FD" w14:paraId="02DE3E30" w14:textId="77777777" w:rsidTr="00286961">
        <w:tc>
          <w:tcPr>
            <w:tcW w:w="4408" w:type="dxa"/>
            <w:tcBorders>
              <w:top w:val="nil"/>
              <w:bottom w:val="nil"/>
            </w:tcBorders>
          </w:tcPr>
          <w:p w14:paraId="344B4004" w14:textId="77777777" w:rsidR="005701E7" w:rsidRPr="003054FD" w:rsidRDefault="005701E7" w:rsidP="0057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7"/>
            <w:tcBorders>
              <w:top w:val="nil"/>
              <w:bottom w:val="nil"/>
            </w:tcBorders>
          </w:tcPr>
          <w:p w14:paraId="0EF5B2EF" w14:textId="557F9D07" w:rsidR="005701E7" w:rsidRPr="003054FD" w:rsidRDefault="005701E7" w:rsidP="0057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974" w:rsidRPr="003054FD" w14:paraId="0D7EAA8A" w14:textId="77777777" w:rsidTr="00286961">
        <w:tc>
          <w:tcPr>
            <w:tcW w:w="4408" w:type="dxa"/>
            <w:tcBorders>
              <w:top w:val="nil"/>
              <w:bottom w:val="nil"/>
            </w:tcBorders>
          </w:tcPr>
          <w:p w14:paraId="51809249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78D69B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2CDDB37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bottom"/>
          </w:tcPr>
          <w:p w14:paraId="3E5F9DD4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536A77A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C3EEE0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F573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6067E9BC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5B7748F6" w14:textId="77777777" w:rsidTr="00286961">
        <w:trPr>
          <w:trHeight w:val="400"/>
        </w:trPr>
        <w:tc>
          <w:tcPr>
            <w:tcW w:w="4408" w:type="dxa"/>
            <w:tcBorders>
              <w:top w:val="nil"/>
              <w:bottom w:val="nil"/>
            </w:tcBorders>
          </w:tcPr>
          <w:p w14:paraId="4F61306C" w14:textId="0767126D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FD573F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8B733A" w14:textId="1A5D3B8B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50,509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26D069A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bottom"/>
          </w:tcPr>
          <w:p w14:paraId="24726052" w14:textId="16684271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74,383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2E6012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C72D6D" w14:textId="5B9BEA1A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69CE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45DBF0E" w14:textId="7B3C5B8A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72,986</w:t>
            </w:r>
          </w:p>
        </w:tc>
      </w:tr>
      <w:tr w:rsidR="009A153D" w:rsidRPr="003054FD" w14:paraId="27341610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0A36ED2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8346DDE" w14:textId="05C1F6D3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E67DE2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bottom"/>
          </w:tcPr>
          <w:p w14:paraId="41C2456D" w14:textId="2B29F019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4EE367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213" w:right="-108" w:firstLine="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1AC8B8F" w14:textId="0770DEA9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2D15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46D652D2" w14:textId="00C30475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A153D" w:rsidRPr="003054FD" w14:paraId="0B1F1D37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143F1A2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DA7EA4" w14:textId="1CEE4675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50,509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0392FD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EC67C1" w14:textId="02F90B3B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74,388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4551024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58D958" w14:textId="119474ED" w:rsidR="009A153D" w:rsidRPr="009A153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96DB83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56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370028F" w14:textId="06889178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72,991</w:t>
            </w:r>
          </w:p>
        </w:tc>
      </w:tr>
      <w:tr w:rsidR="009A153D" w:rsidRPr="003054FD" w14:paraId="355F51AE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43B084B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5E07A7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FC6BEC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3690F3A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1E09CD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EDED6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B84CB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</w:tcPr>
          <w:p w14:paraId="03642EA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2B068FC1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24CD47D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49F5D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1A6856A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</w:tcPr>
          <w:p w14:paraId="2FD104BC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0AF5F6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EB308E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29E6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2673295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0B3384EF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35C5B714" w14:textId="183A8B35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FD573F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D0D5D8B" w14:textId="44B90749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4CA913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vAlign w:val="bottom"/>
          </w:tcPr>
          <w:p w14:paraId="6A30A34B" w14:textId="25E636AE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6F571A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16D63B" w14:textId="13132246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5943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00B3C259" w14:textId="5191A6F1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</w:tr>
      <w:tr w:rsidR="009A153D" w:rsidRPr="003054FD" w14:paraId="465C5D6F" w14:textId="77777777" w:rsidTr="00286961">
        <w:trPr>
          <w:trHeight w:val="416"/>
        </w:trPr>
        <w:tc>
          <w:tcPr>
            <w:tcW w:w="4408" w:type="dxa"/>
            <w:tcBorders>
              <w:top w:val="nil"/>
              <w:bottom w:val="nil"/>
            </w:tcBorders>
          </w:tcPr>
          <w:p w14:paraId="527F8BEE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81D44" w14:textId="49007E69" w:rsidR="009A153D" w:rsidRPr="003054F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3,897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7F775CB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B6EE083" w14:textId="30501E48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7A7E46B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2CD1C" w14:textId="272BF0E7" w:rsidR="009A153D" w:rsidRPr="009A153D" w:rsidRDefault="00C3709A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B3AF45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F57CCE5" w14:textId="600B09B1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233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</w:tr>
    </w:tbl>
    <w:p w14:paraId="13328B63" w14:textId="5A2D1D7B" w:rsidR="00C822CB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2F59EAE9" w:rsidR="008543E1" w:rsidRPr="003054FD" w:rsidRDefault="00C31DA7" w:rsidP="008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5551">
        <w:rPr>
          <w:rFonts w:ascii="Angsana New" w:hAnsi="Angsana New"/>
          <w:sz w:val="30"/>
          <w:szCs w:val="30"/>
        </w:rPr>
        <w:t xml:space="preserve">31 </w:t>
      </w:r>
      <w:r w:rsidR="000D5551">
        <w:rPr>
          <w:rFonts w:ascii="Angsana New" w:hAnsi="Angsana New" w:hint="cs"/>
          <w:sz w:val="30"/>
          <w:szCs w:val="30"/>
          <w:cs/>
        </w:rPr>
        <w:t>มีนาคม</w:t>
      </w:r>
      <w:r w:rsidR="000D5551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0D5551">
        <w:rPr>
          <w:rFonts w:ascii="Angsana New" w:hAnsi="Angsana New"/>
          <w:sz w:val="30"/>
          <w:szCs w:val="30"/>
        </w:rPr>
        <w:t xml:space="preserve">2567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CB19AC">
        <w:rPr>
          <w:rFonts w:ascii="Angsana New" w:hAnsi="Angsana New"/>
          <w:sz w:val="30"/>
          <w:szCs w:val="30"/>
        </w:rPr>
        <w:t xml:space="preserve"> </w:t>
      </w:r>
      <w:r w:rsidR="00C3709A">
        <w:rPr>
          <w:rFonts w:ascii="Angsana New" w:hAnsi="Angsana New"/>
          <w:sz w:val="30"/>
          <w:szCs w:val="30"/>
        </w:rPr>
        <w:t>6.1</w:t>
      </w:r>
      <w:r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A225C0" w:rsidRPr="00A225C0">
        <w:rPr>
          <w:rFonts w:ascii="Angsana New" w:hAnsi="Angsana New"/>
          <w:i/>
          <w:iCs/>
          <w:sz w:val="30"/>
          <w:szCs w:val="30"/>
        </w:rPr>
        <w:t>2</w:t>
      </w:r>
      <w:r w:rsidR="000F1E5F">
        <w:rPr>
          <w:rFonts w:ascii="Angsana New" w:hAnsi="Angsana New"/>
          <w:i/>
          <w:iCs/>
          <w:sz w:val="30"/>
          <w:szCs w:val="30"/>
        </w:rPr>
        <w:t>24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3709A">
        <w:rPr>
          <w:rFonts w:ascii="Angsana New" w:hAnsi="Angsana New"/>
          <w:sz w:val="30"/>
          <w:szCs w:val="30"/>
        </w:rPr>
        <w:t>675</w:t>
      </w:r>
      <w:r w:rsidR="00C860A2"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9A153D">
        <w:rPr>
          <w:rFonts w:ascii="Angsana New" w:hAnsi="Angsana New"/>
          <w:i/>
          <w:iCs/>
          <w:sz w:val="30"/>
          <w:szCs w:val="30"/>
        </w:rPr>
        <w:t>6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76C26" w:rsidRPr="003054FD">
        <w:rPr>
          <w:rFonts w:ascii="Angsana New" w:hAnsi="Angsana New"/>
          <w:i/>
          <w:iCs/>
          <w:sz w:val="30"/>
          <w:szCs w:val="30"/>
        </w:rPr>
        <w:t>2</w:t>
      </w:r>
      <w:r w:rsidR="009A153D">
        <w:rPr>
          <w:rFonts w:ascii="Angsana New" w:hAnsi="Angsana New"/>
          <w:i/>
          <w:iCs/>
          <w:sz w:val="30"/>
          <w:szCs w:val="30"/>
        </w:rPr>
        <w:t>24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10BC7113" w14:textId="77777777" w:rsidR="00CD43C2" w:rsidRPr="003054FD" w:rsidRDefault="006724F7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386E9C07" w14:textId="4D188406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7"/>
        <w:gridCol w:w="1095"/>
        <w:gridCol w:w="274"/>
        <w:gridCol w:w="1068"/>
        <w:gridCol w:w="27"/>
        <w:gridCol w:w="246"/>
        <w:gridCol w:w="24"/>
        <w:gridCol w:w="1080"/>
        <w:gridCol w:w="180"/>
        <w:gridCol w:w="1116"/>
      </w:tblGrid>
      <w:tr w:rsidR="006D0F81" w:rsidRPr="003054FD" w14:paraId="1CAC66A6" w14:textId="77777777" w:rsidTr="00E07C14">
        <w:trPr>
          <w:cantSplit/>
          <w:trHeight w:val="428"/>
          <w:tblHeader/>
        </w:trPr>
        <w:tc>
          <w:tcPr>
            <w:tcW w:w="4158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4" w:type="dxa"/>
            <w:gridSpan w:val="4"/>
            <w:vAlign w:val="bottom"/>
          </w:tcPr>
          <w:p w14:paraId="32796180" w14:textId="77777777" w:rsidR="006D0F81" w:rsidRPr="003054FD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  <w:gridSpan w:val="2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4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214" w:rsidRPr="003054FD" w14:paraId="2650E8F0" w14:textId="77777777" w:rsidTr="00046760">
        <w:trPr>
          <w:cantSplit/>
          <w:trHeight w:val="825"/>
          <w:tblHeader/>
        </w:trPr>
        <w:tc>
          <w:tcPr>
            <w:tcW w:w="4175" w:type="dxa"/>
            <w:gridSpan w:val="2"/>
            <w:vAlign w:val="bottom"/>
          </w:tcPr>
          <w:p w14:paraId="1CEAB7E3" w14:textId="77777777" w:rsidR="006D0F81" w:rsidRPr="003054FD" w:rsidRDefault="006D0F81" w:rsidP="006D0F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39D412D" w14:textId="6DF4A1D1" w:rsidR="006D0F81" w:rsidRPr="003054FD" w:rsidRDefault="009A3974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1 </w:t>
            </w:r>
            <w:r w:rsidR="009307F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6D0F81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9307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72DA40A6" w14:textId="77777777" w:rsidR="006D0F81" w:rsidRPr="003054FD" w:rsidRDefault="006D0F81" w:rsidP="006D0F8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9EF1053" w14:textId="61CBD82D" w:rsidR="006D0F81" w:rsidRPr="003054FD" w:rsidRDefault="006D0F81" w:rsidP="006D0F8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235208E9" w14:textId="77777777" w:rsidR="006D0F81" w:rsidRPr="003054FD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C946F" w14:textId="49138E30" w:rsidR="006D0F81" w:rsidRPr="003054FD" w:rsidRDefault="009A3974" w:rsidP="006D0F8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9307F6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0F81"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9307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2472C3B" w14:textId="77777777" w:rsidR="006D0F81" w:rsidRPr="003054FD" w:rsidRDefault="006D0F81" w:rsidP="006D0F8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78BF55" w14:textId="493E337F" w:rsidR="006D0F81" w:rsidRPr="003054FD" w:rsidRDefault="006D0F81" w:rsidP="006D0F8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6D0F81" w:rsidRPr="003054FD" w14:paraId="68BBAEC6" w14:textId="77777777" w:rsidTr="00E07C14">
        <w:trPr>
          <w:cantSplit/>
          <w:trHeight w:val="406"/>
          <w:tblHeader/>
        </w:trPr>
        <w:tc>
          <w:tcPr>
            <w:tcW w:w="4158" w:type="dxa"/>
            <w:vAlign w:val="bottom"/>
            <w:hideMark/>
          </w:tcPr>
          <w:p w14:paraId="0904F67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7" w:type="dxa"/>
            <w:gridSpan w:val="10"/>
            <w:vAlign w:val="bottom"/>
            <w:hideMark/>
          </w:tcPr>
          <w:p w14:paraId="1E70CED6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2AD2"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153D" w:rsidRPr="003054FD" w14:paraId="25041362" w14:textId="77777777" w:rsidTr="00E07C14">
        <w:trPr>
          <w:cantSplit/>
          <w:trHeight w:val="406"/>
        </w:trPr>
        <w:tc>
          <w:tcPr>
            <w:tcW w:w="4175" w:type="dxa"/>
            <w:gridSpan w:val="2"/>
            <w:hideMark/>
          </w:tcPr>
          <w:p w14:paraId="032CC344" w14:textId="77777777" w:rsidR="009A153D" w:rsidRPr="003054FD" w:rsidRDefault="009A153D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674BB94E" w14:textId="07A2C4D5" w:rsidR="009A153D" w:rsidRPr="003054FD" w:rsidRDefault="00C3709A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162F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701,770</w:t>
            </w:r>
          </w:p>
        </w:tc>
        <w:tc>
          <w:tcPr>
            <w:tcW w:w="274" w:type="dxa"/>
          </w:tcPr>
          <w:p w14:paraId="5F10C89E" w14:textId="77777777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</w:tcPr>
          <w:p w14:paraId="21ED39BB" w14:textId="4CD36812" w:rsidR="009A153D" w:rsidRPr="003054FD" w:rsidRDefault="009A153D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36B53">
              <w:rPr>
                <w:rFonts w:ascii="Angsana New" w:hAnsi="Angsana New"/>
                <w:sz w:val="30"/>
                <w:szCs w:val="30"/>
              </w:rPr>
              <w:t>2,548,38</w:t>
            </w:r>
            <w:r w:rsidR="00522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CC76BA" w14:textId="77777777" w:rsidR="009A153D" w:rsidRPr="003054FD" w:rsidRDefault="009A153D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F39576" w14:textId="08C1A43A" w:rsidR="009A153D" w:rsidRPr="003054FD" w:rsidRDefault="00C3709A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1,350,791</w:t>
            </w:r>
          </w:p>
        </w:tc>
        <w:tc>
          <w:tcPr>
            <w:tcW w:w="180" w:type="dxa"/>
          </w:tcPr>
          <w:p w14:paraId="65B9AC2D" w14:textId="77777777" w:rsidR="009A153D" w:rsidRPr="003054FD" w:rsidRDefault="009A153D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F0F3229" w14:textId="5EEF871F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6B53">
              <w:rPr>
                <w:rFonts w:ascii="Angsana New" w:hAnsi="Angsana New" w:cs="Angsana New"/>
                <w:sz w:val="30"/>
                <w:szCs w:val="30"/>
              </w:rPr>
              <w:t>2,102,577</w:t>
            </w:r>
          </w:p>
        </w:tc>
      </w:tr>
    </w:tbl>
    <w:p w14:paraId="4549DC0D" w14:textId="77777777" w:rsidR="007B7B20" w:rsidRPr="003054FD" w:rsidRDefault="007B7B20" w:rsidP="00F90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9D5CFE" w14:textId="77777777" w:rsidR="00286961" w:rsidRDefault="00286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8BB4BE" w14:textId="0E4BD7AA" w:rsidR="008714C1" w:rsidRPr="003054FD" w:rsidRDefault="008714C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6B0F3BCB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709FC" w:rsidRPr="00482E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77" w:type="pct"/>
            <w:shd w:val="clear" w:color="auto" w:fill="auto"/>
          </w:tcPr>
          <w:p w14:paraId="48794989" w14:textId="3B5784ED" w:rsidR="008B34E0" w:rsidRPr="00786A22" w:rsidRDefault="00433DA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6A22">
              <w:rPr>
                <w:rFonts w:ascii="Angsana New" w:hAnsi="Angsana New"/>
                <w:sz w:val="30"/>
                <w:szCs w:val="30"/>
              </w:rPr>
              <w:t>2,472,438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41FEADDF" w:rsidR="008B34E0" w:rsidRPr="00785EED" w:rsidRDefault="00433DA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EED">
              <w:rPr>
                <w:rFonts w:ascii="Angsana New" w:hAnsi="Angsana New"/>
                <w:sz w:val="30"/>
                <w:szCs w:val="30"/>
              </w:rPr>
              <w:t>1,831,348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  <w:shd w:val="clear" w:color="auto" w:fill="auto"/>
          </w:tcPr>
          <w:p w14:paraId="564590CC" w14:textId="336327BA" w:rsidR="008B34E0" w:rsidRPr="00786A22" w:rsidRDefault="00786A22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6A22">
              <w:rPr>
                <w:rFonts w:ascii="Angsana New" w:hAnsi="Angsana New"/>
                <w:sz w:val="30"/>
                <w:szCs w:val="30"/>
              </w:rPr>
              <w:t>151,619</w:t>
            </w:r>
          </w:p>
        </w:tc>
        <w:tc>
          <w:tcPr>
            <w:tcW w:w="148" w:type="pct"/>
          </w:tcPr>
          <w:p w14:paraId="45D0D2CD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53E2C3A4" w:rsidR="008B34E0" w:rsidRPr="00785EED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EED">
              <w:rPr>
                <w:rFonts w:ascii="Angsana New" w:hAnsi="Angsana New"/>
                <w:sz w:val="30"/>
                <w:szCs w:val="30"/>
              </w:rPr>
              <w:t>121,121</w:t>
            </w:r>
          </w:p>
        </w:tc>
      </w:tr>
      <w:tr w:rsidR="008B34E0" w:rsidRPr="003054FD" w14:paraId="5F3615D6" w14:textId="77777777" w:rsidTr="00786A22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  <w:shd w:val="clear" w:color="auto" w:fill="auto"/>
          </w:tcPr>
          <w:p w14:paraId="40E2DC5F" w14:textId="28944A47" w:rsidR="008B34E0" w:rsidRPr="00786A22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6A22">
              <w:rPr>
                <w:rFonts w:ascii="Angsana New" w:hAnsi="Angsana New"/>
                <w:sz w:val="30"/>
                <w:szCs w:val="30"/>
              </w:rPr>
              <w:t>(</w:t>
            </w:r>
            <w:r w:rsidR="00786A22" w:rsidRPr="00786A22">
              <w:rPr>
                <w:rFonts w:ascii="Angsana New" w:hAnsi="Angsana New"/>
                <w:sz w:val="30"/>
                <w:szCs w:val="30"/>
              </w:rPr>
              <w:t>7,885</w:t>
            </w:r>
            <w:r w:rsidRPr="00786A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A2CF337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295F92ED" w:rsidR="008B34E0" w:rsidRPr="00785EED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EED">
              <w:rPr>
                <w:rFonts w:ascii="Angsana New" w:hAnsi="Angsana New"/>
                <w:sz w:val="30"/>
                <w:szCs w:val="30"/>
              </w:rPr>
              <w:t>(5,670)</w:t>
            </w:r>
          </w:p>
        </w:tc>
      </w:tr>
      <w:tr w:rsidR="008B34E0" w:rsidRPr="003054FD" w14:paraId="7525D537" w14:textId="77777777" w:rsidTr="00786A22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</w:tcPr>
          <w:p w14:paraId="256E5998" w14:textId="5EEFEFAD" w:rsidR="008B34E0" w:rsidRPr="00786A22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86A22">
              <w:rPr>
                <w:rFonts w:ascii="Angsana New" w:hAnsi="Angsana New"/>
                <w:sz w:val="30"/>
                <w:szCs w:val="30"/>
              </w:rPr>
              <w:t>(</w:t>
            </w:r>
            <w:r w:rsidR="00786A22" w:rsidRPr="00786A22">
              <w:rPr>
                <w:rFonts w:ascii="Angsana New" w:hAnsi="Angsana New"/>
                <w:sz w:val="30"/>
                <w:szCs w:val="30"/>
              </w:rPr>
              <w:t>210,456</w:t>
            </w:r>
            <w:r w:rsidRPr="00786A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56FDF0F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34E11C23" w:rsidR="008B34E0" w:rsidRPr="00785EED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85EED">
              <w:rPr>
                <w:rFonts w:ascii="Angsana New" w:hAnsi="Angsana New"/>
                <w:sz w:val="30"/>
                <w:szCs w:val="30"/>
              </w:rPr>
              <w:t>(121,228)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22E4FC68" w:rsidR="00A5122B" w:rsidRPr="003054FD" w:rsidRDefault="00A5122B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B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B7B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B7B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053EBEAE" w:rsidR="00A5122B" w:rsidRPr="00286961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961"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162F83">
              <w:rPr>
                <w:rFonts w:ascii="Angsana New" w:hAnsi="Angsana New"/>
                <w:b/>
                <w:bCs/>
                <w:sz w:val="30"/>
                <w:szCs w:val="30"/>
              </w:rPr>
              <w:t>05,716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218818C0" w:rsidR="00A5122B" w:rsidRPr="00286961" w:rsidRDefault="00C37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961">
              <w:rPr>
                <w:rFonts w:ascii="Angsana New" w:hAnsi="Angsana New"/>
                <w:b/>
                <w:bCs/>
                <w:sz w:val="30"/>
                <w:szCs w:val="30"/>
              </w:rPr>
              <w:t>1,825,571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3054FD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7777777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31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84"/>
        <w:gridCol w:w="14"/>
      </w:tblGrid>
      <w:tr w:rsidR="00CE0514" w:rsidRPr="003054FD" w14:paraId="2A58592C" w14:textId="77777777" w:rsidTr="00A7182A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4BD7F81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44D13E8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514" w:rsidRPr="003054FD" w14:paraId="0ACCAEB0" w14:textId="77777777" w:rsidTr="00A7182A">
        <w:trPr>
          <w:gridAfter w:val="1"/>
          <w:wAfter w:w="14" w:type="dxa"/>
          <w:tblHeader/>
        </w:trPr>
        <w:tc>
          <w:tcPr>
            <w:tcW w:w="3600" w:type="dxa"/>
            <w:shd w:val="clear" w:color="auto" w:fill="auto"/>
            <w:vAlign w:val="bottom"/>
          </w:tcPr>
          <w:p w14:paraId="1A61B33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3124403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6C01030" w14:textId="7E96DD66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  <w:r w:rsidR="00FD5B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</w:p>
          <w:p w14:paraId="2139E099" w14:textId="044D88EA" w:rsidR="00CE0514" w:rsidRPr="003054FD" w:rsidRDefault="00CE0514" w:rsidP="0046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อุปกรณ์ยา</w:t>
            </w:r>
            <w:r w:rsidR="007834D1"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446A1B4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35A580D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94D3A6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2C59FD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4292A81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476D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23308C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="001412A8"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AE44FB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63D34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E84F6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3AA72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2AD49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5C29730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2F924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50BEF2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5E3B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5B0249F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DC69F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DADFE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7F12F6" w:rsidRPr="003054FD" w14:paraId="0EBCF938" w14:textId="77777777" w:rsidTr="00A7182A">
        <w:trPr>
          <w:gridAfter w:val="1"/>
          <w:wAfter w:w="14" w:type="dxa"/>
          <w:tblHeader/>
        </w:trPr>
        <w:tc>
          <w:tcPr>
            <w:tcW w:w="3600" w:type="dxa"/>
            <w:shd w:val="clear" w:color="auto" w:fill="auto"/>
            <w:vAlign w:val="bottom"/>
          </w:tcPr>
          <w:p w14:paraId="6956539A" w14:textId="7ACC0BD4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FD22798" w14:textId="7AC4AF6C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45B43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9201640" w14:textId="72FEE3B1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024E6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6874F6B" w14:textId="5A3F21E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FE689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2DFFC6A5" w14:textId="47326224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874749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6A9BE17" w14:textId="130AB4C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E4E2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938E0D1" w14:textId="49D4AFCF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AA0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828FBA1" w14:textId="3295208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4A19BF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CA6817" w14:textId="360B50B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7FA92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0D248012" w14:textId="6475D5BA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1DB8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B5F8B3A" w14:textId="522DD142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B6D3153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709FD5E" w14:textId="5FDCEB56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49CC2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B2AA9B2" w14:textId="78F51D1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0514" w:rsidRPr="003054FD" w14:paraId="3ABAF23B" w14:textId="77777777" w:rsidTr="00A7182A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2B18DDF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709C64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E0514" w:rsidRPr="003054FD" w14:paraId="3C8A789A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30EB858B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6F039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EA308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255192A" w14:textId="77777777" w:rsidR="00CE0514" w:rsidRPr="0091184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5B343F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94411A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67393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0B00A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3258C7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28AA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C61804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9942F7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EA6C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27FF38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ADA15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124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979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55F7E2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76736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A36468F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F3DCFE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15E52F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A1E3D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FAD75B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67E" w:rsidRPr="003054FD" w14:paraId="26A7B5CE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2741748D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  <w:shd w:val="clear" w:color="auto" w:fill="auto"/>
          </w:tcPr>
          <w:p w14:paraId="15211F70" w14:textId="4C0293EF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1,793</w:t>
            </w:r>
          </w:p>
        </w:tc>
        <w:tc>
          <w:tcPr>
            <w:tcW w:w="239" w:type="dxa"/>
            <w:shd w:val="clear" w:color="auto" w:fill="auto"/>
          </w:tcPr>
          <w:p w14:paraId="32BFD9D7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514D1E5" w14:textId="35B4A3D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1,752</w:t>
            </w:r>
          </w:p>
        </w:tc>
        <w:tc>
          <w:tcPr>
            <w:tcW w:w="265" w:type="dxa"/>
            <w:shd w:val="clear" w:color="auto" w:fill="auto"/>
          </w:tcPr>
          <w:p w14:paraId="0AC4E7EE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024F9B" w14:textId="6473400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  <w:tc>
          <w:tcPr>
            <w:tcW w:w="240" w:type="dxa"/>
          </w:tcPr>
          <w:p w14:paraId="56B4C559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7003D194" w14:textId="2A8DB5E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7,638</w:t>
            </w:r>
          </w:p>
        </w:tc>
        <w:tc>
          <w:tcPr>
            <w:tcW w:w="244" w:type="dxa"/>
            <w:gridSpan w:val="2"/>
          </w:tcPr>
          <w:p w14:paraId="5D8C0A55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0754A8D" w14:textId="3A975A9D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0EB9DDBD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B7C5F53" w14:textId="7EA5D60C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3D61A774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6661DEBC" w14:textId="6AA6764B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7,760</w:t>
            </w:r>
          </w:p>
        </w:tc>
        <w:tc>
          <w:tcPr>
            <w:tcW w:w="267" w:type="dxa"/>
          </w:tcPr>
          <w:p w14:paraId="53AACB15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A3DB6F9" w14:textId="62DD5CA4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9,715</w:t>
            </w:r>
          </w:p>
        </w:tc>
        <w:tc>
          <w:tcPr>
            <w:tcW w:w="270" w:type="dxa"/>
          </w:tcPr>
          <w:p w14:paraId="0CA16034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25F45407" w14:textId="6B67208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485FAB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8AF5C4" w14:textId="185B89C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034774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D91285" w14:textId="3BE08C3A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7,760</w:t>
            </w:r>
          </w:p>
        </w:tc>
        <w:tc>
          <w:tcPr>
            <w:tcW w:w="257" w:type="dxa"/>
          </w:tcPr>
          <w:p w14:paraId="70A848F0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3030A1D" w14:textId="38A1208C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9,715</w:t>
            </w:r>
          </w:p>
        </w:tc>
      </w:tr>
      <w:tr w:rsidR="0043267E" w:rsidRPr="003054FD" w14:paraId="18527EEC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0AF66D51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ACC7FDD" w14:textId="19F20AF6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252070C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FE50EF5" w14:textId="56684B34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317B9E4E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74E3E2" w14:textId="346C6852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240" w:type="dxa"/>
          </w:tcPr>
          <w:p w14:paraId="1557553B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526D8349" w14:textId="1F59FE13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244" w:type="dxa"/>
            <w:gridSpan w:val="2"/>
          </w:tcPr>
          <w:p w14:paraId="4E5272F7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C1159B4" w14:textId="5B7BFFB1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B1E6A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FBAA20C" w14:textId="27D8AC46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78285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D871230" w14:textId="0F150439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267" w:type="dxa"/>
          </w:tcPr>
          <w:p w14:paraId="21D1AE88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4214AE3" w14:textId="3B9BD5FE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0C4291C7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0DF3251" w14:textId="6E57CF67" w:rsidR="0043267E" w:rsidRPr="0043267E" w:rsidRDefault="0043267E" w:rsidP="00DA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(46)</w:t>
            </w:r>
          </w:p>
        </w:tc>
        <w:tc>
          <w:tcPr>
            <w:tcW w:w="236" w:type="dxa"/>
          </w:tcPr>
          <w:p w14:paraId="3D9A4204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61E35F34" w14:textId="1803AA6D" w:rsidR="0043267E" w:rsidRPr="0043267E" w:rsidRDefault="0043267E" w:rsidP="008C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(69)</w:t>
            </w:r>
          </w:p>
        </w:tc>
        <w:tc>
          <w:tcPr>
            <w:tcW w:w="267" w:type="dxa"/>
          </w:tcPr>
          <w:p w14:paraId="6AC8403B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1F54F851" w14:textId="30705F1E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9C71006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4BE6C6F" w14:textId="46BB4C52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267E" w:rsidRPr="003054FD" w14:paraId="41D05EF5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2FDBD7BC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02363" w14:textId="759B3F81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1,794</w:t>
            </w:r>
          </w:p>
        </w:tc>
        <w:tc>
          <w:tcPr>
            <w:tcW w:w="239" w:type="dxa"/>
            <w:shd w:val="clear" w:color="auto" w:fill="auto"/>
          </w:tcPr>
          <w:p w14:paraId="5A8A4981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D114" w14:textId="517E295C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1,758</w:t>
            </w:r>
          </w:p>
        </w:tc>
        <w:tc>
          <w:tcPr>
            <w:tcW w:w="265" w:type="dxa"/>
            <w:shd w:val="clear" w:color="auto" w:fill="auto"/>
          </w:tcPr>
          <w:p w14:paraId="668B9F5D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DAE58" w14:textId="3DEADD7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5,678</w:t>
            </w:r>
          </w:p>
        </w:tc>
        <w:tc>
          <w:tcPr>
            <w:tcW w:w="240" w:type="dxa"/>
          </w:tcPr>
          <w:p w14:paraId="2BC62D9A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0394B" w14:textId="512A48B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7,701</w:t>
            </w:r>
          </w:p>
        </w:tc>
        <w:tc>
          <w:tcPr>
            <w:tcW w:w="244" w:type="dxa"/>
            <w:gridSpan w:val="2"/>
          </w:tcPr>
          <w:p w14:paraId="0B32F5F9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D131185" w14:textId="3F0D0E28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1F9400C6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0BEE5D29" w14:textId="7944218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5278AE55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AC4D4CF" w14:textId="344FC48B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7,806</w:t>
            </w:r>
          </w:p>
        </w:tc>
        <w:tc>
          <w:tcPr>
            <w:tcW w:w="267" w:type="dxa"/>
          </w:tcPr>
          <w:p w14:paraId="6C24F28C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079CDAF" w14:textId="50F87CEC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9,784</w:t>
            </w:r>
          </w:p>
        </w:tc>
        <w:tc>
          <w:tcPr>
            <w:tcW w:w="270" w:type="dxa"/>
          </w:tcPr>
          <w:p w14:paraId="3BD490E9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64C8086B" w14:textId="39BCA611" w:rsidR="0043267E" w:rsidRPr="0043267E" w:rsidRDefault="0043267E" w:rsidP="00DA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(46)</w:t>
            </w:r>
          </w:p>
        </w:tc>
        <w:tc>
          <w:tcPr>
            <w:tcW w:w="236" w:type="dxa"/>
          </w:tcPr>
          <w:p w14:paraId="68F7DF8A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84795D7" w14:textId="2C652645" w:rsidR="0043267E" w:rsidRPr="0043267E" w:rsidRDefault="0043267E" w:rsidP="00DA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ind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(69)</w:t>
            </w:r>
          </w:p>
        </w:tc>
        <w:tc>
          <w:tcPr>
            <w:tcW w:w="267" w:type="dxa"/>
          </w:tcPr>
          <w:p w14:paraId="3D4C1161" w14:textId="77777777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2A437987" w14:textId="61FDD7C4" w:rsidR="0043267E" w:rsidRPr="0043267E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67E">
              <w:rPr>
                <w:rFonts w:ascii="Angsana New" w:hAnsi="Angsana New" w:hint="cs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57" w:type="dxa"/>
          </w:tcPr>
          <w:p w14:paraId="7999E7DD" w14:textId="77777777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060EF7D" w14:textId="329D956B" w:rsidR="0043267E" w:rsidRPr="003054FD" w:rsidRDefault="0043267E" w:rsidP="0043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9,715</w:t>
            </w:r>
          </w:p>
        </w:tc>
      </w:tr>
      <w:tr w:rsidR="004448B8" w:rsidRPr="003054FD" w14:paraId="3FE699EE" w14:textId="77777777" w:rsidTr="00A7182A">
        <w:trPr>
          <w:gridAfter w:val="1"/>
          <w:wAfter w:w="14" w:type="dxa"/>
          <w:trHeight w:val="20"/>
        </w:trPr>
        <w:tc>
          <w:tcPr>
            <w:tcW w:w="3600" w:type="dxa"/>
            <w:shd w:val="clear" w:color="auto" w:fill="auto"/>
          </w:tcPr>
          <w:p w14:paraId="71D7C0F5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25CA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47A6BC8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5B92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1C599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6DD6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89DFC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5A2005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E8B340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D581D68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CD3FB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20D1CA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1E02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44D21B8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B77DE11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508F16F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70743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128540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2D554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2D8DD7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7A72D0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63780B2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F52049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</w:tcPr>
          <w:p w14:paraId="5886A14B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8B8" w:rsidRPr="003054FD" w14:paraId="4E276459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0CAC179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111539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0C1BFD8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3E9AD71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6AF9813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969EA71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F53CD37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3CF47A7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A0C0081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97C0858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58C34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648542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25D5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2454FE9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BB7FB70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0C35D8F3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08D11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3C06DC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40A318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72BD98D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E9DA175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048039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5BF461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25F1F3E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8B8" w:rsidRPr="003054FD" w14:paraId="772BE97C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58418C5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5B1AF8F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CA8E580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6795690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7FA9DEB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488FE6A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694EB4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6A1289D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43EB36D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47650E3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9EAB5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97DFE37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E635E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4E86C96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3E8DCAB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7665B2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C472A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76FA8C4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AA4C49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1D3D4146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FDC91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1019173C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D9D0707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C237427" w14:textId="77777777" w:rsidR="004448B8" w:rsidRPr="003054FD" w:rsidRDefault="004448B8" w:rsidP="0044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BF4" w:rsidRPr="003054FD" w14:paraId="779AB5E7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6AA93AD9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794379F6" w14:textId="12B2847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651</w:t>
            </w:r>
          </w:p>
        </w:tc>
        <w:tc>
          <w:tcPr>
            <w:tcW w:w="239" w:type="dxa"/>
            <w:shd w:val="clear" w:color="auto" w:fill="auto"/>
          </w:tcPr>
          <w:p w14:paraId="2CAAB81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C664A84" w14:textId="1F99C065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  <w:tc>
          <w:tcPr>
            <w:tcW w:w="265" w:type="dxa"/>
            <w:shd w:val="clear" w:color="auto" w:fill="auto"/>
          </w:tcPr>
          <w:p w14:paraId="6B4567D7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0ADA4A8" w14:textId="553F2302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4,559</w:t>
            </w:r>
          </w:p>
        </w:tc>
        <w:tc>
          <w:tcPr>
            <w:tcW w:w="240" w:type="dxa"/>
          </w:tcPr>
          <w:p w14:paraId="00929D1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13A26ACF" w14:textId="1FC06BB3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6,559</w:t>
            </w:r>
          </w:p>
        </w:tc>
        <w:tc>
          <w:tcPr>
            <w:tcW w:w="244" w:type="dxa"/>
            <w:gridSpan w:val="2"/>
          </w:tcPr>
          <w:p w14:paraId="58E831A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EC6EB8A" w14:textId="5A10094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1046F0F1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C95FEEF" w14:textId="0302A5E3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7161BED5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DE2F16E" w14:textId="53D7E1E1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5,307</w:t>
            </w:r>
          </w:p>
        </w:tc>
        <w:tc>
          <w:tcPr>
            <w:tcW w:w="267" w:type="dxa"/>
          </w:tcPr>
          <w:p w14:paraId="1654F323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40047F3" w14:textId="2D371E6E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7,349</w:t>
            </w:r>
          </w:p>
        </w:tc>
        <w:tc>
          <w:tcPr>
            <w:tcW w:w="270" w:type="dxa"/>
          </w:tcPr>
          <w:p w14:paraId="29D524F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70F91DCE" w14:textId="763F5C30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95981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BEB7278" w14:textId="6D42C76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2933FCE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7603B659" w14:textId="5C2AFBA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5,307</w:t>
            </w:r>
          </w:p>
        </w:tc>
        <w:tc>
          <w:tcPr>
            <w:tcW w:w="257" w:type="dxa"/>
          </w:tcPr>
          <w:p w14:paraId="07775F7C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996C1EF" w14:textId="7F182156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7,349</w:t>
            </w:r>
          </w:p>
        </w:tc>
      </w:tr>
      <w:tr w:rsidR="00650BF4" w:rsidRPr="003054FD" w14:paraId="5A2A1184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05415515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  <w:shd w:val="clear" w:color="auto" w:fill="auto"/>
          </w:tcPr>
          <w:p w14:paraId="3669CB57" w14:textId="6591539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239" w:type="dxa"/>
            <w:shd w:val="clear" w:color="auto" w:fill="auto"/>
          </w:tcPr>
          <w:p w14:paraId="13AA91BD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1A5BDEE" w14:textId="2854C254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1,038</w:t>
            </w:r>
          </w:p>
        </w:tc>
        <w:tc>
          <w:tcPr>
            <w:tcW w:w="265" w:type="dxa"/>
            <w:shd w:val="clear" w:color="auto" w:fill="auto"/>
          </w:tcPr>
          <w:p w14:paraId="1E7404C4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3E79A9C" w14:textId="722EF41E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1,074</w:t>
            </w:r>
          </w:p>
        </w:tc>
        <w:tc>
          <w:tcPr>
            <w:tcW w:w="240" w:type="dxa"/>
          </w:tcPr>
          <w:p w14:paraId="4723307B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2C07C869" w14:textId="2C04EE6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1,079</w:t>
            </w:r>
          </w:p>
        </w:tc>
        <w:tc>
          <w:tcPr>
            <w:tcW w:w="244" w:type="dxa"/>
            <w:gridSpan w:val="2"/>
          </w:tcPr>
          <w:p w14:paraId="41A022E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37690CE8" w14:textId="3441933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236" w:type="dxa"/>
          </w:tcPr>
          <w:p w14:paraId="5420F134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ED23854" w14:textId="561298E8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31C7993A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514E0E13" w14:textId="1C0168BB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2,368</w:t>
            </w:r>
          </w:p>
        </w:tc>
        <w:tc>
          <w:tcPr>
            <w:tcW w:w="267" w:type="dxa"/>
          </w:tcPr>
          <w:p w14:paraId="3A7EDE19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301B2DD7" w14:textId="625C9EF6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2,318</w:t>
            </w:r>
          </w:p>
        </w:tc>
        <w:tc>
          <w:tcPr>
            <w:tcW w:w="270" w:type="dxa"/>
          </w:tcPr>
          <w:p w14:paraId="1DBA52E5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0AE11A" w14:textId="77C08E0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A67FB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923D13D" w14:textId="2BC9B850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1EEED3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3BCCA14" w14:textId="049B6E5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2,368</w:t>
            </w:r>
          </w:p>
        </w:tc>
        <w:tc>
          <w:tcPr>
            <w:tcW w:w="257" w:type="dxa"/>
          </w:tcPr>
          <w:p w14:paraId="1CA1284D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6D93CCF0" w14:textId="03781352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2,318</w:t>
            </w:r>
          </w:p>
        </w:tc>
      </w:tr>
      <w:tr w:rsidR="00650BF4" w:rsidRPr="003054FD" w14:paraId="7EB74360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1AEED863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  <w:shd w:val="clear" w:color="auto" w:fill="auto"/>
          </w:tcPr>
          <w:p w14:paraId="57F002DD" w14:textId="13410A86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39" w:type="dxa"/>
            <w:shd w:val="clear" w:color="auto" w:fill="auto"/>
          </w:tcPr>
          <w:p w14:paraId="2DAABB44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9DEF786" w14:textId="34DE40D2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49CA7EA9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869EEF6" w14:textId="0E580E6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013DD8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1AE3F4B" w14:textId="39F92A1A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04BEE017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9A77C8B" w14:textId="52BA2A7B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19E17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0FA97AB" w14:textId="70332B7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9679E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28F2D6" w14:textId="7D1B884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67" w:type="dxa"/>
          </w:tcPr>
          <w:p w14:paraId="6DF8DECC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F88170A" w14:textId="5F66757A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22E8E03B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5AEF0C2D" w14:textId="3116893A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304E6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1CFAA45" w14:textId="09A5CEF0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C3F42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7B5DC2" w14:textId="32D71F6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57" w:type="dxa"/>
          </w:tcPr>
          <w:p w14:paraId="65C8952B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5B0F8D94" w14:textId="3690A4A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650BF4" w:rsidRPr="003054FD" w14:paraId="4D60DB58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57A0A732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93B039A" w14:textId="413D666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78060DF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B53F4C9" w14:textId="6274778F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265" w:type="dxa"/>
            <w:shd w:val="clear" w:color="auto" w:fill="auto"/>
          </w:tcPr>
          <w:p w14:paraId="7EE29450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560C456" w14:textId="632E11E2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C58FA12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7C7E74C7" w14:textId="1A612816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A52FA65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C5CB128" w14:textId="4AFC87A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053BC7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2D2F8AA" w14:textId="75692CC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A7483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A74AEDE" w14:textId="2448DEE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267" w:type="dxa"/>
          </w:tcPr>
          <w:p w14:paraId="396535FE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AD525B7" w14:textId="6FA51AFF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5E14D284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5FDD07AA" w14:textId="489B3D54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BEC4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6256D96" w14:textId="0DD123DE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4E9F9FE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F2871B2" w14:textId="0D8BEF1B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257" w:type="dxa"/>
          </w:tcPr>
          <w:p w14:paraId="5D9E8D35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69C1866" w14:textId="1B16BCB6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650BF4" w:rsidRPr="003054FD" w14:paraId="7AD232E0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17CB9417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CF704" w14:textId="6B8E98AB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1,793</w:t>
            </w:r>
          </w:p>
        </w:tc>
        <w:tc>
          <w:tcPr>
            <w:tcW w:w="239" w:type="dxa"/>
            <w:shd w:val="clear" w:color="auto" w:fill="auto"/>
          </w:tcPr>
          <w:p w14:paraId="3E9D4B4A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3305" w14:textId="24045C8D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1,752</w:t>
            </w:r>
          </w:p>
        </w:tc>
        <w:tc>
          <w:tcPr>
            <w:tcW w:w="265" w:type="dxa"/>
            <w:shd w:val="clear" w:color="auto" w:fill="auto"/>
          </w:tcPr>
          <w:p w14:paraId="3FD81830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4CD51" w14:textId="79710455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5,633</w:t>
            </w:r>
          </w:p>
        </w:tc>
        <w:tc>
          <w:tcPr>
            <w:tcW w:w="240" w:type="dxa"/>
          </w:tcPr>
          <w:p w14:paraId="7EE57B22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1B7F8" w14:textId="04D99B5C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7,638</w:t>
            </w:r>
          </w:p>
        </w:tc>
        <w:tc>
          <w:tcPr>
            <w:tcW w:w="244" w:type="dxa"/>
            <w:gridSpan w:val="2"/>
          </w:tcPr>
          <w:p w14:paraId="70EB7F3B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57CE7FB" w14:textId="54EDCD44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73DC513C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6256ED2" w14:textId="1EA9D61A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45194A3A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6416809" w14:textId="1A9CBB69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67" w:type="dxa"/>
          </w:tcPr>
          <w:p w14:paraId="464120B9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B9131FF" w14:textId="098DD2A2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9,715</w:t>
            </w:r>
          </w:p>
        </w:tc>
        <w:tc>
          <w:tcPr>
            <w:tcW w:w="270" w:type="dxa"/>
          </w:tcPr>
          <w:p w14:paraId="1C37E6D8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279FB2D4" w14:textId="068C8F65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C37FF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81D0854" w14:textId="460AFD93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D55E6D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60944241" w14:textId="309C5A6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57" w:type="dxa"/>
          </w:tcPr>
          <w:p w14:paraId="32BE9C78" w14:textId="77777777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55856DCD" w14:textId="39980624" w:rsidR="00650BF4" w:rsidRPr="008D6F4B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6F4B">
              <w:rPr>
                <w:rFonts w:ascii="Angsana New" w:hAnsi="Angsana New" w:hint="cs"/>
                <w:b/>
                <w:bCs/>
                <w:sz w:val="28"/>
                <w:szCs w:val="28"/>
              </w:rPr>
              <w:t>9,715</w:t>
            </w:r>
          </w:p>
        </w:tc>
      </w:tr>
      <w:tr w:rsidR="007F12F6" w:rsidRPr="003054FD" w14:paraId="5780E4CD" w14:textId="77777777" w:rsidTr="00A7182A">
        <w:trPr>
          <w:gridAfter w:val="1"/>
          <w:wAfter w:w="14" w:type="dxa"/>
        </w:trPr>
        <w:tc>
          <w:tcPr>
            <w:tcW w:w="3600" w:type="dxa"/>
            <w:shd w:val="clear" w:color="auto" w:fill="auto"/>
          </w:tcPr>
          <w:p w14:paraId="6CF6C0A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65B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E2D1897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1D0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C07EDB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7373A3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C1BE7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52E61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4C113D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7E22AEFD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A00D3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7E286ADE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98D01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5472FB1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A18406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6F6BAA73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76E15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3BB04955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FA2395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3B3405F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5D496F0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7AF4B5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EAB78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19907FB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68D19E0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527A96" w:rsidSect="00AD5A14">
          <w:headerReference w:type="default" r:id="rId15"/>
          <w:pgSz w:w="16834" w:h="11909" w:orient="landscape" w:code="9"/>
          <w:pgMar w:top="1152" w:right="691" w:bottom="1152" w:left="576" w:header="720" w:footer="216" w:gutter="0"/>
          <w:pgNumType w:start="17"/>
          <w:cols w:space="720"/>
          <w:docGrid w:linePitch="245"/>
        </w:sectPr>
      </w:pPr>
    </w:p>
    <w:tbl>
      <w:tblPr>
        <w:tblW w:w="1531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6"/>
        <w:gridCol w:w="671"/>
        <w:gridCol w:w="6"/>
        <w:gridCol w:w="261"/>
        <w:gridCol w:w="6"/>
        <w:gridCol w:w="726"/>
        <w:gridCol w:w="257"/>
        <w:gridCol w:w="784"/>
        <w:gridCol w:w="6"/>
        <w:gridCol w:w="15"/>
      </w:tblGrid>
      <w:tr w:rsidR="004E4A43" w:rsidRPr="003054FD" w14:paraId="051D7D70" w14:textId="77777777" w:rsidTr="00A7182A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7184F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33"/>
            <w:shd w:val="clear" w:color="auto" w:fill="auto"/>
            <w:vAlign w:val="bottom"/>
          </w:tcPr>
          <w:p w14:paraId="2AAE8B2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A43" w:rsidRPr="003054FD" w14:paraId="1EAB6C60" w14:textId="77777777" w:rsidTr="00A7182A">
        <w:trPr>
          <w:gridAfter w:val="1"/>
          <w:wAfter w:w="15" w:type="dxa"/>
          <w:tblHeader/>
        </w:trPr>
        <w:tc>
          <w:tcPr>
            <w:tcW w:w="3600" w:type="dxa"/>
            <w:shd w:val="clear" w:color="auto" w:fill="auto"/>
            <w:vAlign w:val="bottom"/>
          </w:tcPr>
          <w:p w14:paraId="5761E77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61FA69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EBE4F76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</w:p>
          <w:p w14:paraId="45FB3BB5" w14:textId="77777777" w:rsidR="004E4A43" w:rsidRPr="003054FD" w:rsidRDefault="004E4A43" w:rsidP="008C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สำหรับอุปกรณ์ยา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522E606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58360EF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CE9CE2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095E07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  <w:shd w:val="clear" w:color="auto" w:fill="auto"/>
          </w:tcPr>
          <w:p w14:paraId="30D1279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E7EC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678EE4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59094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  <w:shd w:val="clear" w:color="auto" w:fill="auto"/>
          </w:tcPr>
          <w:p w14:paraId="2AC4F4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D676F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9DFD67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0F29F1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14:paraId="16C8CE0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93D2D5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320C006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17782A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4"/>
            <w:shd w:val="clear" w:color="auto" w:fill="auto"/>
          </w:tcPr>
          <w:p w14:paraId="30DAF1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F3F8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5B05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4B4E" w:rsidRPr="003054FD" w14:paraId="064D03F9" w14:textId="77777777" w:rsidTr="00A7182A">
        <w:trPr>
          <w:gridAfter w:val="2"/>
          <w:wAfter w:w="21" w:type="dxa"/>
          <w:tblHeader/>
        </w:trPr>
        <w:tc>
          <w:tcPr>
            <w:tcW w:w="3600" w:type="dxa"/>
            <w:shd w:val="clear" w:color="auto" w:fill="auto"/>
            <w:vAlign w:val="bottom"/>
          </w:tcPr>
          <w:p w14:paraId="31696622" w14:textId="5A3948FF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37FF63A" w14:textId="2E9C70B9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15DAAC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1472DCE4" w14:textId="26E28C5E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90D998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F8499F" w14:textId="6FA1A33C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2D5BD1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7280890" w14:textId="4DC1B589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5DD5987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7C05069" w14:textId="6B2FD754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D980BE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E2CE67D" w14:textId="1F623B4A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935813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7EA6A4BE" w14:textId="1D435B5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0B170A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7FCAF3" w14:textId="60635DF6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99B0D5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bottom"/>
          </w:tcPr>
          <w:p w14:paraId="6621AC39" w14:textId="2C27BA50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90689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4DC8AF8" w14:textId="66938D93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CBED5D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795DD522" w14:textId="4B4E3C6D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C67D14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CB92855" w14:textId="72E8ECA5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E4A43" w:rsidRPr="003054FD" w14:paraId="0DEABCCF" w14:textId="77777777" w:rsidTr="00A7182A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39E18A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33"/>
            <w:shd w:val="clear" w:color="auto" w:fill="auto"/>
            <w:vAlign w:val="bottom"/>
          </w:tcPr>
          <w:p w14:paraId="7325D85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4A43" w:rsidRPr="003054FD" w14:paraId="158DE3B1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</w:tcPr>
          <w:p w14:paraId="0D794EA0" w14:textId="5C2D744E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br w:type="page"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shd w:val="clear" w:color="auto" w:fill="auto"/>
          </w:tcPr>
          <w:p w14:paraId="01C9FD9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D1306F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DFEFB8A" w14:textId="1E57BF8C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A04A46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7F23603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2E767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084A441" w14:textId="05516336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B9E1B5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B8BCE9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26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DBB5945" w14:textId="611532F9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5C941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35A92E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66A257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212B2F54" w14:textId="6647870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0C363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2D6024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35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0D2AED0" w14:textId="71E12B5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2D89234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</w:tcPr>
          <w:p w14:paraId="011B19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B7167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15E53779" w14:textId="27408954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BF4" w:rsidRPr="003054FD" w14:paraId="7B283A23" w14:textId="77777777" w:rsidTr="005D58ED">
        <w:trPr>
          <w:gridAfter w:val="1"/>
          <w:wAfter w:w="15" w:type="dxa"/>
        </w:trPr>
        <w:tc>
          <w:tcPr>
            <w:tcW w:w="3600" w:type="dxa"/>
            <w:shd w:val="clear" w:color="auto" w:fill="auto"/>
            <w:vAlign w:val="bottom"/>
          </w:tcPr>
          <w:p w14:paraId="7F64C2C1" w14:textId="56D3AA81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79074ED" w14:textId="1A47B001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0BF4">
              <w:rPr>
                <w:rFonts w:ascii="Angsana New" w:hAnsi="Angsana New" w:hint="cs"/>
                <w:sz w:val="28"/>
                <w:szCs w:val="28"/>
              </w:rPr>
              <w:t>1,793</w:t>
            </w:r>
          </w:p>
        </w:tc>
        <w:tc>
          <w:tcPr>
            <w:tcW w:w="239" w:type="dxa"/>
            <w:shd w:val="clear" w:color="auto" w:fill="auto"/>
          </w:tcPr>
          <w:p w14:paraId="5BE28A07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CD617E5" w14:textId="69A093EF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265" w:type="dxa"/>
            <w:shd w:val="clear" w:color="auto" w:fill="auto"/>
          </w:tcPr>
          <w:p w14:paraId="5C5F6E80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541F1B2F" w14:textId="3A81DFE2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0BF4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  <w:tc>
          <w:tcPr>
            <w:tcW w:w="240" w:type="dxa"/>
          </w:tcPr>
          <w:p w14:paraId="4862CF7D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1BEBA17" w14:textId="1E6D2648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7,638</w:t>
            </w:r>
          </w:p>
        </w:tc>
        <w:tc>
          <w:tcPr>
            <w:tcW w:w="244" w:type="dxa"/>
            <w:gridSpan w:val="2"/>
          </w:tcPr>
          <w:p w14:paraId="5CF5C95D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C3AD9C9" w14:textId="6BF71D95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0BF4">
              <w:rPr>
                <w:rFonts w:ascii="Angsana New" w:hAnsi="Angsana New" w:hint="cs"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58C1EE87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2E88A36" w14:textId="1370572E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70" w:type="dxa"/>
            <w:gridSpan w:val="2"/>
          </w:tcPr>
          <w:p w14:paraId="4E0AF2F0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1516B94E" w14:textId="266699CE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0BF4">
              <w:rPr>
                <w:rFonts w:ascii="Angsana New" w:hAnsi="Angsana New" w:hint="cs"/>
                <w:sz w:val="28"/>
                <w:szCs w:val="28"/>
              </w:rPr>
              <w:t>7,760</w:t>
            </w:r>
          </w:p>
        </w:tc>
        <w:tc>
          <w:tcPr>
            <w:tcW w:w="267" w:type="dxa"/>
          </w:tcPr>
          <w:p w14:paraId="23CFB031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1A70CE2" w14:textId="6373D655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9,715</w:t>
            </w:r>
          </w:p>
        </w:tc>
        <w:tc>
          <w:tcPr>
            <w:tcW w:w="270" w:type="dxa"/>
            <w:gridSpan w:val="2"/>
          </w:tcPr>
          <w:p w14:paraId="30A62613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14:paraId="710F76FF" w14:textId="7C6FC52A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51B81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10D2244" w14:textId="5C8F10AA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7FE87506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</w:tcPr>
          <w:p w14:paraId="13DE5DB8" w14:textId="47EE7BA6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0F6F">
              <w:rPr>
                <w:rFonts w:ascii="Angsana New" w:hAnsi="Angsana New" w:hint="cs"/>
                <w:sz w:val="28"/>
                <w:szCs w:val="28"/>
              </w:rPr>
              <w:t>7,760</w:t>
            </w:r>
          </w:p>
        </w:tc>
        <w:tc>
          <w:tcPr>
            <w:tcW w:w="257" w:type="dxa"/>
          </w:tcPr>
          <w:p w14:paraId="54BE1D1B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</w:tcPr>
          <w:p w14:paraId="1C6F76AB" w14:textId="5DC4CDF4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9,715</w:t>
            </w:r>
          </w:p>
        </w:tc>
      </w:tr>
      <w:tr w:rsidR="00650BF4" w:rsidRPr="003054FD" w14:paraId="7604D2C7" w14:textId="77777777" w:rsidTr="005D58ED">
        <w:trPr>
          <w:gridAfter w:val="1"/>
          <w:wAfter w:w="15" w:type="dxa"/>
        </w:trPr>
        <w:tc>
          <w:tcPr>
            <w:tcW w:w="3600" w:type="dxa"/>
            <w:shd w:val="clear" w:color="auto" w:fill="auto"/>
          </w:tcPr>
          <w:p w14:paraId="514B3D83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39A8A" w14:textId="4B37DFF1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50C">
              <w:rPr>
                <w:rFonts w:ascii="Angsana New" w:hAnsi="Angsana New" w:hint="cs"/>
                <w:b/>
                <w:bCs/>
                <w:sz w:val="28"/>
                <w:szCs w:val="28"/>
              </w:rPr>
              <w:t>1,793</w:t>
            </w:r>
          </w:p>
        </w:tc>
        <w:tc>
          <w:tcPr>
            <w:tcW w:w="239" w:type="dxa"/>
            <w:shd w:val="clear" w:color="auto" w:fill="auto"/>
          </w:tcPr>
          <w:p w14:paraId="29CC72B5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943AD" w14:textId="5E3A31F6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1,752</w:t>
            </w:r>
          </w:p>
        </w:tc>
        <w:tc>
          <w:tcPr>
            <w:tcW w:w="265" w:type="dxa"/>
            <w:shd w:val="clear" w:color="auto" w:fill="auto"/>
          </w:tcPr>
          <w:p w14:paraId="328606FC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5AC6C1CB" w14:textId="2376BEB0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8BF">
              <w:rPr>
                <w:rFonts w:ascii="Angsana New" w:hAnsi="Angsana New" w:hint="cs"/>
                <w:b/>
                <w:bCs/>
                <w:sz w:val="28"/>
                <w:szCs w:val="28"/>
              </w:rPr>
              <w:t>5,633</w:t>
            </w:r>
          </w:p>
        </w:tc>
        <w:tc>
          <w:tcPr>
            <w:tcW w:w="240" w:type="dxa"/>
          </w:tcPr>
          <w:p w14:paraId="16057731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A6299" w14:textId="446EFB55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2A7A">
              <w:rPr>
                <w:rFonts w:ascii="Angsana New" w:hAnsi="Angsana New"/>
                <w:b/>
                <w:bCs/>
                <w:sz w:val="28"/>
                <w:szCs w:val="28"/>
              </w:rPr>
              <w:t>7,638</w:t>
            </w:r>
          </w:p>
        </w:tc>
        <w:tc>
          <w:tcPr>
            <w:tcW w:w="244" w:type="dxa"/>
            <w:gridSpan w:val="2"/>
          </w:tcPr>
          <w:p w14:paraId="0B657295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4DE9804A" w14:textId="0236BFF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65F7">
              <w:rPr>
                <w:rFonts w:ascii="Angsana New" w:hAnsi="Angsana New" w:hint="cs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11EB7FA3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28C4125" w14:textId="74939CBB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325</w:t>
            </w:r>
          </w:p>
        </w:tc>
        <w:tc>
          <w:tcPr>
            <w:tcW w:w="270" w:type="dxa"/>
            <w:gridSpan w:val="2"/>
          </w:tcPr>
          <w:p w14:paraId="29ABF35F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44F90" w14:textId="4927334D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842">
              <w:rPr>
                <w:rFonts w:ascii="Angsana New" w:hAnsi="Angsana New" w:hint="cs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67" w:type="dxa"/>
          </w:tcPr>
          <w:p w14:paraId="6E8D2F29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9572EA8" w14:textId="0767B8DD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9,715</w:t>
            </w:r>
          </w:p>
        </w:tc>
        <w:tc>
          <w:tcPr>
            <w:tcW w:w="270" w:type="dxa"/>
            <w:gridSpan w:val="2"/>
          </w:tcPr>
          <w:p w14:paraId="60A5B91F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BCF26" w14:textId="66EBCC59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6CC6E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2FDD79D2" w14:textId="653A6298" w:rsidR="00650BF4" w:rsidRPr="00CF54C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5E97294E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88221" w14:textId="63142F3B" w:rsidR="00650BF4" w:rsidRPr="00650BF4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BF4">
              <w:rPr>
                <w:rFonts w:ascii="Angsana New" w:hAnsi="Angsana New" w:hint="cs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57" w:type="dxa"/>
          </w:tcPr>
          <w:p w14:paraId="0F45224E" w14:textId="77777777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41B68B" w14:textId="32759749" w:rsidR="00650BF4" w:rsidRPr="003054FD" w:rsidRDefault="00650BF4" w:rsidP="006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9,715</w:t>
            </w:r>
          </w:p>
        </w:tc>
      </w:tr>
      <w:tr w:rsidR="00276632" w:rsidRPr="003054FD" w14:paraId="53BC3350" w14:textId="77777777" w:rsidTr="00A7182A">
        <w:trPr>
          <w:gridAfter w:val="1"/>
          <w:wAfter w:w="15" w:type="dxa"/>
          <w:trHeight w:val="20"/>
        </w:trPr>
        <w:tc>
          <w:tcPr>
            <w:tcW w:w="3600" w:type="dxa"/>
            <w:shd w:val="clear" w:color="auto" w:fill="auto"/>
          </w:tcPr>
          <w:p w14:paraId="321705CB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460CFF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6D5AB7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E14A4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0AAC2A7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FA49CD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DFBBE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DF5953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872B2EC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346E58C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E0EF39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4D461C7F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C01639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213345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5B89822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75B147C9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1BD864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93D3C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BEF686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043059" w14:textId="77777777" w:rsidR="00276632" w:rsidRPr="00E95711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44BF8C9D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24B6A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893D5F5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83F78A" w14:textId="77777777" w:rsidR="00276632" w:rsidRPr="003054FD" w:rsidRDefault="00276632" w:rsidP="0027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3E2" w:rsidRPr="003054FD" w14:paraId="2C2D9920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</w:tcPr>
          <w:p w14:paraId="76095728" w14:textId="20AEA5D5" w:rsidR="009333E2" w:rsidRPr="003054FD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F61843A" w14:textId="3CAA2D21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1A9816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64956DE" w14:textId="61B80E0F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696321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0B0C0249" w14:textId="762E704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240" w:type="dxa"/>
            <w:shd w:val="clear" w:color="auto" w:fill="auto"/>
          </w:tcPr>
          <w:p w14:paraId="66C055E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BAC5F46" w14:textId="2CB191F8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ECFF0E6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2A5973C2" w14:textId="66D1CA9E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44BAA8E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7EE6E13" w14:textId="72CF9E69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01A5AC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573D77FF" w14:textId="30595A18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267" w:type="dxa"/>
            <w:shd w:val="clear" w:color="auto" w:fill="auto"/>
          </w:tcPr>
          <w:p w14:paraId="6C315A89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C6B1F00" w14:textId="710007D3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9105C2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7A96DD9B" w14:textId="70EE72F0" w:rsidR="009333E2" w:rsidRPr="00DA091F" w:rsidRDefault="009333E2" w:rsidP="008C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14:paraId="08C08683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CF5052A" w14:textId="77E8D426" w:rsidR="009333E2" w:rsidRPr="00DA091F" w:rsidRDefault="009333E2" w:rsidP="008C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4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 xml:space="preserve">  (20)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ED3F13A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63DA1728" w14:textId="7823E60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257" w:type="dxa"/>
            <w:shd w:val="clear" w:color="auto" w:fill="auto"/>
          </w:tcPr>
          <w:p w14:paraId="40B7589C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4CF34E8" w14:textId="0EC9774B" w:rsidR="009333E2" w:rsidRPr="009333E2" w:rsidRDefault="009333E2" w:rsidP="00D6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</w:tr>
      <w:tr w:rsidR="009333E2" w:rsidRPr="003054FD" w14:paraId="0E0B949E" w14:textId="77777777" w:rsidTr="009244C5">
        <w:trPr>
          <w:gridAfter w:val="1"/>
          <w:wAfter w:w="15" w:type="dxa"/>
        </w:trPr>
        <w:tc>
          <w:tcPr>
            <w:tcW w:w="3600" w:type="dxa"/>
            <w:shd w:val="clear" w:color="auto" w:fill="auto"/>
          </w:tcPr>
          <w:p w14:paraId="6C58293A" w14:textId="791B26C2" w:rsidR="009333E2" w:rsidRPr="003054FD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3296A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8CA2C7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F18494A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1C06BFB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5DFB5CB1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1FCA58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1A255DA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BC47BC3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1BCCD370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D8433C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2981C9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8D340E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3412D235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6FBEB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9CB36D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03D975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22BA2104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91632E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3996B58D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5BFB3E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06653196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32BEF5A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78A41CF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3E2" w:rsidRPr="003054FD" w14:paraId="0DAA6A32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  <w:vAlign w:val="bottom"/>
          </w:tcPr>
          <w:p w14:paraId="71D82D2D" w14:textId="04C96234" w:rsidR="009333E2" w:rsidRPr="004E0D36" w:rsidRDefault="009333E2" w:rsidP="009333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79" w:hanging="72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4E0D3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6D5132F5" w14:textId="0D4A0DF6" w:rsidR="009333E2" w:rsidRPr="004E0D36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F1CDEBB" w14:textId="6792151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99A45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E4299D7" w14:textId="365DABF1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1,120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1486E0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A871AF0" w14:textId="6E965AA9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2,856</w:t>
            </w:r>
          </w:p>
        </w:tc>
        <w:tc>
          <w:tcPr>
            <w:tcW w:w="240" w:type="dxa"/>
          </w:tcPr>
          <w:p w14:paraId="3C2141AE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E1778A" w14:textId="403447B0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3,691</w:t>
            </w:r>
          </w:p>
        </w:tc>
        <w:tc>
          <w:tcPr>
            <w:tcW w:w="244" w:type="dxa"/>
            <w:gridSpan w:val="2"/>
          </w:tcPr>
          <w:p w14:paraId="7EB3E656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6985F16" w14:textId="1956F23B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1,147</w:t>
            </w:r>
          </w:p>
        </w:tc>
        <w:tc>
          <w:tcPr>
            <w:tcW w:w="236" w:type="dxa"/>
          </w:tcPr>
          <w:p w14:paraId="2E84B3EC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33F731E9" w14:textId="0FC60BCF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1,185</w:t>
            </w:r>
          </w:p>
        </w:tc>
        <w:tc>
          <w:tcPr>
            <w:tcW w:w="270" w:type="dxa"/>
            <w:gridSpan w:val="2"/>
          </w:tcPr>
          <w:p w14:paraId="2D4294EF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E584DC4" w14:textId="6EE20FE0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5,156</w:t>
            </w:r>
          </w:p>
        </w:tc>
        <w:tc>
          <w:tcPr>
            <w:tcW w:w="267" w:type="dxa"/>
          </w:tcPr>
          <w:p w14:paraId="4CAC5A3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B0D5C6E" w14:textId="2C2F4F48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5,996</w:t>
            </w:r>
          </w:p>
        </w:tc>
        <w:tc>
          <w:tcPr>
            <w:tcW w:w="270" w:type="dxa"/>
            <w:gridSpan w:val="2"/>
          </w:tcPr>
          <w:p w14:paraId="1A9F8BC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75C22463" w14:textId="06BC5DA6" w:rsidR="009333E2" w:rsidRPr="00DA091F" w:rsidRDefault="009333E2" w:rsidP="008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>(14)</w:t>
            </w:r>
          </w:p>
        </w:tc>
        <w:tc>
          <w:tcPr>
            <w:tcW w:w="236" w:type="dxa"/>
          </w:tcPr>
          <w:p w14:paraId="33FAD4AA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8BD4A69" w14:textId="25B4D59F" w:rsidR="009333E2" w:rsidRPr="00DA091F" w:rsidRDefault="009333E2" w:rsidP="008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267" w:type="dxa"/>
            <w:gridSpan w:val="2"/>
          </w:tcPr>
          <w:p w14:paraId="50DC710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33E87C3F" w14:textId="143C9EA5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5,142</w:t>
            </w:r>
          </w:p>
        </w:tc>
        <w:tc>
          <w:tcPr>
            <w:tcW w:w="257" w:type="dxa"/>
          </w:tcPr>
          <w:p w14:paraId="78F355E6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A3350AB" w14:textId="3F90E083" w:rsidR="009333E2" w:rsidRPr="009333E2" w:rsidRDefault="009333E2" w:rsidP="00D6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5,976</w:t>
            </w:r>
          </w:p>
        </w:tc>
      </w:tr>
      <w:tr w:rsidR="009333E2" w:rsidRPr="003054FD" w14:paraId="786D645C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  <w:vAlign w:val="bottom"/>
          </w:tcPr>
          <w:p w14:paraId="5DB8AADF" w14:textId="6E5824CA" w:rsidR="009333E2" w:rsidRPr="004E0D36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10801B62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A7476F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56C3615" w14:textId="375FB965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363856B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C021FC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8A0131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5C7DDB" w14:textId="4B1D1FF4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4551838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F8EF822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1F763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040C4BF0" w14:textId="627F5CEF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C9E7CA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ACE13A9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ED52E15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55C6DA" w14:textId="76B3959B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BA705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37747699" w14:textId="77777777" w:rsidR="009333E2" w:rsidRPr="00DA091F" w:rsidRDefault="009333E2" w:rsidP="00DA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69FE1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55603B7A" w14:textId="22C83C07" w:rsidR="009333E2" w:rsidRPr="00DA091F" w:rsidRDefault="009333E2" w:rsidP="00DA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67D68EC2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2D2FA7B5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8418E91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0712EA" w14:textId="403A9739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3E2" w:rsidRPr="003054FD" w14:paraId="03A8E7ED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  <w:vAlign w:val="bottom"/>
          </w:tcPr>
          <w:p w14:paraId="2A4B7794" w14:textId="06DE80AC" w:rsidR="009333E2" w:rsidRPr="004E0D36" w:rsidRDefault="009333E2" w:rsidP="009333E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0D3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17B016F5" w14:textId="2C37429B" w:rsidR="009333E2" w:rsidRPr="004E0D36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96D8075" w14:textId="6A4005D8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(378)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E5DEF8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5A7C177" w14:textId="76357008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(422)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B59EE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59D4E32" w14:textId="192103CD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(1,148)</w:t>
            </w:r>
          </w:p>
        </w:tc>
        <w:tc>
          <w:tcPr>
            <w:tcW w:w="240" w:type="dxa"/>
          </w:tcPr>
          <w:p w14:paraId="3ECDA4F0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23D5DAE" w14:textId="7B974EDF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(1,486)</w:t>
            </w:r>
          </w:p>
        </w:tc>
        <w:tc>
          <w:tcPr>
            <w:tcW w:w="244" w:type="dxa"/>
            <w:gridSpan w:val="2"/>
          </w:tcPr>
          <w:p w14:paraId="373FDBE4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7E38116" w14:textId="37978B50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(67)</w:t>
            </w:r>
          </w:p>
        </w:tc>
        <w:tc>
          <w:tcPr>
            <w:tcW w:w="236" w:type="dxa"/>
          </w:tcPr>
          <w:p w14:paraId="5DDBF8DD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5AE72840" w14:textId="09A31CE9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(85)</w:t>
            </w:r>
          </w:p>
        </w:tc>
        <w:tc>
          <w:tcPr>
            <w:tcW w:w="270" w:type="dxa"/>
            <w:gridSpan w:val="2"/>
          </w:tcPr>
          <w:p w14:paraId="710003A7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89906CB" w14:textId="7187F750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(1,593)</w:t>
            </w:r>
          </w:p>
        </w:tc>
        <w:tc>
          <w:tcPr>
            <w:tcW w:w="267" w:type="dxa"/>
          </w:tcPr>
          <w:p w14:paraId="11A66D98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8C71D83" w14:textId="0F8245F5" w:rsidR="009333E2" w:rsidRPr="009333E2" w:rsidRDefault="009333E2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(1,993)</w:t>
            </w:r>
          </w:p>
        </w:tc>
        <w:tc>
          <w:tcPr>
            <w:tcW w:w="270" w:type="dxa"/>
            <w:gridSpan w:val="2"/>
          </w:tcPr>
          <w:p w14:paraId="49C3F465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7D839D4E" w14:textId="0361518C" w:rsidR="009333E2" w:rsidRPr="00DA091F" w:rsidRDefault="009333E2" w:rsidP="00D6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3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3D36B8A4" w14:textId="77777777" w:rsidR="009333E2" w:rsidRPr="00DA091F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7756366E" w14:textId="1D0A83D3" w:rsidR="009333E2" w:rsidRPr="00DA091F" w:rsidRDefault="009333E2" w:rsidP="00D6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"/>
              </w:tabs>
              <w:ind w:right="-3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091F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  <w:tc>
          <w:tcPr>
            <w:tcW w:w="267" w:type="dxa"/>
            <w:gridSpan w:val="2"/>
          </w:tcPr>
          <w:p w14:paraId="41730569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74A352E6" w14:textId="749EDC68" w:rsidR="009333E2" w:rsidRPr="009333E2" w:rsidRDefault="009333E2" w:rsidP="008C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(1,580)</w:t>
            </w:r>
          </w:p>
        </w:tc>
        <w:tc>
          <w:tcPr>
            <w:tcW w:w="257" w:type="dxa"/>
          </w:tcPr>
          <w:p w14:paraId="38B045E1" w14:textId="77777777" w:rsidR="009333E2" w:rsidRPr="009333E2" w:rsidRDefault="009333E2" w:rsidP="0093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D759A2F" w14:textId="53C99BA7" w:rsidR="009333E2" w:rsidRPr="009333E2" w:rsidRDefault="009333E2" w:rsidP="00D6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3E2">
              <w:rPr>
                <w:rFonts w:ascii="Angsana New" w:hAnsi="Angsana New" w:hint="cs"/>
                <w:sz w:val="28"/>
                <w:szCs w:val="28"/>
              </w:rPr>
              <w:t>(1,974)</w:t>
            </w:r>
          </w:p>
        </w:tc>
      </w:tr>
      <w:tr w:rsidR="004E4A43" w:rsidRPr="003054FD" w14:paraId="15D475C8" w14:textId="77777777" w:rsidTr="00A7182A">
        <w:trPr>
          <w:gridAfter w:val="1"/>
          <w:wAfter w:w="15" w:type="dxa"/>
        </w:trPr>
        <w:tc>
          <w:tcPr>
            <w:tcW w:w="3600" w:type="dxa"/>
            <w:shd w:val="clear" w:color="auto" w:fill="auto"/>
          </w:tcPr>
          <w:p w14:paraId="01D62354" w14:textId="785F971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0F15F1C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7E95C3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E82F981" w14:textId="7D0D0AAD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1AA8FB2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3757849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6887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4B2E47D9" w14:textId="41B2A26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9872B0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18A3A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FB2F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2810F9D" w14:textId="7C7C255F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40ACC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48308D8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9B373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446F4D6E" w14:textId="5D4007E8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CFA3E6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27385C7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02EDA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1523112" w14:textId="245B4A59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9314B2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</w:tcPr>
          <w:p w14:paraId="131C887C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8ACBFC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26473BF9" w14:textId="4EDD8C4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2FE2FFE" w14:textId="76252CD6" w:rsidR="00ED6169" w:rsidRDefault="00ED6169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ED6169" w:rsidSect="00D3249F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p w14:paraId="155260B1" w14:textId="77777777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</w:p>
    <w:tbl>
      <w:tblPr>
        <w:tblpPr w:leftFromText="180" w:rightFromText="180" w:vertAnchor="text" w:horzAnchor="margin" w:tblpX="596" w:tblpY="-149"/>
        <w:tblW w:w="150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ED6169" w:rsidRPr="003054FD" w14:paraId="5DEA88E6" w14:textId="77777777" w:rsidTr="00A7182A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145419EE" w14:textId="77777777" w:rsidR="00ED6169" w:rsidRPr="003054FD" w:rsidRDefault="00ED6169" w:rsidP="00A7182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797378B4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ED6169" w:rsidRPr="003054FD" w14:paraId="6FA893E4" w14:textId="77777777" w:rsidTr="00A7182A">
        <w:trPr>
          <w:gridAfter w:val="1"/>
          <w:wAfter w:w="18" w:type="dxa"/>
          <w:cantSplit/>
          <w:trHeight w:val="389"/>
          <w:tblHeader/>
        </w:trPr>
        <w:tc>
          <w:tcPr>
            <w:tcW w:w="3692" w:type="dxa"/>
          </w:tcPr>
          <w:p w14:paraId="0992D4F9" w14:textId="77777777" w:rsidR="00ED6169" w:rsidRPr="003054FD" w:rsidRDefault="00ED6169" w:rsidP="00A7182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6100F9C5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D7AE5EF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6ED40D30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580AE4F2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34FDF128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0D194BD3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E7E8B49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77B23ABF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0B849951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78FA6980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39AE52BB" w14:textId="77777777" w:rsidR="00ED6169" w:rsidRPr="003054FD" w:rsidRDefault="00ED6169" w:rsidP="00A7182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03248" w:rsidRPr="003054FD" w14:paraId="1F626585" w14:textId="77777777" w:rsidTr="00A7182A">
        <w:trPr>
          <w:gridAfter w:val="1"/>
          <w:wAfter w:w="18" w:type="dxa"/>
          <w:cantSplit/>
          <w:trHeight w:val="92"/>
          <w:tblHeader/>
        </w:trPr>
        <w:tc>
          <w:tcPr>
            <w:tcW w:w="3692" w:type="dxa"/>
            <w:vAlign w:val="center"/>
          </w:tcPr>
          <w:p w14:paraId="313E885E" w14:textId="42B71547" w:rsidR="00803248" w:rsidRPr="003054FD" w:rsidRDefault="00803248" w:rsidP="00A7182A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023F69" w14:textId="2FBA31D5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3" w:type="dxa"/>
            <w:vAlign w:val="center"/>
          </w:tcPr>
          <w:p w14:paraId="3C478100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1E2CBF62" w14:textId="1BD45B52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5B6D909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B0FE38" w14:textId="1F1E2A55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1B157CEB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265FD4B" w14:textId="43A91EBB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DB2E962" w14:textId="77777777" w:rsidR="00803248" w:rsidRPr="003054FD" w:rsidRDefault="00803248" w:rsidP="00A7182A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13B024DA" w14:textId="1CC76BFD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67828746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158C7E98" w14:textId="2B60E578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49E151DA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640E00B8" w14:textId="5C0F415F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083E7B99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60184D82" w14:textId="032695A1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</w:tr>
      <w:tr w:rsidR="00803248" w:rsidRPr="003054FD" w14:paraId="6C671965" w14:textId="77777777" w:rsidTr="00A7182A">
        <w:trPr>
          <w:gridAfter w:val="1"/>
          <w:wAfter w:w="18" w:type="dxa"/>
          <w:cantSplit/>
          <w:trHeight w:val="119"/>
          <w:tblHeader/>
        </w:trPr>
        <w:tc>
          <w:tcPr>
            <w:tcW w:w="3692" w:type="dxa"/>
          </w:tcPr>
          <w:p w14:paraId="1CDD6B5F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756CDCFF" w14:textId="77777777" w:rsidR="00803248" w:rsidRPr="003054FD" w:rsidRDefault="00803248" w:rsidP="00A7182A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3248" w:rsidRPr="003054FD" w14:paraId="50B4C8A5" w14:textId="77777777" w:rsidTr="00A7182A">
        <w:trPr>
          <w:gridAfter w:val="1"/>
          <w:wAfter w:w="18" w:type="dxa"/>
          <w:cantSplit/>
          <w:trHeight w:val="146"/>
        </w:trPr>
        <w:tc>
          <w:tcPr>
            <w:tcW w:w="3692" w:type="dxa"/>
          </w:tcPr>
          <w:p w14:paraId="4A463426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243" w:type="dxa"/>
            <w:vAlign w:val="bottom"/>
          </w:tcPr>
          <w:p w14:paraId="024B6469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57B204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C54FAD4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3276A6A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A2A1E5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CDB4539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2FB9672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08C734E9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D45898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FBA5B2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B46A9AD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E81D8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03C1890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B39CB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905FB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803248" w:rsidRPr="003054FD" w14:paraId="4D14B6F0" w14:textId="77777777" w:rsidTr="00A7182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28241A0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1A1C6F3E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4FE4686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8851653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4B633C2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0CEC8FD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A57EAD2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49D87CD0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1392170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7C4926A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B31C659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F931601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8BFFDC1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876A35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A650C5C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197F166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6F0E5F" w:rsidRPr="003054FD" w14:paraId="150AB5ED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2EBAE9B5" w14:textId="77777777" w:rsidR="006F0E5F" w:rsidRPr="003054FD" w:rsidRDefault="006F0E5F" w:rsidP="006F0E5F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ไทย</w:t>
            </w:r>
          </w:p>
        </w:tc>
        <w:tc>
          <w:tcPr>
            <w:tcW w:w="1243" w:type="dxa"/>
          </w:tcPr>
          <w:p w14:paraId="53A49A65" w14:textId="31C13BC1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5</w:t>
            </w:r>
            <w:r w:rsidR="004637CF">
              <w:rPr>
                <w:rFonts w:ascii="Angsana New" w:hAnsi="Angsana New"/>
                <w:sz w:val="28"/>
                <w:szCs w:val="28"/>
              </w:rPr>
              <w:t>7</w:t>
            </w:r>
            <w:r w:rsidRPr="006F0E5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43" w:type="dxa"/>
            <w:vAlign w:val="bottom"/>
          </w:tcPr>
          <w:p w14:paraId="6CC40621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72C2057" w14:textId="34FDCA06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272" w:type="dxa"/>
            <w:gridSpan w:val="2"/>
            <w:vAlign w:val="bottom"/>
          </w:tcPr>
          <w:p w14:paraId="32E1894A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5CB400" w14:textId="798CA6F5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4,559</w:t>
            </w:r>
          </w:p>
        </w:tc>
        <w:tc>
          <w:tcPr>
            <w:tcW w:w="246" w:type="dxa"/>
            <w:vAlign w:val="bottom"/>
          </w:tcPr>
          <w:p w14:paraId="2C722EDB" w14:textId="77777777" w:rsidR="006F0E5F" w:rsidRPr="006F0E5F" w:rsidRDefault="006F0E5F" w:rsidP="006F0E5F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37C4CA5" w14:textId="422E3E26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6,559</w:t>
            </w:r>
          </w:p>
        </w:tc>
        <w:tc>
          <w:tcPr>
            <w:tcW w:w="246" w:type="dxa"/>
            <w:vAlign w:val="bottom"/>
          </w:tcPr>
          <w:p w14:paraId="42951B8D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6D4EC03E" w14:textId="0F4B048E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246" w:type="dxa"/>
            <w:vAlign w:val="bottom"/>
          </w:tcPr>
          <w:p w14:paraId="01320A6E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7C6D3D5" w14:textId="5B8D03DE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246" w:type="dxa"/>
            <w:vAlign w:val="bottom"/>
          </w:tcPr>
          <w:p w14:paraId="21B98339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4EBF5D9" w14:textId="260CC654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5,233</w:t>
            </w:r>
          </w:p>
        </w:tc>
        <w:tc>
          <w:tcPr>
            <w:tcW w:w="246" w:type="dxa"/>
            <w:vAlign w:val="bottom"/>
          </w:tcPr>
          <w:p w14:paraId="4B43855C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785FFA1A" w14:textId="118A91CA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7,269</w:t>
            </w:r>
          </w:p>
        </w:tc>
      </w:tr>
      <w:tr w:rsidR="006F0E5F" w:rsidRPr="003054FD" w14:paraId="0AD0E2A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6F20FF3" w14:textId="77777777" w:rsidR="006F0E5F" w:rsidRPr="003054FD" w:rsidRDefault="006F0E5F" w:rsidP="006F0E5F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ญี่ปุ่น</w:t>
            </w:r>
          </w:p>
        </w:tc>
        <w:tc>
          <w:tcPr>
            <w:tcW w:w="1243" w:type="dxa"/>
          </w:tcPr>
          <w:p w14:paraId="1F5AC8BA" w14:textId="40815583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1,057</w:t>
            </w:r>
          </w:p>
        </w:tc>
        <w:tc>
          <w:tcPr>
            <w:tcW w:w="243" w:type="dxa"/>
            <w:vAlign w:val="bottom"/>
          </w:tcPr>
          <w:p w14:paraId="78D34D2D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D44ADBC" w14:textId="2848531F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1,038</w:t>
            </w:r>
          </w:p>
        </w:tc>
        <w:tc>
          <w:tcPr>
            <w:tcW w:w="272" w:type="dxa"/>
            <w:gridSpan w:val="2"/>
            <w:vAlign w:val="bottom"/>
          </w:tcPr>
          <w:p w14:paraId="2EC9DED6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7693E8" w14:textId="23EE0A01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0D14EECC" w14:textId="77777777" w:rsidR="006F0E5F" w:rsidRPr="006F0E5F" w:rsidRDefault="006F0E5F" w:rsidP="006F0E5F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719AE78" w14:textId="0FC93F66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46" w:type="dxa"/>
            <w:vAlign w:val="bottom"/>
          </w:tcPr>
          <w:p w14:paraId="2F4731CC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94E30DB" w14:textId="4BFA64DF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246" w:type="dxa"/>
            <w:vAlign w:val="bottom"/>
          </w:tcPr>
          <w:p w14:paraId="27B521EB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6AE2FE79" w14:textId="0CF251B5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158</w:t>
            </w:r>
          </w:p>
        </w:tc>
        <w:tc>
          <w:tcPr>
            <w:tcW w:w="246" w:type="dxa"/>
            <w:vAlign w:val="bottom"/>
          </w:tcPr>
          <w:p w14:paraId="21495A73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161FB63C" w14:textId="532154B0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1,240</w:t>
            </w:r>
          </w:p>
        </w:tc>
        <w:tc>
          <w:tcPr>
            <w:tcW w:w="246" w:type="dxa"/>
            <w:vAlign w:val="bottom"/>
          </w:tcPr>
          <w:p w14:paraId="599EE813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039F74C" w14:textId="1ECB7F91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1,208</w:t>
            </w:r>
          </w:p>
        </w:tc>
      </w:tr>
      <w:tr w:rsidR="006F0E5F" w:rsidRPr="003054FD" w14:paraId="1EDB268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0A93AB16" w14:textId="77777777" w:rsidR="006F0E5F" w:rsidRPr="003054FD" w:rsidRDefault="006F0E5F" w:rsidP="006F0E5F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สหรัฐอเมริกา</w:t>
            </w:r>
          </w:p>
        </w:tc>
        <w:tc>
          <w:tcPr>
            <w:tcW w:w="1243" w:type="dxa"/>
          </w:tcPr>
          <w:p w14:paraId="5E1727FB" w14:textId="3CBA52FD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43" w:type="dxa"/>
            <w:vAlign w:val="bottom"/>
          </w:tcPr>
          <w:p w14:paraId="3965C2D8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FF09936" w14:textId="787651BB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72" w:type="dxa"/>
            <w:gridSpan w:val="2"/>
            <w:vAlign w:val="bottom"/>
          </w:tcPr>
          <w:p w14:paraId="1C325DB3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3414E87" w14:textId="7E028BB8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B6E7B38" w14:textId="77777777" w:rsidR="006F0E5F" w:rsidRPr="006F0E5F" w:rsidRDefault="006F0E5F" w:rsidP="006F0E5F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879D595" w14:textId="1575AA5E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5037E7B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2182E37" w14:textId="5FFC9C12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4B1E5A7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37C3D9D6" w14:textId="60E8295D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F88B9FC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B53F12E" w14:textId="40BACB6A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46" w:type="dxa"/>
            <w:vAlign w:val="bottom"/>
          </w:tcPr>
          <w:p w14:paraId="0E585CA3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E6947B" w14:textId="4188D347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6F0E5F" w:rsidRPr="003054FD" w14:paraId="4CBA55B6" w14:textId="77777777" w:rsidTr="006D17AB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861B5A0" w14:textId="77777777" w:rsidR="006F0E5F" w:rsidRPr="003054FD" w:rsidRDefault="006F0E5F" w:rsidP="006F0E5F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8197E3" w14:textId="530E89ED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243" w:type="dxa"/>
            <w:vAlign w:val="bottom"/>
          </w:tcPr>
          <w:p w14:paraId="01ACB45D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98FFF8B" w14:textId="6DDA9419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272" w:type="dxa"/>
            <w:gridSpan w:val="2"/>
            <w:vAlign w:val="bottom"/>
          </w:tcPr>
          <w:p w14:paraId="044B5457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EF33BE" w14:textId="42B71D5C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BA0EB52" w14:textId="77777777" w:rsidR="006F0E5F" w:rsidRPr="006F0E5F" w:rsidRDefault="006F0E5F" w:rsidP="006F0E5F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77086D4" w14:textId="7E7469F2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F124FE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8250409" w14:textId="78FC4F4E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F1885FE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AD92802" w14:textId="026DF45A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7E09A30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E87E586" w14:textId="591A756D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  <w:tc>
          <w:tcPr>
            <w:tcW w:w="246" w:type="dxa"/>
            <w:vAlign w:val="bottom"/>
          </w:tcPr>
          <w:p w14:paraId="7E7D2775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5FB548" w14:textId="514590FE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6F0E5F" w:rsidRPr="003054FD" w14:paraId="4E542638" w14:textId="77777777" w:rsidTr="006D17AB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376F6B1" w14:textId="77777777" w:rsidR="006F0E5F" w:rsidRPr="003054FD" w:rsidRDefault="006F0E5F" w:rsidP="006F0E5F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5E2BA65" w14:textId="6FCE3704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243" w:type="dxa"/>
            <w:vAlign w:val="bottom"/>
          </w:tcPr>
          <w:p w14:paraId="06158338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7BC9C" w14:textId="74D74264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1,672</w:t>
            </w:r>
          </w:p>
        </w:tc>
        <w:tc>
          <w:tcPr>
            <w:tcW w:w="272" w:type="dxa"/>
            <w:gridSpan w:val="2"/>
            <w:vAlign w:val="bottom"/>
          </w:tcPr>
          <w:p w14:paraId="7AEB6829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407F5A4" w14:textId="7B1E9BD8" w:rsidR="006F0E5F" w:rsidRPr="006F0E5F" w:rsidRDefault="009C0EB5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4,565</w:t>
            </w:r>
          </w:p>
        </w:tc>
        <w:tc>
          <w:tcPr>
            <w:tcW w:w="246" w:type="dxa"/>
            <w:vAlign w:val="bottom"/>
          </w:tcPr>
          <w:p w14:paraId="30677204" w14:textId="77777777" w:rsidR="006F0E5F" w:rsidRPr="006F0E5F" w:rsidRDefault="006F0E5F" w:rsidP="006F0E5F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CA57" w14:textId="5C45894D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6,571</w:t>
            </w:r>
          </w:p>
        </w:tc>
        <w:tc>
          <w:tcPr>
            <w:tcW w:w="246" w:type="dxa"/>
            <w:vAlign w:val="bottom"/>
          </w:tcPr>
          <w:p w14:paraId="599818A3" w14:textId="77777777" w:rsidR="006F0E5F" w:rsidRPr="006F0E5F" w:rsidRDefault="006F0E5F" w:rsidP="006F0E5F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AF6056C" w14:textId="027B4B57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46" w:type="dxa"/>
            <w:vAlign w:val="bottom"/>
          </w:tcPr>
          <w:p w14:paraId="0B3AE2C5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A4D92" w14:textId="772139D0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46" w:type="dxa"/>
            <w:vAlign w:val="bottom"/>
          </w:tcPr>
          <w:p w14:paraId="251EC81C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EFAD92" w14:textId="6717C138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6,558</w:t>
            </w:r>
          </w:p>
        </w:tc>
        <w:tc>
          <w:tcPr>
            <w:tcW w:w="246" w:type="dxa"/>
            <w:vAlign w:val="bottom"/>
          </w:tcPr>
          <w:p w14:paraId="0DE273E3" w14:textId="77777777" w:rsidR="006F0E5F" w:rsidRPr="006F0E5F" w:rsidRDefault="006F0E5F" w:rsidP="006F0E5F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487A2" w14:textId="27D82996" w:rsidR="006F0E5F" w:rsidRPr="006F0E5F" w:rsidRDefault="006F0E5F" w:rsidP="006F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8,525</w:t>
            </w:r>
          </w:p>
        </w:tc>
      </w:tr>
      <w:tr w:rsidR="009B6060" w:rsidRPr="003054FD" w14:paraId="3DD6AE7A" w14:textId="77777777" w:rsidTr="00A7182A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0D4B206B" w14:textId="77777777" w:rsidR="009B6060" w:rsidRPr="003054FD" w:rsidRDefault="009B6060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smallCap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62755D5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E147F40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362C743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F834FD9" w14:textId="77777777" w:rsidR="009B6060" w:rsidRPr="003054FD" w:rsidRDefault="009B6060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B9B1112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EAC630" w14:textId="77777777" w:rsidR="009B6060" w:rsidRPr="003054FD" w:rsidRDefault="009B6060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7C219CB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C647256" w14:textId="77777777" w:rsidR="009B6060" w:rsidRPr="003054FD" w:rsidRDefault="009B6060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483352B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89B89FC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020980D0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19F4D35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761B317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A2032C1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6047CED5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060" w:rsidRPr="003054FD" w14:paraId="49186155" w14:textId="77777777" w:rsidTr="00A7182A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6FF043C7" w14:textId="77777777" w:rsidR="009B6060" w:rsidRPr="003054FD" w:rsidRDefault="009B6060" w:rsidP="00A7182A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i/>
                <w:iCs/>
                <w:smallCaps/>
                <w:color w:val="0070C0"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จังหวะเวลาในการรับรู้รายได้</w:t>
            </w:r>
          </w:p>
        </w:tc>
        <w:tc>
          <w:tcPr>
            <w:tcW w:w="1243" w:type="dxa"/>
            <w:vAlign w:val="bottom"/>
          </w:tcPr>
          <w:p w14:paraId="6F6511BE" w14:textId="77777777" w:rsidR="009B6060" w:rsidRPr="003054FD" w:rsidRDefault="009B6060" w:rsidP="00A7182A">
            <w:pPr>
              <w:shd w:val="clear" w:color="auto" w:fill="FFFFFF"/>
              <w:tabs>
                <w:tab w:val="decimal" w:pos="840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136687F5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7A8510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A4FA674" w14:textId="77777777" w:rsidR="009B6060" w:rsidRPr="003054FD" w:rsidRDefault="009B6060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CB1A2B4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BBC941" w14:textId="77777777" w:rsidR="009B6060" w:rsidRPr="003054FD" w:rsidRDefault="009B6060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02491BD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5F7D24F" w14:textId="77777777" w:rsidR="009B6060" w:rsidRPr="003054FD" w:rsidRDefault="009B6060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F4BE197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1A1CDE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DD267A3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BDE9CC7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1631397D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97736EA" w14:textId="77777777" w:rsidR="009B6060" w:rsidRPr="003054FD" w:rsidRDefault="009B6060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D82AC49" w14:textId="77777777" w:rsidR="009B6060" w:rsidRPr="003054FD" w:rsidRDefault="009B6060" w:rsidP="00A7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2E38" w:rsidRPr="003054FD" w14:paraId="59A8258F" w14:textId="77777777" w:rsidTr="00BD786E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75ADA9C" w14:textId="77777777" w:rsidR="00802E38" w:rsidRPr="003054FD" w:rsidRDefault="00802E38" w:rsidP="00802E38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ณ</w:t>
            </w:r>
            <w:r w:rsidRPr="003054F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43" w:type="dxa"/>
          </w:tcPr>
          <w:p w14:paraId="03817F9F" w14:textId="510B3459" w:rsidR="00802E38" w:rsidRPr="009C0EB5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EB5">
              <w:rPr>
                <w:rFonts w:ascii="Angsana New" w:hAnsi="Angsana New" w:hint="cs"/>
                <w:sz w:val="28"/>
                <w:szCs w:val="28"/>
              </w:rPr>
              <w:t>1,719</w:t>
            </w:r>
          </w:p>
        </w:tc>
        <w:tc>
          <w:tcPr>
            <w:tcW w:w="243" w:type="dxa"/>
            <w:vAlign w:val="bottom"/>
          </w:tcPr>
          <w:p w14:paraId="1A09AE49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06FF0DA" w14:textId="7E997D61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272" w:type="dxa"/>
            <w:gridSpan w:val="2"/>
            <w:vAlign w:val="bottom"/>
          </w:tcPr>
          <w:p w14:paraId="617795DD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3BD21BE" w14:textId="372165C5" w:rsidR="00802E38" w:rsidRPr="009C0EB5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0EB5">
              <w:rPr>
                <w:rFonts w:asciiTheme="majorBidi" w:hAnsiTheme="majorBidi" w:cstheme="majorBidi"/>
                <w:sz w:val="28"/>
                <w:szCs w:val="28"/>
              </w:rPr>
              <w:t>4,565</w:t>
            </w:r>
          </w:p>
        </w:tc>
        <w:tc>
          <w:tcPr>
            <w:tcW w:w="246" w:type="dxa"/>
            <w:vAlign w:val="bottom"/>
          </w:tcPr>
          <w:p w14:paraId="49C44EE3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B1344A4" w14:textId="14548442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6,571</w:t>
            </w:r>
          </w:p>
        </w:tc>
        <w:tc>
          <w:tcPr>
            <w:tcW w:w="246" w:type="dxa"/>
            <w:vAlign w:val="bottom"/>
          </w:tcPr>
          <w:p w14:paraId="7D3D09D0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9AE6048" w14:textId="37ADE1AB" w:rsidR="00802E38" w:rsidRPr="00A66DA7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DA7">
              <w:rPr>
                <w:rFonts w:ascii="Angsana New" w:hAnsi="Angsana New" w:hint="cs"/>
                <w:sz w:val="28"/>
                <w:szCs w:val="28"/>
              </w:rPr>
              <w:t>274</w:t>
            </w:r>
          </w:p>
        </w:tc>
        <w:tc>
          <w:tcPr>
            <w:tcW w:w="246" w:type="dxa"/>
          </w:tcPr>
          <w:p w14:paraId="21B07D67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AC7AAB1" w14:textId="1DF3C5D9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246" w:type="dxa"/>
            <w:vAlign w:val="bottom"/>
          </w:tcPr>
          <w:p w14:paraId="28EC0CB6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2B075BE" w14:textId="6CEBE037" w:rsidR="00802E38" w:rsidRPr="00802E38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E38">
              <w:rPr>
                <w:rFonts w:ascii="Angsana New" w:hAnsi="Angsana New" w:hint="cs"/>
                <w:sz w:val="28"/>
                <w:szCs w:val="28"/>
              </w:rPr>
              <w:t>6,558</w:t>
            </w:r>
          </w:p>
        </w:tc>
        <w:tc>
          <w:tcPr>
            <w:tcW w:w="246" w:type="dxa"/>
            <w:vAlign w:val="bottom"/>
          </w:tcPr>
          <w:p w14:paraId="46A1A269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06C51" w14:textId="28A6E31C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8,525</w:t>
            </w:r>
          </w:p>
        </w:tc>
      </w:tr>
      <w:tr w:rsidR="00802E38" w:rsidRPr="003054FD" w14:paraId="1DE67731" w14:textId="77777777" w:rsidTr="00BD786E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2B5B964" w14:textId="77777777" w:rsidR="00802E38" w:rsidRPr="003054FD" w:rsidRDefault="00802E38" w:rsidP="00802E38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095EE05" w14:textId="35E40D0E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E5F">
              <w:rPr>
                <w:rFonts w:ascii="Angsana New" w:hAnsi="Angsana New" w:hint="cs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243" w:type="dxa"/>
            <w:vAlign w:val="bottom"/>
          </w:tcPr>
          <w:p w14:paraId="02D9149B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292B" w14:textId="04B99C58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1,672</w:t>
            </w:r>
          </w:p>
        </w:tc>
        <w:tc>
          <w:tcPr>
            <w:tcW w:w="272" w:type="dxa"/>
            <w:gridSpan w:val="2"/>
            <w:vAlign w:val="bottom"/>
          </w:tcPr>
          <w:p w14:paraId="37502C91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9CA8E45" w14:textId="50CFB032" w:rsidR="00802E38" w:rsidRPr="009C0EB5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0E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4,565</w:t>
            </w:r>
          </w:p>
        </w:tc>
        <w:tc>
          <w:tcPr>
            <w:tcW w:w="246" w:type="dxa"/>
            <w:vAlign w:val="bottom"/>
          </w:tcPr>
          <w:p w14:paraId="0AC0AD82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D0FCC" w14:textId="27FC4B3E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6,571</w:t>
            </w:r>
          </w:p>
        </w:tc>
        <w:tc>
          <w:tcPr>
            <w:tcW w:w="246" w:type="dxa"/>
            <w:vAlign w:val="bottom"/>
          </w:tcPr>
          <w:p w14:paraId="01E3C819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A802965" w14:textId="24B73264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1850">
              <w:rPr>
                <w:rFonts w:ascii="Angsana New" w:hAnsi="Angsana New" w:hint="cs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46" w:type="dxa"/>
          </w:tcPr>
          <w:p w14:paraId="41C0D804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BF782" w14:textId="2C642291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46" w:type="dxa"/>
            <w:vAlign w:val="bottom"/>
          </w:tcPr>
          <w:p w14:paraId="17C2F8D7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DD115F1" w14:textId="3005871B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421A">
              <w:rPr>
                <w:rFonts w:ascii="Angsana New" w:hAnsi="Angsana New" w:hint="cs"/>
                <w:b/>
                <w:bCs/>
                <w:sz w:val="28"/>
                <w:szCs w:val="28"/>
              </w:rPr>
              <w:t>6,558</w:t>
            </w:r>
          </w:p>
        </w:tc>
        <w:tc>
          <w:tcPr>
            <w:tcW w:w="246" w:type="dxa"/>
            <w:vAlign w:val="bottom"/>
          </w:tcPr>
          <w:p w14:paraId="49437D1E" w14:textId="77777777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B513" w14:textId="710B50C8" w:rsidR="00802E38" w:rsidRPr="003054FD" w:rsidRDefault="00802E38" w:rsidP="0080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8,525</w:t>
            </w:r>
          </w:p>
        </w:tc>
      </w:tr>
      <w:tr w:rsidR="00803248" w:rsidRPr="003054FD" w14:paraId="7829FDB5" w14:textId="77777777" w:rsidTr="00A7182A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2D774BBF" w14:textId="77777777" w:rsidR="00803248" w:rsidRPr="003054FD" w:rsidRDefault="00803248" w:rsidP="00A7182A">
            <w:pPr>
              <w:shd w:val="clear" w:color="auto" w:fill="FFFFFF"/>
              <w:tabs>
                <w:tab w:val="left" w:pos="180"/>
              </w:tabs>
              <w:ind w:left="180" w:right="-79" w:hanging="180"/>
              <w:rPr>
                <w:rFonts w:ascii="Angsana New" w:hAnsi="Angsana New"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54A1BA06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5B6A57A3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19B0F1CB" w14:textId="77777777" w:rsidR="00803248" w:rsidRPr="003054FD" w:rsidRDefault="00803248" w:rsidP="00A7182A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438A99A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7CCF3CE7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5606075" w14:textId="77777777" w:rsidR="00803248" w:rsidRPr="003054FD" w:rsidRDefault="00803248" w:rsidP="00A7182A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D6129C4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38C2610" w14:textId="77777777" w:rsidR="00803248" w:rsidRPr="003054FD" w:rsidRDefault="00803248" w:rsidP="00A7182A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29CEFD4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69A984CF" w14:textId="77777777" w:rsidR="00803248" w:rsidRPr="003054FD" w:rsidRDefault="00803248" w:rsidP="00A7182A">
            <w:pPr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2758EF83" w14:textId="77777777" w:rsidR="00803248" w:rsidRPr="003054FD" w:rsidRDefault="00803248" w:rsidP="00A7182A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9E9472A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255BD02E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E4E37D9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29C15015" w14:textId="77777777" w:rsidR="00803248" w:rsidRPr="003054FD" w:rsidRDefault="00803248" w:rsidP="00A7182A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3D283494" w14:textId="28DBDA4C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5622A2B7" w14:textId="1D8E63EE" w:rsidR="00ED6169" w:rsidRP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D6169" w:rsidRPr="00ED6169" w:rsidSect="004D78A3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tbl>
      <w:tblPr>
        <w:tblpPr w:leftFromText="180" w:rightFromText="180" w:vertAnchor="text" w:tblpX="450" w:tblpY="1"/>
        <w:tblOverlap w:val="never"/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2"/>
        <w:gridCol w:w="1506"/>
        <w:gridCol w:w="352"/>
        <w:gridCol w:w="1664"/>
      </w:tblGrid>
      <w:tr w:rsidR="00663E1E" w:rsidRPr="003054FD" w14:paraId="4576411A" w14:textId="77777777" w:rsidTr="002D6AD9">
        <w:trPr>
          <w:trHeight w:val="397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01F7F074" w14:textId="77777777" w:rsidTr="002D6AD9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4AC6BDE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3134B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2D6AD9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776E76FA" w:rsidR="00663E1E" w:rsidRPr="003054FD" w:rsidRDefault="00F105A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 w:rsidR="000B7D42"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674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3666A3BC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C267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302209B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0B7D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63E1E" w:rsidRPr="003054FD" w14:paraId="40ED4AA0" w14:textId="77777777" w:rsidTr="002D6AD9">
        <w:trPr>
          <w:trHeight w:hRule="exact" w:val="374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545" w:rsidRPr="003054FD" w14:paraId="5EEA9DD1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2E8A48C3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641545">
              <w:rPr>
                <w:rFonts w:ascii="Angsana New" w:hAnsi="Angsana New" w:cs="Angsana New"/>
                <w:sz w:val="30"/>
                <w:szCs w:val="30"/>
              </w:rPr>
              <w:t>5,142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5E9961C0" w:rsid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5,976</w:t>
            </w:r>
          </w:p>
        </w:tc>
      </w:tr>
      <w:tr w:rsidR="00641545" w:rsidRPr="003054FD" w14:paraId="5E184C10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0A161D29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641545">
              <w:rPr>
                <w:rFonts w:ascii="Angsana New" w:hAnsi="Angsana New" w:cs="Angsana New"/>
                <w:sz w:val="30"/>
                <w:szCs w:val="30"/>
              </w:rPr>
              <w:t>3,667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641545" w:rsidRPr="003054FD" w:rsidRDefault="00641545" w:rsidP="00641545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F4A681C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3,225</w:t>
            </w:r>
          </w:p>
        </w:tc>
      </w:tr>
      <w:tr w:rsidR="00641545" w:rsidRPr="003054FD" w14:paraId="194AE838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0D6969D7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5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8,809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641545" w:rsidRPr="000B7D42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099B7662" w:rsidR="00641545" w:rsidRPr="000B7D42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9,201</w:t>
            </w:r>
          </w:p>
        </w:tc>
      </w:tr>
      <w:tr w:rsidR="003E1AE6" w:rsidRPr="003054FD" w14:paraId="3A684D2E" w14:textId="77777777" w:rsidTr="00C14E6D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1AE6" w:rsidRPr="003054FD" w14:paraId="7A85B249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1545" w:rsidRPr="003054FD" w14:paraId="374C5FA1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55341350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641545">
              <w:rPr>
                <w:rFonts w:ascii="Angsana New" w:hAnsi="Angsana New" w:cs="Angsana New"/>
                <w:sz w:val="30"/>
                <w:szCs w:val="30"/>
              </w:rPr>
              <w:t>1,580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38B75E24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C57">
              <w:rPr>
                <w:rFonts w:ascii="Angsana New" w:hAnsi="Angsana New" w:cs="Angsana New"/>
                <w:sz w:val="30"/>
                <w:szCs w:val="30"/>
              </w:rPr>
              <w:t>1,974</w:t>
            </w:r>
          </w:p>
        </w:tc>
      </w:tr>
      <w:tr w:rsidR="00641545" w:rsidRPr="003054FD" w14:paraId="2F40F2F4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42D393E1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154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9220A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641545" w:rsidRPr="003054FD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6332BFAA" w:rsidR="00641545" w:rsidRPr="003054FD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641545" w:rsidRPr="003054FD" w14:paraId="0DB38A4C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641545" w:rsidRPr="003054FD" w:rsidRDefault="00641545" w:rsidP="00641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3A84569B" w:rsidR="00641545" w:rsidRPr="00641545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5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2,48</w:t>
            </w:r>
            <w:r w:rsidR="009220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641545" w:rsidRPr="000B7D42" w:rsidRDefault="00641545" w:rsidP="0064154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2C612B37" w:rsidR="00641545" w:rsidRPr="000B7D42" w:rsidRDefault="00641545" w:rsidP="0064154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2,926</w:t>
            </w:r>
          </w:p>
        </w:tc>
      </w:tr>
    </w:tbl>
    <w:p w14:paraId="00028397" w14:textId="450263E7" w:rsidR="009D0C22" w:rsidRDefault="009D0C22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C9989F" w14:textId="77777777" w:rsidR="00FD5BF5" w:rsidRPr="00CB52E8" w:rsidRDefault="00FD5BF5" w:rsidP="00FD5BF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71F86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43F0B74C" w14:textId="77777777" w:rsidR="00FD5BF5" w:rsidRPr="00FD5BF5" w:rsidRDefault="00FD5BF5" w:rsidP="00FD5BF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1" w:type="dxa"/>
        <w:tblInd w:w="450" w:type="dxa"/>
        <w:tblLook w:val="04A0" w:firstRow="1" w:lastRow="0" w:firstColumn="1" w:lastColumn="0" w:noHBand="0" w:noVBand="1"/>
      </w:tblPr>
      <w:tblGrid>
        <w:gridCol w:w="3258"/>
        <w:gridCol w:w="1800"/>
        <w:gridCol w:w="1695"/>
        <w:gridCol w:w="1105"/>
        <w:gridCol w:w="239"/>
        <w:gridCol w:w="1194"/>
      </w:tblGrid>
      <w:tr w:rsidR="00FD5BF5" w:rsidRPr="00B22308" w14:paraId="06B61691" w14:textId="77777777" w:rsidTr="009D4D08">
        <w:trPr>
          <w:trHeight w:val="388"/>
          <w:tblHeader/>
        </w:trPr>
        <w:tc>
          <w:tcPr>
            <w:tcW w:w="3258" w:type="dxa"/>
            <w:shd w:val="clear" w:color="auto" w:fill="auto"/>
            <w:vAlign w:val="bottom"/>
          </w:tcPr>
          <w:p w14:paraId="04B4A68B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65E45C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5CF66A4C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458CD62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  <w:shd w:val="clear" w:color="auto" w:fill="auto"/>
          </w:tcPr>
          <w:p w14:paraId="0DCC1866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D0B4D4" w14:textId="77777777" w:rsidR="00FD5BF5" w:rsidDel="00D43E7A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D5BF5" w:rsidRPr="00B22308" w14:paraId="2F5D8505" w14:textId="77777777" w:rsidTr="009D4D08">
        <w:trPr>
          <w:trHeight w:val="402"/>
          <w:tblHeader/>
        </w:trPr>
        <w:tc>
          <w:tcPr>
            <w:tcW w:w="3258" w:type="dxa"/>
            <w:shd w:val="clear" w:color="auto" w:fill="auto"/>
          </w:tcPr>
          <w:p w14:paraId="128C5B39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944312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2BDDC73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76300289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  <w:shd w:val="clear" w:color="auto" w:fill="auto"/>
          </w:tcPr>
          <w:p w14:paraId="2ADE2A2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2803A85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BF5" w:rsidRPr="00B22308" w14:paraId="629849E0" w14:textId="77777777" w:rsidTr="009D4D08">
        <w:trPr>
          <w:trHeight w:val="388"/>
        </w:trPr>
        <w:tc>
          <w:tcPr>
            <w:tcW w:w="3258" w:type="dxa"/>
            <w:shd w:val="clear" w:color="auto" w:fill="auto"/>
          </w:tcPr>
          <w:p w14:paraId="31C4D6E0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77422D8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95" w:type="dxa"/>
            <w:shd w:val="clear" w:color="auto" w:fill="auto"/>
          </w:tcPr>
          <w:p w14:paraId="6D699FA4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05" w:type="dxa"/>
            <w:shd w:val="clear" w:color="auto" w:fill="auto"/>
          </w:tcPr>
          <w:p w14:paraId="081E5B5B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0FA36071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9B7933D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FD5BF5" w:rsidRPr="00B22308" w14:paraId="5370F03E" w14:textId="77777777" w:rsidTr="009D4D08">
        <w:trPr>
          <w:trHeight w:val="388"/>
        </w:trPr>
        <w:tc>
          <w:tcPr>
            <w:tcW w:w="3258" w:type="dxa"/>
            <w:shd w:val="clear" w:color="auto" w:fill="auto"/>
          </w:tcPr>
          <w:p w14:paraId="0756F17E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D7B1D75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95" w:type="dxa"/>
            <w:shd w:val="clear" w:color="auto" w:fill="auto"/>
          </w:tcPr>
          <w:p w14:paraId="6725CB32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05" w:type="dxa"/>
            <w:shd w:val="clear" w:color="auto" w:fill="auto"/>
          </w:tcPr>
          <w:p w14:paraId="2FF1381F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402D9DF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C6D2D56" w14:textId="77777777" w:rsidR="00FD5BF5" w:rsidRDefault="00FD5BF5" w:rsidP="009D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376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77777777" w:rsidR="00CE47B8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054F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054F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054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6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BD30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70"/>
        <w:gridCol w:w="9"/>
        <w:gridCol w:w="2241"/>
      </w:tblGrid>
      <w:tr w:rsidR="0025412C" w:rsidRPr="003054FD" w14:paraId="73244D9F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B145D58" w14:textId="6DD15FF8" w:rsidR="0025412C" w:rsidRPr="003054FD" w:rsidRDefault="00F15800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5A6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33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105A6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267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105A6"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267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374DDD2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14:paraId="7BF7F94F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2C2CBC4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0" w:type="dxa"/>
            <w:gridSpan w:val="4"/>
          </w:tcPr>
          <w:p w14:paraId="160FF38D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BD30D4">
        <w:trPr>
          <w:trHeight w:hRule="exact" w:val="403"/>
        </w:trPr>
        <w:tc>
          <w:tcPr>
            <w:tcW w:w="4500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BD13D7">
        <w:trPr>
          <w:trHeight w:hRule="exact" w:val="403"/>
        </w:trPr>
        <w:tc>
          <w:tcPr>
            <w:tcW w:w="4500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55BF48B4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8,652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3148FA" w14:textId="1AAE634B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8,346</w:t>
            </w:r>
          </w:p>
        </w:tc>
      </w:tr>
      <w:tr w:rsidR="00C2674B" w:rsidRPr="003054FD" w14:paraId="78DE53BC" w14:textId="77777777" w:rsidTr="00BD13D7">
        <w:trPr>
          <w:trHeight w:hRule="exact" w:val="403"/>
        </w:trPr>
        <w:tc>
          <w:tcPr>
            <w:tcW w:w="4500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5E08D300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70,846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E19357" w14:textId="23DA490D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70,733</w:t>
            </w:r>
          </w:p>
        </w:tc>
      </w:tr>
      <w:tr w:rsidR="00C2674B" w:rsidRPr="003054FD" w14:paraId="256FA15A" w14:textId="77777777" w:rsidTr="00BD13D7">
        <w:trPr>
          <w:trHeight w:hRule="exact" w:val="403"/>
        </w:trPr>
        <w:tc>
          <w:tcPr>
            <w:tcW w:w="4500" w:type="dxa"/>
          </w:tcPr>
          <w:p w14:paraId="043F390E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  <w:shd w:val="clear" w:color="auto" w:fill="auto"/>
          </w:tcPr>
          <w:p w14:paraId="087C74FA" w14:textId="1CB14A8E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778194F" w14:textId="083141AE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674B" w:rsidRPr="003054FD" w14:paraId="4FC2F1F3" w14:textId="77777777" w:rsidTr="00BD13D7">
        <w:trPr>
          <w:trHeight w:hRule="exact" w:val="403"/>
        </w:trPr>
        <w:tc>
          <w:tcPr>
            <w:tcW w:w="4500" w:type="dxa"/>
          </w:tcPr>
          <w:p w14:paraId="468DAF45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400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auto"/>
          </w:tcPr>
          <w:p w14:paraId="4489BF09" w14:textId="4F1FCC50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1,770</w:t>
            </w:r>
          </w:p>
        </w:tc>
        <w:tc>
          <w:tcPr>
            <w:tcW w:w="270" w:type="dxa"/>
            <w:shd w:val="clear" w:color="auto" w:fill="auto"/>
          </w:tcPr>
          <w:p w14:paraId="7372955B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DD8C324" w14:textId="64B16E66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674B" w:rsidRPr="003054FD" w14:paraId="4A0C6079" w14:textId="77777777" w:rsidTr="00BD13D7">
        <w:trPr>
          <w:trHeight w:hRule="exact" w:val="403"/>
        </w:trPr>
        <w:tc>
          <w:tcPr>
            <w:tcW w:w="4500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0F342A23" w:rsidR="00C2674B" w:rsidRPr="00B03D74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81,334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15029F63" w:rsidR="00C2674B" w:rsidRPr="00BD13D7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79,0</w:t>
            </w:r>
            <w:r w:rsidR="0000556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E130B1" w:rsidRPr="003054FD" w14:paraId="41B95625" w14:textId="77777777" w:rsidTr="00BD30D4">
        <w:trPr>
          <w:trHeight w:val="397"/>
        </w:trPr>
        <w:tc>
          <w:tcPr>
            <w:tcW w:w="4500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D9D2C4C" w14:textId="77777777" w:rsidR="00E130B1" w:rsidRPr="003054FD" w:rsidRDefault="00E130B1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12C" w:rsidRPr="003054FD" w14:paraId="5D2F046F" w14:textId="77777777" w:rsidTr="00BD30D4">
        <w:trPr>
          <w:cantSplit/>
        </w:trPr>
        <w:tc>
          <w:tcPr>
            <w:tcW w:w="4500" w:type="dxa"/>
          </w:tcPr>
          <w:p w14:paraId="7E2AB110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4680" w:type="dxa"/>
            <w:gridSpan w:val="4"/>
          </w:tcPr>
          <w:p w14:paraId="46D7BB08" w14:textId="77777777" w:rsidR="0025412C" w:rsidRPr="003054FD" w:rsidRDefault="0025412C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F86" w:rsidRPr="003054FD" w14:paraId="7A2A03DD" w14:textId="77777777" w:rsidTr="00BD30D4">
        <w:trPr>
          <w:cantSplit/>
        </w:trPr>
        <w:tc>
          <w:tcPr>
            <w:tcW w:w="4500" w:type="dxa"/>
          </w:tcPr>
          <w:p w14:paraId="6FCA110E" w14:textId="77777777" w:rsidR="00571F86" w:rsidRPr="003054FD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 w:rsidRPr="003054FD">
              <w:rPr>
                <w:rFonts w:ascii="Angsana New" w:hAnsi="Angsana New" w:cs="Angsana New" w:hint="cs"/>
                <w:cs/>
              </w:rPr>
              <w:t>่</w:t>
            </w:r>
            <w:r w:rsidRPr="003054FD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35FD3428" w14:textId="77777777" w:rsidR="00571F86" w:rsidRPr="003054FD" w:rsidRDefault="00571F86" w:rsidP="00B9382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C6B5ED" w14:textId="77777777" w:rsidR="00571F86" w:rsidRPr="003054F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B3E254E" w14:textId="77777777" w:rsidR="00571F86" w:rsidRPr="003054FD" w:rsidRDefault="00571F86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45393AF5" w14:textId="77777777" w:rsidTr="00BD30D4">
        <w:trPr>
          <w:cantSplit/>
        </w:trPr>
        <w:tc>
          <w:tcPr>
            <w:tcW w:w="4500" w:type="dxa"/>
          </w:tcPr>
          <w:p w14:paraId="38E33005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36C95C2D" w:rsidR="00C2674B" w:rsidRPr="008B34E0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6,419</w:t>
            </w:r>
          </w:p>
        </w:tc>
        <w:tc>
          <w:tcPr>
            <w:tcW w:w="270" w:type="dxa"/>
          </w:tcPr>
          <w:p w14:paraId="25EB62BE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237E42C" w14:textId="2E51878F" w:rsidR="00C2674B" w:rsidRPr="008B34E0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4,962</w:t>
            </w:r>
          </w:p>
        </w:tc>
      </w:tr>
      <w:tr w:rsidR="00C2674B" w:rsidRPr="003054FD" w14:paraId="0926A7EA" w14:textId="77777777" w:rsidTr="00BD30D4">
        <w:trPr>
          <w:cantSplit/>
        </w:trPr>
        <w:tc>
          <w:tcPr>
            <w:tcW w:w="4500" w:type="dxa"/>
          </w:tcPr>
          <w:p w14:paraId="3F97B414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71BBDD7C" w:rsidR="00C2674B" w:rsidRPr="008B34E0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  <w:tc>
          <w:tcPr>
            <w:tcW w:w="270" w:type="dxa"/>
          </w:tcPr>
          <w:p w14:paraId="01880353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9F43874" w14:textId="038D439C" w:rsidR="00C2674B" w:rsidRPr="008B34E0" w:rsidRDefault="00B03D74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</w:tr>
    </w:tbl>
    <w:p w14:paraId="2B047EEC" w14:textId="77777777" w:rsidR="009B78AD" w:rsidRPr="003054FD" w:rsidRDefault="009B78AD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367A90B0" w:rsidR="00CE0745" w:rsidRPr="003054FD" w:rsidRDefault="00145BB6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</w:t>
      </w:r>
      <w:r w:rsidRPr="003054FD">
        <w:rPr>
          <w:rFonts w:ascii="Angsana New" w:hAnsi="Angsana New"/>
          <w:sz w:val="30"/>
          <w:szCs w:val="30"/>
          <w:cs/>
        </w:rPr>
        <w:t xml:space="preserve">วันที่ </w:t>
      </w:r>
      <w:r w:rsidR="00E56722" w:rsidRPr="003054FD">
        <w:rPr>
          <w:rFonts w:ascii="Angsana New" w:hAnsi="Angsana New"/>
          <w:sz w:val="30"/>
          <w:szCs w:val="30"/>
        </w:rPr>
        <w:t>3</w:t>
      </w:r>
      <w:r w:rsidR="00E56722">
        <w:rPr>
          <w:rFonts w:ascii="Angsana New" w:hAnsi="Angsana New"/>
          <w:sz w:val="30"/>
          <w:szCs w:val="30"/>
        </w:rPr>
        <w:t>1</w:t>
      </w:r>
      <w:r w:rsidR="00E56722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E56722">
        <w:rPr>
          <w:rFonts w:ascii="Angsana New" w:hAnsi="Angsana New" w:hint="cs"/>
          <w:sz w:val="30"/>
          <w:szCs w:val="30"/>
          <w:cs/>
        </w:rPr>
        <w:t>มีนาคม</w:t>
      </w:r>
      <w:r w:rsidR="00E56722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E56722" w:rsidRPr="003054FD">
        <w:rPr>
          <w:rFonts w:ascii="Angsana New" w:hAnsi="Angsana New" w:hint="cs"/>
          <w:sz w:val="30"/>
          <w:szCs w:val="30"/>
        </w:rPr>
        <w:t>256</w:t>
      </w:r>
      <w:r w:rsidR="00E56722">
        <w:rPr>
          <w:rFonts w:ascii="Angsana New" w:hAnsi="Angsana New"/>
          <w:sz w:val="30"/>
          <w:szCs w:val="30"/>
        </w:rPr>
        <w:t>7</w:t>
      </w:r>
      <w:r w:rsidR="00E56722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กลุ่มบริษัทได้ลงนามในสัญญาเช่ายานพาหนะและอุปกรณ์สำนักงานเป็นเวลาที่</w:t>
      </w:r>
      <w:r w:rsidR="007742DF" w:rsidRPr="003054FD">
        <w:rPr>
          <w:rFonts w:ascii="Angsana New" w:hAnsi="Angsana New"/>
          <w:sz w:val="30"/>
          <w:szCs w:val="30"/>
        </w:rPr>
        <w:t xml:space="preserve">     </w:t>
      </w:r>
      <w:r w:rsidR="001C34BE" w:rsidRPr="003054FD">
        <w:rPr>
          <w:rFonts w:ascii="Angsana New" w:hAnsi="Angsana New" w:hint="cs"/>
          <w:sz w:val="30"/>
          <w:szCs w:val="30"/>
          <w:cs/>
        </w:rPr>
        <w:t>แตกต่างกัน</w:t>
      </w:r>
      <w:r w:rsidR="001C34BE" w:rsidRPr="003054FD">
        <w:rPr>
          <w:rFonts w:ascii="Angsana New" w:hAnsi="Angsana New" w:hint="cs"/>
          <w:sz w:val="28"/>
          <w:szCs w:val="28"/>
          <w:cs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AC4214" w:rsidRPr="003054FD">
        <w:rPr>
          <w:rFonts w:ascii="Angsana New" w:hAnsi="Angsana New"/>
          <w:sz w:val="30"/>
          <w:szCs w:val="30"/>
        </w:rPr>
        <w:t>6</w:t>
      </w:r>
      <w:r w:rsidR="00C162FB">
        <w:rPr>
          <w:rFonts w:ascii="Angsana New" w:hAnsi="Angsana New"/>
          <w:sz w:val="30"/>
          <w:szCs w:val="30"/>
        </w:rPr>
        <w:t>7</w:t>
      </w:r>
      <w:r w:rsidR="001C34BE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B9382B" w:rsidRPr="003054FD">
        <w:rPr>
          <w:rFonts w:ascii="Angsana New" w:hAnsi="Angsana New"/>
          <w:sz w:val="30"/>
          <w:szCs w:val="30"/>
        </w:rPr>
        <w:t>7</w:t>
      </w:r>
      <w:r w:rsidR="00C162FB">
        <w:rPr>
          <w:rFonts w:ascii="Angsana New" w:hAnsi="Angsana New"/>
          <w:sz w:val="30"/>
          <w:szCs w:val="30"/>
        </w:rPr>
        <w:t>1</w:t>
      </w:r>
    </w:p>
    <w:p w14:paraId="38CBD6B6" w14:textId="77777777" w:rsidR="00CE0745" w:rsidRPr="003054FD" w:rsidRDefault="00CE0745" w:rsidP="00ED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Default="00F229BF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cs/>
          <w:lang w:val="en-US"/>
        </w:rPr>
      </w:pPr>
    </w:p>
    <w:sectPr w:rsidR="007F6BE3" w:rsidRPr="00195D64" w:rsidSect="00D3249F">
      <w:headerReference w:type="default" r:id="rId17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B658" w14:textId="77777777" w:rsidR="00B5637E" w:rsidRDefault="00B5637E">
      <w:r>
        <w:separator/>
      </w:r>
    </w:p>
  </w:endnote>
  <w:endnote w:type="continuationSeparator" w:id="0">
    <w:p w14:paraId="52AE561B" w14:textId="77777777" w:rsidR="00B5637E" w:rsidRDefault="00B5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0C01" w14:textId="77777777" w:rsidR="00B5637E" w:rsidRDefault="00B5637E">
      <w:r>
        <w:separator/>
      </w:r>
    </w:p>
  </w:footnote>
  <w:footnote w:type="continuationSeparator" w:id="0">
    <w:p w14:paraId="0A993E6C" w14:textId="77777777" w:rsidR="00B5637E" w:rsidRDefault="00B5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5B20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48DB84A" w14:textId="77777777" w:rsidR="00612146" w:rsidRPr="003B1432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0280CA6" w14:textId="77777777" w:rsidR="005D6003" w:rsidRDefault="005D6003" w:rsidP="005D600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6FD9" w14:textId="77777777" w:rsidR="001C7EEB" w:rsidRPr="00C45CE0" w:rsidRDefault="001C7EEB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F8AADC6" w14:textId="77777777" w:rsidR="001C7EEB" w:rsidRPr="003B1432" w:rsidRDefault="001C7EEB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A748C9F" w14:textId="24438F99" w:rsidR="00D6506A" w:rsidRPr="00F631FA" w:rsidRDefault="00D6506A" w:rsidP="00D6506A">
    <w:pPr>
      <w:pStyle w:val="Header"/>
      <w:tabs>
        <w:tab w:val="left" w:pos="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C13A" w14:textId="48DCEADB" w:rsidR="00DC186E" w:rsidRPr="00C45CE0" w:rsidRDefault="00DC186E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886B219" w14:textId="77777777" w:rsidR="00DC186E" w:rsidRPr="003B1432" w:rsidRDefault="00DC186E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574A130" w14:textId="77777777" w:rsidR="00F271A7" w:rsidRPr="0047456A" w:rsidRDefault="00F271A7" w:rsidP="00F271A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AC788D1" w14:textId="3B9471C2" w:rsidR="00DC186E" w:rsidRPr="00F631FA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51AD" w14:textId="746F3B11" w:rsidR="00F9221A" w:rsidRPr="00C45CE0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7F02D3E" w14:textId="77777777" w:rsidR="00F9221A" w:rsidRPr="003B1432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040483BC" w14:textId="77777777" w:rsidR="00F9221A" w:rsidRPr="0047456A" w:rsidRDefault="00F9221A" w:rsidP="00713F65">
    <w:pPr>
      <w:pStyle w:val="Header"/>
      <w:tabs>
        <w:tab w:val="clear" w:pos="454"/>
        <w:tab w:val="left" w:pos="0"/>
        <w:tab w:val="left" w:pos="450"/>
      </w:tabs>
      <w:ind w:left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D94D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C85495F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369017D" w14:textId="77777777" w:rsidR="00C2674B" w:rsidRPr="0047456A" w:rsidRDefault="00C2674B" w:rsidP="00C2674B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9880A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C14A573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F1C00FE" w14:textId="7BEFAD21" w:rsidR="00D664B9" w:rsidRDefault="00D664B9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B273D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9B273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195D64">
      <w:rPr>
        <w:rFonts w:ascii="Angsana New" w:hAnsi="Angsana New"/>
        <w:b/>
        <w:bCs/>
        <w:sz w:val="32"/>
        <w:szCs w:val="32"/>
      </w:rPr>
      <w:t>7</w:t>
    </w:r>
    <w:r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05F16C4" w14:textId="77777777" w:rsidR="00D664B9" w:rsidRPr="00F631FA" w:rsidRDefault="00D664B9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1716</Words>
  <Characters>8306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3</cp:revision>
  <cp:lastPrinted>2024-05-07T08:12:00Z</cp:lastPrinted>
  <dcterms:created xsi:type="dcterms:W3CDTF">2024-05-10T04:52:00Z</dcterms:created>
  <dcterms:modified xsi:type="dcterms:W3CDTF">2024-05-10T04:54:00Z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