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494B" w14:textId="77777777" w:rsidR="00CA76C3" w:rsidRPr="00272DBB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0"/>
    <w:p w14:paraId="0AF89425" w14:textId="77777777" w:rsidR="00B63EA7" w:rsidRPr="00272DBB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92D2BB6" w14:textId="77777777" w:rsidR="00052D67" w:rsidRDefault="00052D67" w:rsidP="00052D67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B10E34A" w14:textId="13E08FA0" w:rsidR="00B0181F" w:rsidRPr="00AE7F1C" w:rsidRDefault="00B0181F" w:rsidP="00B0181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F692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53B60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53B6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3F692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53B60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39BEE71" w14:textId="260A9552" w:rsidR="00A15395" w:rsidRPr="00C0003D" w:rsidRDefault="00A15395" w:rsidP="00052D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01729EA" w14:textId="77777777" w:rsidR="00A15395" w:rsidRPr="00C0003D" w:rsidRDefault="00A15395" w:rsidP="00A1539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Pr="00272DBB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0EE64C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BA5E299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5F3047D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77000174" w14:textId="77777777" w:rsidR="00AE569A" w:rsidRPr="00272DBB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AE569A" w:rsidRPr="00272DBB" w:rsidSect="003D043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644BB5F" w14:textId="77777777" w:rsidR="0009267B" w:rsidRPr="00272DBB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272DB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272DBB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92C9480" w14:textId="77777777" w:rsidR="0009267B" w:rsidRPr="00272DBB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272DBB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7AA5BD" w14:textId="65B79D3D" w:rsidR="00052D67" w:rsidRDefault="00B0181F" w:rsidP="00052D6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680914">
        <w:rPr>
          <w:rFonts w:ascii="Angsana New" w:hAnsi="Angsana New"/>
          <w:sz w:val="30"/>
          <w:szCs w:val="30"/>
          <w:cs/>
        </w:rPr>
        <w:t>งบฐานะการเงิน</w:t>
      </w:r>
      <w:r w:rsidRPr="00AE7F1C">
        <w:rPr>
          <w:rFonts w:ascii="Angsana New" w:hAnsi="Angsana New" w:hint="cs"/>
          <w:sz w:val="30"/>
          <w:szCs w:val="30"/>
          <w:cs/>
        </w:rPr>
        <w:t>รวมและ</w:t>
      </w:r>
      <w:r w:rsidR="00680914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E7F1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E7F1C">
        <w:rPr>
          <w:rFonts w:ascii="Angsana New" w:hAnsi="Angsana New"/>
          <w:sz w:val="30"/>
          <w:szCs w:val="30"/>
          <w:cs/>
        </w:rPr>
        <w:t>ณ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E7F1C">
        <w:rPr>
          <w:rFonts w:ascii="Angsana New" w:hAnsi="Angsana New"/>
          <w:sz w:val="30"/>
          <w:szCs w:val="30"/>
          <w:cs/>
        </w:rPr>
        <w:t>วันที่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53B60">
        <w:rPr>
          <w:rFonts w:asciiTheme="majorBidi" w:hAnsiTheme="majorBidi" w:cstheme="majorBidi" w:hint="cs"/>
          <w:sz w:val="30"/>
          <w:szCs w:val="30"/>
        </w:rPr>
        <w:t>256</w:t>
      </w:r>
      <w:r w:rsidR="00F53B60">
        <w:rPr>
          <w:rFonts w:asciiTheme="majorBidi" w:hAnsiTheme="majorBidi" w:cstheme="majorBidi"/>
          <w:sz w:val="30"/>
          <w:szCs w:val="30"/>
        </w:rPr>
        <w:t>7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F53B60" w:rsidRPr="000C3948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53B60">
        <w:rPr>
          <w:rFonts w:ascii="Angsana New" w:hAnsi="Angsana New"/>
          <w:sz w:val="30"/>
          <w:szCs w:val="30"/>
          <w:cs/>
        </w:rPr>
        <w:br/>
      </w:r>
      <w:r w:rsidR="0068091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F53B60" w:rsidRPr="000C3948">
        <w:rPr>
          <w:rFonts w:ascii="Angsana New" w:hAnsi="Angsana New" w:hint="cs"/>
          <w:sz w:val="30"/>
          <w:szCs w:val="30"/>
          <w:cs/>
        </w:rPr>
        <w:t>รวมและ</w:t>
      </w:r>
      <w:r w:rsidR="00680914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F53B60" w:rsidRPr="000C3948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="00F53B60" w:rsidRPr="000C3948">
        <w:rPr>
          <w:rFonts w:ascii="Angsana New" w:hAnsi="Angsana New"/>
          <w:sz w:val="30"/>
          <w:szCs w:val="30"/>
          <w:cs/>
        </w:rPr>
        <w:t>และงบกระแสเงินสด</w:t>
      </w:r>
      <w:r w:rsidR="00F53B60" w:rsidRPr="000C3948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="00F53B60" w:rsidRPr="000C3948">
        <w:rPr>
          <w:rFonts w:ascii="Angsana New" w:hAnsi="Angsana New"/>
          <w:sz w:val="30"/>
          <w:szCs w:val="30"/>
          <w:cs/>
        </w:rPr>
        <w:t>สำหรับงวด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31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53B60">
        <w:rPr>
          <w:rFonts w:asciiTheme="majorBidi" w:hAnsiTheme="majorBidi" w:cstheme="majorBidi" w:hint="cs"/>
          <w:sz w:val="30"/>
          <w:szCs w:val="30"/>
        </w:rPr>
        <w:t>256</w:t>
      </w:r>
      <w:r w:rsidR="00B9798E">
        <w:rPr>
          <w:rFonts w:asciiTheme="majorBidi" w:hAnsiTheme="majorBidi" w:cstheme="majorBidi"/>
          <w:sz w:val="30"/>
          <w:szCs w:val="30"/>
        </w:rPr>
        <w:t>7</w:t>
      </w:r>
      <w:r w:rsidR="00F53B6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ล็อกซเล่ย์ จำกัด (มหาชน) และบริษัทย่อย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>และของเฉพาะบริษัท</w:t>
      </w:r>
      <w:r w:rsidR="00C80581">
        <w:rPr>
          <w:rFonts w:asciiTheme="majorBidi" w:hAnsiTheme="majorBidi" w:cstheme="majorBidi"/>
          <w:sz w:val="30"/>
          <w:szCs w:val="30"/>
        </w:rPr>
        <w:br/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ล็อกซเล่ย์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53B60">
        <w:rPr>
          <w:rFonts w:asciiTheme="majorBidi" w:hAnsiTheme="majorBidi" w:cstheme="majorBidi" w:hint="cs"/>
          <w:sz w:val="30"/>
          <w:szCs w:val="30"/>
        </w:rPr>
        <w:t>34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53B60">
        <w:rPr>
          <w:rFonts w:asciiTheme="majorBidi" w:hAnsiTheme="majorBidi" w:cstheme="majorBidi" w:hint="cs"/>
          <w:spacing w:val="-2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="00F53B60">
        <w:rPr>
          <w:rFonts w:asciiTheme="majorBidi" w:hAnsiTheme="majorBidi" w:cstheme="majorBidi" w:hint="cs"/>
          <w:sz w:val="30"/>
          <w:szCs w:val="30"/>
          <w:cs/>
        </w:rPr>
        <w:t>กาลดังกล่าวจากผลการสอบทานของข้าพเจ้า</w:t>
      </w:r>
    </w:p>
    <w:p w14:paraId="7B89F101" w14:textId="77777777" w:rsidR="007F5B5B" w:rsidRPr="00272DBB" w:rsidRDefault="007F5B5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05F5C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FD5F8B2" w14:textId="70CE2197" w:rsidR="001E5D9B" w:rsidRPr="00272DBB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272DBB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EB2C769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B990600" w14:textId="77777777" w:rsidR="009629BB" w:rsidRPr="00272DBB" w:rsidRDefault="009629BB" w:rsidP="00B46991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887F569" w14:textId="77777777" w:rsidR="00517596" w:rsidRPr="00272DBB" w:rsidRDefault="00517596" w:rsidP="00B46991">
      <w:pPr>
        <w:rPr>
          <w:rFonts w:asciiTheme="majorBidi" w:hAnsiTheme="majorBidi" w:cstheme="majorBidi"/>
          <w:i/>
          <w:iCs/>
          <w:sz w:val="30"/>
          <w:szCs w:val="30"/>
          <w:cs/>
        </w:rPr>
        <w:sectPr w:rsidR="00517596" w:rsidRPr="00272DBB" w:rsidSect="003D0432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2DE7498" w14:textId="36A0EB59" w:rsidR="001E5D9B" w:rsidRPr="00272DBB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B2BAE95" w14:textId="77777777" w:rsidR="0071316E" w:rsidRPr="00272DBB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D548EC" w14:textId="20EA6DE3" w:rsidR="00302649" w:rsidRPr="00272DBB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ไม่ได้จัดทำขึ้นตาม</w:t>
      </w:r>
      <w:r w:rsidR="004B6414" w:rsidRPr="00272DBB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72DBB" w:rsidRPr="00272DBB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="002E1D54" w:rsidRPr="00272DBB">
        <w:rPr>
          <w:rFonts w:asciiTheme="majorBidi" w:hAnsiTheme="majorBidi" w:cstheme="majorBidi"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25B5875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18EA7" w14:textId="77777777" w:rsidR="003075C7" w:rsidRPr="00272DBB" w:rsidRDefault="003075C7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A8FFC" w14:textId="77777777" w:rsidR="001E5D9B" w:rsidRPr="00272DBB" w:rsidRDefault="001E5D9B" w:rsidP="001E5D9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127F00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79F15A4" w14:textId="77777777" w:rsidR="001E5D9B" w:rsidRPr="00272DBB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D0E0AF9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="002800EE"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6EC7B67D" w14:textId="77777777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7EB0D6E9" w14:textId="26274DF3" w:rsidR="001E5D9B" w:rsidRPr="00272DBB" w:rsidRDefault="001E5D9B" w:rsidP="001E5D9B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272DBB" w:rsidRPr="00272DBB">
        <w:rPr>
          <w:rFonts w:asciiTheme="majorBidi" w:hAnsiTheme="majorBidi" w:cstheme="majorBidi"/>
          <w:lang w:val="en-US"/>
        </w:rPr>
        <w:t>5752</w:t>
      </w:r>
    </w:p>
    <w:p w14:paraId="6131B270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A974E06" w14:textId="77777777" w:rsidR="001E5D9B" w:rsidRPr="00272DBB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9AC4310" w14:textId="77777777" w:rsidR="00C80581" w:rsidRDefault="001E5D9B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1549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26764B" w14:textId="496A9CB7" w:rsidR="00710575" w:rsidRPr="00E408C7" w:rsidRDefault="00C80581" w:rsidP="00E408C7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D62D37">
        <w:rPr>
          <w:rFonts w:asciiTheme="majorBidi" w:hAnsiTheme="majorBidi" w:cstheme="majorBidi"/>
          <w:sz w:val="30"/>
          <w:szCs w:val="30"/>
        </w:rPr>
        <w:t xml:space="preserve"> </w:t>
      </w:r>
      <w:r w:rsidR="00F53B60" w:rsidRPr="0011549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D62D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2D37">
        <w:rPr>
          <w:rFonts w:asciiTheme="majorBidi" w:hAnsiTheme="majorBidi" w:cstheme="majorBidi"/>
          <w:sz w:val="30"/>
          <w:szCs w:val="30"/>
        </w:rPr>
        <w:t>256</w:t>
      </w:r>
      <w:r w:rsidR="00F53B60">
        <w:rPr>
          <w:rFonts w:asciiTheme="majorBidi" w:hAnsiTheme="majorBidi" w:cstheme="majorBidi"/>
          <w:sz w:val="30"/>
          <w:szCs w:val="30"/>
        </w:rPr>
        <w:t>7</w:t>
      </w:r>
    </w:p>
    <w:p w14:paraId="16CD1789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550CA993" w14:textId="77777777" w:rsidR="00710575" w:rsidRPr="00272DBB" w:rsidRDefault="00710575" w:rsidP="00710575">
      <w:pPr>
        <w:rPr>
          <w:rFonts w:asciiTheme="majorBidi" w:hAnsiTheme="majorBidi" w:cstheme="majorBidi"/>
          <w:cs/>
          <w:lang w:val="th-TH"/>
        </w:rPr>
      </w:pPr>
    </w:p>
    <w:p w14:paraId="712B74C7" w14:textId="77777777" w:rsidR="00B21460" w:rsidRPr="0067271A" w:rsidRDefault="00B21460" w:rsidP="003D0432"/>
    <w:sectPr w:rsidR="00B21460" w:rsidRPr="0067271A" w:rsidSect="002B21A9"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1CDAE" w14:textId="77777777" w:rsidR="000642F0" w:rsidRDefault="000642F0" w:rsidP="00900EE2">
      <w:r>
        <w:separator/>
      </w:r>
    </w:p>
  </w:endnote>
  <w:endnote w:type="continuationSeparator" w:id="0">
    <w:p w14:paraId="54A6BCAB" w14:textId="77777777" w:rsidR="000642F0" w:rsidRDefault="000642F0" w:rsidP="00900EE2">
      <w:r>
        <w:continuationSeparator/>
      </w:r>
    </w:p>
  </w:endnote>
  <w:endnote w:type="continuationNotice" w:id="1">
    <w:p w14:paraId="0186C3AA" w14:textId="77777777" w:rsidR="000642F0" w:rsidRDefault="000642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EFC" w14:textId="2E77D573" w:rsidR="005E4962" w:rsidRDefault="005E4962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272DBB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5E4962" w:rsidRDefault="005E4962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9F0D2" w14:textId="481AA484" w:rsidR="005E4962" w:rsidRPr="00EE2DC5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272DBB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5E4962" w:rsidRDefault="005E4962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D821" w14:textId="77777777" w:rsidR="00E02712" w:rsidRDefault="00E02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F92B0" w14:textId="129BC8B7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0734" w14:textId="77777777" w:rsidR="005E4962" w:rsidRPr="007C0E01" w:rsidRDefault="005E4962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3C571CCC" w:rsidR="005E4962" w:rsidRPr="00984B6E" w:rsidRDefault="005E4962" w:rsidP="00E027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9C234" w14:textId="77777777" w:rsidR="000642F0" w:rsidRDefault="000642F0" w:rsidP="00900EE2">
      <w:r>
        <w:separator/>
      </w:r>
    </w:p>
  </w:footnote>
  <w:footnote w:type="continuationSeparator" w:id="0">
    <w:p w14:paraId="3E268285" w14:textId="77777777" w:rsidR="000642F0" w:rsidRDefault="000642F0" w:rsidP="00900EE2">
      <w:r>
        <w:continuationSeparator/>
      </w:r>
    </w:p>
  </w:footnote>
  <w:footnote w:type="continuationNotice" w:id="1">
    <w:p w14:paraId="0C49058D" w14:textId="77777777" w:rsidR="000642F0" w:rsidRDefault="000642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E61C" w14:textId="77777777" w:rsidR="00E02712" w:rsidRDefault="00E027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5E0C6" w14:textId="77777777" w:rsidR="00E02712" w:rsidRDefault="00E027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9C12" w14:textId="42CE2F8D" w:rsidR="00646236" w:rsidRDefault="00646236" w:rsidP="0064623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B031002" w14:textId="3F8A0A1F" w:rsidR="00646236" w:rsidRDefault="00646236" w:rsidP="0064623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DB32898" w14:textId="4D29272F" w:rsidR="00646236" w:rsidRDefault="00646236" w:rsidP="0064623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ED1195B" w14:textId="76C68562" w:rsidR="00646236" w:rsidRDefault="00646236" w:rsidP="0064623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8F7EBD3" w14:textId="1A1ED4CC" w:rsidR="00646236" w:rsidRDefault="00646236" w:rsidP="00646236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BD6531A" w14:textId="77777777" w:rsidR="00646236" w:rsidRPr="00646236" w:rsidRDefault="00646236" w:rsidP="00646236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AABA" w14:textId="585A16BB" w:rsidR="005E4962" w:rsidRDefault="005E4962">
    <w:pPr>
      <w:pStyle w:val="Header"/>
      <w:rPr>
        <w:rFonts w:asciiTheme="majorBidi" w:hAnsiTheme="majorBidi" w:cstheme="majorBidi"/>
        <w:sz w:val="32"/>
        <w:szCs w:val="32"/>
      </w:rPr>
    </w:pPr>
  </w:p>
  <w:p w14:paraId="1326E3C5" w14:textId="55FCBC41" w:rsidR="00E02712" w:rsidRDefault="00E02712">
    <w:pPr>
      <w:pStyle w:val="Header"/>
      <w:rPr>
        <w:rFonts w:asciiTheme="majorBidi" w:hAnsiTheme="majorBidi" w:cstheme="majorBidi"/>
        <w:sz w:val="32"/>
        <w:szCs w:val="32"/>
      </w:rPr>
    </w:pPr>
  </w:p>
  <w:p w14:paraId="5BCEF296" w14:textId="2D3D50B1" w:rsidR="00E02712" w:rsidRDefault="00E02712">
    <w:pPr>
      <w:pStyle w:val="Header"/>
      <w:rPr>
        <w:rFonts w:asciiTheme="majorBidi" w:hAnsiTheme="majorBidi" w:cstheme="majorBidi"/>
        <w:sz w:val="32"/>
        <w:szCs w:val="32"/>
      </w:rPr>
    </w:pPr>
  </w:p>
  <w:p w14:paraId="244D54DE" w14:textId="77777777" w:rsidR="00E02712" w:rsidRPr="00E02712" w:rsidRDefault="00E0271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FAAE" w14:textId="77777777" w:rsidR="005E4962" w:rsidRPr="00E0271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5E4962" w:rsidRPr="00E0271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5E4962" w:rsidRPr="00E0271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5E4962" w:rsidRPr="00E0271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5E4962" w:rsidRPr="00E0271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5E4962" w:rsidRPr="00E0271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3EA6AF4C" w14:textId="1D232FDA" w:rsidR="005E4962" w:rsidRPr="00E02712" w:rsidRDefault="005E4962" w:rsidP="009629BB">
    <w:pPr>
      <w:pStyle w:val="Header"/>
      <w:rPr>
        <w:rFonts w:ascii="Angsana New" w:hAnsi="Angsana New"/>
        <w:sz w:val="32"/>
        <w:szCs w:val="32"/>
      </w:rPr>
    </w:pPr>
  </w:p>
  <w:p w14:paraId="69EF811B" w14:textId="30F04BA9" w:rsidR="003F58CC" w:rsidRDefault="003F58CC" w:rsidP="009629BB">
    <w:pPr>
      <w:pStyle w:val="Header"/>
      <w:rPr>
        <w:rFonts w:ascii="Angsana New" w:hAnsi="Angsana New"/>
        <w:sz w:val="32"/>
        <w:szCs w:val="32"/>
      </w:rPr>
    </w:pPr>
  </w:p>
  <w:p w14:paraId="0D9355AF" w14:textId="684AD265" w:rsidR="00E02712" w:rsidRDefault="00E02712" w:rsidP="009629BB">
    <w:pPr>
      <w:pStyle w:val="Header"/>
      <w:rPr>
        <w:rFonts w:ascii="Angsana New" w:hAnsi="Angsana New"/>
        <w:sz w:val="32"/>
        <w:szCs w:val="32"/>
      </w:rPr>
    </w:pPr>
  </w:p>
  <w:p w14:paraId="197652E5" w14:textId="77777777" w:rsidR="00E02712" w:rsidRPr="00E02712" w:rsidRDefault="00E02712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47179779">
    <w:abstractNumId w:val="6"/>
  </w:num>
  <w:num w:numId="2" w16cid:durableId="253441955">
    <w:abstractNumId w:val="5"/>
  </w:num>
  <w:num w:numId="3" w16cid:durableId="841703336">
    <w:abstractNumId w:val="9"/>
  </w:num>
  <w:num w:numId="4" w16cid:durableId="1504972207">
    <w:abstractNumId w:val="7"/>
  </w:num>
  <w:num w:numId="5" w16cid:durableId="844828376">
    <w:abstractNumId w:val="8"/>
  </w:num>
  <w:num w:numId="6" w16cid:durableId="846099921">
    <w:abstractNumId w:val="3"/>
  </w:num>
  <w:num w:numId="7" w16cid:durableId="1468863565">
    <w:abstractNumId w:val="2"/>
  </w:num>
  <w:num w:numId="8" w16cid:durableId="1163007090">
    <w:abstractNumId w:val="0"/>
  </w:num>
  <w:num w:numId="9" w16cid:durableId="135149542">
    <w:abstractNumId w:val="1"/>
  </w:num>
  <w:num w:numId="10" w16cid:durableId="452484366">
    <w:abstractNumId w:val="4"/>
  </w:num>
  <w:num w:numId="11" w16cid:durableId="1689986581">
    <w:abstractNumId w:val="19"/>
  </w:num>
  <w:num w:numId="12" w16cid:durableId="1021052749">
    <w:abstractNumId w:val="15"/>
  </w:num>
  <w:num w:numId="13" w16cid:durableId="2119987467">
    <w:abstractNumId w:val="25"/>
  </w:num>
  <w:num w:numId="14" w16cid:durableId="187526037">
    <w:abstractNumId w:val="18"/>
  </w:num>
  <w:num w:numId="15" w16cid:durableId="1331563766">
    <w:abstractNumId w:val="20"/>
  </w:num>
  <w:num w:numId="16" w16cid:durableId="1672103027">
    <w:abstractNumId w:val="27"/>
  </w:num>
  <w:num w:numId="17" w16cid:durableId="263268427">
    <w:abstractNumId w:val="12"/>
  </w:num>
  <w:num w:numId="18" w16cid:durableId="1815756480">
    <w:abstractNumId w:val="28"/>
  </w:num>
  <w:num w:numId="19" w16cid:durableId="1002506937">
    <w:abstractNumId w:val="17"/>
  </w:num>
  <w:num w:numId="20" w16cid:durableId="2141530787">
    <w:abstractNumId w:val="22"/>
  </w:num>
  <w:num w:numId="21" w16cid:durableId="348531743">
    <w:abstractNumId w:val="29"/>
  </w:num>
  <w:num w:numId="22" w16cid:durableId="842089100">
    <w:abstractNumId w:val="16"/>
  </w:num>
  <w:num w:numId="23" w16cid:durableId="1880126352">
    <w:abstractNumId w:val="14"/>
  </w:num>
  <w:num w:numId="24" w16cid:durableId="139541052">
    <w:abstractNumId w:val="21"/>
  </w:num>
  <w:num w:numId="25" w16cid:durableId="823591209">
    <w:abstractNumId w:val="26"/>
  </w:num>
  <w:num w:numId="26" w16cid:durableId="1095975775">
    <w:abstractNumId w:val="24"/>
  </w:num>
  <w:num w:numId="27" w16cid:durableId="355810697">
    <w:abstractNumId w:val="13"/>
  </w:num>
  <w:num w:numId="28" w16cid:durableId="2057006397">
    <w:abstractNumId w:val="23"/>
  </w:num>
  <w:num w:numId="29" w16cid:durableId="128934564">
    <w:abstractNumId w:val="10"/>
  </w:num>
  <w:num w:numId="30" w16cid:durableId="517892768">
    <w:abstractNumId w:val="11"/>
  </w:num>
  <w:num w:numId="31" w16cid:durableId="1863929801">
    <w:abstractNumId w:val="18"/>
  </w:num>
  <w:num w:numId="32" w16cid:durableId="1241907826">
    <w:abstractNumId w:val="18"/>
  </w:num>
  <w:num w:numId="33" w16cid:durableId="665862770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2F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490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3F0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C8D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3A4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2DBB"/>
    <w:rsid w:val="00273251"/>
    <w:rsid w:val="00273691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BC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557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124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432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8CC"/>
    <w:rsid w:val="003F5960"/>
    <w:rsid w:val="003F5C8E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447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6D0"/>
    <w:rsid w:val="004A3895"/>
    <w:rsid w:val="004A3AEB"/>
    <w:rsid w:val="004A3AF3"/>
    <w:rsid w:val="004A4496"/>
    <w:rsid w:val="004A44D4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DC1"/>
    <w:rsid w:val="005277E7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6B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236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D17"/>
    <w:rsid w:val="00677E00"/>
    <w:rsid w:val="00677FAA"/>
    <w:rsid w:val="006800C3"/>
    <w:rsid w:val="0068012D"/>
    <w:rsid w:val="00680292"/>
    <w:rsid w:val="006805AD"/>
    <w:rsid w:val="00680623"/>
    <w:rsid w:val="0068068C"/>
    <w:rsid w:val="00680914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AD9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BF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713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B5B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5F0"/>
    <w:rsid w:val="008817E9"/>
    <w:rsid w:val="00881E2E"/>
    <w:rsid w:val="00881F37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181F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98E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29B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DC2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581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8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2A8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2D37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440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12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45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C7FC4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B60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C2F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5F808-A4A9-46EC-B7BE-C260CBA691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B166A-8A93-4596-9A7F-FAD1501D458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610A5-1244-4063-B4BF-5A02E3564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193</TotalTime>
  <Pages>3</Pages>
  <Words>401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Kornsiri, Chongaksorn</cp:lastModifiedBy>
  <cp:revision>23</cp:revision>
  <cp:lastPrinted>2022-11-02T04:29:00Z</cp:lastPrinted>
  <dcterms:created xsi:type="dcterms:W3CDTF">2023-03-22T07:41:00Z</dcterms:created>
  <dcterms:modified xsi:type="dcterms:W3CDTF">2024-05-14T02:44:00Z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