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1F3B87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1F3B87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1F3B87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1F3B87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1F3B87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1F3B87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1F3B87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1F3B87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1F3B87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434F3D03" w:rsidR="00291DF4" w:rsidRPr="001F3B87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1F3B87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1F3B87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1F3B87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58F2B04A" w:rsidR="00291DF4" w:rsidRPr="001F3B87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1F3B87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1F3B87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1F3B87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CBA222D" w:rsidR="007A2546" w:rsidRPr="001F3B87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1F3B87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1F3B87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1F3B87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84124F2" w:rsidR="00D11715" w:rsidRPr="001F3B87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1F3B87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1F3B87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1F3B8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1F3B87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18463E9C" w:rsidR="00D11715" w:rsidRPr="001F3B87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1F3B87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1F3B87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1F3B87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479B8039" w:rsidR="002E4D96" w:rsidRPr="001F3B87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1F3B87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131ABF51" w:rsidR="002E4D96" w:rsidRPr="001F3B87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70A73" w:rsidRPr="001F3B87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66C429DE" w:rsidR="00E70A73" w:rsidRPr="001F3B87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7C360033" w14:textId="68B44392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1F3B8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E70A73" w:rsidRPr="001F3B87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0B153C0F" w:rsidR="00E70A73" w:rsidRPr="001F3B87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5B7AE3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0E69ABE6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1F3B87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4AE002FD" w:rsidR="00E70A73" w:rsidRPr="001F3B87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A88D4F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51C9910F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1F3B87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464D68F5" w:rsidR="00E70A73" w:rsidRPr="001F3B87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46B48F22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1F3B87" w14:paraId="752E178B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288CAFBF" w:rsidR="00E70A73" w:rsidRPr="001F3B87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A310232" w14:textId="0D7ACC5D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0A73" w:rsidRPr="001F3B87" w14:paraId="36D0414D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5491F862" w:rsidR="00E70A73" w:rsidRPr="001F3B87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6247389A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0A73" w:rsidRPr="001F3B87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7D46F5" w14:textId="73AD0E54" w:rsidR="00E70A73" w:rsidRPr="001F3B87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717FD1F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E56591E" w14:textId="1DCAA9B7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0A73" w:rsidRPr="001F3B87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52838A72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1AAA2A3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A2DF11A" w14:textId="039B5BF7" w:rsidR="00E70A73" w:rsidRPr="001F3B87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0A73" w:rsidRPr="001F3B87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308A73EA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6BBF1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3A6F2EC5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1F3B87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05C1AC1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212A2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387B10EA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1F3B87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221685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E36FF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1F3B87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1F3B87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E70A73" w:rsidRPr="001F3B87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1F3B87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1F3B87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1F3B87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1F3B87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</w:rPr>
        <w:br w:type="page"/>
      </w:r>
      <w:r w:rsidRPr="001F3B8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1F3B87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516925D4" w:rsidR="0009267B" w:rsidRPr="001F3B87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1F3B87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1F3B87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1F3B8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560C8" w:rsidRPr="001F3B87">
        <w:rPr>
          <w:rFonts w:asciiTheme="majorBidi" w:hAnsiTheme="majorBidi" w:cstheme="majorBidi"/>
          <w:sz w:val="30"/>
          <w:szCs w:val="30"/>
        </w:rPr>
        <w:t xml:space="preserve"> 14</w:t>
      </w:r>
      <w:r w:rsidR="00796818" w:rsidRPr="001F3B87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DE6572" w:rsidRPr="001F3B87">
        <w:rPr>
          <w:rFonts w:asciiTheme="majorBidi" w:hAnsiTheme="majorBidi" w:cstheme="majorBidi"/>
          <w:sz w:val="30"/>
          <w:szCs w:val="30"/>
        </w:rPr>
        <w:t>พฤษภาคม</w:t>
      </w:r>
      <w:proofErr w:type="spellEnd"/>
      <w:r w:rsidR="2F3E409B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256</w:t>
      </w:r>
      <w:r w:rsidR="00DE6572" w:rsidRPr="001F3B87">
        <w:rPr>
          <w:rFonts w:asciiTheme="majorBidi" w:hAnsiTheme="majorBidi" w:cstheme="majorBidi"/>
          <w:sz w:val="30"/>
          <w:szCs w:val="30"/>
        </w:rPr>
        <w:t>7</w:t>
      </w:r>
    </w:p>
    <w:p w14:paraId="0055BCD2" w14:textId="77777777" w:rsidR="0009267B" w:rsidRPr="001F3B87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1F3B87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1F3B87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1F3B87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1F3B87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1F3B87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1F3B87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0AF435F9" w:rsidR="0009267B" w:rsidRPr="001F3B87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1F3B8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F3B87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1F3B87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1F3B87">
        <w:rPr>
          <w:rFonts w:asciiTheme="majorBidi" w:hAnsiTheme="majorBidi" w:cstheme="majorBidi"/>
          <w:sz w:val="30"/>
          <w:szCs w:val="30"/>
        </w:rPr>
        <w:br/>
      </w:r>
      <w:r w:rsidR="00D81125" w:rsidRPr="001F3B87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1F3B8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1F3B87">
        <w:rPr>
          <w:rFonts w:asciiTheme="majorBidi" w:hAnsiTheme="majorBidi" w:cstheme="majorBidi"/>
          <w:sz w:val="30"/>
          <w:szCs w:val="30"/>
        </w:rPr>
        <w:t>“</w:t>
      </w:r>
      <w:r w:rsidR="00601744" w:rsidRPr="001F3B87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1F3B87">
        <w:rPr>
          <w:rFonts w:asciiTheme="majorBidi" w:hAnsiTheme="majorBidi" w:cstheme="majorBidi"/>
          <w:sz w:val="30"/>
          <w:szCs w:val="30"/>
        </w:rPr>
        <w:t>”</w:t>
      </w:r>
      <w:r w:rsidR="00601744" w:rsidRPr="001F3B8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1F3B87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1F3B87">
        <w:rPr>
          <w:rFonts w:asciiTheme="majorBidi" w:hAnsiTheme="majorBidi" w:cstheme="majorBidi"/>
          <w:sz w:val="30"/>
          <w:szCs w:val="30"/>
          <w:cs/>
        </w:rPr>
        <w:t>่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34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1F3B8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1F3B87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F3B87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F3B8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1F3B87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1F3B8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1F3B87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1F3B8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1F3B87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1F3B8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1F3B87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DE6572" w:rsidRPr="001F3B87">
        <w:rPr>
          <w:rFonts w:asciiTheme="majorBidi" w:hAnsiTheme="majorBidi" w:cstheme="majorBidi"/>
          <w:spacing w:val="6"/>
          <w:sz w:val="30"/>
          <w:szCs w:val="30"/>
        </w:rPr>
        <w:t>6</w:t>
      </w:r>
    </w:p>
    <w:p w14:paraId="2ABE7E87" w14:textId="77777777" w:rsidR="00A97F99" w:rsidRPr="001F3B87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5B80B5E8" w:rsidR="001419CD" w:rsidRPr="001F3B87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1F3B87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1F3B87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1F3B87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1F3B87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1F3B8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1F3B87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1F3B87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1F3B87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5C0C03" w:rsidRPr="001F3B87">
        <w:rPr>
          <w:rFonts w:asciiTheme="majorBidi" w:hAnsiTheme="majorBidi" w:cstheme="majorBidi"/>
          <w:sz w:val="30"/>
          <w:szCs w:val="30"/>
        </w:rPr>
        <w:t>31</w:t>
      </w:r>
      <w:r w:rsidR="00E70B40" w:rsidRPr="001F3B8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1F3B87">
        <w:rPr>
          <w:rFonts w:asciiTheme="majorBidi" w:hAnsiTheme="majorBidi" w:cstheme="majorBidi"/>
          <w:sz w:val="30"/>
          <w:szCs w:val="30"/>
        </w:rPr>
        <w:t>256</w:t>
      </w:r>
      <w:r w:rsidR="00DE6572" w:rsidRPr="001F3B87">
        <w:rPr>
          <w:rFonts w:asciiTheme="majorBidi" w:hAnsiTheme="majorBidi" w:cstheme="majorBidi"/>
          <w:sz w:val="30"/>
          <w:szCs w:val="30"/>
        </w:rPr>
        <w:t>6</w:t>
      </w:r>
    </w:p>
    <w:p w14:paraId="7369B47E" w14:textId="77777777" w:rsidR="007A2546" w:rsidRPr="001F3B87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1F3B87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1F3B87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1F3B87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8"/>
          <w:szCs w:val="8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1F3B87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1F3B87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1F3B87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1F3B87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1F3B87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1F3B87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4B71B42D" w:rsidR="00DD6666" w:rsidRPr="001F3B87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E6572"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E6572"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="00DE6572"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E6572"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2AF5055C" w14:textId="26DFC7CD" w:rsidR="00DD6666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1F3B87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2306BC77" w:rsidR="00DD6666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E8F39DC" w14:textId="77777777" w:rsidR="00DD6666" w:rsidRPr="001F3B87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3D64D452" w:rsidR="00DD6666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4395F42" w14:textId="77777777" w:rsidR="00DD6666" w:rsidRPr="001F3B87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7C35FF0A" w:rsidR="00DD6666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6666" w:rsidRPr="001F3B87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1F3B87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1F3B87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1F3B87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1F3B87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1F3B87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1F3B87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1F3B87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1F3B87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1F3B87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1F3B87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1F3B87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E6572" w:rsidRPr="001F3B87" w14:paraId="4C37C065" w14:textId="77777777" w:rsidTr="00736BBB">
        <w:tc>
          <w:tcPr>
            <w:tcW w:w="4140" w:type="dxa"/>
            <w:hideMark/>
          </w:tcPr>
          <w:p w14:paraId="000CD226" w14:textId="77777777" w:rsidR="00DE6572" w:rsidRPr="001F3B87" w:rsidRDefault="00DE6572" w:rsidP="00DE657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3123674F" w:rsidR="00DE6572" w:rsidRPr="001F3B87" w:rsidRDefault="007560C8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DE6572" w:rsidRPr="001F3B87" w:rsidRDefault="00DE6572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4F88280F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702BB3B5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79A0ED4" w14:textId="68FE0FA1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3</w:t>
            </w:r>
          </w:p>
        </w:tc>
      </w:tr>
      <w:tr w:rsidR="00DE6572" w:rsidRPr="001F3B87" w14:paraId="25DC16DD" w14:textId="77777777" w:rsidTr="00736BBB">
        <w:tc>
          <w:tcPr>
            <w:tcW w:w="4140" w:type="dxa"/>
            <w:hideMark/>
          </w:tcPr>
          <w:p w14:paraId="11DCB351" w14:textId="77777777" w:rsidR="00DE6572" w:rsidRPr="001F3B87" w:rsidRDefault="00DE6572" w:rsidP="00DE657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63F0C8E" w:rsidR="00DE6572" w:rsidRPr="001F3B87" w:rsidRDefault="007560C8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DE6572" w:rsidRPr="001F3B87" w:rsidRDefault="00DE6572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3575AB08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33F9E9A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AB466E4" w14:textId="28F14181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5 </w:t>
            </w:r>
          </w:p>
        </w:tc>
      </w:tr>
      <w:tr w:rsidR="002A4737" w:rsidRPr="001F3B87" w14:paraId="7C9D1EAF" w14:textId="77777777" w:rsidTr="00736BBB">
        <w:tc>
          <w:tcPr>
            <w:tcW w:w="4140" w:type="dxa"/>
            <w:hideMark/>
          </w:tcPr>
          <w:p w14:paraId="0765F48E" w14:textId="77777777" w:rsidR="002A4737" w:rsidRPr="001F3B87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2BD168AC" w:rsidR="002A4737" w:rsidRPr="001F3B87" w:rsidRDefault="007560C8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2A4737" w:rsidRPr="001F3B87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2A4737" w:rsidRPr="001F3B87" w:rsidRDefault="002A4737" w:rsidP="002A473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5C39EC7B" w:rsidR="002A4737" w:rsidRPr="001F3B87" w:rsidRDefault="007560C8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14:paraId="02AE4E35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3FAEE83" w14:textId="2D801A61" w:rsidR="002A4737" w:rsidRPr="001F3B87" w:rsidRDefault="00DE6572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572" w:rsidRPr="001F3B87" w14:paraId="43613764" w14:textId="77777777" w:rsidTr="00736BBB">
        <w:tc>
          <w:tcPr>
            <w:tcW w:w="4140" w:type="dxa"/>
            <w:vAlign w:val="bottom"/>
            <w:hideMark/>
          </w:tcPr>
          <w:p w14:paraId="32AF2386" w14:textId="77777777" w:rsidR="00DE6572" w:rsidRPr="001F3B87" w:rsidRDefault="00DE6572" w:rsidP="00DE657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1BA95418" w:rsidR="00DE6572" w:rsidRPr="001F3B87" w:rsidRDefault="007560C8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DE6572" w:rsidRPr="001F3B87" w:rsidRDefault="00DE6572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DE6572" w:rsidRPr="001F3B87" w:rsidRDefault="00DE6572" w:rsidP="00DE6572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35320007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1959D4F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3C0B809" w14:textId="7C36C390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DE6572" w:rsidRPr="001F3B87" w14:paraId="377439E9" w14:textId="77777777" w:rsidTr="00736BBB">
        <w:tc>
          <w:tcPr>
            <w:tcW w:w="4140" w:type="dxa"/>
            <w:hideMark/>
          </w:tcPr>
          <w:p w14:paraId="0396D691" w14:textId="39CBB2D7" w:rsidR="00DE6572" w:rsidRPr="001F3B87" w:rsidRDefault="00DE6572" w:rsidP="00DE6572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A0BECBE" w:rsidR="00DE6572" w:rsidRPr="001F3B87" w:rsidRDefault="007560C8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DE6572" w:rsidRPr="001F3B87" w:rsidRDefault="00DE6572" w:rsidP="00DE6572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DE6572" w:rsidRPr="001F3B87" w:rsidRDefault="00DE6572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DE6572" w:rsidRPr="001F3B87" w:rsidRDefault="00DE6572" w:rsidP="00DE6572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5A37E21C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CAD7091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4C43D66" w14:textId="08E6AC91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</w:tr>
      <w:tr w:rsidR="00DE6572" w:rsidRPr="001F3B87" w14:paraId="70A6A04C" w14:textId="77777777" w:rsidTr="00736BBB">
        <w:tc>
          <w:tcPr>
            <w:tcW w:w="4140" w:type="dxa"/>
            <w:hideMark/>
          </w:tcPr>
          <w:p w14:paraId="00DE80E8" w14:textId="77777777" w:rsidR="00DE6572" w:rsidRPr="001F3B87" w:rsidRDefault="00DE6572" w:rsidP="00DE657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46860E90" w:rsidR="00DE6572" w:rsidRPr="001F3B87" w:rsidRDefault="007560C8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DE6572" w:rsidRPr="001F3B87" w:rsidRDefault="00DE6572" w:rsidP="00DE6572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DE6572" w:rsidRPr="001F3B87" w:rsidRDefault="00DE6572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DE6572" w:rsidRPr="001F3B87" w:rsidRDefault="00DE6572" w:rsidP="00DE6572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2CEA36A5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4E29DC3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4CB2712" w14:textId="2FC859F0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9 </w:t>
            </w:r>
          </w:p>
        </w:tc>
      </w:tr>
      <w:tr w:rsidR="00DE6572" w:rsidRPr="001F3B87" w14:paraId="1583FCB6" w14:textId="77777777" w:rsidTr="00736BBB">
        <w:tc>
          <w:tcPr>
            <w:tcW w:w="4140" w:type="dxa"/>
            <w:hideMark/>
          </w:tcPr>
          <w:p w14:paraId="43607DBE" w14:textId="77777777" w:rsidR="00DE6572" w:rsidRPr="001F3B87" w:rsidRDefault="00DE6572" w:rsidP="00DE657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1FE9867A" w:rsidR="00DE6572" w:rsidRPr="001F3B87" w:rsidRDefault="007560C8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DE6572" w:rsidRPr="001F3B87" w:rsidRDefault="00DE6572" w:rsidP="00DE6572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DE6572" w:rsidRPr="001F3B87" w:rsidRDefault="00DE6572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DE6572" w:rsidRPr="001F3B87" w:rsidRDefault="00DE6572" w:rsidP="00DE6572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303F360D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9171929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hideMark/>
          </w:tcPr>
          <w:p w14:paraId="562CF370" w14:textId="0E152044" w:rsidR="00DE6572" w:rsidRPr="001F3B87" w:rsidRDefault="00DE6572" w:rsidP="00DE65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2 </w:t>
            </w:r>
          </w:p>
        </w:tc>
      </w:tr>
      <w:tr w:rsidR="002A4737" w:rsidRPr="001F3B87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1F3B87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1F3B87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1F3B87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1F3B87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1F3B87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1F3B87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1F3B87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1F3B87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1F3B87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1F3B87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1F3B87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1F3B87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E6572" w:rsidRPr="001F3B87" w14:paraId="146B1E43" w14:textId="77777777" w:rsidTr="00736BBB">
        <w:tc>
          <w:tcPr>
            <w:tcW w:w="4140" w:type="dxa"/>
            <w:hideMark/>
          </w:tcPr>
          <w:p w14:paraId="0CACC98A" w14:textId="5698BB02" w:rsidR="00DE6572" w:rsidRPr="001F3B87" w:rsidRDefault="00DE6572" w:rsidP="00DE65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65C62064" w:rsidR="00DE6572" w:rsidRPr="001F3B87" w:rsidRDefault="007560C8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14:paraId="67EF86DD" w14:textId="77777777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B15C5D1" w14:textId="62C0C353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13 </w:t>
            </w:r>
          </w:p>
        </w:tc>
        <w:tc>
          <w:tcPr>
            <w:tcW w:w="270" w:type="dxa"/>
          </w:tcPr>
          <w:p w14:paraId="3D52D498" w14:textId="77777777" w:rsidR="00DE6572" w:rsidRPr="001F3B87" w:rsidRDefault="00DE6572" w:rsidP="00DE6572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7918DEAB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DDDFDE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8E215CC" w14:textId="6E19A698" w:rsidR="00DE6572" w:rsidRPr="001F3B87" w:rsidRDefault="00DE6572" w:rsidP="00DE65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5 </w:t>
            </w:r>
          </w:p>
        </w:tc>
      </w:tr>
      <w:tr w:rsidR="00DE6572" w:rsidRPr="001F3B87" w14:paraId="17FDBD0E" w14:textId="77777777" w:rsidTr="00736BBB">
        <w:tc>
          <w:tcPr>
            <w:tcW w:w="4140" w:type="dxa"/>
            <w:hideMark/>
          </w:tcPr>
          <w:p w14:paraId="6C749A39" w14:textId="77777777" w:rsidR="00DE6572" w:rsidRPr="001F3B87" w:rsidRDefault="00DE6572" w:rsidP="00DE65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7CD57B09" w:rsidR="00DE6572" w:rsidRPr="001F3B87" w:rsidRDefault="007560C8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14:paraId="4514871E" w14:textId="77777777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3F905C78" w14:textId="0EF7EEDD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3 </w:t>
            </w:r>
          </w:p>
        </w:tc>
        <w:tc>
          <w:tcPr>
            <w:tcW w:w="270" w:type="dxa"/>
          </w:tcPr>
          <w:p w14:paraId="203847E1" w14:textId="77777777" w:rsidR="00DE6572" w:rsidRPr="001F3B87" w:rsidRDefault="00DE6572" w:rsidP="00DE6572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4A235010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2C772A0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852C35" w14:textId="7EE5299B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</w:tr>
      <w:tr w:rsidR="00DE6572" w:rsidRPr="001F3B87" w14:paraId="014E83D9" w14:textId="77777777" w:rsidTr="00736BBB">
        <w:tc>
          <w:tcPr>
            <w:tcW w:w="4140" w:type="dxa"/>
            <w:hideMark/>
          </w:tcPr>
          <w:p w14:paraId="7C4A86B8" w14:textId="77777777" w:rsidR="00DE6572" w:rsidRPr="001F3B87" w:rsidRDefault="00DE6572" w:rsidP="00DE6572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24DDF8E4" w:rsidR="00DE6572" w:rsidRPr="001F3B87" w:rsidRDefault="007560C8" w:rsidP="00DE6572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0870A5B8" w14:textId="286810A8" w:rsidR="00DE6572" w:rsidRPr="001F3B87" w:rsidRDefault="00DE6572" w:rsidP="00DE6572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-</w:t>
            </w:r>
          </w:p>
        </w:tc>
        <w:tc>
          <w:tcPr>
            <w:tcW w:w="270" w:type="dxa"/>
          </w:tcPr>
          <w:p w14:paraId="64924AA6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47C35F16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9E3E0C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BBF3484" w14:textId="3FE6D89C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202 </w:t>
            </w:r>
          </w:p>
        </w:tc>
      </w:tr>
      <w:tr w:rsidR="00DE6572" w:rsidRPr="001F3B87" w14:paraId="6F59870C" w14:textId="77777777" w:rsidTr="00736BBB">
        <w:trPr>
          <w:trHeight w:val="203"/>
        </w:trPr>
        <w:tc>
          <w:tcPr>
            <w:tcW w:w="4140" w:type="dxa"/>
            <w:hideMark/>
          </w:tcPr>
          <w:p w14:paraId="3C24D1C8" w14:textId="77777777" w:rsidR="00DE6572" w:rsidRPr="001F3B87" w:rsidRDefault="00DE6572" w:rsidP="00DE65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4A7E5F7D" w:rsidR="00DE6572" w:rsidRPr="001F3B87" w:rsidRDefault="007560C8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61" w:type="dxa"/>
          </w:tcPr>
          <w:p w14:paraId="29CD56C2" w14:textId="77777777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4586231F" w14:textId="16CC4433" w:rsidR="00DE6572" w:rsidRPr="001F3B87" w:rsidRDefault="00DE6572" w:rsidP="00DE657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57 </w:t>
            </w:r>
          </w:p>
        </w:tc>
        <w:tc>
          <w:tcPr>
            <w:tcW w:w="270" w:type="dxa"/>
          </w:tcPr>
          <w:p w14:paraId="45FE4383" w14:textId="77777777" w:rsidR="00DE6572" w:rsidRPr="001F3B87" w:rsidRDefault="00DE6572" w:rsidP="00DE6572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4D3E9779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730043B7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C32AE67" w14:textId="1AA2B17F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2A4737" w:rsidRPr="001F3B87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1F3B87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1F3B87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1F3B87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1F3B87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1F3B87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1F3B87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1F3B87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1F3B87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1F3B87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1F3B87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1F3B87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1F3B87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1F3B87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1F3B87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32F01" w:rsidRPr="001F3B87" w14:paraId="61E149EB" w14:textId="77777777" w:rsidTr="00736BBB">
        <w:tc>
          <w:tcPr>
            <w:tcW w:w="4140" w:type="dxa"/>
            <w:hideMark/>
          </w:tcPr>
          <w:p w14:paraId="34C59608" w14:textId="77777777" w:rsidR="00332F01" w:rsidRPr="001F3B87" w:rsidRDefault="00332F01" w:rsidP="00332F01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3E2ADC59" w:rsidR="00332F01" w:rsidRPr="001F3B87" w:rsidRDefault="00332F01" w:rsidP="00332F01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61" w:type="dxa"/>
          </w:tcPr>
          <w:p w14:paraId="3DA7962A" w14:textId="77777777" w:rsidR="00332F01" w:rsidRPr="001F3B87" w:rsidRDefault="00332F01" w:rsidP="00332F01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2AEF14F1" w:rsidR="00332F01" w:rsidRPr="001F3B87" w:rsidRDefault="00332F01" w:rsidP="00332F01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17 </w:t>
            </w:r>
          </w:p>
        </w:tc>
        <w:tc>
          <w:tcPr>
            <w:tcW w:w="270" w:type="dxa"/>
          </w:tcPr>
          <w:p w14:paraId="5257A477" w14:textId="77777777" w:rsidR="00332F01" w:rsidRPr="001F3B87" w:rsidRDefault="00332F01" w:rsidP="00332F0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6D222DD3" w:rsidR="00332F01" w:rsidRPr="001F3B87" w:rsidRDefault="00332F01" w:rsidP="00332F0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9216613" w14:textId="77777777" w:rsidR="00332F01" w:rsidRPr="001F3B87" w:rsidRDefault="00332F01" w:rsidP="00332F0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155C131" w14:textId="5F1D53D3" w:rsidR="00332F01" w:rsidRPr="001F3B87" w:rsidRDefault="00332F01" w:rsidP="00332F0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572" w:rsidRPr="001F3B87" w14:paraId="4CC7C8CD" w14:textId="77777777" w:rsidTr="00736BBB">
        <w:tc>
          <w:tcPr>
            <w:tcW w:w="4140" w:type="dxa"/>
            <w:hideMark/>
          </w:tcPr>
          <w:p w14:paraId="1ADDA366" w14:textId="77777777" w:rsidR="00DE6572" w:rsidRPr="001F3B87" w:rsidRDefault="00DE6572" w:rsidP="00DE65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0D540A6B" w:rsidR="00DE6572" w:rsidRPr="001F3B87" w:rsidRDefault="007560C8" w:rsidP="00852AF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76682807" w14:textId="77777777" w:rsidR="00DE6572" w:rsidRPr="001F3B87" w:rsidRDefault="00DE6572" w:rsidP="00DE65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5F0B168C" w:rsidR="00DE6572" w:rsidRPr="001F3B87" w:rsidRDefault="00DE6572" w:rsidP="00DE65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</w:p>
        </w:tc>
        <w:tc>
          <w:tcPr>
            <w:tcW w:w="270" w:type="dxa"/>
          </w:tcPr>
          <w:p w14:paraId="36FFBBBA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5344FBAD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5D4AEB5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B3F0C4D" w14:textId="28963360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</w:p>
        </w:tc>
      </w:tr>
      <w:tr w:rsidR="00DE6572" w:rsidRPr="001F3B87" w14:paraId="7E825649" w14:textId="77777777" w:rsidTr="00736BBB">
        <w:tc>
          <w:tcPr>
            <w:tcW w:w="4140" w:type="dxa"/>
            <w:hideMark/>
          </w:tcPr>
          <w:p w14:paraId="276F50B8" w14:textId="77777777" w:rsidR="00DE6572" w:rsidRPr="001F3B87" w:rsidRDefault="00DE6572" w:rsidP="00DE65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4785A10" w14:textId="6C20544E" w:rsidR="00DE6572" w:rsidRPr="001F3B87" w:rsidRDefault="007560C8" w:rsidP="007C315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482412FF" w14:textId="77777777" w:rsidR="00DE6572" w:rsidRPr="001F3B87" w:rsidRDefault="00DE6572" w:rsidP="00DE65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2AF98BCB" w14:textId="39681A53" w:rsidR="00DE6572" w:rsidRPr="001F3B87" w:rsidRDefault="00DE6572" w:rsidP="00DE65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  <w:tc>
          <w:tcPr>
            <w:tcW w:w="270" w:type="dxa"/>
          </w:tcPr>
          <w:p w14:paraId="4274A557" w14:textId="77777777" w:rsidR="00DE6572" w:rsidRPr="001F3B87" w:rsidRDefault="00DE6572" w:rsidP="00DE6572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FF7D619" w14:textId="24DF4DB8" w:rsidR="00DE6572" w:rsidRPr="001F3B87" w:rsidRDefault="007560C8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DD283E" w14:textId="77777777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C5D9DFB" w14:textId="4B31502E" w:rsidR="00DE6572" w:rsidRPr="001F3B87" w:rsidRDefault="00DE6572" w:rsidP="00DE65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</w:tr>
      <w:tr w:rsidR="00636472" w:rsidRPr="001F3B87" w14:paraId="788578FE" w14:textId="77777777" w:rsidTr="00174BFE">
        <w:tc>
          <w:tcPr>
            <w:tcW w:w="4140" w:type="dxa"/>
            <w:vAlign w:val="center"/>
            <w:hideMark/>
          </w:tcPr>
          <w:p w14:paraId="69351FE2" w14:textId="77777777" w:rsidR="00636472" w:rsidRPr="001F3B87" w:rsidRDefault="00636472" w:rsidP="006364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36151A90" w14:textId="61A1657D" w:rsidR="00636472" w:rsidRPr="001F3B87" w:rsidRDefault="00636472" w:rsidP="00852AF7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 w:rsidRPr="001F3B87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vAlign w:val="bottom"/>
            <w:hideMark/>
          </w:tcPr>
          <w:p w14:paraId="00730EF6" w14:textId="728FE3FA" w:rsidR="00636472" w:rsidRPr="001F3B87" w:rsidRDefault="00636472" w:rsidP="00636472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1F3B87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4D69AEFD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0719819" w14:textId="77777777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  <w:hideMark/>
          </w:tcPr>
          <w:p w14:paraId="50E4E72D" w14:textId="18CAA6D9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36472" w:rsidRPr="001F3B87" w14:paraId="6F47036C" w14:textId="77777777" w:rsidTr="00DE6572">
        <w:tc>
          <w:tcPr>
            <w:tcW w:w="4140" w:type="dxa"/>
            <w:hideMark/>
          </w:tcPr>
          <w:p w14:paraId="756C0010" w14:textId="77777777" w:rsidR="00636472" w:rsidRPr="001F3B87" w:rsidRDefault="00636472" w:rsidP="006364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36A99D68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259B6461" w14:textId="77777777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399EFD51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CB61809" w14:textId="77777777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1E4F8EB1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10B99D9" w14:textId="77777777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66B8E8AB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36472" w:rsidRPr="001F3B87" w14:paraId="51B6DEB3" w14:textId="77777777" w:rsidTr="00DE6572">
        <w:tc>
          <w:tcPr>
            <w:tcW w:w="4140" w:type="dxa"/>
            <w:hideMark/>
          </w:tcPr>
          <w:p w14:paraId="125B3488" w14:textId="77777777" w:rsidR="00636472" w:rsidRPr="001F3B87" w:rsidRDefault="00636472" w:rsidP="00636472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2408734D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6C52AEF1" w14:textId="77777777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2368D40F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C06CF06" w14:textId="77777777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6D21EA73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E0EEE28" w14:textId="77777777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5EC2D451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36472" w:rsidRPr="001F3B87" w14:paraId="6F4522B1" w14:textId="77777777" w:rsidTr="00736BBB">
        <w:tc>
          <w:tcPr>
            <w:tcW w:w="4140" w:type="dxa"/>
          </w:tcPr>
          <w:p w14:paraId="6F8A5663" w14:textId="77777777" w:rsidR="00636472" w:rsidRPr="001F3B87" w:rsidRDefault="00636472" w:rsidP="0063647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920FA3E" w14:textId="73EEF00C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712CF41D" w14:textId="77777777" w:rsidR="00636472" w:rsidRPr="001F3B87" w:rsidRDefault="00636472" w:rsidP="00636472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9DE356" w14:textId="53BAB9A8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8273C2D" w14:textId="77777777" w:rsidR="00636472" w:rsidRPr="001F3B87" w:rsidRDefault="00636472" w:rsidP="00636472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3C4D56" w14:textId="0DF465B8" w:rsidR="00636472" w:rsidRPr="001F3B87" w:rsidRDefault="00636472" w:rsidP="0063647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86F9E8F" w14:textId="77777777" w:rsidR="00636472" w:rsidRPr="001F3B87" w:rsidRDefault="00636472" w:rsidP="00636472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227DE9" w14:textId="73580C5A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36472" w:rsidRPr="001F3B87" w14:paraId="29C3C98F" w14:textId="77777777" w:rsidTr="00736BBB">
        <w:tc>
          <w:tcPr>
            <w:tcW w:w="4140" w:type="dxa"/>
          </w:tcPr>
          <w:p w14:paraId="7EFFE1EC" w14:textId="77777777" w:rsidR="00636472" w:rsidRPr="001F3B87" w:rsidRDefault="00636472" w:rsidP="0063647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636472" w:rsidRPr="001F3B87" w:rsidRDefault="00636472" w:rsidP="00636472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636472" w:rsidRPr="001F3B87" w14:paraId="2C42A757" w14:textId="77777777" w:rsidTr="00FC274C">
        <w:tc>
          <w:tcPr>
            <w:tcW w:w="4140" w:type="dxa"/>
          </w:tcPr>
          <w:p w14:paraId="34DFF574" w14:textId="52625427" w:rsidR="00636472" w:rsidRPr="001F3B87" w:rsidRDefault="00636472" w:rsidP="0063647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636472" w:rsidRPr="001F3B87" w:rsidRDefault="00636472" w:rsidP="00636472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36472" w:rsidRPr="001F3B87" w14:paraId="15C323C0" w14:textId="77777777" w:rsidTr="00FC274C">
        <w:tc>
          <w:tcPr>
            <w:tcW w:w="4140" w:type="dxa"/>
          </w:tcPr>
          <w:p w14:paraId="73CBE0D9" w14:textId="21432B5F" w:rsidR="00636472" w:rsidRPr="001F3B87" w:rsidRDefault="00636472" w:rsidP="0063647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636472" w:rsidRPr="001F3B87" w:rsidRDefault="00636472" w:rsidP="00636472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36472" w:rsidRPr="001F3B87" w14:paraId="4631B52C" w14:textId="77777777" w:rsidTr="00FC274C">
        <w:tc>
          <w:tcPr>
            <w:tcW w:w="4140" w:type="dxa"/>
          </w:tcPr>
          <w:p w14:paraId="7183396C" w14:textId="28E38EC4" w:rsidR="00636472" w:rsidRPr="001F3B87" w:rsidRDefault="00636472" w:rsidP="0063647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77331BEC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61" w:type="dxa"/>
            <w:vAlign w:val="bottom"/>
          </w:tcPr>
          <w:p w14:paraId="4EB7F1EC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1D85FA10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vAlign w:val="bottom"/>
          </w:tcPr>
          <w:p w14:paraId="11350A08" w14:textId="77777777" w:rsidR="00636472" w:rsidRPr="001F3B87" w:rsidRDefault="00636472" w:rsidP="00636472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1387A870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vAlign w:val="bottom"/>
          </w:tcPr>
          <w:p w14:paraId="1F9DE86D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1887D17D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636472" w:rsidRPr="001F3B87" w14:paraId="2327A231" w14:textId="77777777" w:rsidTr="00FC274C">
        <w:tc>
          <w:tcPr>
            <w:tcW w:w="4140" w:type="dxa"/>
          </w:tcPr>
          <w:p w14:paraId="4DD7C464" w14:textId="16F6BDF0" w:rsidR="00636472" w:rsidRPr="001F3B87" w:rsidRDefault="00636472" w:rsidP="0063647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7EC31BA0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  <w:vAlign w:val="bottom"/>
          </w:tcPr>
          <w:p w14:paraId="3DD710DC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4D718C02" w:rsidR="00636472" w:rsidRPr="001F3B87" w:rsidRDefault="00636472" w:rsidP="0063647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C97867B" w14:textId="77777777" w:rsidR="00636472" w:rsidRPr="001F3B87" w:rsidRDefault="00636472" w:rsidP="00636472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56559A0B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017FDC6" w14:textId="77777777" w:rsidR="00636472" w:rsidRPr="001F3B87" w:rsidRDefault="00636472" w:rsidP="00636472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16E684C0" w:rsidR="00636472" w:rsidRPr="001F3B87" w:rsidRDefault="00636472" w:rsidP="00636472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75281D46" w14:textId="6079D7A3" w:rsidR="005B2D20" w:rsidRPr="001F3B87" w:rsidRDefault="005C0C03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1F3B87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1F3B87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1F3B87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1F3B87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DE6572" w:rsidRPr="001F3B87">
        <w:rPr>
          <w:rFonts w:ascii="Angsana New" w:hAnsi="Angsana New" w:hint="cs"/>
          <w:sz w:val="30"/>
          <w:szCs w:val="30"/>
          <w:cs/>
        </w:rPr>
        <w:t>สามเดือน</w:t>
      </w:r>
      <w:r w:rsidR="00DE6572" w:rsidRPr="001F3B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6572" w:rsidRPr="001F3B87">
        <w:rPr>
          <w:rFonts w:ascii="Angsana New" w:hAnsi="Angsana New"/>
          <w:sz w:val="30"/>
          <w:szCs w:val="30"/>
        </w:rPr>
        <w:t xml:space="preserve">31 </w:t>
      </w:r>
      <w:r w:rsidR="00DE6572" w:rsidRPr="001F3B87">
        <w:rPr>
          <w:rFonts w:ascii="Angsana New" w:hAnsi="Angsana New" w:hint="cs"/>
          <w:sz w:val="30"/>
          <w:szCs w:val="30"/>
          <w:cs/>
        </w:rPr>
        <w:t>มีนาคม</w:t>
      </w:r>
      <w:r w:rsidR="005B2D20" w:rsidRPr="001F3B87">
        <w:rPr>
          <w:rFonts w:ascii="Angsana New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hAnsi="Angsana New"/>
          <w:sz w:val="30"/>
          <w:szCs w:val="30"/>
        </w:rPr>
        <w:t>256</w:t>
      </w:r>
      <w:r w:rsidR="00DE6572" w:rsidRPr="001F3B87">
        <w:rPr>
          <w:rFonts w:ascii="Angsana New" w:hAnsi="Angsana New"/>
          <w:sz w:val="30"/>
          <w:szCs w:val="30"/>
        </w:rPr>
        <w:t>7</w:t>
      </w:r>
      <w:r w:rsidR="005B2D20" w:rsidRPr="001F3B87">
        <w:rPr>
          <w:rFonts w:ascii="Angsana New" w:hAnsi="Angsana New"/>
          <w:sz w:val="30"/>
          <w:szCs w:val="30"/>
        </w:rPr>
        <w:t xml:space="preserve"> </w:t>
      </w:r>
      <w:r w:rsidR="005B2D20" w:rsidRPr="001F3B8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F3B87">
        <w:rPr>
          <w:rFonts w:ascii="Angsana New" w:hAnsi="Angsana New"/>
          <w:sz w:val="30"/>
          <w:szCs w:val="30"/>
        </w:rPr>
        <w:t>256</w:t>
      </w:r>
      <w:r w:rsidR="00DE6572" w:rsidRPr="001F3B87">
        <w:rPr>
          <w:rFonts w:ascii="Angsana New" w:hAnsi="Angsana New"/>
          <w:sz w:val="30"/>
          <w:szCs w:val="30"/>
        </w:rPr>
        <w:t>6</w:t>
      </w:r>
      <w:r w:rsidR="005B2D20" w:rsidRPr="001F3B87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1F3B87">
        <w:rPr>
          <w:rFonts w:ascii="Angsana New" w:hAnsi="Angsana New"/>
          <w:sz w:val="30"/>
          <w:szCs w:val="30"/>
          <w:cs/>
        </w:rPr>
        <w:t>จำนวน</w:t>
      </w:r>
      <w:r w:rsidR="002C1130" w:rsidRPr="001F3B87">
        <w:rPr>
          <w:rFonts w:ascii="Angsana New" w:hAnsi="Angsana New"/>
          <w:sz w:val="30"/>
          <w:szCs w:val="30"/>
        </w:rPr>
        <w:t xml:space="preserve"> 300</w:t>
      </w:r>
      <w:r w:rsidR="005E4467" w:rsidRPr="001F3B87">
        <w:rPr>
          <w:rFonts w:ascii="Angsana New" w:hAnsi="Angsana New"/>
          <w:sz w:val="30"/>
          <w:szCs w:val="30"/>
        </w:rPr>
        <w:t xml:space="preserve"> </w:t>
      </w:r>
      <w:r w:rsidR="005B2D20" w:rsidRPr="001F3B8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1F3B87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1F3B87">
        <w:rPr>
          <w:rFonts w:ascii="Angsana New" w:hAnsi="Angsana New"/>
          <w:sz w:val="30"/>
          <w:szCs w:val="30"/>
        </w:rPr>
        <w:t>2</w:t>
      </w:r>
      <w:r w:rsidR="00DE6572" w:rsidRPr="001F3B87">
        <w:rPr>
          <w:rFonts w:ascii="Angsana New" w:hAnsi="Angsana New"/>
          <w:sz w:val="30"/>
          <w:szCs w:val="30"/>
        </w:rPr>
        <w:t>76</w:t>
      </w:r>
      <w:r w:rsidR="000D619F" w:rsidRPr="001F3B87">
        <w:rPr>
          <w:rFonts w:ascii="Angsana New" w:hAnsi="Angsana New"/>
          <w:spacing w:val="-2"/>
          <w:sz w:val="30"/>
          <w:szCs w:val="30"/>
        </w:rPr>
        <w:t xml:space="preserve"> </w:t>
      </w:r>
      <w:r w:rsidR="005B2D20" w:rsidRPr="001F3B8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1F3B87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1F3B87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1F3B87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7533782A" w14:textId="2D755AA0" w:rsidR="00CF40A9" w:rsidRPr="001F3B87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1F3B87">
        <w:rPr>
          <w:rFonts w:ascii="Angsana New" w:hAnsi="Angsana New" w:hint="cs"/>
          <w:sz w:val="30"/>
          <w:szCs w:val="30"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>ณ วันที่</w:t>
      </w:r>
      <w:r w:rsidRPr="001F3B87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C55D3F" w:rsidRPr="001F3B87">
        <w:rPr>
          <w:rFonts w:ascii="Angsana New" w:hAnsi="Angsana New" w:hint="cs"/>
          <w:sz w:val="30"/>
          <w:szCs w:val="30"/>
        </w:rPr>
        <w:t>31</w:t>
      </w:r>
      <w:r w:rsidR="00C55D3F" w:rsidRPr="001F3B8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500E50" w:rsidRPr="001F3B87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1F3B87">
        <w:rPr>
          <w:rFonts w:ascii="Angsana New" w:hAnsi="Angsana New" w:hint="cs"/>
          <w:sz w:val="30"/>
          <w:szCs w:val="30"/>
        </w:rPr>
        <w:t>256</w:t>
      </w:r>
      <w:r w:rsidR="00C55D3F" w:rsidRPr="001F3B87">
        <w:rPr>
          <w:rFonts w:ascii="Angsana New" w:hAnsi="Angsana New"/>
          <w:sz w:val="30"/>
          <w:szCs w:val="30"/>
        </w:rPr>
        <w:t>7</w:t>
      </w:r>
      <w:r w:rsidRPr="001F3B87">
        <w:rPr>
          <w:rFonts w:ascii="Angsana New" w:hAnsi="Angsana New" w:hint="cs"/>
          <w:sz w:val="30"/>
          <w:szCs w:val="30"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 xml:space="preserve">และ </w:t>
      </w:r>
      <w:r w:rsidR="005C0C03" w:rsidRPr="001F3B87">
        <w:rPr>
          <w:rFonts w:ascii="Angsana New" w:hAnsi="Angsana New" w:hint="cs"/>
          <w:sz w:val="30"/>
          <w:szCs w:val="30"/>
        </w:rPr>
        <w:t>31</w:t>
      </w:r>
      <w:r w:rsidRPr="001F3B87">
        <w:rPr>
          <w:rFonts w:ascii="Angsana New" w:hAnsi="Angsana New" w:hint="cs"/>
          <w:sz w:val="30"/>
          <w:szCs w:val="30"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0C03" w:rsidRPr="001F3B87">
        <w:rPr>
          <w:rFonts w:ascii="Angsana New" w:hAnsi="Angsana New" w:hint="cs"/>
          <w:sz w:val="30"/>
          <w:szCs w:val="30"/>
        </w:rPr>
        <w:t>256</w:t>
      </w:r>
      <w:r w:rsidR="00C55D3F" w:rsidRPr="001F3B87">
        <w:rPr>
          <w:rFonts w:ascii="Angsana New" w:hAnsi="Angsana New"/>
          <w:sz w:val="30"/>
          <w:szCs w:val="30"/>
        </w:rPr>
        <w:t>6</w:t>
      </w:r>
      <w:r w:rsidRPr="001F3B87">
        <w:rPr>
          <w:rFonts w:ascii="Angsana New" w:hAnsi="Angsana New" w:hint="cs"/>
          <w:sz w:val="30"/>
          <w:szCs w:val="30"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1F3B87" w:rsidRDefault="00A15395" w:rsidP="00EF0DA5">
      <w:pPr>
        <w:rPr>
          <w:rFonts w:ascii="Angsana New" w:hAnsi="Angsana New"/>
          <w:sz w:val="14"/>
          <w:szCs w:val="14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1F3B87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1F3B87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1F3B87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1F3B87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1F3B87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1F3B87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1F3B87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47C71D97" w:rsidR="00DD6666" w:rsidRPr="001F3B87" w:rsidRDefault="00C55D3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1E448DD" w14:textId="77777777" w:rsidR="00DD6666" w:rsidRPr="001F3B87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12289D78" w:rsidR="00DD6666" w:rsidRPr="001F3B87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1F3B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DD6666" w:rsidRPr="001F3B87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1A47646D" w:rsidR="00DD6666" w:rsidRPr="001F3B87" w:rsidRDefault="00C55D3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  <w:gridSpan w:val="2"/>
          </w:tcPr>
          <w:p w14:paraId="1B7D4BE5" w14:textId="77777777" w:rsidR="00DD6666" w:rsidRPr="001F3B87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53F30526" w:rsidR="00DD6666" w:rsidRPr="001F3B87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1F3B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1F3B87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4D19AC89" w:rsidR="00DD6666" w:rsidRPr="001F3B87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1F3B8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5739B98" w14:textId="77777777" w:rsidR="00DD6666" w:rsidRPr="001F3B87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3C8F12AE" w:rsidR="00DD6666" w:rsidRPr="001F3B87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1F3B8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</w:tcPr>
          <w:p w14:paraId="45C150A4" w14:textId="77777777" w:rsidR="00DD6666" w:rsidRPr="001F3B87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58CF4D1A" w:rsidR="00DD6666" w:rsidRPr="001F3B87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1F3B8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320ECB4E" w14:textId="77777777" w:rsidR="00DD6666" w:rsidRPr="001F3B87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284B815D" w:rsidR="00DD6666" w:rsidRPr="001F3B87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1F3B8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D6666" w:rsidRPr="001F3B87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DD6666" w:rsidRPr="001F3B87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666" w:rsidRPr="001F3B87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DD6666" w:rsidRPr="001F3B87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D6666" w:rsidRPr="001F3B87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DD6666" w:rsidRPr="001F3B87" w:rsidRDefault="00DD6666" w:rsidP="00DD666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783DE117" w:rsidR="00DD6666" w:rsidRPr="001F3B87" w:rsidRDefault="00914D99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  <w:gridSpan w:val="2"/>
          </w:tcPr>
          <w:p w14:paraId="311F5E36" w14:textId="77777777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06866F79" w:rsidR="00DD6666" w:rsidRPr="001F3B87" w:rsidRDefault="00C55D3F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436</w:t>
            </w:r>
          </w:p>
        </w:tc>
        <w:tc>
          <w:tcPr>
            <w:tcW w:w="270" w:type="dxa"/>
            <w:gridSpan w:val="2"/>
          </w:tcPr>
          <w:p w14:paraId="66AC9606" w14:textId="77777777" w:rsidR="00DD6666" w:rsidRPr="001F3B87" w:rsidRDefault="00DD6666" w:rsidP="00DD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6033F308" w:rsidR="00DD6666" w:rsidRPr="001F3B87" w:rsidRDefault="00914D99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  <w:gridSpan w:val="2"/>
          </w:tcPr>
          <w:p w14:paraId="6D5E8561" w14:textId="77777777" w:rsidR="00DD6666" w:rsidRPr="001F3B87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5D061B2B" w:rsidR="00DD6666" w:rsidRPr="001F3B87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</w:tbl>
    <w:p w14:paraId="19D79B50" w14:textId="77777777" w:rsidR="002C4259" w:rsidRPr="001F3B87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1F3B87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1F3B87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1F3B87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1F3B87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1F3B87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35B75C03" w:rsidR="006013DD" w:rsidRPr="001F3B87" w:rsidRDefault="00914D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E26AD6" w14:textId="77777777" w:rsidR="006013DD" w:rsidRPr="001F3B87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13B8D638" w:rsidR="006013DD" w:rsidRPr="001F3B87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8F1F22" w14:textId="77777777" w:rsidR="006013DD" w:rsidRPr="001F3B87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7694636E" w:rsidR="006013DD" w:rsidRPr="001F3B87" w:rsidRDefault="00914D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1F3B87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1F3B87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1F3B87" w:rsidRDefault="002C4259" w:rsidP="00EF0DA5">
      <w:pPr>
        <w:rPr>
          <w:rFonts w:ascii="Angsana New" w:hAnsi="Angsana New"/>
          <w:sz w:val="12"/>
          <w:szCs w:val="1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1F3B87" w14:paraId="79860B14" w14:textId="77777777" w:rsidTr="00696DD7">
        <w:tc>
          <w:tcPr>
            <w:tcW w:w="4230" w:type="dxa"/>
          </w:tcPr>
          <w:p w14:paraId="11E5D786" w14:textId="039BACFC" w:rsidR="00696DD7" w:rsidRPr="001F3B87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1F3B87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55D3F" w:rsidRPr="001F3B87" w14:paraId="20670098" w14:textId="77777777" w:rsidTr="00EA242C">
        <w:tc>
          <w:tcPr>
            <w:tcW w:w="4230" w:type="dxa"/>
          </w:tcPr>
          <w:p w14:paraId="070F4ED1" w14:textId="77777777" w:rsidR="00C55D3F" w:rsidRPr="001F3B87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1AC91D0D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54AEC" w14:textId="77777777" w:rsidR="00C55D3F" w:rsidRPr="001F3B87" w:rsidRDefault="00C55D3F" w:rsidP="00C55D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2BC24D6D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4D335BE5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08C12DAC" w:rsidR="00C55D3F" w:rsidRPr="001F3B87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C55D3F" w:rsidRPr="001F3B87" w14:paraId="384A7E20" w14:textId="77777777" w:rsidTr="00EA242C">
        <w:tc>
          <w:tcPr>
            <w:tcW w:w="4230" w:type="dxa"/>
          </w:tcPr>
          <w:p w14:paraId="2A8E906D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02910E74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60DA40EC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0B77FE18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  <w:tc>
          <w:tcPr>
            <w:tcW w:w="273" w:type="dxa"/>
          </w:tcPr>
          <w:p w14:paraId="13781108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6B782F85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14:paraId="1B69506C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3DE4A61A" w:rsidR="00C55D3F" w:rsidRPr="001F3B87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</w:tr>
      <w:tr w:rsidR="00C55D3F" w:rsidRPr="001F3B87" w14:paraId="16608225" w14:textId="77777777" w:rsidTr="00EA242C">
        <w:tc>
          <w:tcPr>
            <w:tcW w:w="4230" w:type="dxa"/>
          </w:tcPr>
          <w:p w14:paraId="1CD576A1" w14:textId="77777777" w:rsidR="00C55D3F" w:rsidRPr="001F3B87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11E425C6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816A04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7790DC7A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14:paraId="36CB45D5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7CC3F022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2FE20DE2" w14:textId="77777777" w:rsidR="00C55D3F" w:rsidRPr="001F3B87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2CAFC5CC" w:rsidR="00C55D3F" w:rsidRPr="001F3B87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55D3F" w:rsidRPr="001F3B87" w14:paraId="658FC3EE" w14:textId="77777777" w:rsidTr="00EA242C">
        <w:tc>
          <w:tcPr>
            <w:tcW w:w="4230" w:type="dxa"/>
          </w:tcPr>
          <w:p w14:paraId="0F6D789F" w14:textId="77777777" w:rsidR="00C55D3F" w:rsidRPr="001F3B87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53C78C2F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14744D" w:rsidRPr="001F3B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4954D2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0F0F449C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3" w:type="dxa"/>
          </w:tcPr>
          <w:p w14:paraId="44BA15F3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4C46D89C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2" w:type="dxa"/>
          </w:tcPr>
          <w:p w14:paraId="4CD316C7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4020D566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70</w:t>
            </w:r>
          </w:p>
        </w:tc>
      </w:tr>
      <w:tr w:rsidR="00C55D3F" w:rsidRPr="001F3B87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C55D3F" w:rsidRPr="001F3B87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3DA68ACC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70" w:type="dxa"/>
          </w:tcPr>
          <w:p w14:paraId="5D04AED8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2528590F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(167)</w:t>
            </w:r>
          </w:p>
        </w:tc>
        <w:tc>
          <w:tcPr>
            <w:tcW w:w="273" w:type="dxa"/>
          </w:tcPr>
          <w:p w14:paraId="00BEF574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268534AD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72" w:type="dxa"/>
          </w:tcPr>
          <w:p w14:paraId="458FB923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246D2F00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(40)</w:t>
            </w:r>
          </w:p>
        </w:tc>
      </w:tr>
      <w:tr w:rsidR="00C55D3F" w:rsidRPr="001F3B87" w14:paraId="4CDD0807" w14:textId="77777777" w:rsidTr="00EA242C">
        <w:tc>
          <w:tcPr>
            <w:tcW w:w="4230" w:type="dxa"/>
          </w:tcPr>
          <w:p w14:paraId="6DCA11E3" w14:textId="77777777" w:rsidR="00C55D3F" w:rsidRPr="001F3B87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39277BBE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53873C5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0676EF0E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14:paraId="4F0F0EF2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5F42A537" w:rsidR="00C55D3F" w:rsidRPr="001F3B87" w:rsidRDefault="00E109C4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6A546F51" w14:textId="77777777" w:rsidR="00C55D3F" w:rsidRPr="001F3B87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1D47081C" w:rsidR="00C55D3F" w:rsidRPr="001F3B87" w:rsidRDefault="00C55D3F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</w:p>
        </w:tc>
      </w:tr>
    </w:tbl>
    <w:p w14:paraId="6BF536AE" w14:textId="7EBA10DA" w:rsidR="00696DD7" w:rsidRPr="001F3B87" w:rsidRDefault="00696DD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18"/>
        <w:gridCol w:w="218"/>
        <w:gridCol w:w="52"/>
        <w:gridCol w:w="1068"/>
        <w:gridCol w:w="12"/>
        <w:gridCol w:w="261"/>
        <w:gridCol w:w="12"/>
        <w:gridCol w:w="1032"/>
        <w:gridCol w:w="12"/>
        <w:gridCol w:w="260"/>
        <w:gridCol w:w="12"/>
        <w:gridCol w:w="1093"/>
        <w:gridCol w:w="14"/>
      </w:tblGrid>
      <w:tr w:rsidR="00852AF7" w:rsidRPr="001F3B87" w14:paraId="27A292F5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0D750F28" w14:textId="76B2FDB2" w:rsidR="00852AF7" w:rsidRPr="001F3B87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18" w:type="dxa"/>
            <w:gridSpan w:val="5"/>
          </w:tcPr>
          <w:p w14:paraId="5ED33771" w14:textId="77777777" w:rsidR="00852AF7" w:rsidRPr="001F3B87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6802C696" w14:textId="77777777" w:rsidR="00852AF7" w:rsidRPr="001F3B87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6"/>
          </w:tcPr>
          <w:p w14:paraId="4D894ED8" w14:textId="77777777" w:rsidR="00852AF7" w:rsidRPr="001F3B87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AF7" w:rsidRPr="001F3B87" w14:paraId="4B7FE705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622E4B0F" w14:textId="360069C6" w:rsidR="00852AF7" w:rsidRPr="001F3B87" w:rsidRDefault="00852AF7" w:rsidP="00852AF7">
            <w:pPr>
              <w:pStyle w:val="a1"/>
              <w:ind w:right="-108" w:firstLine="163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1F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F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25026374" w14:textId="77777777" w:rsidR="00852AF7" w:rsidRPr="001F3B87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67AE2D48" w14:textId="77777777" w:rsidR="00852AF7" w:rsidRPr="001F3B87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2"/>
          </w:tcPr>
          <w:p w14:paraId="200C22B0" w14:textId="77777777" w:rsidR="00852AF7" w:rsidRPr="001F3B87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</w:tcPr>
          <w:p w14:paraId="0C9B7343" w14:textId="77777777" w:rsidR="00852AF7" w:rsidRPr="001F3B87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42A18318" w14:textId="77777777" w:rsidR="00852AF7" w:rsidRPr="001F3B87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492EFA92" w14:textId="77777777" w:rsidR="00852AF7" w:rsidRPr="001F3B87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2A4F9E7D" w14:textId="77777777" w:rsidR="00852AF7" w:rsidRPr="001F3B87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52AF7" w:rsidRPr="001F3B87" w14:paraId="673A8D1A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04CE7AD8" w14:textId="77777777" w:rsidR="00852AF7" w:rsidRPr="001F3B87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13"/>
          </w:tcPr>
          <w:p w14:paraId="004B63A6" w14:textId="77777777" w:rsidR="00852AF7" w:rsidRPr="001F3B87" w:rsidRDefault="00852AF7" w:rsidP="00852AF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2AF7" w:rsidRPr="001F3B87" w14:paraId="3F6EA3E1" w14:textId="77777777" w:rsidTr="00852AF7">
        <w:tc>
          <w:tcPr>
            <w:tcW w:w="4230" w:type="dxa"/>
          </w:tcPr>
          <w:p w14:paraId="01AAD44C" w14:textId="5EFF6024" w:rsidR="00852AF7" w:rsidRPr="001F3B87" w:rsidRDefault="00852AF7" w:rsidP="00B2666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gridSpan w:val="2"/>
          </w:tcPr>
          <w:p w14:paraId="119F256E" w14:textId="77777777" w:rsidR="00852AF7" w:rsidRPr="001F3B87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6B9AD2" w14:textId="77777777" w:rsidR="00852AF7" w:rsidRPr="001F3B87" w:rsidRDefault="00852AF7" w:rsidP="00B2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1F3B10" w14:textId="77777777" w:rsidR="00852AF7" w:rsidRPr="001F3B87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2129A750" w14:textId="77777777" w:rsidR="00852AF7" w:rsidRPr="001F3B87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6045B03" w14:textId="3B0A33F1" w:rsidR="00852AF7" w:rsidRPr="001F3B87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0246FB7" w14:textId="77777777" w:rsidR="00852AF7" w:rsidRPr="001F3B87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0DE68FE" w14:textId="00F4B8F8" w:rsidR="00852AF7" w:rsidRPr="001F3B87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</w:tbl>
    <w:p w14:paraId="432581B1" w14:textId="10ED3EF1" w:rsidR="00852AF7" w:rsidRPr="001F3B87" w:rsidRDefault="00852AF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78945CA5" w14:textId="77777777" w:rsidR="00852AF7" w:rsidRPr="001F3B87" w:rsidRDefault="00852AF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660A8135" w14:textId="6571517E" w:rsidR="00796818" w:rsidRPr="001F3B87" w:rsidRDefault="00796818" w:rsidP="004E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  <w:r w:rsidRPr="001F3B87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F40A9" w:rsidRPr="001F3B87" w14:paraId="378F5E9C" w14:textId="77777777" w:rsidTr="007B27C9">
        <w:tc>
          <w:tcPr>
            <w:tcW w:w="3240" w:type="dxa"/>
          </w:tcPr>
          <w:p w14:paraId="29818636" w14:textId="77777777" w:rsidR="00CF40A9" w:rsidRPr="001F3B87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69067D96" w14:textId="77777777" w:rsidR="00CF40A9" w:rsidRPr="001F3B87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CD7A2" w14:textId="77777777" w:rsidR="00CF40A9" w:rsidRPr="001F3B87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CB92A28" w14:textId="77777777" w:rsidR="00CF40A9" w:rsidRPr="001F3B87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3253D" w14:textId="77777777" w:rsidR="00CF40A9" w:rsidRPr="001F3B87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084D6E" w14:textId="77777777" w:rsidR="00CF40A9" w:rsidRPr="001F3B87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1F3B87" w14:paraId="09A07542" w14:textId="77777777" w:rsidTr="007B27C9">
        <w:tc>
          <w:tcPr>
            <w:tcW w:w="3240" w:type="dxa"/>
          </w:tcPr>
          <w:p w14:paraId="2F687773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5BB3CAF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13F179" w14:textId="77777777" w:rsidR="003F5E56" w:rsidRPr="001F3B87" w:rsidRDefault="003F5E56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44788B63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13738" w:rsidRPr="001F3B8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F5E56"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3738"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BFE8C0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50E989" w14:textId="5F5FD919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A1C1A29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49E97" w14:textId="38CEA961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13738" w:rsidRPr="001F3B8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F5E56"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3738"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EE4DEE5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47E171" w14:textId="6FAF47CF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B27C9" w:rsidRPr="001F3B87" w14:paraId="51BCC2DC" w14:textId="77777777" w:rsidTr="00C82C2B">
        <w:tc>
          <w:tcPr>
            <w:tcW w:w="3240" w:type="dxa"/>
          </w:tcPr>
          <w:p w14:paraId="122D6502" w14:textId="00076A83" w:rsidR="007B27C9" w:rsidRPr="001F3B87" w:rsidRDefault="007B27C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4F3DC2C" w14:textId="2E6FAD15" w:rsidR="007B27C9" w:rsidRPr="001F3B87" w:rsidRDefault="007B27C9" w:rsidP="00C6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524267" w14:textId="05AC4FB2" w:rsidR="007B27C9" w:rsidRPr="001F3B87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CA28A8" w14:textId="77777777" w:rsidR="007B27C9" w:rsidRPr="001F3B87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869A8F" w14:textId="6A06D73A" w:rsidR="007B27C9" w:rsidRPr="001F3B87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4E43E82" w14:textId="77777777" w:rsidR="007B27C9" w:rsidRPr="001F3B87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3EE3E9" w14:textId="5A76035B" w:rsidR="007B27C9" w:rsidRPr="001F3B87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EBA1D97" w14:textId="77777777" w:rsidR="007B27C9" w:rsidRPr="001F3B87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0DE953" w14:textId="4A34A0C3" w:rsidR="007B27C9" w:rsidRPr="001F3B87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F5E56" w:rsidRPr="001F3B87" w14:paraId="4E6C19BA" w14:textId="77777777" w:rsidTr="00A0288E">
        <w:tc>
          <w:tcPr>
            <w:tcW w:w="3960" w:type="dxa"/>
            <w:gridSpan w:val="2"/>
          </w:tcPr>
          <w:p w14:paraId="518C441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1E16B5" w14:textId="77777777" w:rsidR="003F5E56" w:rsidRPr="001F3B87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3F5E56" w:rsidRPr="001F3B87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1F3B87" w14:paraId="529F4B3F" w14:textId="77777777" w:rsidTr="00A0288E">
        <w:tc>
          <w:tcPr>
            <w:tcW w:w="3960" w:type="dxa"/>
            <w:gridSpan w:val="2"/>
          </w:tcPr>
          <w:p w14:paraId="587DE648" w14:textId="0A22987A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1F3B87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1F3B87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F3009" w:rsidRPr="001F3B87" w14:paraId="5E6BA935" w14:textId="77777777" w:rsidTr="00A0288E">
        <w:tc>
          <w:tcPr>
            <w:tcW w:w="3960" w:type="dxa"/>
            <w:gridSpan w:val="2"/>
          </w:tcPr>
          <w:p w14:paraId="2423CE43" w14:textId="77777777" w:rsidR="00AF3009" w:rsidRPr="001F3B87" w:rsidRDefault="00AF3009" w:rsidP="00AF30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12FE9E16" w:rsidR="00AF3009" w:rsidRPr="001F3B87" w:rsidRDefault="0014744D" w:rsidP="0014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A62AE" w14:textId="23871B92" w:rsidR="00AF3009" w:rsidRPr="001F3B87" w:rsidRDefault="00AF3009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499BBF1C" w:rsidR="00AF3009" w:rsidRPr="001F3B87" w:rsidRDefault="006E6AC5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CF3292C" w14:textId="77777777" w:rsidR="00AF3009" w:rsidRPr="001F3B87" w:rsidRDefault="00AF3009" w:rsidP="00AF30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2CBFDB51" w:rsidR="00AF3009" w:rsidRPr="001F3B87" w:rsidRDefault="00AF3009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AF3009" w:rsidRPr="001F3B87" w14:paraId="1F2CB075" w14:textId="77777777" w:rsidTr="00A0288E">
        <w:tc>
          <w:tcPr>
            <w:tcW w:w="3960" w:type="dxa"/>
            <w:gridSpan w:val="2"/>
          </w:tcPr>
          <w:p w14:paraId="44FBF62E" w14:textId="37292432" w:rsidR="00AF3009" w:rsidRPr="001F3B87" w:rsidRDefault="00AF3009" w:rsidP="00AF30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3EC2DF3A" w:rsidR="00AF3009" w:rsidRPr="001F3B87" w:rsidRDefault="006E6AC5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75005B" w14:textId="77777777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1D1336BA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92A917" w14:textId="77777777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76FF7620" w:rsidR="00AF3009" w:rsidRPr="001F3B87" w:rsidRDefault="006E6AC5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2BACA" w14:textId="77777777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5455C686" w:rsidR="00AF3009" w:rsidRPr="001F3B87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82609" w:rsidRPr="001F3B87" w14:paraId="093CB63C" w14:textId="77777777" w:rsidTr="00A0288E">
        <w:tc>
          <w:tcPr>
            <w:tcW w:w="3960" w:type="dxa"/>
            <w:gridSpan w:val="2"/>
          </w:tcPr>
          <w:p w14:paraId="107A33C4" w14:textId="77777777" w:rsidR="00F82609" w:rsidRPr="001F3B87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54FA9973" w:rsidR="00F82609" w:rsidRPr="001F3B87" w:rsidRDefault="006E6AC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2D07C4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02FE2E0C" w:rsidR="00F82609" w:rsidRPr="001F3B87" w:rsidRDefault="00AF30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8C4C42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27B638EB" w:rsidR="00F82609" w:rsidRPr="001F3B87" w:rsidRDefault="006E6AC5" w:rsidP="006A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916B4B7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1005B183" w:rsidR="00F82609" w:rsidRPr="001F3B87" w:rsidRDefault="00AF30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</w:p>
        </w:tc>
      </w:tr>
      <w:tr w:rsidR="00F82609" w:rsidRPr="001F3B87" w14:paraId="537E9165" w14:textId="77777777" w:rsidTr="008D6E21">
        <w:tc>
          <w:tcPr>
            <w:tcW w:w="4230" w:type="dxa"/>
            <w:gridSpan w:val="3"/>
          </w:tcPr>
          <w:p w14:paraId="10DB1164" w14:textId="59895FCB" w:rsidR="00F82609" w:rsidRPr="001F3B87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2CDDA167" w:rsidR="00F82609" w:rsidRPr="001F3B87" w:rsidRDefault="006E6AC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35A51319" w:rsidR="00F82609" w:rsidRPr="001F3B87" w:rsidRDefault="006E6AC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1EC7853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67B1C934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1F3B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2609" w:rsidRPr="001F3B87" w14:paraId="1A18F5F9" w14:textId="77777777" w:rsidTr="00A0288E">
        <w:tc>
          <w:tcPr>
            <w:tcW w:w="3960" w:type="dxa"/>
            <w:gridSpan w:val="2"/>
          </w:tcPr>
          <w:p w14:paraId="399CA7F5" w14:textId="77777777" w:rsidR="00F82609" w:rsidRPr="001F3B87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4D85B0FA" w:rsidR="00F82609" w:rsidRPr="001F3B87" w:rsidRDefault="006E6AC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843700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30B1DF54" w:rsidR="00F82609" w:rsidRPr="001F3B87" w:rsidRDefault="00AF30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F14AE1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0FDDA442" w:rsidR="00F82609" w:rsidRPr="001F3B87" w:rsidRDefault="006E6AC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FD1DE2D" w14:textId="77777777" w:rsidR="00F82609" w:rsidRPr="001F3B87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7F8CD845" w:rsidR="00F82609" w:rsidRPr="001F3B87" w:rsidRDefault="00A31E21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0C03"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2EF5662" w14:textId="77777777" w:rsidR="00EC4F59" w:rsidRPr="001F3B87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1F3B87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1F3B87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1F3B87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1F3B87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1F3B87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037532CC" w:rsidR="0052638B" w:rsidRPr="001F3B87" w:rsidRDefault="006E6AC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1F3B87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D7391" w14:textId="5BD48813" w:rsidR="0052638B" w:rsidRPr="001F3B87" w:rsidRDefault="006E6AC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1F3B87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1F3B87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1F3B87" w:rsidRDefault="0052638B" w:rsidP="003E0C7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6DFD76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638B" w:rsidRPr="001F3B87" w14:paraId="155ADFD8" w14:textId="77777777" w:rsidTr="00317C86">
        <w:trPr>
          <w:cantSplit/>
        </w:trPr>
        <w:tc>
          <w:tcPr>
            <w:tcW w:w="4228" w:type="dxa"/>
          </w:tcPr>
          <w:p w14:paraId="2F51748B" w14:textId="77777777" w:rsidR="0052638B" w:rsidRPr="001F3B87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62F0C359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1F3B87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85F1D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1F3B87" w14:paraId="2AFCF467" w14:textId="77777777" w:rsidTr="00317C86">
        <w:trPr>
          <w:cantSplit/>
        </w:trPr>
        <w:tc>
          <w:tcPr>
            <w:tcW w:w="4228" w:type="dxa"/>
          </w:tcPr>
          <w:p w14:paraId="5A4A14F1" w14:textId="77777777" w:rsidR="0052638B" w:rsidRPr="001F3B87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25995" w14:textId="671FA356" w:rsidR="0052638B" w:rsidRPr="001F3B87" w:rsidRDefault="006E6AC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1F3B87" w:rsidRDefault="0052638B" w:rsidP="003E0C7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10C" w14:textId="79A5C265" w:rsidR="0052638B" w:rsidRPr="001F3B87" w:rsidRDefault="006E6AC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67CDB407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207AD347" w:rsidR="0052638B" w:rsidRPr="001F3B87" w:rsidRDefault="00A31E21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AD1F8E" w14:textId="777F3623" w:rsidR="0052638B" w:rsidRPr="001F3B87" w:rsidRDefault="0052638B" w:rsidP="00EF0DA5">
      <w:pPr>
        <w:rPr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1F3B87" w14:paraId="5BA31E7C" w14:textId="77777777" w:rsidTr="00312D6B">
        <w:tc>
          <w:tcPr>
            <w:tcW w:w="3327" w:type="dxa"/>
            <w:shd w:val="clear" w:color="auto" w:fill="auto"/>
            <w:vAlign w:val="bottom"/>
          </w:tcPr>
          <w:p w14:paraId="09F13D9E" w14:textId="1383F718" w:rsidR="002C0115" w:rsidRPr="001F3B87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B87">
              <w:br w:type="page"/>
            </w:r>
          </w:p>
        </w:tc>
        <w:tc>
          <w:tcPr>
            <w:tcW w:w="901" w:type="dxa"/>
          </w:tcPr>
          <w:p w14:paraId="06D57E7D" w14:textId="77777777" w:rsidR="002C0115" w:rsidRPr="001F3B87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14:paraId="47623BB4" w14:textId="77777777" w:rsidR="002C0115" w:rsidRPr="001F3B87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4E5F" w14:textId="77777777" w:rsidR="002C0115" w:rsidRPr="001F3B87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A604E27" w14:textId="77777777" w:rsidR="002C0115" w:rsidRPr="001F3B87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1F3B87" w14:paraId="0BFCC992" w14:textId="77777777" w:rsidTr="00312D6B">
        <w:tc>
          <w:tcPr>
            <w:tcW w:w="3327" w:type="dxa"/>
            <w:shd w:val="clear" w:color="auto" w:fill="auto"/>
            <w:vAlign w:val="bottom"/>
          </w:tcPr>
          <w:p w14:paraId="1DC75916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17DDE" w14:textId="7AA4F61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23682B2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67271B75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54BE03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261A0CD0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D465F22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1989A0C2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1F3B87" w14:paraId="6ADAA218" w14:textId="77777777" w:rsidTr="00312D6B">
        <w:tc>
          <w:tcPr>
            <w:tcW w:w="3327" w:type="dxa"/>
            <w:shd w:val="clear" w:color="auto" w:fill="auto"/>
            <w:vAlign w:val="bottom"/>
          </w:tcPr>
          <w:p w14:paraId="1BD55FAE" w14:textId="352CA84A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5A5B" w14:textId="1A3C09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AF593C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09C05E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B01E1AF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07D39F3C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065EE41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2F33774C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1E21" w:rsidRPr="001F3B87" w14:paraId="5E8ACD02" w14:textId="77777777" w:rsidTr="00312D6B">
        <w:tc>
          <w:tcPr>
            <w:tcW w:w="3327" w:type="dxa"/>
            <w:shd w:val="clear" w:color="auto" w:fill="auto"/>
          </w:tcPr>
          <w:p w14:paraId="60896462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452A540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19A7CC3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B12FFD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1F3B87" w14:paraId="05D11CF6" w14:textId="77777777" w:rsidTr="00312D6B">
        <w:tc>
          <w:tcPr>
            <w:tcW w:w="3327" w:type="dxa"/>
            <w:shd w:val="clear" w:color="auto" w:fill="auto"/>
            <w:vAlign w:val="bottom"/>
          </w:tcPr>
          <w:p w14:paraId="5100CD19" w14:textId="088476BF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9E4065E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D50198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AAD59A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1E21" w:rsidRPr="001F3B87" w14:paraId="0FC0AFB3" w14:textId="77777777" w:rsidTr="00312D6B">
        <w:tc>
          <w:tcPr>
            <w:tcW w:w="3327" w:type="dxa"/>
            <w:shd w:val="clear" w:color="auto" w:fill="auto"/>
          </w:tcPr>
          <w:p w14:paraId="0DE7A63D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28B2FD" w14:textId="2B52BC13" w:rsidR="00A31E21" w:rsidRPr="001F3B87" w:rsidRDefault="006E6AC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3.5</w:t>
            </w:r>
            <w:r w:rsidR="00C62F63" w:rsidRPr="001F3B87">
              <w:rPr>
                <w:rFonts w:ascii="Angsana New" w:hAnsi="Angsana New"/>
                <w:sz w:val="30"/>
                <w:szCs w:val="30"/>
              </w:rPr>
              <w:t>0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0667837B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2005E14C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3.5</w:t>
            </w:r>
            <w:r w:rsidR="00C62F63" w:rsidRPr="001F3B87">
              <w:rPr>
                <w:rFonts w:ascii="Angsana New" w:hAnsi="Angsana New"/>
                <w:sz w:val="30"/>
                <w:szCs w:val="30"/>
              </w:rPr>
              <w:t>0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7174CC9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2E79B255" w:rsidR="00A31E21" w:rsidRPr="001F3B87" w:rsidRDefault="006E6AC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156D71AA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45B9B239" w:rsidR="00A31E21" w:rsidRPr="001F3B87" w:rsidRDefault="00A31E21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A31E21" w:rsidRPr="001F3B87" w14:paraId="6389146F" w14:textId="77777777" w:rsidTr="00930549">
        <w:tc>
          <w:tcPr>
            <w:tcW w:w="4228" w:type="dxa"/>
            <w:gridSpan w:val="2"/>
            <w:shd w:val="clear" w:color="auto" w:fill="auto"/>
          </w:tcPr>
          <w:p w14:paraId="3663733E" w14:textId="167D1A98" w:rsidR="00A31E21" w:rsidRPr="001F3B87" w:rsidRDefault="00A31E21" w:rsidP="00A31E2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048EE96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2F522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C42F4" w14:textId="549BB6C4" w:rsidR="00A31E21" w:rsidRPr="001F3B87" w:rsidRDefault="006E6AC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270" w:type="dxa"/>
            <w:shd w:val="clear" w:color="auto" w:fill="auto"/>
          </w:tcPr>
          <w:p w14:paraId="104144DD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DB296" w14:textId="6CA800FE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1F3B87" w14:paraId="60DFDE5A" w14:textId="77777777" w:rsidTr="00312D6B">
        <w:tc>
          <w:tcPr>
            <w:tcW w:w="3327" w:type="dxa"/>
            <w:shd w:val="clear" w:color="auto" w:fill="auto"/>
          </w:tcPr>
          <w:p w14:paraId="1CE1CE8D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8DADC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E1EC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38014025" w:rsidR="00A31E21" w:rsidRPr="001F3B87" w:rsidRDefault="006E6AC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7D839829" w14:textId="77777777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294C60CA" w:rsidR="00A31E21" w:rsidRPr="001F3B87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12FD99E2" w14:textId="77777777" w:rsidR="00D1511B" w:rsidRPr="001F3B87" w:rsidRDefault="00D1511B"/>
    <w:p w14:paraId="50504F1C" w14:textId="77777777" w:rsidR="00B4263B" w:rsidRPr="001F3B87" w:rsidRDefault="00B4263B"/>
    <w:p w14:paraId="45980308" w14:textId="77777777" w:rsidR="00B4263B" w:rsidRPr="001F3B87" w:rsidRDefault="00B4263B"/>
    <w:p w14:paraId="2360483F" w14:textId="77777777" w:rsidR="00B4263B" w:rsidRPr="001F3B87" w:rsidRDefault="00B4263B"/>
    <w:p w14:paraId="527A3836" w14:textId="77777777" w:rsidR="00B4263B" w:rsidRPr="001F3B87" w:rsidRDefault="00B4263B"/>
    <w:p w14:paraId="53189BD0" w14:textId="77777777" w:rsidR="00B4263B" w:rsidRPr="001F3B87" w:rsidRDefault="00B4263B"/>
    <w:p w14:paraId="11B83829" w14:textId="77777777" w:rsidR="00B4263B" w:rsidRPr="001F3B87" w:rsidRDefault="00B4263B"/>
    <w:p w14:paraId="716F6DA1" w14:textId="77777777" w:rsidR="00B4263B" w:rsidRPr="001F3B87" w:rsidRDefault="00B4263B"/>
    <w:p w14:paraId="1CF87F7D" w14:textId="77777777" w:rsidR="00B4263B" w:rsidRPr="001F3B87" w:rsidRDefault="00B4263B"/>
    <w:p w14:paraId="162B5EDF" w14:textId="77777777" w:rsidR="00B4263B" w:rsidRPr="001F3B87" w:rsidRDefault="00B4263B"/>
    <w:p w14:paraId="6453C3B9" w14:textId="77777777" w:rsidR="00B4263B" w:rsidRPr="001F3B87" w:rsidRDefault="00B4263B"/>
    <w:p w14:paraId="1BD15812" w14:textId="77777777" w:rsidR="00B4263B" w:rsidRPr="001F3B87" w:rsidRDefault="00B4263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1F3B87" w14:paraId="24A34B40" w14:textId="77777777" w:rsidTr="007F686C">
        <w:tc>
          <w:tcPr>
            <w:tcW w:w="3958" w:type="dxa"/>
            <w:shd w:val="clear" w:color="auto" w:fill="auto"/>
            <w:vAlign w:val="bottom"/>
          </w:tcPr>
          <w:p w14:paraId="3FCC1A40" w14:textId="6F858F29" w:rsidR="00613164" w:rsidRPr="001F3B87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1F3B87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39DB8F5" w14:textId="77777777" w:rsidR="00613164" w:rsidRPr="001F3B87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1F3B87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1F3B87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1F3B87" w14:paraId="54ACB58F" w14:textId="77777777" w:rsidTr="007F686C">
        <w:tc>
          <w:tcPr>
            <w:tcW w:w="3958" w:type="dxa"/>
            <w:shd w:val="clear" w:color="auto" w:fill="auto"/>
            <w:vAlign w:val="bottom"/>
          </w:tcPr>
          <w:p w14:paraId="2E3A957D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D2C013B" w14:textId="569AD1C3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7C38184F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13B4A63F" w:rsidR="003F5E56" w:rsidRPr="001F3B87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72142A0C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66424D97" w:rsidR="003F5E56" w:rsidRPr="001F3B87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1F3B87" w14:paraId="1B2768B2" w14:textId="77777777" w:rsidTr="007F686C">
        <w:tc>
          <w:tcPr>
            <w:tcW w:w="3958" w:type="dxa"/>
            <w:shd w:val="clear" w:color="auto" w:fill="auto"/>
            <w:vAlign w:val="bottom"/>
          </w:tcPr>
          <w:p w14:paraId="278AADB1" w14:textId="1AF167FC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51158D6E" w14:textId="44629042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2DF9D90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0DC36D50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36A60E51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08FA4417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5E56" w:rsidRPr="001F3B87" w14:paraId="05829F44" w14:textId="77777777" w:rsidTr="007F686C">
        <w:tc>
          <w:tcPr>
            <w:tcW w:w="3958" w:type="dxa"/>
            <w:shd w:val="clear" w:color="auto" w:fill="auto"/>
          </w:tcPr>
          <w:p w14:paraId="51E83913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0BC4206F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1F3B87" w14:paraId="739F8AEF" w14:textId="77777777" w:rsidTr="007F686C">
        <w:tc>
          <w:tcPr>
            <w:tcW w:w="3958" w:type="dxa"/>
            <w:shd w:val="clear" w:color="auto" w:fill="auto"/>
            <w:vAlign w:val="bottom"/>
          </w:tcPr>
          <w:p w14:paraId="73F9EDDB" w14:textId="78C3756D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D14B7A8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B040A" w:rsidRPr="001F3B87" w14:paraId="57D97056" w14:textId="77777777" w:rsidTr="007F686C">
        <w:tc>
          <w:tcPr>
            <w:tcW w:w="3958" w:type="dxa"/>
            <w:shd w:val="clear" w:color="auto" w:fill="auto"/>
          </w:tcPr>
          <w:p w14:paraId="7F24B689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28BD91A7" w14:textId="296F1C7C" w:rsidR="002B040A" w:rsidRPr="001F3B87" w:rsidRDefault="006E6AC5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</w:tcPr>
          <w:p w14:paraId="0B8988F1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0B452EF2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269DC8B1" w:rsidR="002B040A" w:rsidRPr="001F3B87" w:rsidRDefault="006E6AC5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62274DE2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2B040A" w:rsidRPr="001F3B87" w14:paraId="688BC617" w14:textId="77777777" w:rsidTr="007F686C">
        <w:tc>
          <w:tcPr>
            <w:tcW w:w="3958" w:type="dxa"/>
            <w:shd w:val="clear" w:color="auto" w:fill="auto"/>
          </w:tcPr>
          <w:p w14:paraId="4BB7667D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36" w:type="dxa"/>
          </w:tcPr>
          <w:p w14:paraId="55E39BAE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17D84CFD" w14:textId="4C16CF53" w:rsidR="002B040A" w:rsidRPr="001F3B87" w:rsidRDefault="006E6AC5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6.52</w:t>
            </w:r>
          </w:p>
        </w:tc>
        <w:tc>
          <w:tcPr>
            <w:tcW w:w="240" w:type="dxa"/>
          </w:tcPr>
          <w:p w14:paraId="600E332A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CDC760" w14:textId="01B0C628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6.52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0E28F0FE" w:rsidR="002B040A" w:rsidRPr="001F3B87" w:rsidRDefault="006E6AC5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775D41CA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2B040A" w:rsidRPr="001F3B87" w14:paraId="71BF55ED" w14:textId="77777777" w:rsidTr="007F686C">
        <w:tc>
          <w:tcPr>
            <w:tcW w:w="3958" w:type="dxa"/>
            <w:shd w:val="clear" w:color="auto" w:fill="auto"/>
          </w:tcPr>
          <w:p w14:paraId="553B5EE9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1B4E277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7360D68E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352A7A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6AECB4EC" w:rsidR="002B040A" w:rsidRPr="001F3B87" w:rsidRDefault="006E6AC5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7617C89E" w:rsidR="002B040A" w:rsidRPr="001F3B87" w:rsidRDefault="002B040A" w:rsidP="002B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</w:tr>
      <w:tr w:rsidR="00003239" w:rsidRPr="001F3B87" w14:paraId="2636590A" w14:textId="77777777" w:rsidTr="007F686C">
        <w:tc>
          <w:tcPr>
            <w:tcW w:w="4194" w:type="dxa"/>
            <w:gridSpan w:val="2"/>
            <w:shd w:val="clear" w:color="auto" w:fill="auto"/>
          </w:tcPr>
          <w:p w14:paraId="014BD3E4" w14:textId="0DE9559F" w:rsidR="00003239" w:rsidRPr="001F3B87" w:rsidRDefault="00003239" w:rsidP="0000323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  <w:shd w:val="clear" w:color="auto" w:fill="auto"/>
          </w:tcPr>
          <w:p w14:paraId="550C7079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E6BED40" w14:textId="2D608DED" w:rsidR="00003239" w:rsidRPr="001F3B87" w:rsidRDefault="006E6AC5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E4E2034" w14:textId="56042945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040A" w:rsidRPr="001F3B8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3239" w:rsidRPr="001F3B87" w14:paraId="0AF87F83" w14:textId="77777777" w:rsidTr="007F686C">
        <w:tc>
          <w:tcPr>
            <w:tcW w:w="3958" w:type="dxa"/>
            <w:shd w:val="clear" w:color="auto" w:fill="auto"/>
          </w:tcPr>
          <w:p w14:paraId="0E028890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62D89233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43BABAE8" w:rsidR="00003239" w:rsidRPr="001F3B87" w:rsidRDefault="006E6AC5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38D1B918" w:rsidR="00003239" w:rsidRPr="001F3B87" w:rsidRDefault="00003239" w:rsidP="0000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B040A"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614C9F2" w14:textId="7643A2AF" w:rsidR="00AC6751" w:rsidRPr="001F3B87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1F3B87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A01FF30" w14:textId="77777777" w:rsidR="003C5518" w:rsidRPr="001F3B87" w:rsidRDefault="003C551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1F3B87" w14:paraId="740F540F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694047C" w14:textId="77777777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77CCC08" w14:textId="77777777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1F3B87" w14:paraId="5BA32691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FE3CC3C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11F0F22" w14:textId="546DA195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48826CAF" w:rsidR="003F5E56" w:rsidRPr="001F3B87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0713AF3A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1F3D5A47" w:rsidR="003F5E56" w:rsidRPr="001F3B87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1F3B87" w14:paraId="24E73614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B18B15F" w14:textId="69AF9DC9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D594EF8" w14:textId="51D7143A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382115C1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01A579C8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55BA7473" w:rsidR="003F5E56" w:rsidRPr="001F3B87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5E56" w:rsidRPr="001F3B87" w14:paraId="61BA836E" w14:textId="77777777" w:rsidTr="007F686C">
        <w:tc>
          <w:tcPr>
            <w:tcW w:w="4230" w:type="dxa"/>
            <w:shd w:val="clear" w:color="auto" w:fill="auto"/>
          </w:tcPr>
          <w:p w14:paraId="55125589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B68526B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1F3B87" w14:paraId="725C0CFD" w14:textId="77777777" w:rsidTr="007F686C">
        <w:tc>
          <w:tcPr>
            <w:tcW w:w="4230" w:type="dxa"/>
            <w:shd w:val="clear" w:color="auto" w:fill="auto"/>
            <w:vAlign w:val="bottom"/>
          </w:tcPr>
          <w:p w14:paraId="46BCB2AD" w14:textId="6540E661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501F6A04" w14:textId="3B78DE4B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1F3B87" w14:paraId="12FED80F" w14:textId="77777777" w:rsidTr="00FC07E8">
        <w:tc>
          <w:tcPr>
            <w:tcW w:w="4230" w:type="dxa"/>
            <w:shd w:val="clear" w:color="auto" w:fill="auto"/>
          </w:tcPr>
          <w:p w14:paraId="4B50F6EA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C1D54AF" w14:textId="1CA0E386" w:rsidR="003F5E56" w:rsidRPr="001F3B87" w:rsidRDefault="006E6AC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5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.5</w:t>
            </w:r>
            <w:r w:rsidR="00C62F63" w:rsidRPr="001F3B87">
              <w:rPr>
                <w:rFonts w:ascii="Angsana New" w:hAnsi="Angsana New"/>
                <w:sz w:val="30"/>
                <w:szCs w:val="30"/>
              </w:rPr>
              <w:t>0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04664454" w:rsidR="003F5E56" w:rsidRPr="001F3B87" w:rsidRDefault="00E4252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6.52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33710329" w14:textId="502F856E" w:rsidR="003F5E56" w:rsidRPr="001F3B87" w:rsidRDefault="006E6AC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362A965B" w:rsidR="003F5E56" w:rsidRPr="001F3B87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F46F7" w:rsidRPr="001F3B87" w14:paraId="00B737D7" w14:textId="77777777" w:rsidTr="00FC07E8">
        <w:tc>
          <w:tcPr>
            <w:tcW w:w="4230" w:type="dxa"/>
            <w:shd w:val="clear" w:color="auto" w:fill="auto"/>
          </w:tcPr>
          <w:p w14:paraId="64BBE34B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70BACA9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5EB7EE6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6701D8A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A04C2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056737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554933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E60769" w14:textId="77777777" w:rsidR="00BF46F7" w:rsidRPr="001F3B87" w:rsidRDefault="00BF46F7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07E8" w:rsidRPr="001F3B87" w14:paraId="1843F8D9" w14:textId="77777777" w:rsidTr="00FC07E8">
        <w:tc>
          <w:tcPr>
            <w:tcW w:w="4230" w:type="dxa"/>
            <w:shd w:val="clear" w:color="auto" w:fill="auto"/>
          </w:tcPr>
          <w:p w14:paraId="3E56FEB7" w14:textId="3F91E5D1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  <w:shd w:val="clear" w:color="auto" w:fill="auto"/>
          </w:tcPr>
          <w:p w14:paraId="2A7695FD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64D23E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0E26B5E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3DBCA1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7A5145" w14:textId="13A74705" w:rsidR="00FC07E8" w:rsidRPr="001F3B87" w:rsidRDefault="006E6AC5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5F8C834E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C962CDE" w14:textId="4A857AEB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C07E8" w:rsidRPr="001F3B87" w14:paraId="3C38ED39" w14:textId="77777777" w:rsidTr="00FC07E8">
        <w:tc>
          <w:tcPr>
            <w:tcW w:w="4230" w:type="dxa"/>
            <w:shd w:val="clear" w:color="auto" w:fill="auto"/>
          </w:tcPr>
          <w:p w14:paraId="45463E1A" w14:textId="5B2A5B44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  <w:shd w:val="clear" w:color="auto" w:fill="auto"/>
          </w:tcPr>
          <w:p w14:paraId="32C93D0B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37A16A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A385839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9D27CC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E0C9393" w14:textId="56C59E49" w:rsidR="00FC07E8" w:rsidRPr="001F3B87" w:rsidRDefault="006E6AC5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23865FC5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514DB96" w14:textId="7DC96441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</w:tr>
      <w:tr w:rsidR="00FC07E8" w:rsidRPr="001F3B87" w14:paraId="735EE85A" w14:textId="77777777" w:rsidTr="00FC07E8">
        <w:tc>
          <w:tcPr>
            <w:tcW w:w="4230" w:type="dxa"/>
            <w:shd w:val="clear" w:color="auto" w:fill="auto"/>
          </w:tcPr>
          <w:p w14:paraId="276450C8" w14:textId="02FC1F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shd w:val="clear" w:color="auto" w:fill="auto"/>
          </w:tcPr>
          <w:p w14:paraId="4E7BC8A5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DCD406C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2D714F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60CA20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71315" w14:textId="0A869095" w:rsidR="00FC07E8" w:rsidRPr="001F3B87" w:rsidRDefault="006E6AC5" w:rsidP="009B1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1FE3BDDC" w14:textId="77777777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7615B" w14:textId="32181E7B" w:rsidR="00FC07E8" w:rsidRPr="001F3B87" w:rsidRDefault="00FC07E8" w:rsidP="00FC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</w:tr>
    </w:tbl>
    <w:p w14:paraId="2EE50A98" w14:textId="77777777" w:rsidR="00D1511B" w:rsidRPr="001F3B87" w:rsidRDefault="00D1511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7EE30" w14:textId="63D54492" w:rsidR="007B2E5B" w:rsidRPr="001F3B87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="00C62F63" w:rsidRPr="001F3B87">
        <w:rPr>
          <w:rFonts w:asciiTheme="majorBidi" w:hAnsiTheme="majorBidi" w:cstheme="majorBidi" w:hint="cs"/>
          <w:sz w:val="30"/>
          <w:szCs w:val="30"/>
          <w:cs/>
        </w:rPr>
        <w:t xml:space="preserve">สองแห่ง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มีระยะเวลา </w:t>
      </w:r>
      <w:r w:rsidR="00C62F63" w:rsidRPr="001F3B87">
        <w:rPr>
          <w:rFonts w:asciiTheme="majorBidi" w:hAnsiTheme="majorBidi" w:cstheme="majorBidi"/>
          <w:sz w:val="30"/>
          <w:szCs w:val="30"/>
        </w:rPr>
        <w:t>1</w:t>
      </w:r>
      <w:r w:rsidR="00840A43" w:rsidRPr="001F3B87">
        <w:rPr>
          <w:rFonts w:asciiTheme="majorBidi" w:hAnsiTheme="majorBidi" w:cstheme="majorBidi"/>
          <w:sz w:val="30"/>
          <w:szCs w:val="30"/>
        </w:rPr>
        <w:t xml:space="preserve"> - </w:t>
      </w:r>
      <w:r w:rsidR="006E6AC5" w:rsidRPr="001F3B87">
        <w:rPr>
          <w:rFonts w:asciiTheme="majorBidi" w:hAnsiTheme="majorBidi" w:cstheme="majorBidi"/>
          <w:sz w:val="30"/>
          <w:szCs w:val="30"/>
        </w:rPr>
        <w:t>10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0A43" w:rsidRPr="001F3B87">
        <w:rPr>
          <w:rFonts w:asciiTheme="majorBidi" w:hAnsiTheme="majorBidi" w:cstheme="majorBidi"/>
          <w:sz w:val="30"/>
          <w:szCs w:val="30"/>
        </w:rPr>
        <w:t>256</w:t>
      </w:r>
      <w:r w:rsidR="006E6AC5" w:rsidRPr="001F3B87">
        <w:rPr>
          <w:rFonts w:asciiTheme="majorBidi" w:hAnsiTheme="majorBidi" w:cstheme="majorBidi"/>
          <w:sz w:val="30"/>
          <w:szCs w:val="30"/>
        </w:rPr>
        <w:t>8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-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840A43" w:rsidRPr="001F3B87">
        <w:rPr>
          <w:rFonts w:asciiTheme="majorBidi" w:hAnsiTheme="majorBidi" w:cstheme="majorBidi"/>
          <w:sz w:val="30"/>
          <w:szCs w:val="30"/>
        </w:rPr>
        <w:t>257</w:t>
      </w:r>
      <w:r w:rsidR="006E6AC5" w:rsidRPr="001F3B87">
        <w:rPr>
          <w:rFonts w:asciiTheme="majorBidi" w:hAnsiTheme="majorBidi" w:cstheme="majorBidi"/>
          <w:sz w:val="30"/>
          <w:szCs w:val="30"/>
        </w:rPr>
        <w:t>3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="00C62F63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C62F63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7C3152" w:rsidRPr="001F3B87">
        <w:rPr>
          <w:rFonts w:asciiTheme="majorBidi" w:hAnsiTheme="majorBidi" w:cstheme="majorBidi" w:hint="cs"/>
          <w:sz w:val="30"/>
          <w:szCs w:val="30"/>
          <w:cs/>
        </w:rPr>
        <w:t xml:space="preserve">เป็นรายเดือนและรายปี </w:t>
      </w:r>
      <w:r w:rsidR="007C3152" w:rsidRPr="001F3B87">
        <w:rPr>
          <w:rFonts w:asciiTheme="majorBidi" w:hAnsiTheme="majorBidi" w:hint="cs"/>
          <w:sz w:val="30"/>
          <w:szCs w:val="30"/>
          <w:cs/>
        </w:rPr>
        <w:t>รวมถึง</w:t>
      </w:r>
      <w:r w:rsidR="00C62F63" w:rsidRPr="001F3B87">
        <w:rPr>
          <w:rFonts w:asciiTheme="majorBidi" w:hAnsiTheme="majorBidi" w:hint="cs"/>
          <w:sz w:val="30"/>
          <w:szCs w:val="30"/>
          <w:cs/>
        </w:rPr>
        <w:t>การปฏิบัติตามเงื่อนไขตามที่ระบุไว้ในสัญญา</w:t>
      </w:r>
    </w:p>
    <w:p w14:paraId="25E78E96" w14:textId="77777777" w:rsidR="007B2E5B" w:rsidRPr="001F3B87" w:rsidRDefault="007B2E5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1543A" w14:textId="77777777" w:rsidR="00473F8B" w:rsidRPr="001F3B87" w:rsidRDefault="00473F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1F3B87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1F3B87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1F3B87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1F3B87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1F3B87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1F3B87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1F3B87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3F732D43" w:rsidR="003F5E56" w:rsidRPr="001F3B87" w:rsidRDefault="006A53D8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905777C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1AC053FA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3F5E56" w:rsidRPr="001F3B87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44628534" w:rsidR="003F5E56" w:rsidRPr="001F3B87" w:rsidRDefault="006A53D8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3625E11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064380B5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1F3B8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1F3B87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1F3B87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29864460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23DD34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74389DCC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9B14F1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20E0FEA4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62ADEA1" w14:textId="77777777" w:rsidR="003F5E56" w:rsidRPr="001F3B87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729292BE" w:rsidR="003F5E56" w:rsidRPr="001F3B87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F5E56" w:rsidRPr="001F3B87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1F3B87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1F3B87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1F3B87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3D8" w:rsidRPr="001F3B87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6A53D8" w:rsidRPr="001F3B87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5F25293B" w:rsidR="006A53D8" w:rsidRPr="001F3B87" w:rsidRDefault="00D77B7B" w:rsidP="00D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9129F0E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75380E34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5E3CCF34" w:rsidR="006A53D8" w:rsidRPr="001F3B87" w:rsidRDefault="00D77B7B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C316C7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0FB01460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53D8" w:rsidRPr="001F3B87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6A53D8" w:rsidRPr="001F3B87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123F76EF" w:rsidR="006A53D8" w:rsidRPr="001F3B87" w:rsidRDefault="00D77B7B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01205F9D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60D5B6F3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7F81D2A2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58329458" w:rsidR="006A53D8" w:rsidRPr="001F3B87" w:rsidRDefault="00D77B7B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25DE05F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37978515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</w:tr>
      <w:tr w:rsidR="006A53D8" w:rsidRPr="001F3B87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6A53D8" w:rsidRPr="001F3B87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5A306F07" w:rsidR="006A53D8" w:rsidRPr="001F3B87" w:rsidRDefault="00D77B7B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40F94B66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67EACB88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28C4A663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2771C81D" w:rsidR="006A53D8" w:rsidRPr="001F3B87" w:rsidRDefault="00D77B7B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8C505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0A0E4A04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53D8" w:rsidRPr="001F3B87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6A53D8" w:rsidRPr="001F3B87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14E58D38" w:rsidR="006A53D8" w:rsidRPr="001F3B87" w:rsidRDefault="00D77B7B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0B89639F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4A53DDDA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3BB14EF9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2EAA87B6" w:rsidR="006A53D8" w:rsidRPr="001F3B87" w:rsidRDefault="00D77B7B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64B2FCC8" w14:textId="77777777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110D27CA" w:rsidR="006A53D8" w:rsidRPr="001F3B87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</w:p>
        </w:tc>
      </w:tr>
      <w:tr w:rsidR="005F6005" w:rsidRPr="001F3B87" w14:paraId="02604A93" w14:textId="77777777" w:rsidTr="002472BC">
        <w:trPr>
          <w:cantSplit/>
        </w:trPr>
        <w:tc>
          <w:tcPr>
            <w:tcW w:w="4228" w:type="dxa"/>
          </w:tcPr>
          <w:p w14:paraId="351CB1A6" w14:textId="77777777" w:rsidR="005F6005" w:rsidRPr="001F3B87" w:rsidRDefault="005F600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8D805B9" w14:textId="77777777" w:rsidR="005F6005" w:rsidRPr="001F3B87" w:rsidRDefault="005F6005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1F3B87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1F3B87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7B7B" w:rsidRPr="001F3B87" w14:paraId="359E8AE1" w14:textId="77777777" w:rsidTr="00097539">
        <w:trPr>
          <w:cantSplit/>
        </w:trPr>
        <w:tc>
          <w:tcPr>
            <w:tcW w:w="4228" w:type="dxa"/>
          </w:tcPr>
          <w:p w14:paraId="7F44A5C6" w14:textId="2E200A13" w:rsidR="00D77B7B" w:rsidRPr="001F3B87" w:rsidRDefault="00097539" w:rsidP="00D77B7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7988981" w14:textId="4E36098B" w:rsidR="00D77B7B" w:rsidRPr="001F3B87" w:rsidRDefault="00097539" w:rsidP="00D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FD4FC" w14:textId="77777777" w:rsidR="00D77B7B" w:rsidRPr="001F3B87" w:rsidRDefault="00D77B7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A8717" w14:textId="20A5D79C" w:rsidR="00D77B7B" w:rsidRPr="001F3B87" w:rsidRDefault="000975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D3208" w14:textId="77777777" w:rsidR="00D77B7B" w:rsidRPr="001F3B87" w:rsidRDefault="00D77B7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541FA" w14:textId="7B01BE90" w:rsidR="00D77B7B" w:rsidRPr="001F3B87" w:rsidRDefault="000975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910DA7" w14:textId="77777777" w:rsidR="00D77B7B" w:rsidRPr="001F3B87" w:rsidRDefault="00D77B7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A6D9" w14:textId="02915B59" w:rsidR="00D77B7B" w:rsidRPr="001F3B87" w:rsidRDefault="000975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77B7B" w:rsidRPr="001F3B87" w14:paraId="3045D134" w14:textId="77777777" w:rsidTr="00097539">
        <w:trPr>
          <w:cantSplit/>
        </w:trPr>
        <w:tc>
          <w:tcPr>
            <w:tcW w:w="4228" w:type="dxa"/>
          </w:tcPr>
          <w:p w14:paraId="6E50A486" w14:textId="52086851" w:rsidR="00D77B7B" w:rsidRPr="001F3B87" w:rsidRDefault="00097539" w:rsidP="0009753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6C496AE" w14:textId="0A18FCC8" w:rsidR="00D77B7B" w:rsidRPr="001F3B87" w:rsidRDefault="00097539" w:rsidP="000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D54E47" w14:textId="77777777" w:rsidR="00D77B7B" w:rsidRPr="001F3B87" w:rsidRDefault="00D77B7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8D50E" w14:textId="154D36A5" w:rsidR="00D77B7B" w:rsidRPr="001F3B87" w:rsidRDefault="000975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25D12" w14:textId="77777777" w:rsidR="00D77B7B" w:rsidRPr="001F3B87" w:rsidRDefault="00D77B7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392CFE" w14:textId="0CF89F2A" w:rsidR="00D77B7B" w:rsidRPr="001F3B87" w:rsidRDefault="00097539" w:rsidP="000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7FE19F" w14:textId="77777777" w:rsidR="00D77B7B" w:rsidRPr="001F3B87" w:rsidRDefault="00D77B7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FF3FF7" w14:textId="1D6A1AD5" w:rsidR="00D77B7B" w:rsidRPr="001F3B87" w:rsidRDefault="00097539" w:rsidP="000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539" w:rsidRPr="001F3B87" w14:paraId="08216A68" w14:textId="77777777" w:rsidTr="00097539">
        <w:trPr>
          <w:cantSplit/>
        </w:trPr>
        <w:tc>
          <w:tcPr>
            <w:tcW w:w="4228" w:type="dxa"/>
          </w:tcPr>
          <w:p w14:paraId="756DA87B" w14:textId="4AC44775" w:rsidR="00097539" w:rsidRPr="001F3B87" w:rsidRDefault="00097539" w:rsidP="0009753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AE56116" w14:textId="7BA62B9E" w:rsidR="00097539" w:rsidRPr="001F3B87" w:rsidRDefault="00097539" w:rsidP="0090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CA39C6" w14:textId="77777777" w:rsidR="00097539" w:rsidRPr="001F3B87" w:rsidRDefault="00097539" w:rsidP="000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171DED" w14:textId="77777777" w:rsidR="00097539" w:rsidRPr="001F3B87" w:rsidRDefault="00097539" w:rsidP="0090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097539" w:rsidRPr="001F3B87" w:rsidRDefault="00097539" w:rsidP="000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AE2A4" w14:textId="38FEC3AF" w:rsidR="00097539" w:rsidRPr="001F3B87" w:rsidRDefault="00097539" w:rsidP="000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5AB63" w14:textId="77777777" w:rsidR="00097539" w:rsidRPr="001F3B87" w:rsidRDefault="00097539" w:rsidP="000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2CA777" w14:textId="4F80BCB6" w:rsidR="00097539" w:rsidRPr="001F3B87" w:rsidRDefault="00097539" w:rsidP="0090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3F5E56" w:rsidRPr="001F3B87" w14:paraId="53196B6C" w14:textId="77777777" w:rsidTr="00A34A48">
        <w:trPr>
          <w:cantSplit/>
          <w:trHeight w:val="389"/>
        </w:trPr>
        <w:tc>
          <w:tcPr>
            <w:tcW w:w="4228" w:type="dxa"/>
          </w:tcPr>
          <w:p w14:paraId="53CC3ED2" w14:textId="1FFD1CD2" w:rsidR="003F5E56" w:rsidRPr="001F3B87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1F3B87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1F3B87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1F3B87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1F3B87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1CC98278" w:rsidR="003F5E56" w:rsidRPr="001F3B87" w:rsidRDefault="00342CCB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9478D11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7DF8EF5F" w:rsidR="003F5E56" w:rsidRPr="001F3B87" w:rsidRDefault="00840A4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701FA48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3004B8AA" w:rsidR="003F5E56" w:rsidRPr="001F3B87" w:rsidRDefault="00342CCB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4199039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338BC4BD" w:rsidR="003F5E56" w:rsidRPr="001F3B87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0A43" w:rsidRPr="001F3B8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3F5E56" w:rsidRPr="001F3B87" w14:paraId="706AC745" w14:textId="77777777" w:rsidTr="00324B4F">
        <w:trPr>
          <w:cantSplit/>
          <w:trHeight w:val="389"/>
        </w:trPr>
        <w:tc>
          <w:tcPr>
            <w:tcW w:w="4228" w:type="dxa"/>
          </w:tcPr>
          <w:p w14:paraId="4A90B019" w14:textId="01B02489" w:rsidR="003F5E56" w:rsidRPr="001F3B87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1F3B87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A43" w:rsidRPr="001F3B87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840A43" w:rsidRPr="001F3B87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4273D57D" w:rsidR="00840A43" w:rsidRPr="001F3B87" w:rsidRDefault="00342CCB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BA5EF0C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1102F6E2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6A929F6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60C1E4D0" w:rsidR="00840A43" w:rsidRPr="001F3B87" w:rsidRDefault="00342CCB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494F5B5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08293B86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</w:tr>
      <w:tr w:rsidR="00840A43" w:rsidRPr="001F3B87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840A43" w:rsidRPr="001F3B87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40FAD145" w:rsidR="00840A43" w:rsidRPr="001F3B87" w:rsidRDefault="00342CCB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790FF66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786B1F1C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0802901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3E567FD9" w:rsidR="00840A43" w:rsidRPr="001F3B87" w:rsidRDefault="00342CCB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0BF521C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30749865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</w:tr>
      <w:tr w:rsidR="00840A43" w:rsidRPr="001F3B87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840A43" w:rsidRPr="001F3B87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2AFA9620" w:rsidR="00840A43" w:rsidRPr="001F3B87" w:rsidRDefault="00342CCB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6995E18C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3DFBD5B2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C12AAE6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681B9F5B" w:rsidR="00840A43" w:rsidRPr="001F3B87" w:rsidRDefault="00342CCB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7DDCE8FF" w14:textId="77777777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23269AB4" w:rsidR="00840A43" w:rsidRPr="001F3B87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143</w:t>
            </w:r>
          </w:p>
        </w:tc>
      </w:tr>
    </w:tbl>
    <w:p w14:paraId="73319FAD" w14:textId="77777777" w:rsidR="007F24D9" w:rsidRPr="001F3B87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6F4D1" w14:textId="05AF5076" w:rsidR="007F24D9" w:rsidRPr="001F3B87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1F3B87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C0C03" w:rsidRPr="001F3B87">
        <w:rPr>
          <w:rFonts w:asciiTheme="majorBidi" w:hAnsiTheme="majorBidi" w:cstheme="majorBidi"/>
          <w:sz w:val="30"/>
          <w:szCs w:val="30"/>
        </w:rPr>
        <w:t>1</w:t>
      </w:r>
      <w:r w:rsidR="00524479" w:rsidRPr="001F3B87">
        <w:rPr>
          <w:rFonts w:asciiTheme="majorBidi" w:hAnsiTheme="majorBidi" w:cstheme="majorBidi"/>
          <w:sz w:val="30"/>
          <w:szCs w:val="30"/>
        </w:rPr>
        <w:t xml:space="preserve"> - </w:t>
      </w:r>
      <w:r w:rsidR="005C0C03" w:rsidRPr="001F3B87">
        <w:rPr>
          <w:rFonts w:asciiTheme="majorBidi" w:hAnsiTheme="majorBidi" w:cstheme="majorBidi"/>
          <w:sz w:val="30"/>
          <w:szCs w:val="30"/>
        </w:rPr>
        <w:t>5</w:t>
      </w:r>
      <w:r w:rsidR="00524479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256</w:t>
      </w:r>
      <w:r w:rsidR="004C41C8" w:rsidRPr="001F3B87">
        <w:rPr>
          <w:rFonts w:asciiTheme="majorBidi" w:hAnsiTheme="majorBidi" w:cstheme="majorBidi"/>
          <w:sz w:val="30"/>
          <w:szCs w:val="30"/>
        </w:rPr>
        <w:t>7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-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257</w:t>
      </w:r>
      <w:r w:rsidR="004C41C8" w:rsidRPr="001F3B87">
        <w:rPr>
          <w:rFonts w:asciiTheme="majorBidi" w:hAnsiTheme="majorBidi" w:cstheme="majorBidi"/>
          <w:sz w:val="30"/>
          <w:szCs w:val="30"/>
        </w:rPr>
        <w:t>2</w:t>
      </w:r>
    </w:p>
    <w:p w14:paraId="612AF527" w14:textId="77777777" w:rsidR="007F24D9" w:rsidRPr="001F3B87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3DC42" w14:textId="31AE78DD" w:rsidR="00DA58CF" w:rsidRPr="001F3B87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 สัญญาดังกล่าวมีระยะเวลาเช่า </w:t>
      </w:r>
      <w:r w:rsidR="005C0C03" w:rsidRPr="001F3B87">
        <w:rPr>
          <w:rFonts w:asciiTheme="majorBidi" w:hAnsiTheme="majorBidi" w:cstheme="majorBidi"/>
          <w:sz w:val="30"/>
          <w:szCs w:val="30"/>
        </w:rPr>
        <w:t>3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5C0C03" w:rsidRPr="001F3B87">
        <w:rPr>
          <w:rFonts w:asciiTheme="majorBidi" w:hAnsiTheme="majorBidi" w:cstheme="majorBidi"/>
          <w:sz w:val="30"/>
          <w:szCs w:val="30"/>
        </w:rPr>
        <w:t>31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1F3B87">
        <w:rPr>
          <w:rFonts w:asciiTheme="majorBidi" w:hAnsiTheme="majorBidi" w:cstheme="majorBidi"/>
          <w:sz w:val="30"/>
          <w:szCs w:val="30"/>
        </w:rPr>
        <w:t>2567</w:t>
      </w:r>
    </w:p>
    <w:p w14:paraId="48CF5379" w14:textId="4988C427" w:rsidR="005F6005" w:rsidRPr="001F3B87" w:rsidRDefault="005F6005"/>
    <w:p w14:paraId="1EF580F4" w14:textId="77777777" w:rsidR="00D1511B" w:rsidRPr="001F3B87" w:rsidRDefault="00D1511B"/>
    <w:p w14:paraId="2A8FF2EC" w14:textId="77777777" w:rsidR="004C41C8" w:rsidRPr="001F3B87" w:rsidRDefault="004C41C8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1F3B87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43199E01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1F3B87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1F3B87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4CE778E4" w:rsidR="006B27B7" w:rsidRPr="001F3B87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734734FE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4422328B" w:rsidR="006B27B7" w:rsidRPr="001F3B87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4118F48A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1F3B87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7FDF2494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1F3B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2D69301F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26754AD7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1F3B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2603F3CF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27B7" w:rsidRPr="001F3B87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1F3B87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1F3B87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02340D7B" w:rsidR="006B27B7" w:rsidRPr="001F3B87" w:rsidRDefault="00331D51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42850499" w:rsidR="006B27B7" w:rsidRPr="001F3B87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703601F2" w:rsidR="006B27B7" w:rsidRPr="001F3B87" w:rsidRDefault="00331D51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1F5B181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A8610B8" w14:textId="77777777" w:rsidR="00AA0276" w:rsidRPr="001F3B87" w:rsidRDefault="00AA027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322E8" w14:textId="2FB26582" w:rsidR="001B38C4" w:rsidRPr="001F3B87" w:rsidRDefault="006076C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1F3B87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1F3B87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3CBEDC09" w14:textId="6F8E245B" w:rsidR="00A34A48" w:rsidRPr="001F3B87" w:rsidRDefault="00A34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1F3B87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1F3B87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1F3B87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1F3B87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1F3B87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1F3B87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1143BACE" w:rsidR="006B27B7" w:rsidRPr="001F3B87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33AE824E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B27B7"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1F3B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481A6B96" w:rsidR="006B27B7" w:rsidRPr="001F3B87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526A03E4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1F3B87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420F6B86" w:rsidR="006B27B7" w:rsidRPr="001F3B87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5A3818F5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48B56D76" w:rsidR="006B27B7" w:rsidRPr="001F3B87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00374DCC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27B7" w:rsidRPr="001F3B87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1F3B87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1F3B87" w14:paraId="101B2524" w14:textId="77777777" w:rsidTr="001B38C4">
        <w:tc>
          <w:tcPr>
            <w:tcW w:w="4230" w:type="dxa"/>
            <w:shd w:val="clear" w:color="auto" w:fill="auto"/>
          </w:tcPr>
          <w:p w14:paraId="1D1BA9FC" w14:textId="3FE0FCE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7D8B5263" w:rsidR="006B27B7" w:rsidRPr="001F3B87" w:rsidRDefault="00331D51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3BA818F5" w:rsidR="006B27B7" w:rsidRPr="001F3B87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0C289AA7" w:rsidR="006B27B7" w:rsidRPr="001F3B87" w:rsidRDefault="00331D51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6B27B7" w:rsidRPr="001F3B87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3027C7D7" w:rsidR="006B27B7" w:rsidRPr="001F3B87" w:rsidRDefault="005C0C03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1F3B87" w:rsidRDefault="007F24D9" w:rsidP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DE0D4" w14:textId="6DB3060C" w:rsidR="00DA58CF" w:rsidRPr="001F3B87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1F3B87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1F3B87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00FAD" w:rsidRPr="001F3B87">
        <w:rPr>
          <w:rFonts w:asciiTheme="majorBidi" w:hAnsiTheme="majorBidi" w:cstheme="majorBidi"/>
          <w:sz w:val="30"/>
          <w:szCs w:val="30"/>
        </w:rPr>
        <w:t>2569</w:t>
      </w:r>
    </w:p>
    <w:p w14:paraId="5A6DEDF7" w14:textId="10E8B312" w:rsidR="00074F6C" w:rsidRPr="001F3B87" w:rsidRDefault="00074F6C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620DE5" w:rsidRPr="001F3B87" w14:paraId="7611B3B9" w14:textId="77777777" w:rsidTr="00907578">
        <w:trPr>
          <w:cantSplit/>
          <w:tblHeader/>
        </w:trPr>
        <w:tc>
          <w:tcPr>
            <w:tcW w:w="4228" w:type="dxa"/>
          </w:tcPr>
          <w:p w14:paraId="5BDDFF02" w14:textId="77777777" w:rsidR="00620DE5" w:rsidRPr="001F3B87" w:rsidRDefault="00620DE5" w:rsidP="00907578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E8CCFA2" w14:textId="77777777" w:rsidR="00620DE5" w:rsidRPr="001F3B87" w:rsidRDefault="00620DE5" w:rsidP="009075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0666E0" w14:textId="77777777" w:rsidR="00620DE5" w:rsidRPr="001F3B87" w:rsidRDefault="00620DE5" w:rsidP="009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A55DF1" w14:textId="77777777" w:rsidR="00620DE5" w:rsidRPr="001F3B87" w:rsidRDefault="00620DE5" w:rsidP="009075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8A6" w:rsidRPr="001F3B87" w14:paraId="51465628" w14:textId="77777777" w:rsidTr="00907578">
        <w:trPr>
          <w:cantSplit/>
          <w:tblHeader/>
        </w:trPr>
        <w:tc>
          <w:tcPr>
            <w:tcW w:w="4228" w:type="dxa"/>
          </w:tcPr>
          <w:p w14:paraId="2028C3DC" w14:textId="77777777" w:rsidR="00A118A6" w:rsidRPr="001F3B87" w:rsidRDefault="00A118A6" w:rsidP="00A118A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6EE87F1" w14:textId="7DE31C16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E20B29" w14:textId="77777777" w:rsidR="00A118A6" w:rsidRPr="001F3B87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D2D8DE" w14:textId="0906D9E8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4D6A69A" w14:textId="77777777" w:rsidR="00A118A6" w:rsidRPr="001F3B87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C20F48" w14:textId="40986E6A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4D0EC82" w14:textId="77777777" w:rsidR="00A118A6" w:rsidRPr="001F3B87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0E2FA4" w14:textId="0D8A38A9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18A6" w:rsidRPr="001F3B87" w14:paraId="616514CA" w14:textId="77777777" w:rsidTr="00907578">
        <w:trPr>
          <w:cantSplit/>
          <w:tblHeader/>
        </w:trPr>
        <w:tc>
          <w:tcPr>
            <w:tcW w:w="4228" w:type="dxa"/>
          </w:tcPr>
          <w:p w14:paraId="1264237C" w14:textId="77777777" w:rsidR="00A118A6" w:rsidRPr="001F3B87" w:rsidRDefault="00A118A6" w:rsidP="00A118A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B2158E" w14:textId="43FF93FF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8F1A355" w14:textId="77777777" w:rsidR="00A118A6" w:rsidRPr="001F3B87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13B6F2" w14:textId="72696C8B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5E04D4" w14:textId="77777777" w:rsidR="00A118A6" w:rsidRPr="001F3B87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EC2B95" w14:textId="115EA715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50C28E" w14:textId="77777777" w:rsidR="00A118A6" w:rsidRPr="001F3B87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4489BD" w14:textId="6B53A70F" w:rsidR="00A118A6" w:rsidRPr="001F3B87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20DE5" w:rsidRPr="001F3B87" w14:paraId="1446568A" w14:textId="77777777" w:rsidTr="00907578">
        <w:trPr>
          <w:cantSplit/>
          <w:tblHeader/>
        </w:trPr>
        <w:tc>
          <w:tcPr>
            <w:tcW w:w="4228" w:type="dxa"/>
          </w:tcPr>
          <w:p w14:paraId="7DDB7068" w14:textId="77777777" w:rsidR="00620DE5" w:rsidRPr="001F3B87" w:rsidRDefault="00620DE5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66743C9E" w14:textId="77777777" w:rsidR="00620DE5" w:rsidRPr="001F3B87" w:rsidRDefault="00620DE5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7CD4" w:rsidRPr="001F3B87" w14:paraId="05D6F7CA" w14:textId="77777777" w:rsidTr="00907578">
        <w:trPr>
          <w:cantSplit/>
          <w:tblHeader/>
        </w:trPr>
        <w:tc>
          <w:tcPr>
            <w:tcW w:w="4228" w:type="dxa"/>
          </w:tcPr>
          <w:p w14:paraId="6DC1A6BA" w14:textId="4C581D83" w:rsidR="00D87CD4" w:rsidRPr="001F3B87" w:rsidRDefault="00D87CD4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 </w:t>
            </w:r>
          </w:p>
        </w:tc>
        <w:tc>
          <w:tcPr>
            <w:tcW w:w="5132" w:type="dxa"/>
            <w:gridSpan w:val="7"/>
          </w:tcPr>
          <w:p w14:paraId="39261A97" w14:textId="77777777" w:rsidR="00D87CD4" w:rsidRPr="001F3B87" w:rsidRDefault="00D87CD4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20DE5" w:rsidRPr="001F3B87" w14:paraId="04480A3F" w14:textId="77777777" w:rsidTr="00907578">
        <w:trPr>
          <w:cantSplit/>
        </w:trPr>
        <w:tc>
          <w:tcPr>
            <w:tcW w:w="4228" w:type="dxa"/>
          </w:tcPr>
          <w:p w14:paraId="5EB4C05E" w14:textId="6993112B" w:rsidR="00620DE5" w:rsidRPr="001F3B87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 (การปฏิบัติตาม</w:t>
            </w:r>
          </w:p>
        </w:tc>
        <w:tc>
          <w:tcPr>
            <w:tcW w:w="5132" w:type="dxa"/>
            <w:gridSpan w:val="7"/>
          </w:tcPr>
          <w:p w14:paraId="5744C50B" w14:textId="77777777" w:rsidR="00620DE5" w:rsidRPr="001F3B87" w:rsidRDefault="00620DE5" w:rsidP="00620DE5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2AF7" w:rsidRPr="001F3B87" w14:paraId="34F94CB7" w14:textId="77777777" w:rsidTr="004E7EB6">
        <w:trPr>
          <w:cantSplit/>
        </w:trPr>
        <w:tc>
          <w:tcPr>
            <w:tcW w:w="9360" w:type="dxa"/>
            <w:gridSpan w:val="8"/>
          </w:tcPr>
          <w:p w14:paraId="6C1D23F5" w14:textId="1D10C3AE" w:rsidR="00852AF7" w:rsidRPr="001F3B87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</w:tr>
      <w:tr w:rsidR="00620DE5" w:rsidRPr="001F3B87" w14:paraId="58CE1243" w14:textId="77777777" w:rsidTr="00907578">
        <w:trPr>
          <w:cantSplit/>
        </w:trPr>
        <w:tc>
          <w:tcPr>
            <w:tcW w:w="4228" w:type="dxa"/>
          </w:tcPr>
          <w:p w14:paraId="5B00D2BC" w14:textId="5E5BAE18" w:rsidR="00620DE5" w:rsidRPr="001F3B87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9A1505C" w14:textId="6F42AEF5" w:rsidR="00620DE5" w:rsidRPr="001F3B87" w:rsidRDefault="00331D51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4C94C000" w14:textId="77777777" w:rsidR="00620DE5" w:rsidRPr="001F3B87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968D08" w14:textId="7B18D9B8" w:rsidR="00620DE5" w:rsidRPr="001F3B87" w:rsidRDefault="00A118A6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07AD14E5" w14:textId="77777777" w:rsidR="00620DE5" w:rsidRPr="001F3B87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075662" w14:textId="5E835AF6" w:rsidR="00620DE5" w:rsidRPr="001F3B87" w:rsidRDefault="00331D51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3289ADA1" w14:textId="77777777" w:rsidR="00620DE5" w:rsidRPr="001F3B87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D6C846" w14:textId="1D38346A" w:rsidR="00620DE5" w:rsidRPr="001F3B87" w:rsidRDefault="005C0C03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18A6" w:rsidRPr="001F3B87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</w:tbl>
    <w:p w14:paraId="662C8822" w14:textId="6F671AE7" w:rsidR="00991783" w:rsidRPr="001F3B87" w:rsidRDefault="0099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DD71BF6" w14:textId="77777777" w:rsidR="00D1511B" w:rsidRPr="001F3B87" w:rsidRDefault="00D1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09CDFDC" w14:textId="77777777" w:rsidR="00D1511B" w:rsidRPr="001F3B87" w:rsidRDefault="00D1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DC99D66" w14:textId="77777777" w:rsidR="00D1511B" w:rsidRPr="001F3B87" w:rsidRDefault="00D1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CDB5C08" w14:textId="3C88C64F" w:rsidR="00DF7265" w:rsidRPr="001F3B87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1F3B8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1F3B87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1F3B87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62142F06" w:rsidR="00BF745D" w:rsidRPr="001F3B87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1F3B87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01457E8A" w:rsidR="00BF745D" w:rsidRPr="001F3B87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1F3B87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1F3B87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1F3B87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1F3B87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0255C2E5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C0C03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118A6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327DF3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118A6"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0D619F"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C0C03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118A6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66" w:type="dxa"/>
          </w:tcPr>
          <w:p w14:paraId="2573519F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1F3B87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1F3B87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3B79DDFA" w:rsidR="000A23D5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36" w:type="dxa"/>
          </w:tcPr>
          <w:p w14:paraId="1983ADA1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417819A1" w:rsidR="000A23D5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408796D6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601C2252" w:rsidR="000A23D5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1,322</w:t>
            </w:r>
          </w:p>
        </w:tc>
        <w:tc>
          <w:tcPr>
            <w:tcW w:w="236" w:type="dxa"/>
          </w:tcPr>
          <w:p w14:paraId="50A96BE8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242B9B2F" w:rsidR="000A23D5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  <w:tc>
          <w:tcPr>
            <w:tcW w:w="236" w:type="dxa"/>
          </w:tcPr>
          <w:p w14:paraId="4DA47F9A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720E1970" w:rsidR="000A23D5" w:rsidRPr="001F3B87" w:rsidRDefault="0050439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0A23D5" w:rsidRPr="001F3B87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0A23D5" w:rsidRPr="001F3B87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10C" w:rsidRPr="001F3B87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7B892590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1AA5149F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36" w:type="dxa"/>
          </w:tcPr>
          <w:p w14:paraId="65610821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377C1FE3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325D8306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500ACF5A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36" w:type="dxa"/>
          </w:tcPr>
          <w:p w14:paraId="611AC864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2D8A4350" w:rsidR="0098110C" w:rsidRPr="001F3B87" w:rsidRDefault="0050439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8110C" w:rsidRPr="001F3B87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10C37521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336BD4F6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2B64450C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2FE01E9C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487851D9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0E81663C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38EF300B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722A692D" w:rsidR="0098110C" w:rsidRPr="001F3B87" w:rsidRDefault="0050439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8110C" w:rsidRPr="001F3B87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50BAF674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030EA25B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7A546E02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440303AA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4AE8D569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3164C3BF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27C33FF6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167D14E6" w:rsidR="0098110C" w:rsidRPr="001F3B87" w:rsidRDefault="0051315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8110C" w:rsidRPr="001F3B87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01CB2FA0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6679B71B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236" w:type="dxa"/>
          </w:tcPr>
          <w:p w14:paraId="0AC954E2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42B0650D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61500658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7B8E02CE" w:rsidR="0098110C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236" w:type="dxa"/>
          </w:tcPr>
          <w:p w14:paraId="4D5CFC7E" w14:textId="77777777" w:rsidR="0098110C" w:rsidRPr="001F3B87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29A9A617" w:rsidR="0098110C" w:rsidRPr="001F3B87" w:rsidRDefault="0051315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50439F" w:rsidRPr="001F3B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D3C4E" w:rsidRPr="001F3B87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6EE1D8D2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2,046</w:t>
            </w:r>
          </w:p>
        </w:tc>
        <w:tc>
          <w:tcPr>
            <w:tcW w:w="236" w:type="dxa"/>
          </w:tcPr>
          <w:p w14:paraId="3C7207F4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15D79819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2E2850E0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02F04020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/>
                <w:b/>
                <w:bCs/>
                <w:sz w:val="28"/>
                <w:szCs w:val="28"/>
              </w:rPr>
              <w:t>1,322</w:t>
            </w:r>
          </w:p>
        </w:tc>
        <w:tc>
          <w:tcPr>
            <w:tcW w:w="236" w:type="dxa"/>
          </w:tcPr>
          <w:p w14:paraId="0EDE466A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478E38E8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3,427</w:t>
            </w:r>
          </w:p>
        </w:tc>
        <w:tc>
          <w:tcPr>
            <w:tcW w:w="236" w:type="dxa"/>
          </w:tcPr>
          <w:p w14:paraId="3563CF82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45309CCC" w:rsidR="007D3C4E" w:rsidRPr="001F3B87" w:rsidRDefault="0051315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</w:tr>
      <w:tr w:rsidR="007D3C4E" w:rsidRPr="001F3B87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DE35E04" w14:textId="77777777" w:rsidR="00FB12A8" w:rsidRPr="001F3B87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397F104A" w:rsidR="00063F1D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(478)</w:t>
            </w:r>
          </w:p>
        </w:tc>
        <w:tc>
          <w:tcPr>
            <w:tcW w:w="236" w:type="dxa"/>
          </w:tcPr>
          <w:p w14:paraId="0AA4C0DB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60A34E" w14:textId="77777777" w:rsidR="00FB12A8" w:rsidRPr="001F3B87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0865A994" w:rsidR="00063F1D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7844AD50" w14:textId="77777777" w:rsidR="00FB12A8" w:rsidRPr="001F3B87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069601CD" w14:textId="1A12EED6" w:rsidR="00063F1D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43CFB877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4FBBC1B" w14:textId="77777777" w:rsidR="00FB12A8" w:rsidRPr="001F3B87" w:rsidRDefault="00FB12A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48067" w14:textId="2B85ACFA" w:rsidR="00063F1D" w:rsidRPr="001F3B87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(484)</w:t>
            </w:r>
          </w:p>
        </w:tc>
        <w:tc>
          <w:tcPr>
            <w:tcW w:w="236" w:type="dxa"/>
          </w:tcPr>
          <w:p w14:paraId="631EBAB8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C4E" w:rsidRPr="001F3B87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4AE138E2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1,568</w:t>
            </w:r>
          </w:p>
        </w:tc>
        <w:tc>
          <w:tcPr>
            <w:tcW w:w="236" w:type="dxa"/>
          </w:tcPr>
          <w:p w14:paraId="6C060B41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5E4626A5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4CB102D0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435089E4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/>
                <w:b/>
                <w:bCs/>
                <w:sz w:val="28"/>
                <w:szCs w:val="28"/>
              </w:rPr>
              <w:t>1,316</w:t>
            </w:r>
          </w:p>
        </w:tc>
        <w:tc>
          <w:tcPr>
            <w:tcW w:w="236" w:type="dxa"/>
          </w:tcPr>
          <w:p w14:paraId="66B13F90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7EE28316" w:rsidR="007D3C4E" w:rsidRPr="001F3B87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2,943</w:t>
            </w:r>
          </w:p>
        </w:tc>
        <w:tc>
          <w:tcPr>
            <w:tcW w:w="236" w:type="dxa"/>
          </w:tcPr>
          <w:p w14:paraId="11E667B6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7D3C4E" w:rsidRPr="001F3B87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3F3E1AB" w14:textId="7F8CDBD7" w:rsidR="00DE0E82" w:rsidRPr="001F3B87" w:rsidRDefault="00DE0E8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52638B" w:rsidRPr="001F3B87" w14:paraId="295829D4" w14:textId="77777777" w:rsidTr="003E0C7F">
        <w:trPr>
          <w:trHeight w:val="20"/>
        </w:trPr>
        <w:tc>
          <w:tcPr>
            <w:tcW w:w="2790" w:type="dxa"/>
          </w:tcPr>
          <w:p w14:paraId="6D073419" w14:textId="5B92BE93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118A6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14:paraId="486692A6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4D5FB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61B256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30350E8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1438895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B8DBB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FD901FF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E5CEB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4AF6F93" w14:textId="77777777" w:rsidR="0052638B" w:rsidRPr="001F3B87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1F3B87" w14:paraId="1CA53337" w14:textId="77777777" w:rsidTr="003E0C7F">
        <w:trPr>
          <w:trHeight w:val="20"/>
        </w:trPr>
        <w:tc>
          <w:tcPr>
            <w:tcW w:w="2790" w:type="dxa"/>
          </w:tcPr>
          <w:p w14:paraId="3649722C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3AADD8C1" w14:textId="2977A833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1,191</w:t>
            </w:r>
          </w:p>
        </w:tc>
        <w:tc>
          <w:tcPr>
            <w:tcW w:w="236" w:type="dxa"/>
          </w:tcPr>
          <w:p w14:paraId="3A6124A1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BC6F706" w14:textId="3A30165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5AFF866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7D42CD5" w14:textId="61E3CA5D" w:rsidR="00C01B79" w:rsidRPr="001F3B87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1,345</w:t>
            </w:r>
          </w:p>
        </w:tc>
        <w:tc>
          <w:tcPr>
            <w:tcW w:w="236" w:type="dxa"/>
          </w:tcPr>
          <w:p w14:paraId="41C8B42E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BB52985" w14:textId="3034F6CF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2,605</w:t>
            </w:r>
          </w:p>
        </w:tc>
        <w:tc>
          <w:tcPr>
            <w:tcW w:w="236" w:type="dxa"/>
          </w:tcPr>
          <w:p w14:paraId="0006A0D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9563E6A" w14:textId="792C073C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01B79" w:rsidRPr="001F3B87" w14:paraId="6BEF3848" w14:textId="77777777" w:rsidTr="003E0C7F">
        <w:trPr>
          <w:trHeight w:val="20"/>
        </w:trPr>
        <w:tc>
          <w:tcPr>
            <w:tcW w:w="2790" w:type="dxa"/>
          </w:tcPr>
          <w:p w14:paraId="08AA89C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1174AC41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0F0FC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329D64D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70F3140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E11FAC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8BE8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0025853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337BB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77DB0AA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1F3B87" w14:paraId="3A677908" w14:textId="77777777" w:rsidTr="003E0C7F">
        <w:trPr>
          <w:trHeight w:val="20"/>
        </w:trPr>
        <w:tc>
          <w:tcPr>
            <w:tcW w:w="2790" w:type="dxa"/>
          </w:tcPr>
          <w:p w14:paraId="534F09C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A371F97" w14:textId="11F3A85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4FC3A6D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FE46EC8" w14:textId="1789B6EB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97ABEFB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FD723C" w14:textId="098A161A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4337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4079454" w14:textId="40794D05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41D23F85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9DBA576" w14:textId="11F77ED2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C01B79" w:rsidRPr="001F3B87" w14:paraId="1715EDF8" w14:textId="77777777" w:rsidTr="003E0C7F">
        <w:trPr>
          <w:trHeight w:val="20"/>
        </w:trPr>
        <w:tc>
          <w:tcPr>
            <w:tcW w:w="2790" w:type="dxa"/>
          </w:tcPr>
          <w:p w14:paraId="2E9B079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C7F03FA" w14:textId="5FFDC635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7FC8324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3EEC26" w14:textId="7D146988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EF63391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624F947" w14:textId="07418B7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7BC3BB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E10937B" w14:textId="6DC8EF31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3CF6B884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1169D5" w14:textId="4F987B10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1F3B87" w14:paraId="659AB74E" w14:textId="77777777" w:rsidTr="003E0C7F">
        <w:trPr>
          <w:trHeight w:val="20"/>
        </w:trPr>
        <w:tc>
          <w:tcPr>
            <w:tcW w:w="2790" w:type="dxa"/>
          </w:tcPr>
          <w:p w14:paraId="3F56F18D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57D7961" w14:textId="09C22C25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39A638D5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8DF1EDE" w14:textId="7EE3B04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2AFFC2B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69EF71" w14:textId="275BDAF8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13722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80F3388" w14:textId="40A25FC3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2A38E1CB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33AE61C" w14:textId="390002C8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01B79" w:rsidRPr="001F3B87" w14:paraId="6C272C1C" w14:textId="77777777" w:rsidTr="003E0C7F">
        <w:trPr>
          <w:trHeight w:val="20"/>
        </w:trPr>
        <w:tc>
          <w:tcPr>
            <w:tcW w:w="2790" w:type="dxa"/>
          </w:tcPr>
          <w:p w14:paraId="7B772431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B46B7B" w14:textId="11F19CD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531</w:t>
            </w:r>
          </w:p>
        </w:tc>
        <w:tc>
          <w:tcPr>
            <w:tcW w:w="236" w:type="dxa"/>
          </w:tcPr>
          <w:p w14:paraId="388C14F1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10C316C" w14:textId="2AEC94D9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D0EE32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94EFF02" w14:textId="7BEB1C92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9B98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26F6D06" w14:textId="68B48686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531</w:t>
            </w:r>
          </w:p>
        </w:tc>
        <w:tc>
          <w:tcPr>
            <w:tcW w:w="236" w:type="dxa"/>
          </w:tcPr>
          <w:p w14:paraId="17B6581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95F680A" w14:textId="55660ED1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461</w:t>
            </w:r>
          </w:p>
        </w:tc>
      </w:tr>
      <w:tr w:rsidR="00C01B79" w:rsidRPr="001F3B87" w14:paraId="158FAFE5" w14:textId="77777777" w:rsidTr="003E0C7F">
        <w:trPr>
          <w:trHeight w:val="20"/>
        </w:trPr>
        <w:tc>
          <w:tcPr>
            <w:tcW w:w="2790" w:type="dxa"/>
          </w:tcPr>
          <w:p w14:paraId="35D41E44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599E65B" w14:textId="611741FA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2,404</w:t>
            </w:r>
          </w:p>
        </w:tc>
        <w:tc>
          <w:tcPr>
            <w:tcW w:w="236" w:type="dxa"/>
          </w:tcPr>
          <w:p w14:paraId="1C26E7C2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B95C7E2" w14:textId="5A277715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5C21EABD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C3732FF" w14:textId="05B3D2DB" w:rsidR="00C01B79" w:rsidRPr="001F3B87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hint="cs"/>
                <w:b/>
                <w:bCs/>
                <w:sz w:val="28"/>
                <w:szCs w:val="28"/>
              </w:rPr>
              <w:t>1,345</w:t>
            </w:r>
          </w:p>
        </w:tc>
        <w:tc>
          <w:tcPr>
            <w:tcW w:w="236" w:type="dxa"/>
          </w:tcPr>
          <w:p w14:paraId="0CAC2E6A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47D60D0" w14:textId="24B23369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3,818</w:t>
            </w:r>
          </w:p>
        </w:tc>
        <w:tc>
          <w:tcPr>
            <w:tcW w:w="236" w:type="dxa"/>
          </w:tcPr>
          <w:p w14:paraId="18F7F045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7AC93F56" w14:textId="1E3B4D1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484</w:t>
            </w:r>
          </w:p>
        </w:tc>
      </w:tr>
      <w:tr w:rsidR="00C01B79" w:rsidRPr="001F3B87" w14:paraId="456380B9" w14:textId="77777777" w:rsidTr="003E0C7F">
        <w:trPr>
          <w:trHeight w:val="20"/>
        </w:trPr>
        <w:tc>
          <w:tcPr>
            <w:tcW w:w="2790" w:type="dxa"/>
          </w:tcPr>
          <w:p w14:paraId="445B9C2A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982C50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35228CA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48961C" w14:textId="31F3BE60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(478)</w:t>
            </w:r>
          </w:p>
        </w:tc>
        <w:tc>
          <w:tcPr>
            <w:tcW w:w="236" w:type="dxa"/>
          </w:tcPr>
          <w:p w14:paraId="29B36872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C1CBDD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B3D137" w14:textId="25ABD685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96DEAD3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6C781684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01D7B3" w14:textId="5604A6D6" w:rsidR="00C01B79" w:rsidRPr="001F3B87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51BCAD5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6C1A3DA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59DFF2E2" w14:textId="7DB7CF83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(484)</w:t>
            </w:r>
          </w:p>
        </w:tc>
        <w:tc>
          <w:tcPr>
            <w:tcW w:w="236" w:type="dxa"/>
          </w:tcPr>
          <w:p w14:paraId="7F75AB2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33FC50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B79" w:rsidRPr="001F3B87" w14:paraId="763619DA" w14:textId="77777777" w:rsidTr="003E0C7F">
        <w:trPr>
          <w:trHeight w:val="20"/>
        </w:trPr>
        <w:tc>
          <w:tcPr>
            <w:tcW w:w="2790" w:type="dxa"/>
          </w:tcPr>
          <w:p w14:paraId="154E161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35FBA" w14:textId="28274076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1,926</w:t>
            </w:r>
          </w:p>
        </w:tc>
        <w:tc>
          <w:tcPr>
            <w:tcW w:w="236" w:type="dxa"/>
          </w:tcPr>
          <w:p w14:paraId="4F6C52D0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9B1D34D" w14:textId="3A89E714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0603ED5E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FB5F20F" w14:textId="6852F78E" w:rsidR="00C01B79" w:rsidRPr="001F3B87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hint="cs"/>
                <w:b/>
                <w:bCs/>
                <w:sz w:val="28"/>
                <w:szCs w:val="28"/>
              </w:rPr>
              <w:t>1,339</w:t>
            </w:r>
          </w:p>
        </w:tc>
        <w:tc>
          <w:tcPr>
            <w:tcW w:w="236" w:type="dxa"/>
          </w:tcPr>
          <w:p w14:paraId="62140B2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5FCD1FA" w14:textId="7FDE6E98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3,334</w:t>
            </w:r>
          </w:p>
        </w:tc>
        <w:tc>
          <w:tcPr>
            <w:tcW w:w="236" w:type="dxa"/>
          </w:tcPr>
          <w:p w14:paraId="3F10327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B6E0155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DAB9BF" w14:textId="3714AAEE" w:rsidR="00DB07F1" w:rsidRPr="001F3B87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1F3B87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1F3B87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1F3B87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1F3B87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1F3B87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1F3B87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1F3B87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399BC8A3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01B79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01B79"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01B79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1F3B87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1F3B87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408A7D0C" w:rsidR="00321455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36" w:type="dxa"/>
            <w:gridSpan w:val="2"/>
          </w:tcPr>
          <w:p w14:paraId="61FE2B2D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3926B6D1" w:rsidR="00321455" w:rsidRPr="001F3B87" w:rsidRDefault="00464F65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36" w:type="dxa"/>
            <w:gridSpan w:val="2"/>
          </w:tcPr>
          <w:p w14:paraId="25072021" w14:textId="77777777" w:rsidR="00321455" w:rsidRPr="001F3B87" w:rsidRDefault="00321455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7A789E31" w:rsidR="00321455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236" w:type="dxa"/>
            <w:gridSpan w:val="2"/>
          </w:tcPr>
          <w:p w14:paraId="488206C2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7BC25D28" w:rsidR="00321455" w:rsidRPr="001F3B87" w:rsidRDefault="0050439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321455" w:rsidRPr="001F3B87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734" w:rsidRPr="001F3B87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4A6D726C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1E9DCDFE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gridSpan w:val="2"/>
          </w:tcPr>
          <w:p w14:paraId="2F23C88B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1D403FA7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4CB08A1D" w:rsidR="00DB0734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gridSpan w:val="2"/>
          </w:tcPr>
          <w:p w14:paraId="3B7D0529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665D6EC3" w:rsidR="00DB0734" w:rsidRPr="001F3B87" w:rsidRDefault="0050439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B0734" w:rsidRPr="001F3B87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34214E25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07E468B6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gridSpan w:val="2"/>
          </w:tcPr>
          <w:p w14:paraId="39A59F29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44D6A756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00F63895" w:rsidR="00DB0734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gridSpan w:val="2"/>
          </w:tcPr>
          <w:p w14:paraId="4B22A6BD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26E2E7E6" w:rsidR="00DB0734" w:rsidRPr="001F3B87" w:rsidRDefault="0050439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0734" w:rsidRPr="001F3B87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61E271F0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53FEA768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  <w:gridSpan w:val="2"/>
          </w:tcPr>
          <w:p w14:paraId="3CDD2AEF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79DE5486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7CDED477" w:rsidR="00DB0734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  <w:gridSpan w:val="2"/>
          </w:tcPr>
          <w:p w14:paraId="5CFACFBC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62CBF0FD" w:rsidR="00DB0734" w:rsidRPr="001F3B87" w:rsidRDefault="0050439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B0734" w:rsidRPr="001F3B87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3FD3B6D2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3AECEC49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02EEA" w:rsidRPr="001F3B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4D4F15FB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615D810E" w:rsidR="00DB0734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17AC5447" w:rsidR="00DB0734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02EEA" w:rsidRPr="001F3B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131B1E4A" w14:textId="77777777" w:rsidR="00DB0734" w:rsidRPr="001F3B87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79863D98" w:rsidR="00DB0734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321455" w:rsidRPr="001F3B87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3BABF83A" w:rsidR="00321455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402EEA"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gridSpan w:val="2"/>
          </w:tcPr>
          <w:p w14:paraId="3776CF6F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4C32916D" w:rsidR="00321455" w:rsidRPr="001F3B87" w:rsidRDefault="00464F65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36" w:type="dxa"/>
            <w:gridSpan w:val="2"/>
          </w:tcPr>
          <w:p w14:paraId="5E574383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64D962BB" w:rsidR="00321455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</w:t>
            </w:r>
            <w:r w:rsidR="00402EEA"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44EA0ED7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3D869192" w:rsidR="00321455" w:rsidRPr="001F3B87" w:rsidRDefault="00A260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</w:p>
        </w:tc>
      </w:tr>
      <w:tr w:rsidR="00321455" w:rsidRPr="001F3B87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48055CC9" w:rsidR="00321455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2438281B" w:rsidR="00321455" w:rsidRPr="001F3B87" w:rsidRDefault="00464F65" w:rsidP="00FB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0CB4A552" w:rsidR="00321455" w:rsidRPr="001F3B87" w:rsidRDefault="00A260F8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1F3B87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7A1013AC" w:rsidR="00321455" w:rsidRPr="001F3B87" w:rsidRDefault="00464F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402EEA"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662311A5" w:rsidR="00321455" w:rsidRPr="001F3B87" w:rsidRDefault="00464F65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54D4CAB6" w:rsidR="00321455" w:rsidRPr="001F3B87" w:rsidRDefault="00A260F8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</w:t>
            </w:r>
            <w:r w:rsidR="00402EEA"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1F3B87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1F3B87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1F3B87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C5CD5" w:rsidRPr="001F3B87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75B1628A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C0C03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C0C03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01B79" w:rsidRPr="001F3B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1F3B87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1F3B87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773438D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541</w:t>
            </w:r>
          </w:p>
        </w:tc>
        <w:tc>
          <w:tcPr>
            <w:tcW w:w="236" w:type="dxa"/>
            <w:gridSpan w:val="2"/>
          </w:tcPr>
          <w:p w14:paraId="430B98E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3ED22092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568</w:t>
            </w:r>
          </w:p>
        </w:tc>
        <w:tc>
          <w:tcPr>
            <w:tcW w:w="236" w:type="dxa"/>
            <w:gridSpan w:val="2"/>
          </w:tcPr>
          <w:p w14:paraId="39AC010C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7373565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1,109</w:t>
            </w:r>
          </w:p>
        </w:tc>
        <w:tc>
          <w:tcPr>
            <w:tcW w:w="236" w:type="dxa"/>
            <w:gridSpan w:val="2"/>
          </w:tcPr>
          <w:p w14:paraId="1C8A531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685A01E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01B79" w:rsidRPr="001F3B87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1F3B87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1D058952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27C784A9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36" w:type="dxa"/>
            <w:gridSpan w:val="2"/>
          </w:tcPr>
          <w:p w14:paraId="27EDF82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217E68D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057F7316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36" w:type="dxa"/>
            <w:gridSpan w:val="2"/>
          </w:tcPr>
          <w:p w14:paraId="5558E4AE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02E3BC3F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C01B79" w:rsidRPr="001F3B87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01711D4F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6848F83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  <w:gridSpan w:val="2"/>
          </w:tcPr>
          <w:p w14:paraId="4C81EC4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1CFA542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1F2C6C1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  <w:gridSpan w:val="2"/>
          </w:tcPr>
          <w:p w14:paraId="0A52768A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5258849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1F3B87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4FC00E62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5BDDB86F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04E929D4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6E414AE3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6C7690C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5281A3ED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1CC7983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1F3B87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58181E91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1632DB8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36" w:type="dxa"/>
            <w:gridSpan w:val="2"/>
          </w:tcPr>
          <w:p w14:paraId="1FBB4986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64488B50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2739464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36" w:type="dxa"/>
            <w:gridSpan w:val="2"/>
          </w:tcPr>
          <w:p w14:paraId="411A10DE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5F93D36A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28"/>
                <w:szCs w:val="28"/>
              </w:rPr>
              <w:t>236</w:t>
            </w:r>
          </w:p>
        </w:tc>
      </w:tr>
      <w:tr w:rsidR="00C01B79" w:rsidRPr="001F3B87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56D39644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1,020</w:t>
            </w:r>
          </w:p>
        </w:tc>
        <w:tc>
          <w:tcPr>
            <w:tcW w:w="236" w:type="dxa"/>
            <w:gridSpan w:val="2"/>
          </w:tcPr>
          <w:p w14:paraId="66BDDF93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2AB86436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236" w:type="dxa"/>
            <w:gridSpan w:val="2"/>
          </w:tcPr>
          <w:p w14:paraId="7CFF32B0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54799DED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1,588</w:t>
            </w:r>
          </w:p>
        </w:tc>
        <w:tc>
          <w:tcPr>
            <w:tcW w:w="236" w:type="dxa"/>
            <w:gridSpan w:val="2"/>
          </w:tcPr>
          <w:p w14:paraId="2B33157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6C37715A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257</w:t>
            </w:r>
          </w:p>
        </w:tc>
      </w:tr>
      <w:tr w:rsidR="004F2CCB" w:rsidRPr="001F3B87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4F2CCB" w:rsidRPr="001F3B87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6DD768B0" w:rsidR="004F2CCB" w:rsidRPr="001F3B87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1B79" w:rsidRPr="001F3B87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4F2CCB" w:rsidRPr="001F3B87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65647A69" w:rsidR="004F2CCB" w:rsidRPr="001F3B87" w:rsidRDefault="004F2CCB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(</w:t>
            </w:r>
            <w:r w:rsidR="005C0C03" w:rsidRPr="001F3B87">
              <w:rPr>
                <w:rFonts w:asciiTheme="majorBidi" w:hAnsiTheme="majorBidi"/>
                <w:sz w:val="28"/>
                <w:szCs w:val="28"/>
              </w:rPr>
              <w:t>6</w:t>
            </w:r>
            <w:r w:rsidRPr="001F3B8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4F2CCB" w:rsidRPr="001F3B87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0D081C1A" w:rsidR="004F2CCB" w:rsidRPr="001F3B87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1F3B87">
              <w:rPr>
                <w:rFonts w:asciiTheme="majorBidi" w:hAnsiTheme="majorBidi"/>
                <w:sz w:val="28"/>
                <w:szCs w:val="28"/>
              </w:rPr>
              <w:t>(</w:t>
            </w:r>
            <w:r w:rsidR="00C01B79" w:rsidRPr="001F3B87">
              <w:rPr>
                <w:rFonts w:asciiTheme="majorBidi" w:hAnsiTheme="majorBidi"/>
                <w:sz w:val="28"/>
                <w:szCs w:val="28"/>
              </w:rPr>
              <w:t>257</w:t>
            </w:r>
            <w:r w:rsidRPr="001F3B8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4F2CCB" w:rsidRPr="001F3B87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4F2CCB" w:rsidRPr="001F3B87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B79" w:rsidRPr="001F3B87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63D15AF5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36" w:type="dxa"/>
            <w:gridSpan w:val="2"/>
          </w:tcPr>
          <w:p w14:paraId="771238C9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6DCA59D8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36" w:type="dxa"/>
            <w:gridSpan w:val="2"/>
          </w:tcPr>
          <w:p w14:paraId="215B0FF0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3205C372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28"/>
                <w:szCs w:val="28"/>
              </w:rPr>
              <w:t>1,331</w:t>
            </w:r>
          </w:p>
        </w:tc>
        <w:tc>
          <w:tcPr>
            <w:tcW w:w="236" w:type="dxa"/>
            <w:gridSpan w:val="2"/>
          </w:tcPr>
          <w:p w14:paraId="55B7F9D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8A6EBE" w14:textId="77777777" w:rsidR="00B3693A" w:rsidRPr="001F3B87" w:rsidRDefault="00B3693A" w:rsidP="00EF0DA5">
      <w:pPr>
        <w:rPr>
          <w:sz w:val="12"/>
          <w:szCs w:val="12"/>
        </w:rPr>
      </w:pPr>
    </w:p>
    <w:p w14:paraId="1C5BC804" w14:textId="396716C1" w:rsidR="00CA7AC7" w:rsidRPr="001F3B87" w:rsidRDefault="00CA7AC7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1F3B87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1F3B87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1F3B87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1F3B87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1F3B87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1F3B87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1F3B87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10DB451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3B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4" w:type="dxa"/>
          </w:tcPr>
          <w:p w14:paraId="1B46929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0BD69D8A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73992C4A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F3B8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1F3B8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3B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60168B34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3219CED4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1F3B87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1F3B87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41E86604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" w:type="dxa"/>
          </w:tcPr>
          <w:p w14:paraId="641DF7F1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5C7978E8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8" w:type="dxa"/>
          </w:tcPr>
          <w:p w14:paraId="463D634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2C97C51B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1186327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7BBF3D09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C49B2" w:rsidRPr="001F3B87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1F3B87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1F3B87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01B79" w:rsidRPr="001F3B87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C01B79" w:rsidRPr="001F3B87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26748B35" w:rsidR="00C01B79" w:rsidRPr="001F3B87" w:rsidRDefault="00B00BC1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6708D" w:rsidRPr="001F3B8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34" w:type="dxa"/>
          </w:tcPr>
          <w:p w14:paraId="56FE3AA4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46F023E3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413</w:t>
            </w:r>
          </w:p>
        </w:tc>
        <w:tc>
          <w:tcPr>
            <w:tcW w:w="228" w:type="dxa"/>
          </w:tcPr>
          <w:p w14:paraId="4B1474C0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495D8DA9" w:rsidR="00C01B79" w:rsidRPr="001F3B87" w:rsidRDefault="0019486A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36" w:type="dxa"/>
          </w:tcPr>
          <w:p w14:paraId="40E54A62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00EABCAE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</w:tr>
      <w:tr w:rsidR="00C01B79" w:rsidRPr="001F3B87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F3B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556711F8" w:rsidR="00C01B79" w:rsidRPr="001F3B87" w:rsidRDefault="00A260F8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34" w:type="dxa"/>
          </w:tcPr>
          <w:p w14:paraId="61A7BB3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0A083C6A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228" w:type="dxa"/>
          </w:tcPr>
          <w:p w14:paraId="4A1DADCD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21C9A1B9" w:rsidR="00C01B79" w:rsidRPr="001F3B87" w:rsidRDefault="00A260F8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</w:tcPr>
          <w:p w14:paraId="7AE72DB0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00D4F179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(8)</w:t>
            </w:r>
          </w:p>
        </w:tc>
      </w:tr>
      <w:tr w:rsidR="00C01B79" w:rsidRPr="001F3B87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C01B79" w:rsidRPr="001F3B87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7F0AAA0C" w:rsidR="00C01B79" w:rsidRPr="001F3B87" w:rsidRDefault="00A260F8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6708D"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4" w:type="dxa"/>
          </w:tcPr>
          <w:p w14:paraId="203090F8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6E641076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228" w:type="dxa"/>
          </w:tcPr>
          <w:p w14:paraId="75FD2EFF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41203DF0" w:rsidR="00C01B79" w:rsidRPr="001F3B87" w:rsidRDefault="00A260F8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0CFFC6FD" w14:textId="77777777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31D6F2FC" w:rsidR="00C01B79" w:rsidRPr="001F3B87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173</w:t>
            </w:r>
          </w:p>
        </w:tc>
      </w:tr>
    </w:tbl>
    <w:p w14:paraId="00913D17" w14:textId="77777777" w:rsidR="00BF7843" w:rsidRPr="001F3B87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1F3B87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221AF82" w14:textId="3F102B15" w:rsidR="00BF7843" w:rsidRPr="001F3B87" w:rsidRDefault="00BF784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C0C03" w:rsidRPr="001F3B87">
        <w:rPr>
          <w:rFonts w:asciiTheme="majorBidi" w:hAnsiTheme="majorBidi" w:cstheme="majorBidi"/>
          <w:sz w:val="30"/>
          <w:szCs w:val="30"/>
        </w:rPr>
        <w:t>2560</w:t>
      </w:r>
      <w:r w:rsidR="00950E9E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1F3B8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1F3B87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1F3B8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1F3B87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1F3B87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1F3B87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1F3B87">
        <w:rPr>
          <w:rFonts w:asciiTheme="majorBidi" w:hAnsiTheme="majorBidi" w:cstheme="majorBidi"/>
          <w:sz w:val="30"/>
          <w:szCs w:val="30"/>
        </w:rPr>
        <w:t>”)</w:t>
      </w:r>
      <w:r w:rsidR="00BD1298"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1F3B87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1F3B87">
        <w:rPr>
          <w:rFonts w:asciiTheme="majorBidi" w:hAnsiTheme="majorBidi" w:cstheme="majorBidi"/>
          <w:sz w:val="30"/>
          <w:szCs w:val="30"/>
        </w:rPr>
        <w:t>“</w:t>
      </w:r>
      <w:r w:rsidR="00B12C6E" w:rsidRPr="001F3B87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1F3B87">
        <w:rPr>
          <w:rFonts w:asciiTheme="majorBidi" w:hAnsiTheme="majorBidi" w:cstheme="majorBidi"/>
          <w:sz w:val="30"/>
          <w:szCs w:val="30"/>
        </w:rPr>
        <w:t>”</w:t>
      </w:r>
      <w:r w:rsidR="00B12C6E" w:rsidRPr="001F3B87">
        <w:rPr>
          <w:rFonts w:asciiTheme="majorBidi" w:hAnsiTheme="majorBidi" w:cstheme="majorBidi"/>
          <w:sz w:val="30"/>
          <w:szCs w:val="30"/>
          <w:cs/>
        </w:rPr>
        <w:t>)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1F3B87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C0C03" w:rsidRPr="001F3B87">
        <w:rPr>
          <w:rFonts w:asciiTheme="majorBidi" w:hAnsiTheme="majorBidi" w:cstheme="majorBidi"/>
          <w:sz w:val="30"/>
          <w:szCs w:val="30"/>
        </w:rPr>
        <w:t>1</w:t>
      </w:r>
      <w:r w:rsidRPr="001F3B87">
        <w:rPr>
          <w:rFonts w:asciiTheme="majorBidi" w:hAnsiTheme="majorBidi" w:cstheme="majorBidi"/>
          <w:sz w:val="30"/>
          <w:szCs w:val="30"/>
        </w:rPr>
        <w:t>,</w:t>
      </w:r>
      <w:r w:rsidR="005C0C03" w:rsidRPr="001F3B87">
        <w:rPr>
          <w:rFonts w:asciiTheme="majorBidi" w:hAnsiTheme="majorBidi" w:cstheme="majorBidi"/>
          <w:sz w:val="30"/>
          <w:szCs w:val="30"/>
        </w:rPr>
        <w:t>294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10440D59" w:rsidR="00BF7843" w:rsidRPr="001F3B87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1F3B87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1F3B87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564509C4" w:rsidR="00BF7843" w:rsidRPr="001F3B87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5F3D29C6" w:rsidR="00BF7843" w:rsidRPr="001F3B87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1F3B87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1F3B87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4F7F4F69" w:rsidR="00BF7843" w:rsidRPr="001F3B87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0AF808DD" w:rsidR="00BF7843" w:rsidRPr="001F3B87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78815645" w:rsidR="00BF7843" w:rsidRPr="001F3B87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2CEB10CC" w:rsidR="00BF7843" w:rsidRPr="001F3B87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1F3B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35848C4E" w:rsidR="00BF7843" w:rsidRPr="001F3B87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3B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C0C03" w:rsidRPr="001F3B87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1F3B87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</w:rPr>
      </w:pPr>
    </w:p>
    <w:p w14:paraId="1F4F9743" w14:textId="0F61A4F5" w:rsidR="00BF46F7" w:rsidRPr="001F3B87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1" w:name="_Hlk78747847"/>
      <w:bookmarkStart w:id="2" w:name="_Hlk102232325"/>
      <w:bookmarkEnd w:id="0"/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1F3B87">
        <w:rPr>
          <w:rFonts w:ascii="Angsana New" w:hAnsi="Angsana New" w:hint="cs"/>
          <w:color w:val="000000"/>
          <w:sz w:val="30"/>
          <w:szCs w:val="30"/>
        </w:rPr>
        <w:t xml:space="preserve">31 </w:t>
      </w:r>
      <w:r w:rsidR="00D054C6" w:rsidRPr="001F3B87">
        <w:rPr>
          <w:rFonts w:ascii="Angsana New" w:hAnsi="Angsana New" w:hint="cs"/>
          <w:color w:val="000000"/>
          <w:sz w:val="30"/>
          <w:szCs w:val="30"/>
          <w:cs/>
        </w:rPr>
        <w:t>มีน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าคม </w:t>
      </w:r>
      <w:r w:rsidRPr="001F3B87">
        <w:rPr>
          <w:rFonts w:ascii="Angsana New" w:hAnsi="Angsana New" w:hint="cs"/>
          <w:color w:val="000000"/>
          <w:sz w:val="30"/>
          <w:szCs w:val="30"/>
        </w:rPr>
        <w:t>256</w:t>
      </w:r>
      <w:r w:rsidR="00D054C6" w:rsidRPr="001F3B87">
        <w:rPr>
          <w:rFonts w:ascii="Angsana New" w:hAnsi="Angsana New"/>
          <w:color w:val="000000"/>
          <w:sz w:val="30"/>
          <w:szCs w:val="30"/>
        </w:rPr>
        <w:t>7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Pr="001F3B87">
        <w:rPr>
          <w:rFonts w:ascii="Angsana New" w:hAnsi="Angsana New" w:hint="cs"/>
          <w:color w:val="000000"/>
          <w:sz w:val="30"/>
          <w:szCs w:val="30"/>
        </w:rPr>
        <w:t>2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) ข้างต้นแล้วเป็นจำนวนเงิน </w:t>
      </w:r>
      <w:r w:rsidRPr="001F3B87">
        <w:rPr>
          <w:rFonts w:ascii="Angsana New" w:hAnsi="Angsana New" w:hint="cs"/>
          <w:color w:val="000000"/>
          <w:sz w:val="30"/>
          <w:szCs w:val="30"/>
        </w:rPr>
        <w:t>765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D054C6" w:rsidRPr="001F3B87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054C6" w:rsidRPr="001F3B87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1F3B87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1"/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1F3B87">
        <w:rPr>
          <w:rFonts w:ascii="Angsana New" w:hAnsi="Angsana New" w:hint="cs"/>
          <w:color w:val="000000"/>
          <w:sz w:val="30"/>
          <w:szCs w:val="30"/>
        </w:rPr>
        <w:t>2019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Pr="001F3B87">
        <w:rPr>
          <w:rFonts w:ascii="Angsana New" w:hAnsi="Angsana New" w:hint="cs"/>
          <w:color w:val="000000"/>
          <w:sz w:val="30"/>
          <w:szCs w:val="30"/>
        </w:rPr>
        <w:t>2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1F3B87">
        <w:rPr>
          <w:rFonts w:ascii="Angsana New" w:hAnsi="Angsana New" w:hint="cs"/>
          <w:color w:val="000000"/>
          <w:sz w:val="30"/>
          <w:szCs w:val="30"/>
        </w:rPr>
        <w:t>2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Pr="001F3B87">
        <w:rPr>
          <w:rFonts w:ascii="Angsana New" w:hAnsi="Angsana New" w:hint="cs"/>
          <w:color w:val="000000"/>
          <w:sz w:val="30"/>
          <w:szCs w:val="30"/>
        </w:rPr>
        <w:t>2565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1F3B87">
        <w:rPr>
          <w:rFonts w:ascii="Angsana New" w:hAnsi="Angsana New" w:hint="cs"/>
          <w:color w:val="000000"/>
          <w:sz w:val="30"/>
          <w:szCs w:val="30"/>
        </w:rPr>
        <w:t>2566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Pr="001F3B87">
        <w:rPr>
          <w:rFonts w:ascii="Angsana New" w:hAnsi="Angsana New" w:hint="cs"/>
          <w:color w:val="000000"/>
          <w:sz w:val="30"/>
          <w:szCs w:val="30"/>
        </w:rPr>
        <w:t>155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Pr="001F3B87">
        <w:rPr>
          <w:rFonts w:ascii="Angsana New" w:hAnsi="Angsana New" w:hint="cs"/>
          <w:color w:val="000000"/>
          <w:sz w:val="30"/>
          <w:szCs w:val="30"/>
        </w:rPr>
        <w:t>209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ล้านบาทตามลำดับ เป็นจำนวนเงินรวมทั้งหมด </w:t>
      </w:r>
      <w:r w:rsidRPr="001F3B87">
        <w:rPr>
          <w:rFonts w:ascii="Angsana New" w:hAnsi="Angsana New" w:hint="cs"/>
          <w:color w:val="000000"/>
          <w:sz w:val="30"/>
          <w:szCs w:val="30"/>
        </w:rPr>
        <w:t>364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1F3B8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1F3B8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F3B87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1F3B87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4706A5" w14:textId="77777777" w:rsidR="00BF46F7" w:rsidRPr="001F3B87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1F3B87">
        <w:rPr>
          <w:rFonts w:ascii="Angsana New" w:hAnsi="Angsana New" w:hint="cs"/>
          <w:sz w:val="30"/>
          <w:szCs w:val="30"/>
        </w:rPr>
        <w:t>2566</w:t>
      </w:r>
      <w:r w:rsidRPr="001F3B87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Pr="001F3B87">
        <w:rPr>
          <w:rFonts w:ascii="Angsana New" w:hAnsi="Angsana New" w:hint="cs"/>
          <w:sz w:val="30"/>
          <w:szCs w:val="30"/>
        </w:rPr>
        <w:t>2566</w:t>
      </w:r>
      <w:r w:rsidRPr="001F3B87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1F3B87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334087" w14:textId="53D97EAF" w:rsidR="00BF46F7" w:rsidRPr="001F3B87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F3B87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1F3B87">
        <w:rPr>
          <w:rFonts w:ascii="Angsana New" w:hAnsi="Angsana New" w:hint="cs"/>
          <w:sz w:val="30"/>
          <w:szCs w:val="30"/>
        </w:rPr>
        <w:t xml:space="preserve"> 2566 </w:t>
      </w:r>
      <w:r w:rsidRPr="001F3B87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Pr="001F3B87">
        <w:rPr>
          <w:rFonts w:ascii="Angsana New" w:hAnsi="Angsana New" w:hint="cs"/>
          <w:sz w:val="30"/>
          <w:szCs w:val="30"/>
        </w:rPr>
        <w:t xml:space="preserve">12 </w:t>
      </w:r>
      <w:r w:rsidRPr="001F3B8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F3B87">
        <w:rPr>
          <w:rFonts w:ascii="Angsana New" w:hAnsi="Angsana New" w:hint="cs"/>
          <w:sz w:val="30"/>
          <w:szCs w:val="30"/>
        </w:rPr>
        <w:t xml:space="preserve">2566 </w:t>
      </w:r>
      <w:r w:rsidRPr="001F3B87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Pr="001F3B87">
        <w:rPr>
          <w:rFonts w:ascii="Angsana New" w:hAnsi="Angsana New" w:hint="cs"/>
          <w:sz w:val="30"/>
          <w:szCs w:val="30"/>
        </w:rPr>
        <w:t xml:space="preserve">25 </w:t>
      </w:r>
      <w:r w:rsidRPr="001F3B8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F3B87">
        <w:rPr>
          <w:rFonts w:ascii="Angsana New" w:hAnsi="Angsana New" w:hint="cs"/>
          <w:sz w:val="30"/>
          <w:szCs w:val="30"/>
        </w:rPr>
        <w:t xml:space="preserve">2566 </w:t>
      </w:r>
      <w:r w:rsidRPr="001F3B87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 </w:t>
      </w:r>
      <w:r w:rsidR="00E04084" w:rsidRPr="001F3B87">
        <w:rPr>
          <w:rFonts w:ascii="Angsana New" w:hAnsi="Angsana New" w:hint="cs"/>
          <w:sz w:val="30"/>
          <w:szCs w:val="30"/>
          <w:cs/>
        </w:rPr>
        <w:t xml:space="preserve">ณ วันที่รายงาน </w:t>
      </w:r>
      <w:r w:rsidRPr="001F3B87">
        <w:rPr>
          <w:rFonts w:ascii="Angsana New" w:hAnsi="Angsana New" w:hint="cs"/>
          <w:sz w:val="30"/>
          <w:szCs w:val="30"/>
          <w:cs/>
        </w:rPr>
        <w:t>คดีอยู่ระหว่างการพิจารณาของศาล ผู้บริหารของกลุ่มบริษัทและบริษัทย่อย คาดว่าจะไม่มีผลกระทบต่องบการเงินอย่างมีสาระสำคัญ</w:t>
      </w:r>
    </w:p>
    <w:p w14:paraId="7CD4107C" w14:textId="77777777" w:rsidR="00DD02AB" w:rsidRPr="001F3B87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</w:rPr>
      </w:pPr>
    </w:p>
    <w:p w14:paraId="3A5B5A94" w14:textId="4AE0946C" w:rsidR="00BF46F7" w:rsidRPr="001F3B87" w:rsidRDefault="00A859BC" w:rsidP="008D631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1F3B87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402EEA" w:rsidRPr="001F3B87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291DF4" w:rsidRPr="001F3B87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1F3B87" w:rsidRDefault="008D631A" w:rsidP="007E10EC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271E0C52" w14:textId="33DCD81B" w:rsidR="00BF7843" w:rsidRPr="001F3B87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5C0C03" w:rsidRPr="001F3B87">
        <w:rPr>
          <w:rFonts w:ascii="Angsana New" w:hAnsi="Angsana New"/>
          <w:sz w:val="30"/>
          <w:szCs w:val="30"/>
        </w:rPr>
        <w:t>3</w:t>
      </w:r>
      <w:r w:rsidR="00B164AB" w:rsidRPr="001F3B87">
        <w:rPr>
          <w:rFonts w:ascii="Angsana New" w:hAnsi="Angsana New"/>
          <w:sz w:val="30"/>
          <w:szCs w:val="30"/>
        </w:rPr>
        <w:t>1</w:t>
      </w:r>
      <w:r w:rsidR="00A81C44" w:rsidRPr="001F3B87">
        <w:rPr>
          <w:rFonts w:ascii="Angsana New" w:hAnsi="Angsana New"/>
          <w:sz w:val="30"/>
          <w:szCs w:val="30"/>
        </w:rPr>
        <w:t xml:space="preserve"> </w:t>
      </w:r>
      <w:r w:rsidR="00B164AB" w:rsidRPr="001F3B87">
        <w:rPr>
          <w:rFonts w:ascii="Angsana New" w:hAnsi="Angsana New" w:hint="cs"/>
          <w:sz w:val="30"/>
          <w:szCs w:val="30"/>
          <w:cs/>
        </w:rPr>
        <w:t>มีนาคม</w:t>
      </w:r>
      <w:r w:rsidR="00A81C44" w:rsidRPr="001F3B87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256</w:t>
      </w:r>
      <w:r w:rsidR="00B164AB" w:rsidRPr="001F3B87">
        <w:rPr>
          <w:rFonts w:asciiTheme="majorBidi" w:hAnsiTheme="majorBidi" w:cstheme="majorBidi"/>
          <w:sz w:val="30"/>
          <w:szCs w:val="30"/>
        </w:rPr>
        <w:t>7</w:t>
      </w:r>
      <w:r w:rsidR="00BC06E7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1F3B87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31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256</w:t>
      </w:r>
      <w:r w:rsidR="00B164AB" w:rsidRPr="001F3B87">
        <w:rPr>
          <w:rFonts w:asciiTheme="majorBidi" w:hAnsiTheme="majorBidi" w:cstheme="majorBidi"/>
          <w:sz w:val="30"/>
          <w:szCs w:val="30"/>
        </w:rPr>
        <w:t>6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1F3B87" w:rsidRDefault="00DC6F68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bookmarkEnd w:id="2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1F3B87" w14:paraId="20AB7194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56DAF5E5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291834B9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1F3B87" w14:paraId="5884E6F1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6C310278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2F38AF47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75" w:type="dxa"/>
            <w:shd w:val="clear" w:color="auto" w:fill="auto"/>
          </w:tcPr>
          <w:p w14:paraId="2CA91009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6CD8E98E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1F3B87" w14:paraId="2116D8A0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7D9C9D37" w14:textId="6CB33BD4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7C4835DF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7947A59E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CA9971C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C6F68" w:rsidRPr="001F3B87" w14:paraId="7256EFBA" w14:textId="77777777" w:rsidTr="00852AF7">
        <w:trPr>
          <w:trHeight w:val="336"/>
        </w:trPr>
        <w:tc>
          <w:tcPr>
            <w:tcW w:w="5504" w:type="dxa"/>
            <w:shd w:val="clear" w:color="auto" w:fill="auto"/>
          </w:tcPr>
          <w:p w14:paraId="04814899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6ECABA38" w14:textId="77777777" w:rsidR="00DC6F68" w:rsidRPr="001F3B87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1F3B87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1F3B87" w:rsidRDefault="00DC6F68" w:rsidP="00DC6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  <w:shd w:val="clear" w:color="auto" w:fill="auto"/>
          </w:tcPr>
          <w:p w14:paraId="5CFB65DE" w14:textId="2FC9D28B" w:rsidR="00DC6F68" w:rsidRPr="001F3B87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375" w:type="dxa"/>
          </w:tcPr>
          <w:p w14:paraId="337FE2F8" w14:textId="77777777" w:rsidR="00DC6F68" w:rsidRPr="001F3B87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66ED7131" w:rsidR="00DC6F68" w:rsidRPr="001F3B87" w:rsidRDefault="00FC4646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DC6F68" w:rsidRPr="001F3B87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1F3B87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5B73FA3" w14:textId="5E1AAA35" w:rsidR="00DC6F68" w:rsidRPr="001F3B87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375" w:type="dxa"/>
          </w:tcPr>
          <w:p w14:paraId="6210FE5E" w14:textId="77777777" w:rsidR="00DC6F68" w:rsidRPr="001F3B87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1727FF44" w:rsidR="00DC6F68" w:rsidRPr="001F3B87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FC4646"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1F3B87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1F3B87" w:rsidRDefault="00DC6F68" w:rsidP="00DC6F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8CE01" w14:textId="39500B8C" w:rsidR="00DC6F68" w:rsidRPr="001F3B87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04C3CD84" w14:textId="77777777" w:rsidR="00DC6F68" w:rsidRPr="001F3B87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63A43D02" w:rsidR="00DC6F68" w:rsidRPr="001F3B87" w:rsidRDefault="00FC4646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</w:tr>
    </w:tbl>
    <w:p w14:paraId="46CB7776" w14:textId="0443097E" w:rsidR="00BF7843" w:rsidRPr="001F3B87" w:rsidRDefault="00BF7843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7E10EC" w:rsidRPr="001F3B87" w14:paraId="6CE4B444" w14:textId="77777777" w:rsidTr="00B26666">
        <w:trPr>
          <w:trHeight w:val="326"/>
        </w:trPr>
        <w:tc>
          <w:tcPr>
            <w:tcW w:w="5504" w:type="dxa"/>
            <w:shd w:val="clear" w:color="auto" w:fill="auto"/>
          </w:tcPr>
          <w:p w14:paraId="3098F615" w14:textId="56BEABF6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263" w:type="dxa"/>
            <w:gridSpan w:val="3"/>
            <w:shd w:val="clear" w:color="auto" w:fill="auto"/>
          </w:tcPr>
          <w:p w14:paraId="77254C15" w14:textId="77777777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10EC" w:rsidRPr="001F3B87" w14:paraId="7BB9BC1D" w14:textId="77777777" w:rsidTr="00B26666">
        <w:trPr>
          <w:trHeight w:val="326"/>
        </w:trPr>
        <w:tc>
          <w:tcPr>
            <w:tcW w:w="5504" w:type="dxa"/>
            <w:shd w:val="clear" w:color="auto" w:fill="auto"/>
          </w:tcPr>
          <w:p w14:paraId="2D146738" w14:textId="3BC80A5D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00" w:type="dxa"/>
            <w:shd w:val="clear" w:color="auto" w:fill="auto"/>
          </w:tcPr>
          <w:p w14:paraId="02C898C7" w14:textId="77777777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6499BE11" w14:textId="77777777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791D7FB8" w14:textId="77777777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E10EC" w:rsidRPr="001F3B87" w14:paraId="7E136A20" w14:textId="77777777" w:rsidTr="00B26666">
        <w:trPr>
          <w:trHeight w:val="336"/>
        </w:trPr>
        <w:tc>
          <w:tcPr>
            <w:tcW w:w="5504" w:type="dxa"/>
            <w:shd w:val="clear" w:color="auto" w:fill="auto"/>
          </w:tcPr>
          <w:p w14:paraId="1F72918F" w14:textId="77777777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0946D985" w14:textId="77777777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10EC" w:rsidRPr="001F3B87" w14:paraId="616227F3" w14:textId="77777777" w:rsidTr="00B26666">
        <w:trPr>
          <w:trHeight w:val="63"/>
        </w:trPr>
        <w:tc>
          <w:tcPr>
            <w:tcW w:w="5504" w:type="dxa"/>
          </w:tcPr>
          <w:p w14:paraId="49DB5146" w14:textId="427811AC" w:rsidR="007E10EC" w:rsidRPr="001F3B87" w:rsidRDefault="007E10EC" w:rsidP="00B26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00" w:type="dxa"/>
            <w:shd w:val="clear" w:color="auto" w:fill="auto"/>
          </w:tcPr>
          <w:p w14:paraId="7DC9C9CF" w14:textId="2A806331" w:rsidR="007E10EC" w:rsidRPr="001F3B87" w:rsidRDefault="007E10EC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</w:tcPr>
          <w:p w14:paraId="4150132B" w14:textId="77777777" w:rsidR="007E10EC" w:rsidRPr="001F3B87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7FC33F6" w14:textId="3AAD6B9D" w:rsidR="007E10EC" w:rsidRPr="001F3B87" w:rsidRDefault="007E10EC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ACFCA84" w14:textId="77777777" w:rsidR="007E10EC" w:rsidRPr="001F3B87" w:rsidRDefault="007E10EC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57D995" w14:textId="77777777" w:rsidR="007E10EC" w:rsidRPr="001F3B87" w:rsidRDefault="007E10EC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ED33BB" w14:textId="77777777" w:rsidR="00166717" w:rsidRPr="001F3B87" w:rsidRDefault="00166717" w:rsidP="00166717">
      <w:pPr>
        <w:pStyle w:val="Heading1"/>
        <w:numPr>
          <w:ilvl w:val="0"/>
          <w:numId w:val="0"/>
        </w:numPr>
        <w:shd w:val="clear" w:color="auto" w:fill="auto"/>
        <w:ind w:left="4513" w:hanging="283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0C6373BD" w14:textId="77777777" w:rsidR="00852FA6" w:rsidRPr="001F3B87" w:rsidRDefault="00852FA6" w:rsidP="00852FA6">
      <w:pPr>
        <w:rPr>
          <w:lang w:val="th-TH"/>
        </w:rPr>
      </w:pPr>
    </w:p>
    <w:p w14:paraId="043279DF" w14:textId="77777777" w:rsidR="00852FA6" w:rsidRPr="001F3B87" w:rsidRDefault="00852FA6" w:rsidP="00852FA6"/>
    <w:p w14:paraId="29DA2D9E" w14:textId="77777777" w:rsidR="00852FA6" w:rsidRPr="001F3B87" w:rsidRDefault="00852FA6" w:rsidP="00852FA6">
      <w:pPr>
        <w:rPr>
          <w:lang w:val="th-TH"/>
        </w:rPr>
      </w:pPr>
    </w:p>
    <w:p w14:paraId="63B7EF2E" w14:textId="77777777" w:rsidR="00852FA6" w:rsidRPr="001F3B87" w:rsidRDefault="00852FA6" w:rsidP="00852FA6">
      <w:pPr>
        <w:rPr>
          <w:lang w:val="th-TH"/>
        </w:rPr>
      </w:pPr>
    </w:p>
    <w:p w14:paraId="479EDD0D" w14:textId="77777777" w:rsidR="00852FA6" w:rsidRPr="001F3B87" w:rsidRDefault="00852FA6" w:rsidP="00852FA6">
      <w:pPr>
        <w:rPr>
          <w:lang w:val="th-TH"/>
        </w:rPr>
      </w:pPr>
    </w:p>
    <w:p w14:paraId="07871FD2" w14:textId="77777777" w:rsidR="00852FA6" w:rsidRPr="001F3B87" w:rsidRDefault="00852FA6" w:rsidP="00852FA6">
      <w:pPr>
        <w:rPr>
          <w:lang w:val="th-TH"/>
        </w:rPr>
      </w:pPr>
    </w:p>
    <w:p w14:paraId="5259007B" w14:textId="77777777" w:rsidR="00852FA6" w:rsidRPr="001F3B87" w:rsidRDefault="00852FA6" w:rsidP="00852FA6">
      <w:pPr>
        <w:rPr>
          <w:lang w:val="th-TH"/>
        </w:rPr>
      </w:pPr>
    </w:p>
    <w:p w14:paraId="788A7D47" w14:textId="77777777" w:rsidR="00852FA6" w:rsidRPr="001F3B87" w:rsidRDefault="00852FA6" w:rsidP="00852FA6">
      <w:pPr>
        <w:rPr>
          <w:lang w:val="th-TH"/>
        </w:rPr>
      </w:pPr>
    </w:p>
    <w:p w14:paraId="19E6B10F" w14:textId="77777777" w:rsidR="00852FA6" w:rsidRPr="001F3B87" w:rsidRDefault="00852FA6" w:rsidP="00852FA6">
      <w:pPr>
        <w:rPr>
          <w:lang w:val="th-TH"/>
        </w:rPr>
      </w:pPr>
    </w:p>
    <w:p w14:paraId="615D4A78" w14:textId="77777777" w:rsidR="00852FA6" w:rsidRPr="001F3B87" w:rsidRDefault="00852FA6" w:rsidP="00852FA6">
      <w:pPr>
        <w:rPr>
          <w:lang w:val="th-TH"/>
        </w:rPr>
      </w:pPr>
    </w:p>
    <w:p w14:paraId="13DDCBD3" w14:textId="77777777" w:rsidR="00852FA6" w:rsidRPr="001F3B87" w:rsidRDefault="00852FA6" w:rsidP="00852FA6">
      <w:pPr>
        <w:rPr>
          <w:lang w:val="th-TH"/>
        </w:rPr>
      </w:pPr>
    </w:p>
    <w:p w14:paraId="555E33DA" w14:textId="50E65D1B" w:rsidR="00BB3DB7" w:rsidRPr="001F3B87" w:rsidRDefault="00BB3DB7" w:rsidP="00166717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23E4911A" w14:textId="72ECF53E" w:rsidR="00D108DA" w:rsidRPr="001F3B87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80"/>
      </w:tblGrid>
      <w:tr w:rsidR="008A7E28" w:rsidRPr="001F3B87" w14:paraId="0EFB31FB" w14:textId="77777777" w:rsidTr="003B6497">
        <w:trPr>
          <w:trHeight w:val="422"/>
          <w:tblHeader/>
        </w:trPr>
        <w:tc>
          <w:tcPr>
            <w:tcW w:w="4320" w:type="dxa"/>
          </w:tcPr>
          <w:p w14:paraId="48B93910" w14:textId="77777777" w:rsidR="008A7E28" w:rsidRPr="001F3B87" w:rsidRDefault="008A7E28" w:rsidP="00736B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4CEFD33" w14:textId="77777777" w:rsidR="008A7E28" w:rsidRPr="001F3B87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D42D9A" w14:textId="77777777" w:rsidR="008A7E28" w:rsidRPr="001F3B87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4DE61688" w14:textId="77777777" w:rsidR="008A7E28" w:rsidRPr="001F3B87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28" w:rsidRPr="001F3B87" w14:paraId="7E733652" w14:textId="77777777" w:rsidTr="003B6497">
        <w:trPr>
          <w:trHeight w:val="409"/>
          <w:tblHeader/>
        </w:trPr>
        <w:tc>
          <w:tcPr>
            <w:tcW w:w="4320" w:type="dxa"/>
          </w:tcPr>
          <w:p w14:paraId="55B9241A" w14:textId="77777777" w:rsidR="008A7E28" w:rsidRPr="001F3B87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AE2F2" w14:textId="09A5BA43" w:rsidR="008A7E28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8D12E29" w14:textId="77777777" w:rsidR="008A7E28" w:rsidRPr="001F3B87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1BE4C957" w14:textId="0924089C" w:rsidR="008A7E28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30CDE68" w14:textId="77777777" w:rsidR="008A7E28" w:rsidRPr="001F3B87" w:rsidRDefault="008A7E28" w:rsidP="00736B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FBD006B" w14:textId="0F38C7EC" w:rsidR="008A7E28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C5CB08" w14:textId="77777777" w:rsidR="008A7E28" w:rsidRPr="001F3B87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F0ADAA9" w14:textId="773CA204" w:rsidR="008A7E28" w:rsidRPr="001F3B87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A7E28" w:rsidRPr="001F3B87" w14:paraId="3685E910" w14:textId="77777777" w:rsidTr="003B6497">
        <w:trPr>
          <w:trHeight w:val="422"/>
          <w:tblHeader/>
        </w:trPr>
        <w:tc>
          <w:tcPr>
            <w:tcW w:w="4320" w:type="dxa"/>
          </w:tcPr>
          <w:p w14:paraId="24F7D915" w14:textId="77777777" w:rsidR="008A7E28" w:rsidRPr="001F3B87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34FC6AE" w14:textId="77777777" w:rsidR="008A7E28" w:rsidRPr="001F3B87" w:rsidRDefault="008A7E28" w:rsidP="00736B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A7E28" w:rsidRPr="001F3B87" w14:paraId="14B3AF22" w14:textId="77777777" w:rsidTr="003B6497">
        <w:trPr>
          <w:trHeight w:val="409"/>
        </w:trPr>
        <w:tc>
          <w:tcPr>
            <w:tcW w:w="4320" w:type="dxa"/>
            <w:hideMark/>
          </w:tcPr>
          <w:p w14:paraId="4A4ADB36" w14:textId="77777777" w:rsidR="008A7E28" w:rsidRPr="001F3B87" w:rsidRDefault="008A7E28" w:rsidP="00736BB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C87CA3" w14:textId="77777777" w:rsidR="008A7E28" w:rsidRPr="001F3B87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240C6" w14:textId="77777777" w:rsidR="008A7E28" w:rsidRPr="001F3B87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BB14F" w14:textId="77777777" w:rsidR="008A7E28" w:rsidRPr="001F3B87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E2B8C" w14:textId="77777777" w:rsidR="008A7E28" w:rsidRPr="001F3B87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95979" w14:textId="77777777" w:rsidR="008A7E28" w:rsidRPr="001F3B87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7A58F7" w14:textId="77777777" w:rsidR="008A7E28" w:rsidRPr="001F3B87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3C5B0" w14:textId="77777777" w:rsidR="008A7E28" w:rsidRPr="001F3B87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7E28" w:rsidRPr="001F3B87" w14:paraId="7549C46A" w14:textId="77777777" w:rsidTr="003B6497">
        <w:trPr>
          <w:trHeight w:val="236"/>
        </w:trPr>
        <w:tc>
          <w:tcPr>
            <w:tcW w:w="4320" w:type="dxa"/>
            <w:hideMark/>
          </w:tcPr>
          <w:p w14:paraId="4C5255B0" w14:textId="717C2160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DAE0C78" w14:textId="75DFC2D0" w:rsidR="008A7E28" w:rsidRPr="001F3B87" w:rsidRDefault="0042529A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2,815</w:t>
            </w:r>
          </w:p>
        </w:tc>
        <w:tc>
          <w:tcPr>
            <w:tcW w:w="270" w:type="dxa"/>
          </w:tcPr>
          <w:p w14:paraId="69210EAA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3C7D01" w14:textId="10BF60F1" w:rsidR="008A7E28" w:rsidRPr="001F3B87" w:rsidRDefault="0042529A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2,908</w:t>
            </w:r>
          </w:p>
        </w:tc>
        <w:tc>
          <w:tcPr>
            <w:tcW w:w="270" w:type="dxa"/>
          </w:tcPr>
          <w:p w14:paraId="0F9462C3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8CAF" w14:textId="724FFAAC" w:rsidR="008A7E28" w:rsidRPr="001F3B87" w:rsidRDefault="00BE0F4B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192AF81C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7CF82E" w14:textId="54A46E15" w:rsidR="008A7E28" w:rsidRPr="001F3B87" w:rsidRDefault="0042529A" w:rsidP="003B649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5C0C03" w:rsidRPr="001F3B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A7E28" w:rsidRPr="001F3B87" w14:paraId="6B978479" w14:textId="77777777" w:rsidTr="003B6497">
        <w:trPr>
          <w:trHeight w:val="317"/>
        </w:trPr>
        <w:tc>
          <w:tcPr>
            <w:tcW w:w="4320" w:type="dxa"/>
            <w:hideMark/>
          </w:tcPr>
          <w:p w14:paraId="2A011031" w14:textId="77777777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5D7010B" w14:textId="1B0677F3" w:rsidR="008A7E28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14:paraId="244FC349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3039B84" w14:textId="62C1B367" w:rsidR="008A7E28" w:rsidRPr="001F3B87" w:rsidRDefault="00BE0F4B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</w:tcPr>
          <w:p w14:paraId="5C71E22E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EE6A4" w14:textId="57EB7201" w:rsidR="008A7E28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E2D295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B57007" w14:textId="77777777" w:rsidR="008A7E28" w:rsidRPr="001F3B87" w:rsidRDefault="008A7E28" w:rsidP="002412C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A7E28" w:rsidRPr="001F3B87" w14:paraId="1AFEB9D4" w14:textId="77777777" w:rsidTr="003B6497">
        <w:trPr>
          <w:trHeight w:val="409"/>
        </w:trPr>
        <w:tc>
          <w:tcPr>
            <w:tcW w:w="4320" w:type="dxa"/>
            <w:hideMark/>
          </w:tcPr>
          <w:p w14:paraId="2EC1FE2F" w14:textId="77777777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3411E06" w14:textId="62346E55" w:rsidR="008A7E28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29BAEC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5FF4DB68" w14:textId="749A951F" w:rsidR="008A7E28" w:rsidRPr="001F3B87" w:rsidRDefault="008A7E28" w:rsidP="007E10EC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29A"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91FF4B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FBCA45" w14:textId="7E8169E6" w:rsidR="008A7E28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0C8B93BC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1AF3E87" w14:textId="77777777" w:rsidR="008A7E28" w:rsidRPr="001F3B87" w:rsidRDefault="008A7E28" w:rsidP="002412C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A7E28" w:rsidRPr="001F3B87" w14:paraId="25C8B9D7" w14:textId="77777777" w:rsidTr="003B6497">
        <w:trPr>
          <w:trHeight w:val="409"/>
        </w:trPr>
        <w:tc>
          <w:tcPr>
            <w:tcW w:w="4320" w:type="dxa"/>
            <w:hideMark/>
          </w:tcPr>
          <w:p w14:paraId="1EEBE089" w14:textId="21277C01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42529A" w:rsidRPr="001F3B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2529A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625" w14:textId="4C8671EC" w:rsidR="008A7E28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2,994</w:t>
            </w:r>
          </w:p>
        </w:tc>
        <w:tc>
          <w:tcPr>
            <w:tcW w:w="270" w:type="dxa"/>
          </w:tcPr>
          <w:p w14:paraId="74858321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47316" w14:textId="6C1F8F05" w:rsidR="008A7E28" w:rsidRPr="001F3B87" w:rsidRDefault="0042529A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2,827</w:t>
            </w:r>
          </w:p>
        </w:tc>
        <w:tc>
          <w:tcPr>
            <w:tcW w:w="270" w:type="dxa"/>
          </w:tcPr>
          <w:p w14:paraId="62BFF49F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6B99" w14:textId="6AB35571" w:rsidR="008A7E28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38E4C5BE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82D8EC" w14:textId="3BCE7958" w:rsidR="008A7E28" w:rsidRPr="001F3B87" w:rsidRDefault="005C0C03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  <w:tr w:rsidR="00CA7AC7" w:rsidRPr="001F3B87" w14:paraId="3BB86451" w14:textId="77777777" w:rsidTr="003B6497">
        <w:trPr>
          <w:trHeight w:val="145"/>
        </w:trPr>
        <w:tc>
          <w:tcPr>
            <w:tcW w:w="4320" w:type="dxa"/>
          </w:tcPr>
          <w:p w14:paraId="3745B76F" w14:textId="77777777" w:rsidR="00CA7AC7" w:rsidRPr="001F3B87" w:rsidRDefault="00CA7AC7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089AFF7C" w14:textId="77777777" w:rsidR="00CA7AC7" w:rsidRPr="001F3B87" w:rsidRDefault="00CA7AC7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3D47E993" w14:textId="77777777" w:rsidR="00CA7AC7" w:rsidRPr="001F3B87" w:rsidRDefault="00CA7AC7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90" w:type="dxa"/>
          </w:tcPr>
          <w:p w14:paraId="0AD888B8" w14:textId="77777777" w:rsidR="00CA7AC7" w:rsidRPr="001F3B87" w:rsidRDefault="00CA7AC7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01A5EE" w14:textId="77777777" w:rsidR="00CA7AC7" w:rsidRPr="001F3B87" w:rsidRDefault="00CA7AC7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90" w:type="dxa"/>
          </w:tcPr>
          <w:p w14:paraId="4A475FF2" w14:textId="77777777" w:rsidR="00CA7AC7" w:rsidRPr="001F3B87" w:rsidRDefault="00CA7AC7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F38A181" w14:textId="77777777" w:rsidR="00CA7AC7" w:rsidRPr="001F3B87" w:rsidRDefault="00CA7AC7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080" w:type="dxa"/>
          </w:tcPr>
          <w:p w14:paraId="2A989C7E" w14:textId="77777777" w:rsidR="00CA7AC7" w:rsidRPr="001F3B87" w:rsidRDefault="00CA7AC7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8A7E28" w:rsidRPr="001F3B87" w14:paraId="79CE8F2B" w14:textId="77777777" w:rsidTr="003B6497">
        <w:trPr>
          <w:trHeight w:val="409"/>
        </w:trPr>
        <w:tc>
          <w:tcPr>
            <w:tcW w:w="4320" w:type="dxa"/>
            <w:hideMark/>
          </w:tcPr>
          <w:p w14:paraId="295E78F9" w14:textId="77777777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853B137" w14:textId="77777777" w:rsidR="008A7E28" w:rsidRPr="001F3B87" w:rsidRDefault="008A7E28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C24CC5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E77A" w14:textId="77777777" w:rsidR="008A7E28" w:rsidRPr="001F3B87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7F8DA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2B29D" w14:textId="77777777" w:rsidR="008A7E28" w:rsidRPr="001F3B87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2B0EB3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9E74" w14:textId="77777777" w:rsidR="008A7E28" w:rsidRPr="001F3B87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42529A" w:rsidRPr="001F3B87" w14:paraId="4FCD65A5" w14:textId="77777777" w:rsidTr="003B6497">
        <w:trPr>
          <w:trHeight w:val="306"/>
        </w:trPr>
        <w:tc>
          <w:tcPr>
            <w:tcW w:w="4320" w:type="dxa"/>
            <w:hideMark/>
          </w:tcPr>
          <w:p w14:paraId="04576C52" w14:textId="4EF2CA35" w:rsidR="0042529A" w:rsidRPr="001F3B87" w:rsidRDefault="0042529A" w:rsidP="0042529A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E33778" w14:textId="2441A132" w:rsidR="0042529A" w:rsidRPr="001F3B87" w:rsidRDefault="0042529A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D3BA7B" w14:textId="77777777" w:rsidR="0042529A" w:rsidRPr="001F3B87" w:rsidRDefault="0042529A" w:rsidP="0042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A5C9E3" w14:textId="4046716C" w:rsidR="0042529A" w:rsidRPr="001F3B87" w:rsidRDefault="0042529A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B3EF510" w14:textId="77777777" w:rsidR="0042529A" w:rsidRPr="001F3B87" w:rsidRDefault="0042529A" w:rsidP="0042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C3A5B" w14:textId="662A357C" w:rsidR="0042529A" w:rsidRPr="001F3B87" w:rsidRDefault="0042529A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7C67A333" w14:textId="77777777" w:rsidR="0042529A" w:rsidRPr="001F3B87" w:rsidRDefault="0042529A" w:rsidP="0042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ECDC55" w14:textId="7F13ABEF" w:rsidR="0042529A" w:rsidRPr="001F3B87" w:rsidRDefault="0042529A" w:rsidP="00425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2529A" w:rsidRPr="001F3B87" w14:paraId="73952C24" w14:textId="77777777" w:rsidTr="003B6497">
        <w:trPr>
          <w:trHeight w:val="306"/>
        </w:trPr>
        <w:tc>
          <w:tcPr>
            <w:tcW w:w="4320" w:type="dxa"/>
            <w:hideMark/>
          </w:tcPr>
          <w:p w14:paraId="15C150B2" w14:textId="13C2DE07" w:rsidR="0042529A" w:rsidRPr="001F3B87" w:rsidRDefault="0042529A" w:rsidP="0042529A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4189C4" w14:textId="5CCD4C4A" w:rsidR="0042529A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4EFA85" w14:textId="77777777" w:rsidR="0042529A" w:rsidRPr="001F3B87" w:rsidRDefault="0042529A" w:rsidP="0042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EDA3BF" w14:textId="0B7CCAC7" w:rsidR="0042529A" w:rsidRPr="001F3B87" w:rsidRDefault="0042529A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0AFB1A7" w14:textId="77777777" w:rsidR="0042529A" w:rsidRPr="001F3B87" w:rsidRDefault="0042529A" w:rsidP="0042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1048" w14:textId="7CE1C1CA" w:rsidR="0042529A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1609856" w14:textId="77777777" w:rsidR="0042529A" w:rsidRPr="001F3B87" w:rsidRDefault="0042529A" w:rsidP="0042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1C0FC20" w14:textId="77777777" w:rsidR="0042529A" w:rsidRPr="001F3B87" w:rsidRDefault="0042529A" w:rsidP="0042529A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8A7E28" w:rsidRPr="001F3B87" w14:paraId="42F5C919" w14:textId="77777777" w:rsidTr="003B6497">
        <w:trPr>
          <w:trHeight w:val="306"/>
        </w:trPr>
        <w:tc>
          <w:tcPr>
            <w:tcW w:w="4320" w:type="dxa"/>
            <w:hideMark/>
          </w:tcPr>
          <w:p w14:paraId="163152AF" w14:textId="62767CA3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2529A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42529A" w:rsidRPr="001F3B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42529A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2529A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DAE5B" w14:textId="409FAF5B" w:rsidR="008A7E28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256CE66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8E3EB" w14:textId="12C2CD4A" w:rsidR="008A7E28" w:rsidRPr="001F3B87" w:rsidRDefault="002B569E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C8C5F12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384A" w14:textId="66567DAE" w:rsidR="008A7E28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44760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2F535" w14:textId="7C3A98B7" w:rsidR="008A7E28" w:rsidRPr="001F3B87" w:rsidRDefault="0042529A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8A7E28" w:rsidRPr="001F3B87" w14:paraId="5F3D704F" w14:textId="77777777" w:rsidTr="003B6497">
        <w:trPr>
          <w:trHeight w:val="181"/>
        </w:trPr>
        <w:tc>
          <w:tcPr>
            <w:tcW w:w="4320" w:type="dxa"/>
            <w:shd w:val="clear" w:color="auto" w:fill="auto"/>
          </w:tcPr>
          <w:p w14:paraId="6A308B90" w14:textId="77777777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6F817" w14:textId="77777777" w:rsidR="008A7E28" w:rsidRPr="001F3B87" w:rsidRDefault="008A7E28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86FF6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BEF87" w14:textId="77777777" w:rsidR="008A7E28" w:rsidRPr="001F3B87" w:rsidRDefault="008A7E28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2112F7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17ECC" w14:textId="77777777" w:rsidR="008A7E28" w:rsidRPr="001F3B87" w:rsidRDefault="008A7E28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18"/>
                <w:szCs w:val="18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CA359E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77E29D" w14:textId="77777777" w:rsidR="008A7E28" w:rsidRPr="001F3B87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A7E28" w:rsidRPr="001F3B87" w14:paraId="05B96EA1" w14:textId="77777777" w:rsidTr="003B6497">
        <w:trPr>
          <w:trHeight w:val="306"/>
        </w:trPr>
        <w:tc>
          <w:tcPr>
            <w:tcW w:w="4320" w:type="dxa"/>
            <w:shd w:val="clear" w:color="auto" w:fill="auto"/>
            <w:hideMark/>
          </w:tcPr>
          <w:p w14:paraId="56E02726" w14:textId="1CB2E3A4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4ACA33" w14:textId="77777777" w:rsidR="008A7E28" w:rsidRPr="001F3B87" w:rsidRDefault="008A7E28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3BE7DD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53ABAF7" w14:textId="77777777" w:rsidR="008A7E28" w:rsidRPr="001F3B87" w:rsidRDefault="008A7E28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23599F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C31D9F9" w14:textId="77777777" w:rsidR="008A7E28" w:rsidRPr="001F3B87" w:rsidRDefault="008A7E28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83EDBF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3447E98" w14:textId="77777777" w:rsidR="008A7E28" w:rsidRPr="001F3B87" w:rsidRDefault="008A7E28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E28" w:rsidRPr="001F3B87" w14:paraId="44761AE3" w14:textId="77777777" w:rsidTr="003B6497">
        <w:trPr>
          <w:trHeight w:val="306"/>
        </w:trPr>
        <w:tc>
          <w:tcPr>
            <w:tcW w:w="4320" w:type="dxa"/>
            <w:shd w:val="clear" w:color="auto" w:fill="auto"/>
            <w:hideMark/>
          </w:tcPr>
          <w:p w14:paraId="35D5CF0F" w14:textId="44B40D05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C0C03" w:rsidRPr="001F3B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F3B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F3B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6675519B" w14:textId="0B36CAAE" w:rsidR="008A7E28" w:rsidRPr="001F3B87" w:rsidRDefault="005C0C03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7CFD"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2529A"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3DC89B5F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3FD7336" w14:textId="7FD57B3E" w:rsidR="008A7E28" w:rsidRPr="001F3B87" w:rsidRDefault="00675E64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2,915</w:t>
            </w:r>
          </w:p>
        </w:tc>
        <w:tc>
          <w:tcPr>
            <w:tcW w:w="270" w:type="dxa"/>
            <w:shd w:val="clear" w:color="auto" w:fill="auto"/>
          </w:tcPr>
          <w:p w14:paraId="3D39C771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A5184F" w14:textId="556A32C3" w:rsidR="008A7E28" w:rsidRPr="001F3B87" w:rsidRDefault="005C0C03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</w:t>
            </w:r>
            <w:r w:rsidR="0042529A"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4A27BDF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876E684" w14:textId="080818F7" w:rsidR="008A7E28" w:rsidRPr="001F3B87" w:rsidRDefault="00675E64" w:rsidP="002412C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675E64" w:rsidRPr="001F3B87" w14:paraId="167B8CC3" w14:textId="77777777" w:rsidTr="003B6497">
        <w:trPr>
          <w:trHeight w:val="306"/>
        </w:trPr>
        <w:tc>
          <w:tcPr>
            <w:tcW w:w="4320" w:type="dxa"/>
            <w:shd w:val="clear" w:color="auto" w:fill="auto"/>
            <w:hideMark/>
          </w:tcPr>
          <w:p w14:paraId="7EF1E4AC" w14:textId="0119CD8F" w:rsidR="00675E64" w:rsidRPr="001F3B87" w:rsidRDefault="00675E64" w:rsidP="00675E64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1F3B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  <w:shd w:val="clear" w:color="auto" w:fill="auto"/>
          </w:tcPr>
          <w:p w14:paraId="20DE8675" w14:textId="56BEBD8B" w:rsidR="00675E64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13D9069B" w14:textId="77777777" w:rsidR="00675E64" w:rsidRPr="001F3B87" w:rsidRDefault="00675E64" w:rsidP="0067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7DF2275" w14:textId="59178FA3" w:rsidR="00675E64" w:rsidRPr="001F3B87" w:rsidRDefault="00675E64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1639942F" w14:textId="77777777" w:rsidR="00675E64" w:rsidRPr="001F3B87" w:rsidRDefault="00675E64" w:rsidP="0067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F692F6" w14:textId="3901C655" w:rsidR="00675E64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0B092" w14:textId="77777777" w:rsidR="00675E64" w:rsidRPr="001F3B87" w:rsidRDefault="00675E64" w:rsidP="0067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532BCA3" w14:textId="77777777" w:rsidR="00675E64" w:rsidRPr="001F3B87" w:rsidRDefault="00675E64" w:rsidP="00675E6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E64" w:rsidRPr="001F3B87" w14:paraId="7DC05AA6" w14:textId="77777777" w:rsidTr="003B6497">
        <w:trPr>
          <w:trHeight w:val="306"/>
        </w:trPr>
        <w:tc>
          <w:tcPr>
            <w:tcW w:w="4320" w:type="dxa"/>
            <w:shd w:val="clear" w:color="auto" w:fill="auto"/>
            <w:hideMark/>
          </w:tcPr>
          <w:p w14:paraId="1CD3DCA0" w14:textId="77777777" w:rsidR="00675E64" w:rsidRPr="001F3B87" w:rsidRDefault="00675E64" w:rsidP="00675E64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06C39A0E" w14:textId="6E7A620C" w:rsidR="00675E64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9B9D8" w14:textId="77777777" w:rsidR="00675E64" w:rsidRPr="001F3B87" w:rsidRDefault="00675E64" w:rsidP="0067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3F5B5422" w14:textId="0D71AC01" w:rsidR="00675E64" w:rsidRPr="001F3B87" w:rsidRDefault="00675E64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2DB76CD3" w14:textId="77777777" w:rsidR="00675E64" w:rsidRPr="001F3B87" w:rsidRDefault="00675E64" w:rsidP="0067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D6B7A3" w14:textId="1422785C" w:rsidR="00675E64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FD203" w14:textId="77777777" w:rsidR="00675E64" w:rsidRPr="001F3B87" w:rsidRDefault="00675E64" w:rsidP="0067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938A937" w14:textId="77777777" w:rsidR="00675E64" w:rsidRPr="001F3B87" w:rsidRDefault="00675E64" w:rsidP="00675E6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7E28" w:rsidRPr="001F3B87" w14:paraId="2A30C6E2" w14:textId="77777777" w:rsidTr="003B6497">
        <w:trPr>
          <w:trHeight w:val="306"/>
        </w:trPr>
        <w:tc>
          <w:tcPr>
            <w:tcW w:w="4320" w:type="dxa"/>
            <w:shd w:val="clear" w:color="auto" w:fill="auto"/>
            <w:hideMark/>
          </w:tcPr>
          <w:p w14:paraId="0B906A78" w14:textId="1ADBFE36" w:rsidR="008A7E28" w:rsidRPr="001F3B87" w:rsidRDefault="008A7E28" w:rsidP="008A7E2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75E64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675E64" w:rsidRPr="001F3B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75E64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75E64" w:rsidRPr="001F3B8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13411" w14:textId="045FC5F3" w:rsidR="008A7E28" w:rsidRPr="001F3B87" w:rsidRDefault="0003535C" w:rsidP="003B649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2,998</w:t>
            </w:r>
          </w:p>
        </w:tc>
        <w:tc>
          <w:tcPr>
            <w:tcW w:w="270" w:type="dxa"/>
            <w:shd w:val="clear" w:color="auto" w:fill="auto"/>
          </w:tcPr>
          <w:p w14:paraId="4C474C0A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3CE9A2" w14:textId="2EA63996" w:rsidR="008A7E28" w:rsidRPr="001F3B87" w:rsidRDefault="002B569E" w:rsidP="003B649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2,836</w:t>
            </w:r>
          </w:p>
        </w:tc>
        <w:tc>
          <w:tcPr>
            <w:tcW w:w="270" w:type="dxa"/>
            <w:shd w:val="clear" w:color="auto" w:fill="auto"/>
          </w:tcPr>
          <w:p w14:paraId="49DBC910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BD4328" w14:textId="1DEED3CA" w:rsidR="008A7E28" w:rsidRPr="001F3B87" w:rsidRDefault="0003535C" w:rsidP="003B64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6AC60EED" w14:textId="77777777" w:rsidR="008A7E28" w:rsidRPr="001F3B87" w:rsidRDefault="008A7E28" w:rsidP="008A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37792E" w14:textId="7E1B05D3" w:rsidR="008A7E28" w:rsidRPr="001F3B87" w:rsidRDefault="00675E64" w:rsidP="008A7E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867</w:t>
            </w:r>
          </w:p>
        </w:tc>
      </w:tr>
    </w:tbl>
    <w:p w14:paraId="7257D9C7" w14:textId="77777777" w:rsidR="00617266" w:rsidRPr="001F3B87" w:rsidRDefault="00617266" w:rsidP="0005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783BEF9" w14:textId="77777777" w:rsidR="00617266" w:rsidRPr="001F3B87" w:rsidRDefault="00617266" w:rsidP="00617266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44216BF" w14:textId="77777777" w:rsidR="00617266" w:rsidRPr="001F3B87" w:rsidRDefault="00617266" w:rsidP="00617266">
      <w:pPr>
        <w:rPr>
          <w:sz w:val="28"/>
          <w:szCs w:val="28"/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617266" w:rsidRPr="001F3B87" w14:paraId="670D6FEA" w14:textId="77777777" w:rsidTr="006241C1">
        <w:tc>
          <w:tcPr>
            <w:tcW w:w="5365" w:type="dxa"/>
          </w:tcPr>
          <w:p w14:paraId="666F7161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C5D87D4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0B30B7F2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266" w:rsidRPr="001F3B87" w14:paraId="695BAEE9" w14:textId="77777777" w:rsidTr="006241C1">
        <w:tc>
          <w:tcPr>
            <w:tcW w:w="5365" w:type="dxa"/>
          </w:tcPr>
          <w:p w14:paraId="098B5C45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425F8AFF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66440DC" w14:textId="5E61A0F3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6" w:type="dxa"/>
          </w:tcPr>
          <w:p w14:paraId="2F192B2A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99ABAB" w14:textId="59F54325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17266" w:rsidRPr="001F3B87" w14:paraId="3E836864" w14:textId="77777777" w:rsidTr="006241C1">
        <w:tc>
          <w:tcPr>
            <w:tcW w:w="5365" w:type="dxa"/>
          </w:tcPr>
          <w:p w14:paraId="7D522125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F3B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52CE75FC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559133F7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17266" w:rsidRPr="001F3B87" w14:paraId="255AC262" w14:textId="77777777" w:rsidTr="006241C1">
        <w:trPr>
          <w:trHeight w:val="362"/>
        </w:trPr>
        <w:tc>
          <w:tcPr>
            <w:tcW w:w="5365" w:type="dxa"/>
          </w:tcPr>
          <w:p w14:paraId="5248A01D" w14:textId="77777777" w:rsidR="00617266" w:rsidRPr="001F3B87" w:rsidRDefault="00617266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473365EE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9DA3CCC" w14:textId="59EF0790" w:rsidR="00617266" w:rsidRPr="001F3B87" w:rsidRDefault="00617266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2,283</w:t>
            </w:r>
          </w:p>
        </w:tc>
        <w:tc>
          <w:tcPr>
            <w:tcW w:w="256" w:type="dxa"/>
          </w:tcPr>
          <w:p w14:paraId="645B0FB6" w14:textId="77777777" w:rsidR="00617266" w:rsidRPr="001F3B87" w:rsidRDefault="00617266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4769C66" w14:textId="128EFED3" w:rsidR="00617266" w:rsidRPr="001F3B87" w:rsidRDefault="00617266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2,318</w:t>
            </w:r>
          </w:p>
        </w:tc>
      </w:tr>
      <w:tr w:rsidR="0004713D" w:rsidRPr="001F3B87" w14:paraId="5046FE0E" w14:textId="77777777" w:rsidTr="006241C1">
        <w:trPr>
          <w:trHeight w:val="362"/>
        </w:trPr>
        <w:tc>
          <w:tcPr>
            <w:tcW w:w="5365" w:type="dxa"/>
          </w:tcPr>
          <w:p w14:paraId="2BDA06D1" w14:textId="1D126AA7" w:rsidR="0004713D" w:rsidRPr="001F3B87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66445D49" w14:textId="77777777" w:rsidR="0004713D" w:rsidRPr="001F3B87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7BB9FCB" w14:textId="760102DD" w:rsidR="0004713D" w:rsidRPr="001F3B87" w:rsidRDefault="0004713D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56" w:type="dxa"/>
          </w:tcPr>
          <w:p w14:paraId="23EE2CA1" w14:textId="77777777" w:rsidR="0004713D" w:rsidRPr="001F3B87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332D5F6" w14:textId="1FD7DDBC" w:rsidR="0004713D" w:rsidRPr="001F3B87" w:rsidRDefault="0004713D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713D" w:rsidRPr="001F3B87" w14:paraId="6D75E8FD" w14:textId="77777777" w:rsidTr="006241C1">
        <w:trPr>
          <w:trHeight w:val="362"/>
        </w:trPr>
        <w:tc>
          <w:tcPr>
            <w:tcW w:w="5365" w:type="dxa"/>
          </w:tcPr>
          <w:p w14:paraId="63ABCAC3" w14:textId="36B17620" w:rsidR="0004713D" w:rsidRPr="001F3B87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150" w:type="dxa"/>
          </w:tcPr>
          <w:p w14:paraId="508E85FD" w14:textId="77777777" w:rsidR="0004713D" w:rsidRPr="001F3B87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6B70B03" w14:textId="77777777" w:rsidR="0004713D" w:rsidRPr="001F3B87" w:rsidRDefault="0004713D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</w:tcPr>
          <w:p w14:paraId="372E2C3C" w14:textId="77777777" w:rsidR="0004713D" w:rsidRPr="001F3B87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163D1D7" w14:textId="77777777" w:rsidR="0004713D" w:rsidRPr="001F3B87" w:rsidRDefault="0004713D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713D" w:rsidRPr="001F3B87" w14:paraId="1C6BA5D1" w14:textId="77777777" w:rsidTr="006241C1">
        <w:trPr>
          <w:trHeight w:val="362"/>
        </w:trPr>
        <w:tc>
          <w:tcPr>
            <w:tcW w:w="5365" w:type="dxa"/>
          </w:tcPr>
          <w:p w14:paraId="6A6F8ED1" w14:textId="17FF3496" w:rsidR="0004713D" w:rsidRPr="001F3B87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50" w:type="dxa"/>
          </w:tcPr>
          <w:p w14:paraId="54C6D29F" w14:textId="77777777" w:rsidR="0004713D" w:rsidRPr="001F3B87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A8B10C6" w14:textId="73D93FBD" w:rsidR="0004713D" w:rsidRPr="001F3B87" w:rsidRDefault="0004713D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40F7529" w14:textId="77777777" w:rsidR="0004713D" w:rsidRPr="001F3B87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00EA20E" w14:textId="0FF281E4" w:rsidR="0004713D" w:rsidRPr="001F3B87" w:rsidRDefault="0004713D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</w:tr>
      <w:tr w:rsidR="00617266" w:rsidRPr="001F3B87" w14:paraId="483AF2D0" w14:textId="77777777" w:rsidTr="006241C1">
        <w:tc>
          <w:tcPr>
            <w:tcW w:w="5365" w:type="dxa"/>
          </w:tcPr>
          <w:p w14:paraId="25DFEE76" w14:textId="44CF739D" w:rsidR="00617266" w:rsidRPr="001F3B87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150" w:type="dxa"/>
          </w:tcPr>
          <w:p w14:paraId="1ACBFBF0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E8CDC37" w14:textId="706F1CC2" w:rsidR="00617266" w:rsidRPr="001F3B87" w:rsidRDefault="0004713D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CE8DC09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2C4E05A2" w14:textId="3D1F17DD" w:rsidR="00617266" w:rsidRPr="001F3B87" w:rsidRDefault="0004713D" w:rsidP="0061726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617266" w:rsidRPr="001F3B87" w14:paraId="71267496" w14:textId="77777777" w:rsidTr="006241C1">
        <w:tc>
          <w:tcPr>
            <w:tcW w:w="5365" w:type="dxa"/>
          </w:tcPr>
          <w:p w14:paraId="18820309" w14:textId="5F2B43DE" w:rsidR="00617266" w:rsidRPr="001F3B87" w:rsidRDefault="00617266" w:rsidP="006241C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0" w:type="dxa"/>
          </w:tcPr>
          <w:p w14:paraId="4EBB3235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1EF18" w14:textId="14098EA9" w:rsidR="00617266" w:rsidRPr="001F3B87" w:rsidRDefault="00617266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04713D"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56" w:type="dxa"/>
            <w:shd w:val="clear" w:color="auto" w:fill="auto"/>
          </w:tcPr>
          <w:p w14:paraId="59BE75BC" w14:textId="77777777" w:rsidR="00617266" w:rsidRPr="001F3B87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79D9C" w14:textId="4FEA0C91" w:rsidR="00617266" w:rsidRPr="001F3B87" w:rsidRDefault="00617266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2,318</w:t>
            </w:r>
          </w:p>
        </w:tc>
      </w:tr>
    </w:tbl>
    <w:p w14:paraId="0F563D54" w14:textId="7A10FC2E" w:rsidR="0005604B" w:rsidRPr="001F3B87" w:rsidRDefault="0005604B" w:rsidP="0005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1F3B87">
        <w:rPr>
          <w:rFonts w:ascii="Angsana New" w:hAnsi="Angsana New" w:hint="cs"/>
          <w:sz w:val="30"/>
          <w:szCs w:val="30"/>
        </w:rPr>
        <w:t>31</w:t>
      </w:r>
      <w:r w:rsidRPr="001F3B8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1F3B87">
        <w:rPr>
          <w:rFonts w:ascii="Angsana New" w:hAnsi="Angsana New" w:hint="cs"/>
          <w:sz w:val="30"/>
          <w:szCs w:val="30"/>
        </w:rPr>
        <w:t xml:space="preserve"> 256</w:t>
      </w:r>
      <w:r w:rsidRPr="001F3B87">
        <w:rPr>
          <w:rFonts w:ascii="Angsana New" w:hAnsi="Angsana New"/>
          <w:sz w:val="30"/>
          <w:szCs w:val="30"/>
        </w:rPr>
        <w:t>7</w:t>
      </w:r>
      <w:r w:rsidRPr="001F3B87">
        <w:rPr>
          <w:rFonts w:ascii="Angsana New" w:hAnsi="Angsana New" w:hint="cs"/>
          <w:sz w:val="30"/>
          <w:szCs w:val="30"/>
          <w:cs/>
        </w:rPr>
        <w:t xml:space="preserve"> บริษัทได้รับคำขอเสนอซื้อ</w:t>
      </w:r>
      <w:r w:rsidR="00852FA6" w:rsidRPr="001F3B87">
        <w:rPr>
          <w:rFonts w:ascii="Angsana New" w:hAnsi="Angsana New" w:hint="cs"/>
          <w:sz w:val="30"/>
          <w:szCs w:val="30"/>
          <w:cs/>
        </w:rPr>
        <w:t xml:space="preserve"> บริษัท ไทยไฟเบอร์ออพติคส์ จำกัด ซึ่งเป็น</w:t>
      </w:r>
      <w:r w:rsidRPr="001F3B87">
        <w:rPr>
          <w:rFonts w:ascii="Angsana New" w:hAnsi="Angsana New" w:hint="cs"/>
          <w:sz w:val="30"/>
          <w:szCs w:val="30"/>
          <w:cs/>
        </w:rPr>
        <w:t>บริษัทย่อย</w:t>
      </w:r>
      <w:r w:rsidR="00852FA6" w:rsidRPr="001F3B87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1F3B87">
        <w:rPr>
          <w:rFonts w:ascii="Angsana New" w:hAnsi="Angsana New" w:hint="cs"/>
          <w:sz w:val="30"/>
          <w:szCs w:val="30"/>
          <w:cs/>
        </w:rPr>
        <w:t>จากบริษัทที่ไม่เกี่ยวข้องกันแห่งหนึ่ง</w:t>
      </w:r>
      <w:r w:rsidR="00852FA6" w:rsidRPr="001F3B87">
        <w:rPr>
          <w:rFonts w:ascii="Angsana New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 xml:space="preserve">บริษัทอยู่ในระหว่างพิจารณาข้อเสนอและจัดประเภทเงินลงทุนในบริษัทย่อยดังกล่าวเป็นสินทรัพย์ที่ถือไว้เพื่อขายและบันทึกมูลค่าตามบัญชีเป็นจำนวน </w:t>
      </w:r>
      <w:r w:rsidRPr="001F3B87">
        <w:rPr>
          <w:rFonts w:ascii="Angsana New" w:hAnsi="Angsana New" w:hint="cs"/>
          <w:sz w:val="30"/>
          <w:szCs w:val="30"/>
        </w:rPr>
        <w:t xml:space="preserve">108 </w:t>
      </w:r>
      <w:r w:rsidRPr="001F3B87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1F3B87">
        <w:rPr>
          <w:rFonts w:ascii="Angsana New" w:hAnsi="Angsana New" w:hint="cs"/>
          <w:sz w:val="30"/>
          <w:szCs w:val="30"/>
        </w:rPr>
        <w:t xml:space="preserve">100 </w:t>
      </w:r>
      <w:r w:rsidRPr="001F3B87">
        <w:rPr>
          <w:rFonts w:ascii="Angsana New" w:hAnsi="Angsana New" w:hint="cs"/>
          <w:sz w:val="30"/>
          <w:szCs w:val="30"/>
          <w:cs/>
        </w:rPr>
        <w:t>ล้านบาทในงบการเงินรวมและงบการเงินเฉพาะกิจการตามลำดับ</w:t>
      </w:r>
    </w:p>
    <w:p w14:paraId="13B2A70C" w14:textId="77777777" w:rsidR="0005604B" w:rsidRPr="001F3B87" w:rsidRDefault="0005604B" w:rsidP="00617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2F3EF" w14:textId="67BAEDAB" w:rsidR="00617266" w:rsidRPr="001F3B87" w:rsidRDefault="00617266" w:rsidP="00617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2F1085" w:rsidRPr="001F3B8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</w:rPr>
        <w:t>256</w:t>
      </w:r>
      <w:r w:rsidR="002F1085" w:rsidRPr="001F3B87">
        <w:rPr>
          <w:rFonts w:asciiTheme="majorBidi" w:hAnsiTheme="majorBidi" w:cstheme="majorBidi"/>
          <w:sz w:val="30"/>
          <w:szCs w:val="30"/>
        </w:rPr>
        <w:t>7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F1085" w:rsidRPr="001F3B87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2F1085" w:rsidRPr="001F3B87">
        <w:rPr>
          <w:rFonts w:asciiTheme="majorBidi" w:hAnsiTheme="majorBidi"/>
          <w:sz w:val="30"/>
          <w:szCs w:val="30"/>
          <w:cs/>
        </w:rPr>
        <w:t xml:space="preserve"> </w:t>
      </w:r>
      <w:r w:rsidR="002F1085" w:rsidRPr="001F3B87">
        <w:rPr>
          <w:rFonts w:asciiTheme="majorBidi" w:hAnsiTheme="majorBidi" w:hint="cs"/>
          <w:sz w:val="30"/>
          <w:szCs w:val="30"/>
          <w:cs/>
        </w:rPr>
        <w:t>ซิสเต็ม</w:t>
      </w:r>
      <w:r w:rsidR="002F1085" w:rsidRPr="001F3B87">
        <w:rPr>
          <w:rFonts w:asciiTheme="majorBidi" w:hAnsiTheme="majorBidi"/>
          <w:sz w:val="30"/>
          <w:szCs w:val="30"/>
          <w:cs/>
        </w:rPr>
        <w:t xml:space="preserve"> </w:t>
      </w:r>
      <w:r w:rsidR="002F1085" w:rsidRPr="001F3B87">
        <w:rPr>
          <w:rFonts w:asciiTheme="majorBidi" w:hAnsiTheme="majorBidi" w:hint="cs"/>
          <w:sz w:val="30"/>
          <w:szCs w:val="30"/>
          <w:cs/>
        </w:rPr>
        <w:t>อินทิเกรเตอร์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B00BC1" w:rsidRPr="001F3B87">
        <w:rPr>
          <w:rFonts w:asciiTheme="majorBidi" w:hAnsiTheme="majorBidi" w:cstheme="majorBidi"/>
          <w:sz w:val="30"/>
          <w:szCs w:val="30"/>
        </w:rPr>
        <w:t>40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Pr="001F3B87">
        <w:rPr>
          <w:rFonts w:asciiTheme="majorBidi" w:hAnsiTheme="majorBidi" w:cstheme="majorBidi"/>
          <w:sz w:val="30"/>
          <w:szCs w:val="30"/>
        </w:rPr>
        <w:t>100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1085" w:rsidRPr="001F3B87">
        <w:rPr>
          <w:rFonts w:asciiTheme="majorBidi" w:hAnsiTheme="majorBidi" w:cstheme="majorBidi"/>
          <w:sz w:val="30"/>
          <w:szCs w:val="30"/>
        </w:rPr>
        <w:t>99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1085" w:rsidRPr="001F3B87">
        <w:rPr>
          <w:rFonts w:asciiTheme="majorBidi" w:hAnsiTheme="majorBidi" w:cstheme="majorBidi"/>
          <w:sz w:val="30"/>
          <w:szCs w:val="30"/>
        </w:rPr>
        <w:t>60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777849F" w14:textId="77777777" w:rsidR="008D631A" w:rsidRPr="001F3B87" w:rsidRDefault="008D631A" w:rsidP="00BF4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</w:pPr>
    </w:p>
    <w:p w14:paraId="741BB35B" w14:textId="1DD8C60D" w:rsidR="00291DF4" w:rsidRPr="001F3B87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1F3B87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37D8C2C" w14:textId="5E26B095" w:rsidR="00DC4CD0" w:rsidRPr="001F3B87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102235943"/>
      <w:r w:rsidRPr="001F3B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1F3B87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bookmarkEnd w:id="3"/>
    <w:p w14:paraId="17119B5A" w14:textId="295F3FF5" w:rsidR="0084418A" w:rsidRPr="001F3B87" w:rsidRDefault="0084418A" w:rsidP="008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1F3B87">
        <w:rPr>
          <w:rFonts w:ascii="Angsana New" w:hAnsi="Angsana New" w:hint="cs"/>
          <w:sz w:val="30"/>
          <w:szCs w:val="30"/>
        </w:rPr>
        <w:t xml:space="preserve">2560 </w:t>
      </w:r>
      <w:r w:rsidRPr="001F3B87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1F3B87">
        <w:rPr>
          <w:rFonts w:ascii="Angsana New" w:hAnsi="Angsana New" w:hint="cs"/>
          <w:sz w:val="30"/>
          <w:szCs w:val="30"/>
        </w:rPr>
        <w:t xml:space="preserve"> 1,023 </w:t>
      </w:r>
      <w:r w:rsidRPr="001F3B87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1F3B87">
        <w:rPr>
          <w:rFonts w:ascii="Angsana New" w:hAnsi="Angsana New" w:hint="cs"/>
          <w:sz w:val="30"/>
          <w:szCs w:val="30"/>
        </w:rPr>
        <w:t xml:space="preserve">2560 </w:t>
      </w:r>
      <w:r w:rsidRPr="001F3B87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Pr="001F3B87">
        <w:rPr>
          <w:rFonts w:ascii="Angsana New" w:hAnsi="Angsana New" w:hint="cs"/>
          <w:sz w:val="30"/>
          <w:szCs w:val="30"/>
        </w:rPr>
        <w:t>2563</w:t>
      </w:r>
      <w:r w:rsidRPr="001F3B87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Pr="001F3B87">
        <w:rPr>
          <w:rFonts w:ascii="Angsana New" w:hAnsi="Angsana New" w:hint="cs"/>
          <w:sz w:val="30"/>
          <w:szCs w:val="30"/>
        </w:rPr>
        <w:t>2561</w:t>
      </w:r>
      <w:r w:rsidRPr="001F3B87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Pr="001F3B87">
        <w:rPr>
          <w:rFonts w:ascii="Angsana New" w:hAnsi="Angsana New" w:hint="cs"/>
          <w:sz w:val="30"/>
          <w:szCs w:val="30"/>
        </w:rPr>
        <w:t>2563</w:t>
      </w:r>
      <w:r w:rsidRPr="001F3B87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Pr="001F3B87">
        <w:rPr>
          <w:rFonts w:ascii="Angsana New" w:hAnsi="Angsana New" w:hint="cs"/>
          <w:sz w:val="30"/>
          <w:szCs w:val="30"/>
        </w:rPr>
        <w:t xml:space="preserve">2566 </w:t>
      </w:r>
      <w:r w:rsidRPr="001F3B87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1F3B87">
        <w:rPr>
          <w:rFonts w:ascii="Angsana New" w:hAnsi="Angsana New" w:hint="cs"/>
          <w:sz w:val="30"/>
          <w:szCs w:val="30"/>
        </w:rPr>
        <w:t>.</w:t>
      </w:r>
      <w:r w:rsidRPr="001F3B87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C26329" w:rsidRPr="001F3B87">
        <w:rPr>
          <w:rFonts w:ascii="Angsana New" w:hAnsi="Angsana New"/>
          <w:sz w:val="30"/>
          <w:szCs w:val="30"/>
        </w:rPr>
        <w:t>5</w:t>
      </w:r>
      <w:r w:rsidRPr="001F3B87">
        <w:rPr>
          <w:rFonts w:ascii="Angsana New" w:hAnsi="Angsana New" w:hint="cs"/>
          <w:sz w:val="30"/>
          <w:szCs w:val="30"/>
        </w:rPr>
        <w:t xml:space="preserve">) </w:t>
      </w:r>
      <w:r w:rsidRPr="001F3B87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Pr="001F3B87">
        <w:rPr>
          <w:rFonts w:ascii="Angsana New" w:hAnsi="Angsana New" w:hint="cs"/>
          <w:sz w:val="30"/>
          <w:szCs w:val="30"/>
        </w:rPr>
        <w:t xml:space="preserve">2563 </w:t>
      </w:r>
      <w:r w:rsidRPr="001F3B87">
        <w:rPr>
          <w:rFonts w:ascii="Angsana New" w:hAnsi="Angsana New" w:hint="cs"/>
          <w:sz w:val="30"/>
          <w:szCs w:val="30"/>
          <w:cs/>
        </w:rPr>
        <w:t>ทำให้</w:t>
      </w:r>
      <w:r w:rsidRPr="001F3B87">
        <w:rPr>
          <w:rFonts w:ascii="Angsana New" w:hAnsi="Angsana New"/>
          <w:sz w:val="30"/>
          <w:szCs w:val="30"/>
        </w:rPr>
        <w:br/>
      </w:r>
      <w:r w:rsidRPr="001F3B87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1F3B87">
        <w:rPr>
          <w:rFonts w:ascii="Angsana New" w:hAnsi="Angsana New" w:hint="cs"/>
          <w:sz w:val="30"/>
          <w:szCs w:val="30"/>
          <w:cs/>
        </w:rPr>
        <w:t>ได้ ต่อมา</w:t>
      </w:r>
      <w:r w:rsidRPr="001F3B87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Pr="001F3B87">
        <w:rPr>
          <w:rFonts w:ascii="Angsana New" w:hAnsi="Angsana New" w:hint="cs"/>
          <w:sz w:val="30"/>
          <w:szCs w:val="30"/>
        </w:rPr>
        <w:t xml:space="preserve">2566 </w:t>
      </w:r>
      <w:r w:rsidRPr="001F3B87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ไวร์เลสได้รับอนุมัติการขยายระยะเวลาการชำระหนี้ดังกล่าวเพิ่มเติมเป็นภายในเดือนกรกฎาคม </w:t>
      </w:r>
      <w:r w:rsidRPr="001F3B87">
        <w:rPr>
          <w:rFonts w:ascii="Angsana New" w:hAnsi="Angsana New" w:hint="cs"/>
          <w:sz w:val="30"/>
          <w:szCs w:val="30"/>
        </w:rPr>
        <w:t>2567</w:t>
      </w:r>
      <w:r w:rsidRPr="001F3B87">
        <w:rPr>
          <w:rFonts w:ascii="Angsana New" w:hAnsi="Angsana New" w:hint="cs"/>
          <w:sz w:val="30"/>
          <w:szCs w:val="30"/>
          <w:cs/>
        </w:rPr>
        <w:t xml:space="preserve"> โดย ณ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>วันที่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Pr="001F3B87">
        <w:rPr>
          <w:rFonts w:ascii="Angsana New" w:hAnsi="Angsana New"/>
          <w:sz w:val="30"/>
          <w:szCs w:val="30"/>
        </w:rPr>
        <w:t>31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="00C26329" w:rsidRPr="001F3B87">
        <w:rPr>
          <w:rFonts w:ascii="Angsana New" w:hAnsi="Angsana New" w:hint="cs"/>
          <w:sz w:val="30"/>
          <w:szCs w:val="30"/>
          <w:cs/>
        </w:rPr>
        <w:t>มีน</w:t>
      </w:r>
      <w:r w:rsidRPr="001F3B87">
        <w:rPr>
          <w:rFonts w:ascii="Angsana New" w:hAnsi="Angsana New" w:hint="cs"/>
          <w:sz w:val="30"/>
          <w:szCs w:val="30"/>
          <w:cs/>
        </w:rPr>
        <w:t>าคม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Pr="001F3B87">
        <w:rPr>
          <w:rFonts w:ascii="Angsana New" w:hAnsi="Angsana New"/>
          <w:sz w:val="30"/>
          <w:szCs w:val="30"/>
        </w:rPr>
        <w:t>256</w:t>
      </w:r>
      <w:r w:rsidR="00C26329" w:rsidRPr="001F3B87">
        <w:rPr>
          <w:rFonts w:ascii="Angsana New" w:hAnsi="Angsana New"/>
          <w:sz w:val="30"/>
          <w:szCs w:val="30"/>
        </w:rPr>
        <w:t>7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Pr="001F3B87">
        <w:rPr>
          <w:rFonts w:ascii="Angsana New" w:hAnsi="Angsana New"/>
          <w:sz w:val="30"/>
          <w:szCs w:val="30"/>
        </w:rPr>
        <w:t>39</w:t>
      </w:r>
      <w:r w:rsidR="00C71E0B" w:rsidRPr="001F3B87">
        <w:rPr>
          <w:rFonts w:ascii="Angsana New" w:hAnsi="Angsana New"/>
          <w:sz w:val="30"/>
          <w:szCs w:val="30"/>
        </w:rPr>
        <w:t>5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>ล้านบาท</w:t>
      </w:r>
      <w:r w:rsidR="00852FA6" w:rsidRPr="001F3B87">
        <w:rPr>
          <w:rFonts w:ascii="Angsana New" w:hAnsi="Angsana New"/>
          <w:sz w:val="30"/>
          <w:szCs w:val="30"/>
        </w:rPr>
        <w:t xml:space="preserve"> (</w:t>
      </w:r>
      <w:r w:rsidR="00852FA6" w:rsidRPr="001F3B87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="00852FA6" w:rsidRPr="001F3B87">
        <w:rPr>
          <w:rFonts w:ascii="Angsana New" w:hAnsi="Angsana New"/>
          <w:sz w:val="30"/>
          <w:szCs w:val="30"/>
          <w:cs/>
        </w:rPr>
        <w:t xml:space="preserve"> </w:t>
      </w:r>
      <w:r w:rsidR="00852FA6" w:rsidRPr="001F3B87">
        <w:rPr>
          <w:rFonts w:ascii="Angsana New" w:hAnsi="Angsana New"/>
          <w:sz w:val="30"/>
          <w:szCs w:val="30"/>
        </w:rPr>
        <w:t>109</w:t>
      </w:r>
      <w:r w:rsidR="00852FA6" w:rsidRPr="001F3B87">
        <w:rPr>
          <w:rFonts w:ascii="Angsana New" w:hAnsi="Angsana New"/>
          <w:sz w:val="30"/>
          <w:szCs w:val="30"/>
          <w:cs/>
        </w:rPr>
        <w:t xml:space="preserve"> </w:t>
      </w:r>
      <w:r w:rsidR="00852FA6" w:rsidRPr="001F3B87">
        <w:rPr>
          <w:rFonts w:ascii="Angsana New" w:hAnsi="Angsana New" w:hint="cs"/>
          <w:sz w:val="30"/>
          <w:szCs w:val="30"/>
          <w:cs/>
        </w:rPr>
        <w:t>ล้านบาท</w:t>
      </w:r>
      <w:r w:rsidR="00852FA6" w:rsidRPr="001F3B87">
        <w:rPr>
          <w:rFonts w:ascii="Angsana New" w:hAnsi="Angsana New"/>
          <w:sz w:val="30"/>
          <w:szCs w:val="30"/>
          <w:cs/>
        </w:rPr>
        <w:t>)</w:t>
      </w:r>
      <w:r w:rsidR="001A2DE2" w:rsidRPr="001F3B87">
        <w:rPr>
          <w:rFonts w:ascii="Angsana New" w:hAnsi="Angsana New"/>
          <w:sz w:val="30"/>
          <w:szCs w:val="30"/>
          <w:cs/>
        </w:rPr>
        <w:br/>
      </w:r>
      <w:r w:rsidR="00216032" w:rsidRPr="001F3B87">
        <w:rPr>
          <w:rFonts w:ascii="Angsana New" w:hAnsi="Angsana New"/>
          <w:i/>
          <w:iCs/>
          <w:sz w:val="30"/>
          <w:szCs w:val="30"/>
        </w:rPr>
        <w:t>(</w:t>
      </w:r>
      <w:r w:rsidR="00D72FE0" w:rsidRPr="001F3B87">
        <w:rPr>
          <w:rFonts w:ascii="Angsana New" w:hAnsi="Angsana New"/>
          <w:i/>
          <w:iCs/>
          <w:sz w:val="30"/>
          <w:szCs w:val="30"/>
        </w:rPr>
        <w:t xml:space="preserve">31 </w:t>
      </w:r>
      <w:r w:rsidR="00D72FE0" w:rsidRPr="001F3B8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52FA6" w:rsidRPr="001F3B87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216032" w:rsidRPr="001F3B87">
        <w:rPr>
          <w:rFonts w:ascii="Angsana New" w:hAnsi="Angsana New" w:hint="cs"/>
          <w:i/>
          <w:iCs/>
          <w:sz w:val="30"/>
          <w:szCs w:val="30"/>
          <w:cs/>
        </w:rPr>
        <w:t>หนี้สินจากการปรับโครงสร้างหนี้</w:t>
      </w:r>
      <w:r w:rsidR="00731740" w:rsidRPr="001F3B87">
        <w:rPr>
          <w:rFonts w:ascii="Angsana New" w:hAnsi="Angsana New" w:hint="cs"/>
          <w:sz w:val="30"/>
          <w:szCs w:val="30"/>
          <w:cs/>
        </w:rPr>
        <w:t>และดอกเบี้ยค้างจ่าย</w:t>
      </w:r>
      <w:r w:rsidR="00852FA6" w:rsidRPr="001F3B87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852FA6" w:rsidRPr="001F3B87">
        <w:rPr>
          <w:rFonts w:ascii="Angsana New" w:hAnsi="Angsana New"/>
          <w:i/>
          <w:iCs/>
          <w:sz w:val="30"/>
          <w:szCs w:val="30"/>
        </w:rPr>
        <w:t xml:space="preserve">393 </w:t>
      </w:r>
      <w:r w:rsidR="00852FA6" w:rsidRPr="001F3B87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1F3B87">
        <w:rPr>
          <w:rFonts w:ascii="Angsana New" w:hAnsi="Angsana New" w:hint="cs"/>
          <w:i/>
          <w:iCs/>
          <w:sz w:val="30"/>
          <w:szCs w:val="30"/>
          <w:cs/>
        </w:rPr>
        <w:t>เป็นดอกเบี้ยค้างจ่ายจำนวน</w:t>
      </w:r>
      <w:r w:rsidRPr="001F3B8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F3B87">
        <w:rPr>
          <w:rFonts w:ascii="Angsana New" w:hAnsi="Angsana New"/>
          <w:i/>
          <w:iCs/>
          <w:sz w:val="30"/>
          <w:szCs w:val="30"/>
        </w:rPr>
        <w:t>10</w:t>
      </w:r>
      <w:r w:rsidR="00852FA6" w:rsidRPr="001F3B87">
        <w:rPr>
          <w:rFonts w:ascii="Angsana New" w:hAnsi="Angsana New"/>
          <w:i/>
          <w:iCs/>
          <w:sz w:val="30"/>
          <w:szCs w:val="30"/>
        </w:rPr>
        <w:t>7</w:t>
      </w:r>
      <w:r w:rsidRPr="001F3B8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F3B87">
        <w:rPr>
          <w:rFonts w:ascii="Angsana New" w:hAnsi="Angsana New"/>
          <w:i/>
          <w:iCs/>
          <w:sz w:val="30"/>
          <w:szCs w:val="30"/>
          <w:cs/>
        </w:rPr>
        <w:t>)</w:t>
      </w:r>
      <w:r w:rsidRPr="001F3B87">
        <w:rPr>
          <w:rFonts w:ascii="Angsana New" w:hAnsi="Angsana New"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6102E6D8" w14:textId="77777777" w:rsidR="00F308A9" w:rsidRPr="001F3B87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0A98E01" w14:textId="77777777" w:rsidR="00852FA6" w:rsidRPr="001F3B87" w:rsidRDefault="00852F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F37492" w14:textId="77777777" w:rsidR="00852FA6" w:rsidRPr="001F3B87" w:rsidRDefault="00852F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40CBBF" w14:textId="77777777" w:rsidR="00852FA6" w:rsidRPr="001F3B87" w:rsidRDefault="00852F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96095A" w14:textId="3E81B458" w:rsidR="00852FA6" w:rsidRPr="001F3B87" w:rsidRDefault="00852F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F060C6" w14:textId="70BD465F" w:rsidR="00492988" w:rsidRPr="001F3B87" w:rsidRDefault="0049298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419E6D" w14:textId="7867956F" w:rsidR="00492988" w:rsidRPr="001F3B87" w:rsidRDefault="0049298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486688" w14:textId="77777777" w:rsidR="00492988" w:rsidRPr="001F3B87" w:rsidRDefault="0049298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633DD2" w14:textId="77777777" w:rsidR="00852FA6" w:rsidRPr="001F3B87" w:rsidRDefault="00852F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1F3B87" w14:paraId="22271C61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588EED3" w14:textId="41EA4B8B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513F033F" w14:textId="77777777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1F3B87" w14:paraId="2C29B12B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AE7F1D9" w14:textId="77777777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5F360B5D" w14:textId="227F0664" w:rsidR="005F656E" w:rsidRPr="001F3B87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1B2E"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3043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1B2E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75" w:type="dxa"/>
            <w:shd w:val="clear" w:color="auto" w:fill="auto"/>
          </w:tcPr>
          <w:p w14:paraId="375EE09A" w14:textId="77777777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DDB4A69" w14:textId="700BDE2F" w:rsidR="005F656E" w:rsidRPr="001F3B87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F656E" w:rsidRPr="001F3B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1F3B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1F3B87" w14:paraId="05573EB0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51787E84" w14:textId="658FC4D7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  <w:shd w:val="clear" w:color="auto" w:fill="auto"/>
          </w:tcPr>
          <w:p w14:paraId="169A8085" w14:textId="0CDDB8FB" w:rsidR="005F656E" w:rsidRPr="001F3B87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E81B2E" w:rsidRPr="001F3B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375" w:type="dxa"/>
            <w:shd w:val="clear" w:color="auto" w:fill="auto"/>
          </w:tcPr>
          <w:p w14:paraId="40413DBE" w14:textId="77777777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21EA6A2E" w14:textId="073D8CF1" w:rsidR="005F656E" w:rsidRPr="001F3B87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1B2E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F656E" w:rsidRPr="001F3B87" w14:paraId="165F298B" w14:textId="77777777" w:rsidTr="00294DEC">
        <w:trPr>
          <w:trHeight w:val="336"/>
        </w:trPr>
        <w:tc>
          <w:tcPr>
            <w:tcW w:w="5864" w:type="dxa"/>
            <w:shd w:val="clear" w:color="auto" w:fill="auto"/>
          </w:tcPr>
          <w:p w14:paraId="5C65517A" w14:textId="77777777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D5237E6" w14:textId="6B2F83EE" w:rsidR="005F656E" w:rsidRPr="001F3B87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B2E" w:rsidRPr="001F3B87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E81B2E" w:rsidRPr="001F3B87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3C44D22F" w14:textId="46A74234" w:rsidR="00E81B2E" w:rsidRPr="001F3B87" w:rsidRDefault="00302BD1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37401A29" w14:textId="77777777" w:rsidR="00E81B2E" w:rsidRPr="001F3B87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5553757B" w:rsidR="00E81B2E" w:rsidRPr="001F3B87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E81B2E" w:rsidRPr="001F3B87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E81B2E" w:rsidRPr="001F3B87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  <w:shd w:val="clear" w:color="auto" w:fill="auto"/>
          </w:tcPr>
          <w:p w14:paraId="73120B74" w14:textId="0E4352BF" w:rsidR="00E81B2E" w:rsidRPr="001F3B87" w:rsidRDefault="00302BD1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375" w:type="dxa"/>
          </w:tcPr>
          <w:p w14:paraId="164E62FF" w14:textId="77777777" w:rsidR="00E81B2E" w:rsidRPr="001F3B87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7DCEC540" w:rsidR="00E81B2E" w:rsidRPr="001F3B87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E81B2E" w:rsidRPr="001F3B87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E81B2E" w:rsidRPr="001F3B87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>**</w:t>
            </w:r>
            <w:r w:rsidR="00FF79A7" w:rsidRPr="001F3B8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588C0EBB" w14:textId="4709F990" w:rsidR="00E81B2E" w:rsidRPr="001F3B87" w:rsidRDefault="00660499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375" w:type="dxa"/>
          </w:tcPr>
          <w:p w14:paraId="101E097B" w14:textId="77777777" w:rsidR="00E81B2E" w:rsidRPr="001F3B87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33452165" w:rsidR="00E81B2E" w:rsidRPr="001F3B87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E81B2E" w:rsidRPr="001F3B87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E81B2E" w:rsidRPr="001F3B87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>***</w:t>
            </w:r>
            <w:r w:rsidR="00660499" w:rsidRPr="001F3B8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37CD7DEC" w:rsidR="00E81B2E" w:rsidRPr="001F3B87" w:rsidRDefault="00302BD1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75" w:type="dxa"/>
          </w:tcPr>
          <w:p w14:paraId="277E02E4" w14:textId="77777777" w:rsidR="00E81B2E" w:rsidRPr="001F3B87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01724076" w:rsidR="00E81B2E" w:rsidRPr="001F3B87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E81B2E" w:rsidRPr="001F3B87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E81B2E" w:rsidRPr="001F3B87" w:rsidRDefault="00E81B2E" w:rsidP="00E81B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6634E95D" w:rsidR="00E81B2E" w:rsidRPr="001F3B87" w:rsidRDefault="00660499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375" w:type="dxa"/>
          </w:tcPr>
          <w:p w14:paraId="25166C96" w14:textId="77777777" w:rsidR="00E81B2E" w:rsidRPr="001F3B87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319E72EC" w:rsidR="00E81B2E" w:rsidRPr="001F3B87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</w:tr>
    </w:tbl>
    <w:p w14:paraId="16D1ED21" w14:textId="77777777" w:rsidR="00BB39E8" w:rsidRPr="001F3B87" w:rsidRDefault="00BB39E8" w:rsidP="00EF0DA5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B0C64B2" w14:textId="5A76B385" w:rsidR="001A3909" w:rsidRPr="001F3B87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/>
          <w:sz w:val="30"/>
          <w:szCs w:val="30"/>
        </w:rPr>
        <w:t xml:space="preserve">* </w:t>
      </w:r>
      <w:r w:rsidRPr="001F3B87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1F3B87">
        <w:rPr>
          <w:rFonts w:ascii="Angsana New" w:hAnsi="Angsana New"/>
          <w:sz w:val="30"/>
          <w:szCs w:val="30"/>
          <w:cs/>
        </w:rPr>
        <w:t>ได้</w:t>
      </w:r>
      <w:r w:rsidRPr="001F3B87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7E92490E" w14:textId="77777777" w:rsidR="00F6040A" w:rsidRPr="001F3B87" w:rsidRDefault="00F6040A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EC089A8" w14:textId="77777777" w:rsidR="001A3909" w:rsidRPr="001F3B87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1F3B87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/>
          <w:spacing w:val="-4"/>
          <w:sz w:val="30"/>
          <w:szCs w:val="30"/>
        </w:rPr>
        <w:t>*</w:t>
      </w:r>
      <w:r w:rsidRPr="001F3B87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1F3B87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1F3B87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1F3B87" w:rsidRDefault="00F6040A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74BDE7" w14:textId="77777777" w:rsidR="00253043" w:rsidRPr="001F3B87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0F4B1937" w14:textId="038C0C18" w:rsidR="00C03563" w:rsidRPr="001F3B87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/>
          <w:sz w:val="30"/>
          <w:szCs w:val="30"/>
        </w:rPr>
        <w:t>***</w:t>
      </w:r>
      <w:r w:rsidRPr="001F3B87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Hlk78730169"/>
      <w:bookmarkStart w:id="5" w:name="_Hlk118051004"/>
      <w:r w:rsidR="005D0AD1" w:rsidRPr="001F3B87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1F3B87" w:rsidRDefault="00F6040A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819A485" w14:textId="77777777" w:rsidR="005D0AD1" w:rsidRPr="001F3B87" w:rsidRDefault="005D0AD1" w:rsidP="005D0AD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F3B87">
        <w:rPr>
          <w:rFonts w:ascii="Angsana New" w:hAnsi="Angsana New" w:hint="cs"/>
          <w:sz w:val="30"/>
          <w:szCs w:val="30"/>
        </w:rPr>
        <w:t>***</w:t>
      </w:r>
      <w:r w:rsidRPr="001F3B87">
        <w:rPr>
          <w:rFonts w:ascii="Angsana New" w:hAnsi="Angsana New"/>
          <w:sz w:val="30"/>
          <w:szCs w:val="30"/>
        </w:rPr>
        <w:t>*</w:t>
      </w:r>
      <w:r w:rsidRPr="001F3B87">
        <w:rPr>
          <w:rFonts w:ascii="Angsana New" w:hAnsi="Angsana New" w:hint="cs"/>
          <w:sz w:val="30"/>
          <w:szCs w:val="30"/>
        </w:rPr>
        <w:t xml:space="preserve"> </w:t>
      </w:r>
      <w:r w:rsidRPr="001F3B87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2162A4FB" w14:textId="77777777" w:rsidR="00AE18CA" w:rsidRPr="001F3B87" w:rsidRDefault="00AE18CA" w:rsidP="00AE1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cs/>
          <w:lang w:val="th-TH"/>
        </w:rPr>
      </w:pPr>
    </w:p>
    <w:p w14:paraId="61963071" w14:textId="5F7BE222" w:rsidR="00935D6A" w:rsidRPr="001F3B87" w:rsidRDefault="00935D6A" w:rsidP="0065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C198757" w14:textId="615034A1" w:rsidR="00935D6A" w:rsidRPr="001F3B87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bookmarkEnd w:id="4"/>
    <w:bookmarkEnd w:id="5"/>
    <w:p w14:paraId="240382DE" w14:textId="77777777" w:rsidR="00C3488F" w:rsidRPr="001F3B87" w:rsidRDefault="00C3488F" w:rsidP="00C34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</w:rPr>
      </w:pPr>
    </w:p>
    <w:p w14:paraId="35C039EB" w14:textId="26E2E2EE" w:rsidR="00C3488F" w:rsidRPr="001F3B87" w:rsidRDefault="00C3488F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1F3B87" w:rsidSect="00D524B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  <w:bookmarkStart w:id="6" w:name="_Hlk149725883"/>
    </w:p>
    <w:bookmarkEnd w:id="6"/>
    <w:p w14:paraId="7662F00D" w14:textId="56CBB892" w:rsidR="001D4F25" w:rsidRPr="001F3B87" w:rsidRDefault="001D4F25" w:rsidP="00EF0DA5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6074999F" w14:textId="743647C5" w:rsidR="006F72D1" w:rsidRPr="001F3B87" w:rsidRDefault="006F72D1" w:rsidP="00EF0DA5">
      <w:pPr>
        <w:rPr>
          <w:lang w:val="th-TH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2F3BC7" w:rsidRPr="001F3B87" w14:paraId="35A93A2A" w14:textId="77777777" w:rsidTr="00736BBB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453C4ED6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2F3BC7" w:rsidRPr="001F3B87" w14:paraId="4C877CF8" w14:textId="77777777" w:rsidTr="00736BBB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38292F9B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F1418B0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6103E76F" w14:textId="77777777" w:rsidR="002F3BC7" w:rsidRPr="001F3B87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6DD282CF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3FF13835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24063095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1C828A1D" w14:textId="77777777" w:rsidR="002F3BC7" w:rsidRPr="001F3B87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56F94709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34270F91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598D0BB6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13071D63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12FF1165" w14:textId="16ADE394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9A619E"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 ๆ</w:t>
            </w:r>
          </w:p>
        </w:tc>
        <w:tc>
          <w:tcPr>
            <w:tcW w:w="236" w:type="dxa"/>
          </w:tcPr>
          <w:p w14:paraId="5E4B0C88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02CAA22" w14:textId="77777777" w:rsidR="002F3BC7" w:rsidRPr="001F3B87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AD03CD" w:rsidRPr="001F3B87" w14:paraId="1998CFC1" w14:textId="77777777" w:rsidTr="00736BBB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04D20CCB" w14:textId="52B651C2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Pr="001F3B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มีนาคม</w:t>
            </w:r>
          </w:p>
        </w:tc>
        <w:tc>
          <w:tcPr>
            <w:tcW w:w="704" w:type="dxa"/>
            <w:hideMark/>
          </w:tcPr>
          <w:p w14:paraId="09416951" w14:textId="3030DD5A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2D720A4A" w14:textId="77777777" w:rsidR="00AD03CD" w:rsidRPr="001F3B87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0B0185C3" w14:textId="27F4A85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hideMark/>
          </w:tcPr>
          <w:p w14:paraId="54754B40" w14:textId="77777777" w:rsidR="00AD03CD" w:rsidRPr="001F3B87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32D4C60B" w14:textId="21998EA0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27BE6E2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4F93FBE5" w14:textId="1AFE3772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7B336F7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7F47D196" w14:textId="4DDE65B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014071E4" w14:textId="77777777" w:rsidR="00AD03CD" w:rsidRPr="001F3B87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05DD7D3" w14:textId="27D316D6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4B2D82A2" w14:textId="77777777" w:rsidR="00AD03CD" w:rsidRPr="001F3B87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BF9630C" w14:textId="265A43F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19598B98" w14:textId="77777777" w:rsidR="00AD03CD" w:rsidRPr="001F3B87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B4CFD98" w14:textId="1D55B9E4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73A96C9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5B885F2" w14:textId="587608B1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52F776B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7A916613" w14:textId="64AC96C9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3705D7D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763562EF" w14:textId="143EE663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9216E3F" w14:textId="77777777" w:rsidR="00AD03CD" w:rsidRPr="001F3B87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28F57CF" w14:textId="7A90D11D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2028497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497F71C" w14:textId="396133BD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4EFB794" w14:textId="77777777" w:rsidR="00AD03CD" w:rsidRPr="001F3B87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B626A67" w14:textId="73611DFD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9B2E9C" w:rsidRPr="001F3B87" w14:paraId="059AAF23" w14:textId="77777777" w:rsidTr="00736BBB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  <w:hideMark/>
          </w:tcPr>
          <w:p w14:paraId="1666ECE4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1F3B87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9B2E9C" w:rsidRPr="001F3B87" w14:paraId="609E8B8D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A3D900F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6CC47B8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E8477F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0B8AF5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DEBF34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05A24CD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42B06E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2772B46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0C408ED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B974689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579D8D3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E7FF570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F79AE9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EFEB297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C160B71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4C1DDEA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C6B618D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E8A4EB1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F9A86E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46BF4C6B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3E37126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7789533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008990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7AA3074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1B580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D6C9D6F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AE06C0F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E9E7941" w14:textId="77777777" w:rsidR="009B2E9C" w:rsidRPr="001F3B87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AD03CD" w:rsidRPr="001F3B87" w14:paraId="4F420E17" w14:textId="77777777" w:rsidTr="0077218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D5C915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23418144" w14:textId="1DB08925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7" w:type="dxa"/>
            <w:noWrap/>
            <w:vAlign w:val="bottom"/>
            <w:hideMark/>
          </w:tcPr>
          <w:p w14:paraId="2308D76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53D8CFA" w14:textId="0D6CF38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609</w:t>
            </w:r>
          </w:p>
        </w:tc>
        <w:tc>
          <w:tcPr>
            <w:tcW w:w="237" w:type="dxa"/>
            <w:noWrap/>
            <w:vAlign w:val="bottom"/>
          </w:tcPr>
          <w:p w14:paraId="4556098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0B7FDB9" w14:textId="180F7B50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36" w:type="dxa"/>
            <w:vAlign w:val="bottom"/>
          </w:tcPr>
          <w:p w14:paraId="7D8D63D7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43C33CE" w14:textId="4B87BF26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355 </w:t>
            </w:r>
          </w:p>
        </w:tc>
        <w:tc>
          <w:tcPr>
            <w:tcW w:w="239" w:type="dxa"/>
          </w:tcPr>
          <w:p w14:paraId="049C33B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777B635" w14:textId="0659A26E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  <w:vAlign w:val="bottom"/>
          </w:tcPr>
          <w:p w14:paraId="4696163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6DE819D" w14:textId="2051C343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211F2AC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3B88D06" w14:textId="3202EACD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6" w:type="dxa"/>
            <w:noWrap/>
            <w:vAlign w:val="bottom"/>
          </w:tcPr>
          <w:p w14:paraId="1A0707A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ABC8D46" w14:textId="7C7A56D5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438 </w:t>
            </w:r>
          </w:p>
        </w:tc>
        <w:tc>
          <w:tcPr>
            <w:tcW w:w="236" w:type="dxa"/>
            <w:vAlign w:val="bottom"/>
          </w:tcPr>
          <w:p w14:paraId="4E846B7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91C183D" w14:textId="64E76EEB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36" w:type="dxa"/>
            <w:vAlign w:val="bottom"/>
          </w:tcPr>
          <w:p w14:paraId="55DAABB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40FB2164" w14:textId="4611CD4B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796 </w:t>
            </w:r>
          </w:p>
        </w:tc>
        <w:tc>
          <w:tcPr>
            <w:tcW w:w="236" w:type="dxa"/>
          </w:tcPr>
          <w:p w14:paraId="7D3CC7D9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CBDDD3" w14:textId="0C7E594F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236" w:type="dxa"/>
            <w:vAlign w:val="bottom"/>
          </w:tcPr>
          <w:p w14:paraId="6B09A33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BC784B1" w14:textId="14146B45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190 </w:t>
            </w:r>
          </w:p>
        </w:tc>
        <w:tc>
          <w:tcPr>
            <w:tcW w:w="236" w:type="dxa"/>
            <w:vAlign w:val="bottom"/>
          </w:tcPr>
          <w:p w14:paraId="603A632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AF9A0F6" w14:textId="4AB44940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2,345</w:t>
            </w:r>
          </w:p>
        </w:tc>
        <w:tc>
          <w:tcPr>
            <w:tcW w:w="236" w:type="dxa"/>
            <w:vAlign w:val="bottom"/>
          </w:tcPr>
          <w:p w14:paraId="15A0CB2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549E12BF" w14:textId="21BEA02A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2,623 </w:t>
            </w:r>
          </w:p>
        </w:tc>
      </w:tr>
      <w:tr w:rsidR="00AD03CD" w:rsidRPr="001F3B87" w14:paraId="18F6E68E" w14:textId="77777777" w:rsidTr="0077218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366F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32E18F" w14:textId="188A1179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  <w:hideMark/>
          </w:tcPr>
          <w:p w14:paraId="3404092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9DF438E" w14:textId="3EC242E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  <w:vAlign w:val="bottom"/>
          </w:tcPr>
          <w:p w14:paraId="252F6F2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4F" w14:textId="387A1167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vAlign w:val="bottom"/>
          </w:tcPr>
          <w:p w14:paraId="243A490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FE495" w14:textId="38471FAD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52 </w:t>
            </w:r>
          </w:p>
        </w:tc>
        <w:tc>
          <w:tcPr>
            <w:tcW w:w="239" w:type="dxa"/>
          </w:tcPr>
          <w:p w14:paraId="5BC128E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4C1598" w14:textId="37B910EE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DE5279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2D58C6" w14:textId="2B7CE24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B37A4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65A650" w14:textId="6ED8FE72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noWrap/>
            <w:vAlign w:val="bottom"/>
          </w:tcPr>
          <w:p w14:paraId="63AA4CB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4CDF12" w14:textId="5BD0F716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68 </w:t>
            </w:r>
          </w:p>
        </w:tc>
        <w:tc>
          <w:tcPr>
            <w:tcW w:w="236" w:type="dxa"/>
            <w:vAlign w:val="bottom"/>
          </w:tcPr>
          <w:p w14:paraId="7B1674E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09B90" w14:textId="4946AE65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71ACB9B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D18CB" w14:textId="209ED866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17 </w:t>
            </w:r>
          </w:p>
        </w:tc>
        <w:tc>
          <w:tcPr>
            <w:tcW w:w="236" w:type="dxa"/>
          </w:tcPr>
          <w:p w14:paraId="308CD487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1FC09" w14:textId="6634E039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1DEEB99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1B069" w14:textId="0DFCDD64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8 </w:t>
            </w:r>
          </w:p>
        </w:tc>
        <w:tc>
          <w:tcPr>
            <w:tcW w:w="236" w:type="dxa"/>
            <w:vAlign w:val="bottom"/>
          </w:tcPr>
          <w:p w14:paraId="5AE9A9F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9A824" w14:textId="7FC01E67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236" w:type="dxa"/>
            <w:vAlign w:val="bottom"/>
          </w:tcPr>
          <w:p w14:paraId="4624574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41AD9" w14:textId="6290F8A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153 </w:t>
            </w:r>
          </w:p>
        </w:tc>
      </w:tr>
      <w:tr w:rsidR="00AD03CD" w:rsidRPr="001F3B87" w14:paraId="1092598B" w14:textId="77777777" w:rsidTr="0077218B">
        <w:trPr>
          <w:trHeight w:val="50"/>
        </w:trPr>
        <w:tc>
          <w:tcPr>
            <w:tcW w:w="2411" w:type="dxa"/>
            <w:vAlign w:val="bottom"/>
            <w:hideMark/>
          </w:tcPr>
          <w:p w14:paraId="52F7827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507DD" w14:textId="74F3DF19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518</w:t>
            </w:r>
          </w:p>
        </w:tc>
        <w:tc>
          <w:tcPr>
            <w:tcW w:w="237" w:type="dxa"/>
            <w:vAlign w:val="bottom"/>
            <w:hideMark/>
          </w:tcPr>
          <w:p w14:paraId="651B940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0BD724" w14:textId="77744415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617 </w:t>
            </w:r>
          </w:p>
        </w:tc>
        <w:tc>
          <w:tcPr>
            <w:tcW w:w="237" w:type="dxa"/>
            <w:vAlign w:val="bottom"/>
          </w:tcPr>
          <w:p w14:paraId="57497C29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02F1" w14:textId="176E3352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381</w:t>
            </w:r>
          </w:p>
        </w:tc>
        <w:tc>
          <w:tcPr>
            <w:tcW w:w="236" w:type="dxa"/>
            <w:vAlign w:val="bottom"/>
          </w:tcPr>
          <w:p w14:paraId="0ED6AD6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C7C1DA" w14:textId="08C67FDE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407 </w:t>
            </w:r>
          </w:p>
        </w:tc>
        <w:tc>
          <w:tcPr>
            <w:tcW w:w="239" w:type="dxa"/>
          </w:tcPr>
          <w:p w14:paraId="7664BC2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437CF" w14:textId="4D493F10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115</w:t>
            </w:r>
          </w:p>
        </w:tc>
        <w:tc>
          <w:tcPr>
            <w:tcW w:w="236" w:type="dxa"/>
            <w:vAlign w:val="bottom"/>
          </w:tcPr>
          <w:p w14:paraId="7E2DC6D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32A46A" w14:textId="6D1F989A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vAlign w:val="bottom"/>
          </w:tcPr>
          <w:p w14:paraId="5ADA3CD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DD9A2" w14:textId="04F6192A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431</w:t>
            </w:r>
          </w:p>
        </w:tc>
        <w:tc>
          <w:tcPr>
            <w:tcW w:w="236" w:type="dxa"/>
            <w:vAlign w:val="bottom"/>
          </w:tcPr>
          <w:p w14:paraId="0872CC2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0FE09F" w14:textId="7D14901D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506 </w:t>
            </w:r>
          </w:p>
        </w:tc>
        <w:tc>
          <w:tcPr>
            <w:tcW w:w="236" w:type="dxa"/>
            <w:vAlign w:val="bottom"/>
          </w:tcPr>
          <w:p w14:paraId="772905E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4FBE8" w14:textId="345E6AE7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873</w:t>
            </w:r>
          </w:p>
        </w:tc>
        <w:tc>
          <w:tcPr>
            <w:tcW w:w="236" w:type="dxa"/>
            <w:vAlign w:val="bottom"/>
          </w:tcPr>
          <w:p w14:paraId="34D0F71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A3A796" w14:textId="2B163B34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813 </w:t>
            </w:r>
          </w:p>
        </w:tc>
        <w:tc>
          <w:tcPr>
            <w:tcW w:w="236" w:type="dxa"/>
          </w:tcPr>
          <w:p w14:paraId="5460FFD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450A6" w14:textId="5FD42251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236" w:type="dxa"/>
            <w:vAlign w:val="bottom"/>
          </w:tcPr>
          <w:p w14:paraId="5FD6ACD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B1D1AE" w14:textId="1DAD4B19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198 </w:t>
            </w:r>
          </w:p>
        </w:tc>
        <w:tc>
          <w:tcPr>
            <w:tcW w:w="236" w:type="dxa"/>
            <w:vAlign w:val="bottom"/>
          </w:tcPr>
          <w:p w14:paraId="45C5D9A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970A" w14:textId="5AA4543E" w:rsidR="00AD03CD" w:rsidRPr="001F3B87" w:rsidRDefault="0081557F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2,430</w:t>
            </w:r>
          </w:p>
        </w:tc>
        <w:tc>
          <w:tcPr>
            <w:tcW w:w="236" w:type="dxa"/>
            <w:vAlign w:val="bottom"/>
          </w:tcPr>
          <w:p w14:paraId="797B48A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9E14D8" w14:textId="2C46DAB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2,776 </w:t>
            </w:r>
          </w:p>
        </w:tc>
      </w:tr>
      <w:tr w:rsidR="0010454C" w:rsidRPr="001F3B87" w14:paraId="219C7419" w14:textId="77777777" w:rsidTr="00736BBB">
        <w:trPr>
          <w:trHeight w:val="29"/>
        </w:trPr>
        <w:tc>
          <w:tcPr>
            <w:tcW w:w="2411" w:type="dxa"/>
            <w:noWrap/>
            <w:vAlign w:val="bottom"/>
          </w:tcPr>
          <w:p w14:paraId="5981F06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EF8CA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F3030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C938FB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B9BC98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90144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67549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2417EB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6AB652A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8DF16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372548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22B383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024D7FF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32ABE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F984D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6A7823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E8FA17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33434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4A7DE5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09A59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8237B7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44284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35C9C71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E6B583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5CE305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224E7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9289CD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5E91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10454C" w:rsidRPr="001F3B87" w14:paraId="77FD087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1E9AE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5329761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8A553C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8D1026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3B18DF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DA143C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EB228D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3D4DFF9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8A12BA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A14512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8791FF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CB99A0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2D15BA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4B4F46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11B14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CA7C55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510A1A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A17005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F745CE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E1BC65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9567C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0BA10B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20C9E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DEF4378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FC192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85EB13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3C2152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7B14DA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1F3B87" w14:paraId="439F9FB6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13B70D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2063A77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1C5A2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BB1616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504AF8E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73B5E2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97ECC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E62D293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035343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421ABA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AC3E99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4DBE3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ED4566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302829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58629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3CA7014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83A7E9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718349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6A6396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1F424B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E32531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BAA202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8A1262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9409A48" w14:textId="77777777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6B6AE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9F153A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A23BDF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83B3CF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1F3B87" w14:paraId="4639D841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DBECEE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C13455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0A57C58B" w14:textId="6B5C624C" w:rsidR="0010454C" w:rsidRPr="001F3B87" w:rsidRDefault="00B41915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4421C1E" w14:textId="77777777" w:rsidR="0010454C" w:rsidRPr="001F3B87" w:rsidRDefault="0010454C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73D94B2" w14:textId="1E21776B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07E5CC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ABA68FB" w14:textId="63101DB6" w:rsidR="0010454C" w:rsidRPr="001F3B87" w:rsidRDefault="00B41915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C5A36A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BEEA956" w14:textId="2BECFA8F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E322D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DBC1002" w14:textId="33357F36" w:rsidR="0010454C" w:rsidRPr="001F3B87" w:rsidRDefault="00B41915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2BEF34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287700B" w14:textId="72554BC4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0E1FE8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E8B83" w14:textId="414A8E1A" w:rsidR="0010454C" w:rsidRPr="001F3B87" w:rsidRDefault="00B41915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26AEDD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B33355C" w14:textId="22D9F01A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692E59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C7F6DAF" w14:textId="63E71873" w:rsidR="0010454C" w:rsidRPr="001F3B87" w:rsidRDefault="00B41915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857</w:t>
            </w:r>
          </w:p>
        </w:tc>
        <w:tc>
          <w:tcPr>
            <w:tcW w:w="236" w:type="dxa"/>
            <w:vAlign w:val="bottom"/>
          </w:tcPr>
          <w:p w14:paraId="7F9FAE8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2BF6AC8F" w14:textId="405BAD93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797</w:t>
            </w:r>
          </w:p>
        </w:tc>
        <w:tc>
          <w:tcPr>
            <w:tcW w:w="236" w:type="dxa"/>
          </w:tcPr>
          <w:p w14:paraId="3146C33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2BAEF18" w14:textId="00084F14" w:rsidR="0010454C" w:rsidRPr="001F3B87" w:rsidRDefault="00DD5559" w:rsidP="0057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873195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2A05CED" w14:textId="16E2368D" w:rsidR="0010454C" w:rsidRPr="001F3B87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D19C8A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133F010" w14:textId="008490C5" w:rsidR="0010454C" w:rsidRPr="001F3B87" w:rsidRDefault="00DD555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857</w:t>
            </w:r>
          </w:p>
        </w:tc>
        <w:tc>
          <w:tcPr>
            <w:tcW w:w="236" w:type="dxa"/>
            <w:vAlign w:val="bottom"/>
          </w:tcPr>
          <w:p w14:paraId="108D424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163339B7" w14:textId="57D272A1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797</w:t>
            </w:r>
          </w:p>
        </w:tc>
      </w:tr>
      <w:tr w:rsidR="00AD03CD" w:rsidRPr="001F3B87" w14:paraId="2887B593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A06F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4B5AD56D" w14:textId="1E375C6C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237" w:type="dxa"/>
            <w:noWrap/>
            <w:vAlign w:val="bottom"/>
          </w:tcPr>
          <w:p w14:paraId="76BA954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EFEC1F3" w14:textId="204A3D3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220 </w:t>
            </w:r>
          </w:p>
        </w:tc>
        <w:tc>
          <w:tcPr>
            <w:tcW w:w="237" w:type="dxa"/>
            <w:noWrap/>
            <w:vAlign w:val="bottom"/>
          </w:tcPr>
          <w:p w14:paraId="3E6387C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B5CCAEB" w14:textId="7C50B4F1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E142E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39CFA3B4" w14:textId="02FC60E1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6DC814C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FD2AFE0" w14:textId="265E08B2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0B1EF3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5336F85" w14:textId="760BAC49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14A06E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FF8821F" w14:textId="2C5129EB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noWrap/>
            <w:vAlign w:val="bottom"/>
          </w:tcPr>
          <w:p w14:paraId="6BA4B8C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9526CA3" w14:textId="7AB22E0E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57 </w:t>
            </w:r>
          </w:p>
        </w:tc>
        <w:tc>
          <w:tcPr>
            <w:tcW w:w="236" w:type="dxa"/>
            <w:vAlign w:val="bottom"/>
          </w:tcPr>
          <w:p w14:paraId="5A1E6CE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C43A809" w14:textId="33A1CE5E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A92593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B75FEDB" w14:textId="315F8103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8BEE9E9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2034A9" w14:textId="59CE61D8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319106E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3C24E51" w14:textId="2E9A56CE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23 </w:t>
            </w:r>
          </w:p>
        </w:tc>
        <w:tc>
          <w:tcPr>
            <w:tcW w:w="236" w:type="dxa"/>
            <w:vAlign w:val="bottom"/>
          </w:tcPr>
          <w:p w14:paraId="70434C1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0CA35CA" w14:textId="63705364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  <w:vAlign w:val="bottom"/>
          </w:tcPr>
          <w:p w14:paraId="487E6BE9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4FEA834" w14:textId="2DA78145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300 </w:t>
            </w:r>
          </w:p>
        </w:tc>
      </w:tr>
      <w:tr w:rsidR="00AD03CD" w:rsidRPr="001F3B87" w14:paraId="3DCA90B2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94D845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2DDB09CC" w14:textId="7B02A8DF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7" w:type="dxa"/>
            <w:noWrap/>
            <w:vAlign w:val="bottom"/>
          </w:tcPr>
          <w:p w14:paraId="4713AB4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89DB5C7" w14:textId="59DE9B14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72 </w:t>
            </w:r>
          </w:p>
        </w:tc>
        <w:tc>
          <w:tcPr>
            <w:tcW w:w="237" w:type="dxa"/>
            <w:noWrap/>
            <w:vAlign w:val="bottom"/>
          </w:tcPr>
          <w:p w14:paraId="355372F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D6EB8EF" w14:textId="3F3A7BFC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BB99A0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1A575D15" w14:textId="2B7C1BE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49AB46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E0717EC" w14:textId="68A0DA0D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236" w:type="dxa"/>
            <w:noWrap/>
            <w:vAlign w:val="bottom"/>
          </w:tcPr>
          <w:p w14:paraId="512DB06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0D4EF9A" w14:textId="6CB0F28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noWrap/>
            <w:vAlign w:val="bottom"/>
          </w:tcPr>
          <w:p w14:paraId="63F8C9C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A61A12C" w14:textId="39388F1C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295</w:t>
            </w:r>
          </w:p>
        </w:tc>
        <w:tc>
          <w:tcPr>
            <w:tcW w:w="236" w:type="dxa"/>
            <w:noWrap/>
            <w:vAlign w:val="bottom"/>
          </w:tcPr>
          <w:p w14:paraId="6E70F29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169FDB" w14:textId="5EFB54AA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293 </w:t>
            </w:r>
          </w:p>
        </w:tc>
        <w:tc>
          <w:tcPr>
            <w:tcW w:w="236" w:type="dxa"/>
            <w:vAlign w:val="bottom"/>
          </w:tcPr>
          <w:p w14:paraId="44FF861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9C767F0" w14:textId="6176B6C6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EB1E4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3F57D90" w14:textId="699E0E23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BDEA2C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7177F3E" w14:textId="72744060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4B7923F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166C981" w14:textId="28F5E8AE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114 </w:t>
            </w:r>
          </w:p>
        </w:tc>
        <w:tc>
          <w:tcPr>
            <w:tcW w:w="236" w:type="dxa"/>
            <w:vAlign w:val="bottom"/>
          </w:tcPr>
          <w:p w14:paraId="5F4D018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83F68B7" w14:textId="2AC668BC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493</w:t>
            </w:r>
          </w:p>
        </w:tc>
        <w:tc>
          <w:tcPr>
            <w:tcW w:w="236" w:type="dxa"/>
            <w:vAlign w:val="bottom"/>
          </w:tcPr>
          <w:p w14:paraId="23A0F1E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06DC279" w14:textId="226112C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713 </w:t>
            </w:r>
          </w:p>
        </w:tc>
      </w:tr>
      <w:tr w:rsidR="00AD03CD" w:rsidRPr="001F3B87" w14:paraId="20C97E06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F1DD68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56BAE489" w14:textId="30156F9E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ADE352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9AA341F" w14:textId="59954A94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19E550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230466F" w14:textId="245C408A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6" w:type="dxa"/>
            <w:vAlign w:val="bottom"/>
          </w:tcPr>
          <w:p w14:paraId="310ACAD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61494FE" w14:textId="206E3FF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314 </w:t>
            </w:r>
          </w:p>
        </w:tc>
        <w:tc>
          <w:tcPr>
            <w:tcW w:w="239" w:type="dxa"/>
          </w:tcPr>
          <w:p w14:paraId="5EA4838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6857A9A9" w14:textId="7DDA0BBF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614B8C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40056FE" w14:textId="38C0293A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C1645C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FFEFE" w14:textId="49D6EE74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66417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7EB7C48" w14:textId="753674B1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00B932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718ED1A" w14:textId="224EC6D6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24CBF2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54F4584" w14:textId="31D5F6B0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D2AB1D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9F4891A" w14:textId="70D6863A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53C6CA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A223EEE" w14:textId="077AC1E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7ED503B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CFC0906" w14:textId="419D06C3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6" w:type="dxa"/>
            <w:vAlign w:val="bottom"/>
          </w:tcPr>
          <w:p w14:paraId="7BF31619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7A3C501" w14:textId="6422F8F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314 </w:t>
            </w:r>
          </w:p>
        </w:tc>
      </w:tr>
      <w:tr w:rsidR="00AD03CD" w:rsidRPr="001F3B87" w14:paraId="017605DC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CF46AA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7AD0EB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45197DC8" w14:textId="62E7D3D5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338</w:t>
            </w:r>
          </w:p>
        </w:tc>
        <w:tc>
          <w:tcPr>
            <w:tcW w:w="237" w:type="dxa"/>
            <w:noWrap/>
            <w:vAlign w:val="bottom"/>
          </w:tcPr>
          <w:p w14:paraId="7DFB47A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175464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2BF7F3DC" w14:textId="3B16E67E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313 </w:t>
            </w:r>
          </w:p>
        </w:tc>
        <w:tc>
          <w:tcPr>
            <w:tcW w:w="237" w:type="dxa"/>
            <w:noWrap/>
            <w:vAlign w:val="bottom"/>
          </w:tcPr>
          <w:p w14:paraId="625308E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567D5F9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8884428" w14:textId="43B9F579" w:rsidR="00B41915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vAlign w:val="bottom"/>
          </w:tcPr>
          <w:p w14:paraId="7EABA46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417EF76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FA0AC" w14:textId="3EE6D070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30 </w:t>
            </w:r>
          </w:p>
        </w:tc>
        <w:tc>
          <w:tcPr>
            <w:tcW w:w="239" w:type="dxa"/>
          </w:tcPr>
          <w:p w14:paraId="4D53AD7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E31A26B" w14:textId="31019539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7130989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05AE21F" w14:textId="1391B42C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69A1B67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95B936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F8F94D" w14:textId="5A7AC899" w:rsidR="00B41915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36" w:type="dxa"/>
            <w:noWrap/>
            <w:vAlign w:val="bottom"/>
          </w:tcPr>
          <w:p w14:paraId="0980C2A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A27524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2BB79B84" w14:textId="718B583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77 </w:t>
            </w:r>
          </w:p>
        </w:tc>
        <w:tc>
          <w:tcPr>
            <w:tcW w:w="236" w:type="dxa"/>
            <w:vAlign w:val="bottom"/>
          </w:tcPr>
          <w:p w14:paraId="3DD5E88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2473BA5" w14:textId="432ED1B7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C7FB4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0001143" w14:textId="6A0F9AE6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DA306D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CCCDB7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3E8EB15" w14:textId="64AA8321" w:rsidR="00DD5559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vAlign w:val="bottom"/>
          </w:tcPr>
          <w:p w14:paraId="198F458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E768DB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6ABE55" w14:textId="4526F46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35 </w:t>
            </w:r>
          </w:p>
        </w:tc>
        <w:tc>
          <w:tcPr>
            <w:tcW w:w="236" w:type="dxa"/>
            <w:vAlign w:val="bottom"/>
          </w:tcPr>
          <w:p w14:paraId="2214938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2CAB0C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2A90CA" w14:textId="78EAB8CD" w:rsidR="00DD5559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479</w:t>
            </w:r>
          </w:p>
        </w:tc>
        <w:tc>
          <w:tcPr>
            <w:tcW w:w="236" w:type="dxa"/>
            <w:vAlign w:val="bottom"/>
          </w:tcPr>
          <w:p w14:paraId="5101824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5BF3DB2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1EECE88" w14:textId="352BC555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456 </w:t>
            </w:r>
          </w:p>
        </w:tc>
      </w:tr>
      <w:tr w:rsidR="00AD03CD" w:rsidRPr="001F3B87" w14:paraId="10B91B0F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7CB833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5BAF6" w14:textId="5BAA4EC8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7" w:type="dxa"/>
            <w:noWrap/>
            <w:vAlign w:val="bottom"/>
          </w:tcPr>
          <w:p w14:paraId="5092368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4421828" w14:textId="11C2E2E2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46A584D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5B219" w14:textId="500AEA83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44EE574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8063C" w14:textId="5455C6C0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</w:t>
            </w:r>
          </w:p>
        </w:tc>
        <w:tc>
          <w:tcPr>
            <w:tcW w:w="239" w:type="dxa"/>
          </w:tcPr>
          <w:p w14:paraId="1133D66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B6215E" w14:textId="24C688D8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22AB9B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24500A" w14:textId="0AEEA3A3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81F7B4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CA39EE" w14:textId="336E7C76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B1D03B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324CD1C" w14:textId="60EDD479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 </w:t>
            </w:r>
          </w:p>
        </w:tc>
        <w:tc>
          <w:tcPr>
            <w:tcW w:w="236" w:type="dxa"/>
            <w:vAlign w:val="bottom"/>
          </w:tcPr>
          <w:p w14:paraId="65DDA38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68148" w14:textId="76302861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7A2A4C7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482F8" w14:textId="38A0D3DF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</w:tcPr>
          <w:p w14:paraId="64E139B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0D2BD" w14:textId="3F37A6DC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165176A7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19DEA" w14:textId="41122CF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18 </w:t>
            </w:r>
          </w:p>
        </w:tc>
        <w:tc>
          <w:tcPr>
            <w:tcW w:w="236" w:type="dxa"/>
            <w:vAlign w:val="bottom"/>
          </w:tcPr>
          <w:p w14:paraId="4653EB2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12C82" w14:textId="79C8AB2D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vAlign w:val="bottom"/>
          </w:tcPr>
          <w:p w14:paraId="3CC53BF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2F51" w14:textId="48058C5B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43 </w:t>
            </w:r>
          </w:p>
        </w:tc>
      </w:tr>
      <w:tr w:rsidR="00AD03CD" w:rsidRPr="001F3B87" w14:paraId="476B0358" w14:textId="77777777" w:rsidTr="00B31D0D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84FBFD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7EF665" w14:textId="23C8A289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7" w:type="dxa"/>
            <w:noWrap/>
            <w:vAlign w:val="bottom"/>
          </w:tcPr>
          <w:p w14:paraId="1FBF340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53B678E" w14:textId="571A8B4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609 </w:t>
            </w:r>
          </w:p>
        </w:tc>
        <w:tc>
          <w:tcPr>
            <w:tcW w:w="237" w:type="dxa"/>
            <w:noWrap/>
            <w:vAlign w:val="bottom"/>
          </w:tcPr>
          <w:p w14:paraId="53006DD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33809" w14:textId="434B1A1C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36" w:type="dxa"/>
            <w:vAlign w:val="bottom"/>
          </w:tcPr>
          <w:p w14:paraId="0F09841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C4EFF" w14:textId="6D28D71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355 </w:t>
            </w:r>
          </w:p>
        </w:tc>
        <w:tc>
          <w:tcPr>
            <w:tcW w:w="239" w:type="dxa"/>
          </w:tcPr>
          <w:p w14:paraId="080F902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96029" w14:textId="59E50054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  <w:vAlign w:val="bottom"/>
          </w:tcPr>
          <w:p w14:paraId="608AEFB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D1C269C" w14:textId="6BE2625B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4C021FA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85934E" w14:textId="42444BFE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6" w:type="dxa"/>
            <w:noWrap/>
            <w:vAlign w:val="bottom"/>
          </w:tcPr>
          <w:p w14:paraId="0770C2F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BF38CD1" w14:textId="6ED379E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438 </w:t>
            </w:r>
          </w:p>
        </w:tc>
        <w:tc>
          <w:tcPr>
            <w:tcW w:w="236" w:type="dxa"/>
            <w:vAlign w:val="bottom"/>
          </w:tcPr>
          <w:p w14:paraId="196DEBA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6CC60" w14:textId="10468E9A" w:rsidR="00AD03CD" w:rsidRPr="001F3B87" w:rsidRDefault="00B41915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36" w:type="dxa"/>
            <w:vAlign w:val="bottom"/>
          </w:tcPr>
          <w:p w14:paraId="1F0B3CC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270665" w14:textId="75779A84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</w:tcPr>
          <w:p w14:paraId="2D2D0657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138B" w14:textId="6FBA0D99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236" w:type="dxa"/>
            <w:vAlign w:val="bottom"/>
          </w:tcPr>
          <w:p w14:paraId="7B4F907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65FE52" w14:textId="3C35978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190 </w:t>
            </w:r>
          </w:p>
        </w:tc>
        <w:tc>
          <w:tcPr>
            <w:tcW w:w="236" w:type="dxa"/>
            <w:vAlign w:val="bottom"/>
          </w:tcPr>
          <w:p w14:paraId="01DA689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AD8F9" w14:textId="13A42388" w:rsidR="00AD03CD" w:rsidRPr="001F3B87" w:rsidRDefault="00DD555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2,345</w:t>
            </w:r>
          </w:p>
        </w:tc>
        <w:tc>
          <w:tcPr>
            <w:tcW w:w="236" w:type="dxa"/>
            <w:vAlign w:val="bottom"/>
          </w:tcPr>
          <w:p w14:paraId="76928ED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7DC7E8" w14:textId="7A9CC4D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2,623 </w:t>
            </w:r>
          </w:p>
        </w:tc>
      </w:tr>
      <w:tr w:rsidR="002A706C" w:rsidRPr="001F3B87" w14:paraId="37822FB0" w14:textId="77777777" w:rsidTr="002A706C">
        <w:trPr>
          <w:trHeight w:val="50"/>
        </w:trPr>
        <w:tc>
          <w:tcPr>
            <w:tcW w:w="2411" w:type="dxa"/>
            <w:noWrap/>
            <w:vAlign w:val="bottom"/>
          </w:tcPr>
          <w:p w14:paraId="3C0DB9DB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9FD096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F11F605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17C41B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DCB12AF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42987301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80C660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004748FD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9C7CBFB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E92D43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C7A135E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45E78C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D0BD00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8EF8C5C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E8535A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D28ACC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F238B8D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D7917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0B2B2A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3D2DD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3D225C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425BCE22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FFCD5C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2E76288D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FE72CE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0D870A8D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0AC822A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450A4EEA" w14:textId="77777777" w:rsidR="002A706C" w:rsidRPr="001F3B87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1F3B87" w14:paraId="7DC0002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ECC4284" w14:textId="77777777" w:rsidR="002A706C" w:rsidRPr="001F3B87" w:rsidRDefault="002A706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50F89179" w14:textId="72310CFD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6AF19E0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2477E6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BC920F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E018A2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6C1CDFE3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C607BE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0A23DCAB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CD53B07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B464A2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29735AD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DF2E53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50781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1C405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2DDC4D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0D5479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2863B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5873B7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018DC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6A9496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712E1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C00E02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A3DE7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19A016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C3395A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2019A2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83027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702493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AD03CD" w:rsidRPr="001F3B87" w14:paraId="3B37859A" w14:textId="77777777" w:rsidTr="0029352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9D38A79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537432C6" w14:textId="65359345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37" w:type="dxa"/>
            <w:noWrap/>
          </w:tcPr>
          <w:p w14:paraId="2BCCC89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shd w:val="clear" w:color="auto" w:fill="auto"/>
            <w:noWrap/>
            <w:hideMark/>
          </w:tcPr>
          <w:p w14:paraId="6A375F6E" w14:textId="59E799F5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225 </w:t>
            </w:r>
          </w:p>
        </w:tc>
        <w:tc>
          <w:tcPr>
            <w:tcW w:w="237" w:type="dxa"/>
            <w:shd w:val="clear" w:color="auto" w:fill="auto"/>
            <w:noWrap/>
          </w:tcPr>
          <w:p w14:paraId="6954E95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shd w:val="clear" w:color="auto" w:fill="auto"/>
          </w:tcPr>
          <w:p w14:paraId="7989458F" w14:textId="32835440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23E88A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shd w:val="clear" w:color="auto" w:fill="auto"/>
            <w:hideMark/>
          </w:tcPr>
          <w:p w14:paraId="540DDC90" w14:textId="4B65AE72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10 </w:t>
            </w:r>
          </w:p>
        </w:tc>
        <w:tc>
          <w:tcPr>
            <w:tcW w:w="239" w:type="dxa"/>
          </w:tcPr>
          <w:p w14:paraId="32D3755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549CCE4" w14:textId="09A32512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2B4646C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172FF7" w14:textId="1A0E698E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noWrap/>
          </w:tcPr>
          <w:p w14:paraId="0E97FC7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7BDEE25" w14:textId="3CB544BC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noWrap/>
          </w:tcPr>
          <w:p w14:paraId="4C65FE1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2CEB0" w14:textId="64EC108D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68 </w:t>
            </w:r>
          </w:p>
        </w:tc>
        <w:tc>
          <w:tcPr>
            <w:tcW w:w="236" w:type="dxa"/>
          </w:tcPr>
          <w:p w14:paraId="5550379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1707272" w14:textId="136BB2DC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858</w:t>
            </w:r>
          </w:p>
        </w:tc>
        <w:tc>
          <w:tcPr>
            <w:tcW w:w="236" w:type="dxa"/>
          </w:tcPr>
          <w:p w14:paraId="51E33EC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15ED31F1" w14:textId="739B165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793 </w:t>
            </w:r>
          </w:p>
        </w:tc>
        <w:tc>
          <w:tcPr>
            <w:tcW w:w="236" w:type="dxa"/>
          </w:tcPr>
          <w:p w14:paraId="47A1A5F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68F682" w14:textId="1D312C7F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</w:tcPr>
          <w:p w14:paraId="18C5A3C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128FF3A" w14:textId="7D61B3BD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41 </w:t>
            </w:r>
          </w:p>
        </w:tc>
        <w:tc>
          <w:tcPr>
            <w:tcW w:w="236" w:type="dxa"/>
          </w:tcPr>
          <w:p w14:paraId="4CD45087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82219A5" w14:textId="407E6674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1,048</w:t>
            </w:r>
          </w:p>
        </w:tc>
        <w:tc>
          <w:tcPr>
            <w:tcW w:w="236" w:type="dxa"/>
          </w:tcPr>
          <w:p w14:paraId="1F3E972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shd w:val="clear" w:color="auto" w:fill="auto"/>
            <w:hideMark/>
          </w:tcPr>
          <w:p w14:paraId="3F3A50B8" w14:textId="1FE92CC1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1,137 </w:t>
            </w:r>
          </w:p>
        </w:tc>
      </w:tr>
      <w:tr w:rsidR="00AD03CD" w:rsidRPr="001F3B87" w14:paraId="1282D6F5" w14:textId="77777777" w:rsidTr="0029352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C0D27D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BEDE43" w14:textId="7747D9E8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7" w:type="dxa"/>
            <w:noWrap/>
          </w:tcPr>
          <w:p w14:paraId="5861AB2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EF9F8E" w14:textId="14573EBE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384 </w:t>
            </w:r>
          </w:p>
        </w:tc>
        <w:tc>
          <w:tcPr>
            <w:tcW w:w="237" w:type="dxa"/>
            <w:shd w:val="clear" w:color="auto" w:fill="auto"/>
            <w:noWrap/>
          </w:tcPr>
          <w:p w14:paraId="44C8E0C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219B" w14:textId="615BE344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340</w:t>
            </w:r>
          </w:p>
        </w:tc>
        <w:tc>
          <w:tcPr>
            <w:tcW w:w="236" w:type="dxa"/>
            <w:shd w:val="clear" w:color="auto" w:fill="auto"/>
          </w:tcPr>
          <w:p w14:paraId="1B0D1AD1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A7FCB" w14:textId="7AE1B59F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345 </w:t>
            </w:r>
          </w:p>
        </w:tc>
        <w:tc>
          <w:tcPr>
            <w:tcW w:w="239" w:type="dxa"/>
          </w:tcPr>
          <w:p w14:paraId="53956D9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9AAB80" w14:textId="2EBCF270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</w:tcPr>
          <w:p w14:paraId="16B21F5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68741D" w14:textId="723C8EF2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235 </w:t>
            </w:r>
          </w:p>
        </w:tc>
        <w:tc>
          <w:tcPr>
            <w:tcW w:w="236" w:type="dxa"/>
            <w:noWrap/>
          </w:tcPr>
          <w:p w14:paraId="243B68E2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33729B" w14:textId="0C91C267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374</w:t>
            </w:r>
          </w:p>
        </w:tc>
        <w:tc>
          <w:tcPr>
            <w:tcW w:w="236" w:type="dxa"/>
            <w:noWrap/>
          </w:tcPr>
          <w:p w14:paraId="4EC0693E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6924D8F" w14:textId="7850454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370 </w:t>
            </w:r>
          </w:p>
        </w:tc>
        <w:tc>
          <w:tcPr>
            <w:tcW w:w="236" w:type="dxa"/>
          </w:tcPr>
          <w:p w14:paraId="75B63F3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3F9C5" w14:textId="25B953C0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0CB1DDD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89B3C" w14:textId="015AC68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 </w:t>
            </w:r>
          </w:p>
        </w:tc>
        <w:tc>
          <w:tcPr>
            <w:tcW w:w="236" w:type="dxa"/>
          </w:tcPr>
          <w:p w14:paraId="5F88189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58513" w14:textId="3925CC77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236" w:type="dxa"/>
          </w:tcPr>
          <w:p w14:paraId="516EE04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FBEDF" w14:textId="3A0E527C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149 </w:t>
            </w:r>
          </w:p>
        </w:tc>
        <w:tc>
          <w:tcPr>
            <w:tcW w:w="236" w:type="dxa"/>
          </w:tcPr>
          <w:p w14:paraId="7C6A33C5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06B4" w14:textId="0EB95A4E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1,297</w:t>
            </w:r>
          </w:p>
        </w:tc>
        <w:tc>
          <w:tcPr>
            <w:tcW w:w="236" w:type="dxa"/>
          </w:tcPr>
          <w:p w14:paraId="6C7ADDD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9E4326" w14:textId="2DFE8671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1,486 </w:t>
            </w:r>
          </w:p>
        </w:tc>
      </w:tr>
      <w:tr w:rsidR="00AD03CD" w:rsidRPr="001F3B87" w14:paraId="73C6CA1A" w14:textId="77777777" w:rsidTr="008E6BB0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07D39CA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1ECA7C" w14:textId="65D83558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7" w:type="dxa"/>
            <w:noWrap/>
            <w:vAlign w:val="bottom"/>
          </w:tcPr>
          <w:p w14:paraId="7B4AB130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B7C7CD7" w14:textId="3B440EC1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609 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1CE2E6D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80236" w14:textId="307B6A20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999C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0ED17B2" w14:textId="16160C6B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355 </w:t>
            </w:r>
          </w:p>
        </w:tc>
        <w:tc>
          <w:tcPr>
            <w:tcW w:w="239" w:type="dxa"/>
          </w:tcPr>
          <w:p w14:paraId="02B2EE8B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760D09" w14:textId="1F0D8DED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  <w:vAlign w:val="bottom"/>
          </w:tcPr>
          <w:p w14:paraId="3CDED12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B0A0567" w14:textId="23DB095F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5A7E2A84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31EB96" w14:textId="2A3D95DC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36" w:type="dxa"/>
            <w:noWrap/>
            <w:vAlign w:val="bottom"/>
          </w:tcPr>
          <w:p w14:paraId="5727A6F8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73D4AE4" w14:textId="2DFA5E0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438 </w:t>
            </w:r>
          </w:p>
        </w:tc>
        <w:tc>
          <w:tcPr>
            <w:tcW w:w="236" w:type="dxa"/>
            <w:vAlign w:val="bottom"/>
          </w:tcPr>
          <w:p w14:paraId="756EDBA6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D72CE" w14:textId="4006B222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36" w:type="dxa"/>
            <w:vAlign w:val="bottom"/>
          </w:tcPr>
          <w:p w14:paraId="085A1A49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AF2702" w14:textId="2FE5EF86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</w:tcPr>
          <w:p w14:paraId="71782BF3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AFA45" w14:textId="054FF5EA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236" w:type="dxa"/>
            <w:vAlign w:val="bottom"/>
          </w:tcPr>
          <w:p w14:paraId="339FFF9C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1DD5A5" w14:textId="71ED79B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190 </w:t>
            </w:r>
          </w:p>
        </w:tc>
        <w:tc>
          <w:tcPr>
            <w:tcW w:w="236" w:type="dxa"/>
            <w:vAlign w:val="bottom"/>
          </w:tcPr>
          <w:p w14:paraId="3F99E9D7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CC137" w14:textId="0DFD807D" w:rsidR="00AD03CD" w:rsidRPr="001F3B87" w:rsidRDefault="00DE1D89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2,345</w:t>
            </w:r>
          </w:p>
        </w:tc>
        <w:tc>
          <w:tcPr>
            <w:tcW w:w="236" w:type="dxa"/>
            <w:vAlign w:val="bottom"/>
          </w:tcPr>
          <w:p w14:paraId="147D01DF" w14:textId="77777777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ABD85E8" w14:textId="60DD55D8" w:rsidR="00AD03CD" w:rsidRPr="001F3B87" w:rsidRDefault="00AD03CD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2,623 </w:t>
            </w:r>
          </w:p>
        </w:tc>
      </w:tr>
      <w:tr w:rsidR="0010454C" w:rsidRPr="001F3B87" w14:paraId="601E386C" w14:textId="77777777" w:rsidTr="00736BBB">
        <w:trPr>
          <w:trHeight w:val="20"/>
        </w:trPr>
        <w:tc>
          <w:tcPr>
            <w:tcW w:w="2411" w:type="dxa"/>
            <w:noWrap/>
            <w:vAlign w:val="bottom"/>
          </w:tcPr>
          <w:p w14:paraId="2C4449D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D0D93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12A5B0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F367B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4DEFCE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99C5FA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4CABEF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6CDECA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6ABEC09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8AEA7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519ED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4850A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74A5A9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819FA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D7ADB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30986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538D7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71D9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E62FE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C762F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C2B84B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FB0D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F80AC7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5CC3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592D0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2162D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D9071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F2511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1F3B87" w14:paraId="62599D9E" w14:textId="77777777" w:rsidTr="00940BF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267695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5440195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3A194BC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4312B0AA" w14:textId="77777777" w:rsidR="000C3CEB" w:rsidRPr="001F3B87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C8B46EF" w14:textId="77777777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A683BD" w14:textId="362D391C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</w:tcPr>
          <w:p w14:paraId="5118B26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6754592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9EC899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6ED9EDE" w14:textId="11E4B736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(7)</w:t>
            </w:r>
          </w:p>
        </w:tc>
        <w:tc>
          <w:tcPr>
            <w:tcW w:w="237" w:type="dxa"/>
            <w:noWrap/>
          </w:tcPr>
          <w:p w14:paraId="14F49A1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618701" w14:textId="77777777" w:rsidR="000C3CEB" w:rsidRPr="001F3B87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7483FA3" w14:textId="77777777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9D1E53" w14:textId="1B74F9E5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</w:tcPr>
          <w:p w14:paraId="1BA15E3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999E5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5BDB4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718E8AB" w14:textId="7892A21B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  <w:r w:rsidR="0010454C"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51A2C1B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A3FA71C" w14:textId="77777777" w:rsidR="000C3CEB" w:rsidRPr="001F3B87" w:rsidRDefault="000C3CEB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68D57D" w14:textId="77777777" w:rsidR="00DE1D89" w:rsidRPr="001F3B87" w:rsidRDefault="00DE1D89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1C044F2" w14:textId="62F89727" w:rsidR="00DE1D89" w:rsidRPr="001F3B87" w:rsidRDefault="00DE1D89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236" w:type="dxa"/>
            <w:noWrap/>
          </w:tcPr>
          <w:p w14:paraId="7821DC2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90AA1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3D916E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FC75C35" w14:textId="71AD0434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10454C"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0E292ED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1F23D98" w14:textId="77777777" w:rsidR="000C3CEB" w:rsidRPr="001F3B87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C397726" w14:textId="77777777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0398C3" w14:textId="2D921B3D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noWrap/>
          </w:tcPr>
          <w:p w14:paraId="1B0866B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288FD4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68806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DC36B9" w14:textId="361F51D5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(17)</w:t>
            </w:r>
          </w:p>
        </w:tc>
        <w:tc>
          <w:tcPr>
            <w:tcW w:w="236" w:type="dxa"/>
          </w:tcPr>
          <w:p w14:paraId="372C3CF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EB901A" w14:textId="77777777" w:rsidR="000C3CEB" w:rsidRPr="001F3B87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8AB1429" w14:textId="77777777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A56112" w14:textId="78F42DD2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</w:tcPr>
          <w:p w14:paraId="5889F12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4300B3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2C477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0FC21F1" w14:textId="3231DD54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13AF174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D97701" w14:textId="77777777" w:rsidR="000C3CEB" w:rsidRPr="001F3B87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3EA1DC" w14:textId="77777777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52289EE" w14:textId="17D47281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49126A91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F744D4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C5740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E55606" w14:textId="463991AC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2E21F99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5CA8D3" w14:textId="77777777" w:rsidR="000C3CEB" w:rsidRPr="001F3B87" w:rsidRDefault="000C3CEB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BEA5BE8" w14:textId="77777777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2D39DBD" w14:textId="248632F7" w:rsidR="00DE1D89" w:rsidRPr="001F3B87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  <w:vAlign w:val="bottom"/>
          </w:tcPr>
          <w:p w14:paraId="2B571103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01B5EB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0CDDF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346027" w14:textId="2FA16420" w:rsidR="0010454C" w:rsidRPr="001F3B87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  <w:r w:rsidR="0010454C"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1F3B87" w14:paraId="7C2E655B" w14:textId="77777777" w:rsidTr="009D4C9E">
        <w:trPr>
          <w:trHeight w:val="20"/>
        </w:trPr>
        <w:tc>
          <w:tcPr>
            <w:tcW w:w="2411" w:type="dxa"/>
            <w:noWrap/>
            <w:vAlign w:val="bottom"/>
          </w:tcPr>
          <w:p w14:paraId="2300B45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13C77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D93512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9D5B69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6CAFB3A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14AC45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821C8DA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232341B7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A9CE040" w14:textId="77777777" w:rsidR="0010454C" w:rsidRPr="001F3B87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F53B7C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BD9CB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32E3E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5D6484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2E5E8C0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91F14E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8726F4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9241D5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19872419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80861B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0DA5AE67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204ACF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2B32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0A63C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F5FA0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85BB28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69B47E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3DF9C6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3FD05" w14:textId="77777777" w:rsidR="0010454C" w:rsidRPr="001F3B87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D4C9E" w:rsidRPr="001F3B87" w14:paraId="238A159D" w14:textId="77777777" w:rsidTr="009D4C9E">
        <w:trPr>
          <w:trHeight w:val="20"/>
        </w:trPr>
        <w:tc>
          <w:tcPr>
            <w:tcW w:w="2411" w:type="dxa"/>
            <w:noWrap/>
            <w:vAlign w:val="bottom"/>
          </w:tcPr>
          <w:p w14:paraId="18A7ACAC" w14:textId="6747679C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397F7D5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80B8CCF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E25A05D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85EE5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011588A7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2282A9D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49F78880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83C7612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028A715A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42B30E3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7FF27DE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A9515A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4A2E480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824F79D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D3C1835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795863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3B408B1B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6256D0A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54D4F77E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2774F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49BEF98D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E787D8D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2F755035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292CDC2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4EC506A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D5AA2E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47EE7EFA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D4C9E" w:rsidRPr="001F3B87" w14:paraId="56FCC9BF" w14:textId="77777777" w:rsidTr="009D4C9E">
        <w:trPr>
          <w:trHeight w:val="20"/>
        </w:trPr>
        <w:tc>
          <w:tcPr>
            <w:tcW w:w="2411" w:type="dxa"/>
            <w:noWrap/>
            <w:vAlign w:val="bottom"/>
          </w:tcPr>
          <w:p w14:paraId="4B64E461" w14:textId="5B66EBE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Pr="001F3B87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1F3B8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มีนาคม 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89A46F5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1A13085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FCF408C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CEC19B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8A38009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73AB17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477778AE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D5D978F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1A8C1574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1FC814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D4B5EF0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F85F574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1263BEE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D5FCAA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64AF27B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44521BD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7B2C2D51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8D37E93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14ABBAE0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B2CE551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246601E9" w14:textId="7444E5DB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86404EF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301E34FE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1E3CAF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AEE45A3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F26B3C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5C08C1B9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D4C9E" w:rsidRPr="001F3B87" w14:paraId="562BD247" w14:textId="77777777" w:rsidTr="009D4C9E">
        <w:trPr>
          <w:trHeight w:val="20"/>
        </w:trPr>
        <w:tc>
          <w:tcPr>
            <w:tcW w:w="2411" w:type="dxa"/>
            <w:noWrap/>
            <w:vAlign w:val="bottom"/>
          </w:tcPr>
          <w:p w14:paraId="4C45DC65" w14:textId="1ADE47F8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1F3B8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24DA72" w14:textId="447A0B49" w:rsidR="009D4C9E" w:rsidRPr="001F3B87" w:rsidRDefault="00DE1D89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</w:t>
            </w:r>
            <w:r w:rsidR="00FC4DBC"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7" w:type="dxa"/>
            <w:noWrap/>
            <w:vAlign w:val="bottom"/>
          </w:tcPr>
          <w:p w14:paraId="33DD1364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3DC436" w14:textId="48F2ABF9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2,674</w:t>
            </w:r>
          </w:p>
        </w:tc>
        <w:tc>
          <w:tcPr>
            <w:tcW w:w="237" w:type="dxa"/>
            <w:noWrap/>
            <w:vAlign w:val="bottom"/>
          </w:tcPr>
          <w:p w14:paraId="339D2023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</w:tcPr>
          <w:p w14:paraId="2DE6B45C" w14:textId="7E0D6D41" w:rsidR="009D4C9E" w:rsidRPr="001F3B87" w:rsidRDefault="00DE1D89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1,511</w:t>
            </w:r>
          </w:p>
        </w:tc>
        <w:tc>
          <w:tcPr>
            <w:tcW w:w="236" w:type="dxa"/>
          </w:tcPr>
          <w:p w14:paraId="06A1F881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</w:tcPr>
          <w:p w14:paraId="0EC7207E" w14:textId="78C94C18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1,492</w:t>
            </w:r>
          </w:p>
        </w:tc>
        <w:tc>
          <w:tcPr>
            <w:tcW w:w="239" w:type="dxa"/>
          </w:tcPr>
          <w:p w14:paraId="08363B06" w14:textId="77777777" w:rsidR="009D4C9E" w:rsidRPr="001F3B87" w:rsidRDefault="009D4C9E" w:rsidP="009D4C9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82FFF7" w14:textId="6F53EADD" w:rsidR="009D4C9E" w:rsidRPr="001F3B87" w:rsidRDefault="00DE1D89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483</w:t>
            </w:r>
          </w:p>
        </w:tc>
        <w:tc>
          <w:tcPr>
            <w:tcW w:w="236" w:type="dxa"/>
            <w:noWrap/>
            <w:vAlign w:val="bottom"/>
          </w:tcPr>
          <w:p w14:paraId="73A275B4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8A6577" w14:textId="07BE5209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707</w:t>
            </w:r>
          </w:p>
        </w:tc>
        <w:tc>
          <w:tcPr>
            <w:tcW w:w="236" w:type="dxa"/>
            <w:noWrap/>
            <w:vAlign w:val="bottom"/>
          </w:tcPr>
          <w:p w14:paraId="6A634F6F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EB40EB" w14:textId="73BC1F7F" w:rsidR="009D4C9E" w:rsidRPr="001F3B87" w:rsidRDefault="00DE1D89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1,527</w:t>
            </w:r>
          </w:p>
        </w:tc>
        <w:tc>
          <w:tcPr>
            <w:tcW w:w="236" w:type="dxa"/>
            <w:noWrap/>
            <w:vAlign w:val="bottom"/>
          </w:tcPr>
          <w:p w14:paraId="2226714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D49F03" w14:textId="199E2CC2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1,676</w:t>
            </w:r>
          </w:p>
        </w:tc>
        <w:tc>
          <w:tcPr>
            <w:tcW w:w="236" w:type="dxa"/>
            <w:vAlign w:val="bottom"/>
          </w:tcPr>
          <w:p w14:paraId="72E5175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</w:tcPr>
          <w:p w14:paraId="59BD8254" w14:textId="72019416" w:rsidR="009D4C9E" w:rsidRPr="001F3B87" w:rsidRDefault="00DE1D89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1,733</w:t>
            </w:r>
          </w:p>
        </w:tc>
        <w:tc>
          <w:tcPr>
            <w:tcW w:w="236" w:type="dxa"/>
          </w:tcPr>
          <w:p w14:paraId="563DB7FE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</w:tcPr>
          <w:p w14:paraId="18C85F32" w14:textId="6531DB9E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1,705</w:t>
            </w:r>
          </w:p>
        </w:tc>
        <w:tc>
          <w:tcPr>
            <w:tcW w:w="236" w:type="dxa"/>
          </w:tcPr>
          <w:p w14:paraId="59F8C56C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BAAC48" w14:textId="351642C0" w:rsidR="009D4C9E" w:rsidRPr="001F3B87" w:rsidRDefault="00DE1D89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874</w:t>
            </w:r>
          </w:p>
        </w:tc>
        <w:tc>
          <w:tcPr>
            <w:tcW w:w="236" w:type="dxa"/>
            <w:vAlign w:val="bottom"/>
          </w:tcPr>
          <w:p w14:paraId="0F701D27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1B1039" w14:textId="2A4C61D0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6" w:type="dxa"/>
            <w:vAlign w:val="bottom"/>
          </w:tcPr>
          <w:p w14:paraId="384A373F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362BE1" w14:textId="21E42E03" w:rsidR="009D4C9E" w:rsidRPr="001F3B87" w:rsidRDefault="00DE1D89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8,6</w:t>
            </w:r>
            <w:r w:rsidR="00FC4DBC"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vAlign w:val="bottom"/>
          </w:tcPr>
          <w:p w14:paraId="433E0EDC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CCE9A2" w14:textId="6C14E856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F3B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9,152</w:t>
            </w:r>
          </w:p>
        </w:tc>
      </w:tr>
      <w:tr w:rsidR="009D4C9E" w:rsidRPr="001F3B87" w14:paraId="20C6F523" w14:textId="77777777" w:rsidTr="009D4C9E">
        <w:trPr>
          <w:trHeight w:val="20"/>
        </w:trPr>
        <w:tc>
          <w:tcPr>
            <w:tcW w:w="2411" w:type="dxa"/>
            <w:noWrap/>
            <w:vAlign w:val="bottom"/>
          </w:tcPr>
          <w:p w14:paraId="5BAC379D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8DE77F8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9AD618E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B842CD2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8B862E1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54B655D6" w14:textId="77777777" w:rsidR="009D4C9E" w:rsidRPr="001F3B87" w:rsidRDefault="009D4C9E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207D592" w14:textId="77777777" w:rsidR="009D4C9E" w:rsidRPr="001F3B87" w:rsidRDefault="009D4C9E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31993248" w14:textId="77777777" w:rsidR="009D4C9E" w:rsidRPr="001F3B87" w:rsidRDefault="009D4C9E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D2AD1E4" w14:textId="77777777" w:rsidR="009D4C9E" w:rsidRPr="001F3B87" w:rsidRDefault="009D4C9E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C2FA95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140F68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19FC421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933D411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45B8538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61269A5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B6BB08A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60708D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77CAC9EE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9B1A147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6E84F755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117036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0ABD07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02A7A8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6CA72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5F15F57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E363F9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97F195A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FC7FFD" w14:textId="77777777" w:rsidR="009D4C9E" w:rsidRPr="001F3B87" w:rsidRDefault="009D4C9E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D6C768E" w14:textId="77777777" w:rsidR="002F3BC7" w:rsidRPr="001F3B87" w:rsidRDefault="002F3BC7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4D466628" w14:textId="3BEEE937" w:rsidR="00347969" w:rsidRPr="001F3B87" w:rsidRDefault="00347969" w:rsidP="0072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809DD3" w14:textId="77777777" w:rsidR="00B26B55" w:rsidRPr="001F3B87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F3B8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366075E" w14:textId="77777777" w:rsidR="00F10686" w:rsidRPr="001F3B87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0C357958" w:rsidR="00F10686" w:rsidRPr="001F3B87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F10686" w:rsidRPr="001F3B87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1F3B87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194EF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84B514B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1F3B87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CD36" w14:textId="695039F4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5C0C03" w:rsidRPr="001F3B8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9D4C9E" w:rsidRPr="001F3B8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Pr="001F3B8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9D4C9E" w:rsidRPr="001F3B8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F5E656F" w14:textId="479AACE9" w:rsidR="00536480" w:rsidRPr="001F3B87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D4C9E"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6644D6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56BCD10" w14:textId="4EA2D65E" w:rsidR="00536480" w:rsidRPr="001F3B87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D4C9E"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536480" w:rsidRPr="001F3B87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BAD3D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2841C05F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1F3B8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1F3B87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070E4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6067D170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1F3B87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77C27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CC2A8CE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D2A8FF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6AA2764" w14:textId="77777777" w:rsidR="00536480" w:rsidRPr="001F3B87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9D4C9E" w:rsidRPr="001F3B87" w14:paraId="43A270C9" w14:textId="77777777" w:rsidTr="0054373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BE6A6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C0C321D" w14:textId="68ED1138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7AEB6B22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3479E712" w14:textId="086F1B93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296</w:t>
            </w:r>
          </w:p>
        </w:tc>
      </w:tr>
      <w:tr w:rsidR="009D4C9E" w:rsidRPr="001F3B87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A14A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323" w:type="dxa"/>
            <w:shd w:val="clear" w:color="auto" w:fill="auto"/>
          </w:tcPr>
          <w:p w14:paraId="70B17EA7" w14:textId="35013E72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454C6A6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2355C36B" w14:textId="68E6D62B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68</w:t>
            </w:r>
          </w:p>
        </w:tc>
      </w:tr>
      <w:tr w:rsidR="009D4C9E" w:rsidRPr="001F3B87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7320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75377620" w14:textId="1DD47DFA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6BBBB23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1AB0ED48" w14:textId="43FCE8D4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358</w:t>
            </w:r>
          </w:p>
        </w:tc>
      </w:tr>
      <w:tr w:rsidR="009D4C9E" w:rsidRPr="001F3B87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8D36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724F3432" w14:textId="26D4A6E4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63924B5D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7E620985" w14:textId="4B8027EB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205</w:t>
            </w:r>
          </w:p>
        </w:tc>
      </w:tr>
      <w:tr w:rsidR="009D4C9E" w:rsidRPr="001F3B87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86957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84DE8E7" w14:textId="464F75BB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4FECA588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497346A" w14:textId="1CF0647B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90</w:t>
            </w:r>
          </w:p>
        </w:tc>
      </w:tr>
      <w:tr w:rsidR="009D4C9E" w:rsidRPr="001F3B87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CE36B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7716" w14:textId="06C4B3FF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546E3A2B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A5FC9" w14:textId="63235303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1,017</w:t>
            </w:r>
          </w:p>
        </w:tc>
      </w:tr>
      <w:tr w:rsidR="00536480" w:rsidRPr="001F3B87" w14:paraId="12C74D8F" w14:textId="77777777" w:rsidTr="007652E6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DF22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1854F531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4F2A7A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D3D5A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1F3B87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732B5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060EF5E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1CBCA0A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212806F" w14:textId="77777777" w:rsidR="00536480" w:rsidRPr="001F3B87" w:rsidRDefault="00536480" w:rsidP="0053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9D4C9E" w:rsidRPr="001F3B87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3909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1047D77A" w14:textId="021A1CE3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2F22288E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4C7AA321" w14:textId="53C52CFA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593</w:t>
            </w:r>
          </w:p>
        </w:tc>
      </w:tr>
      <w:tr w:rsidR="009D4C9E" w:rsidRPr="001F3B87" w14:paraId="4C4816E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4DA4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4BC61B2" w14:textId="13B4D83A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59FCD0B0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2DEE6C6" w14:textId="2175EB9A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424</w:t>
            </w:r>
          </w:p>
        </w:tc>
      </w:tr>
      <w:tr w:rsidR="009D4C9E" w:rsidRPr="001F3B87" w14:paraId="4047E874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CF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CE2F6" w14:textId="3C823C9F" w:rsidR="009D4C9E" w:rsidRPr="001F3B87" w:rsidRDefault="00B41915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34EBAEF7" w14:textId="77777777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0B07" w14:textId="70A0C48F" w:rsidR="009D4C9E" w:rsidRPr="001F3B87" w:rsidRDefault="009D4C9E" w:rsidP="009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F3B8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1,017</w:t>
            </w:r>
          </w:p>
        </w:tc>
      </w:tr>
    </w:tbl>
    <w:p w14:paraId="6993581C" w14:textId="54A823B4" w:rsidR="005941A6" w:rsidRPr="001F3B87" w:rsidRDefault="005941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1F3B87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1F3B8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1F3B87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1F3B87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1F3B8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15BD27A6" w:rsidR="00B74B40" w:rsidRPr="001F3B87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FE00F7" w:rsidRPr="001F3B87" w14:paraId="64B5220A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1F3B87" w14:paraId="22FB9A29" w14:textId="77777777" w:rsidTr="001F1C64">
        <w:trPr>
          <w:trHeight w:val="43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1F3B87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1F3B87" w14:paraId="67BB910D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741095C0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1F3B8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F3B8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1F3B8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F3F20" w:rsidRPr="001F3B8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9F3F20" w:rsidRPr="001F3B8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="009F3F20" w:rsidRPr="001F3B8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มีนาคม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33FE6EB5" w:rsidR="00FE00F7" w:rsidRPr="001F3B87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1F3B8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1F2FBEB8" w:rsidR="00FE00F7" w:rsidRPr="001F3B87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1F3B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720E89E1" w:rsidR="00FE00F7" w:rsidRPr="001F3B87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1F3B8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6835AEA4" w:rsidR="00FE00F7" w:rsidRPr="001F3B87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1F3B8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00F7" w:rsidRPr="001F3B87" w14:paraId="7DE86887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1F3B87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3F20" w:rsidRPr="001F3B87" w14:paraId="174B290B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FFDF" w14:textId="77777777" w:rsidR="009F3F20" w:rsidRPr="001F3B87" w:rsidRDefault="009F3F20" w:rsidP="009F3F2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3009D558" w:rsidR="009F3F20" w:rsidRPr="001F3B87" w:rsidRDefault="007A3CE4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2,430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4EB983EB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2,776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D2BF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D9ED" w14:textId="3196321E" w:rsidR="009F3F20" w:rsidRPr="001F3B87" w:rsidRDefault="007A3CE4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528F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FC5C" w14:textId="490F6A9D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9F3F20" w:rsidRPr="001F3B87" w14:paraId="3F283356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9F3F20" w:rsidRPr="001F3B87" w:rsidRDefault="009F3F20" w:rsidP="009F3F2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6A2A4C09" w:rsidR="009F3F20" w:rsidRPr="001F3B87" w:rsidRDefault="007A3CE4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2283B95E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16FE31D1" w:rsidR="009F3F20" w:rsidRPr="001F3B87" w:rsidRDefault="007A3CE4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340405E6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9F3F20" w:rsidRPr="001F3B87" w14:paraId="181E16F9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9F3F20" w:rsidRPr="001F3B87" w:rsidRDefault="009F3F20" w:rsidP="009F3F2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7777777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9F3F20" w:rsidRPr="001F3B87" w:rsidRDefault="009F3F20" w:rsidP="009F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9F3F20" w:rsidRPr="001F3B87" w:rsidRDefault="009F3F20" w:rsidP="009F3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758" w:rsidRPr="001F3B87" w14:paraId="70A52249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CF5758" w:rsidRPr="001F3B87" w:rsidRDefault="00CF5758" w:rsidP="00CF5758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5A16720B" w:rsidR="00CF5758" w:rsidRPr="001F3B87" w:rsidRDefault="007A3CE4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CF5758" w:rsidRPr="001F3B87" w:rsidRDefault="00CF5758" w:rsidP="00CF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09A7B0B1" w:rsidR="00CF5758" w:rsidRPr="001F3B87" w:rsidRDefault="00CF5758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CF5758" w:rsidRPr="001F3B87" w:rsidRDefault="00CF5758" w:rsidP="00CF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49BC098A" w:rsidR="00CF5758" w:rsidRPr="001F3B87" w:rsidRDefault="007A3CE4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CF5758" w:rsidRPr="001F3B87" w:rsidRDefault="00CF5758" w:rsidP="00CF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4ADC96D6" w:rsidR="00CF5758" w:rsidRPr="001F3B87" w:rsidRDefault="00CF5758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F5758" w:rsidRPr="001F3B87" w14:paraId="06E1A9F8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CF5758" w:rsidRPr="001F3B87" w:rsidRDefault="00CF5758" w:rsidP="00CF5758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7DCC05D" w14:textId="2A21E3D8" w:rsidR="00CF5758" w:rsidRPr="001F3B87" w:rsidRDefault="007A3CE4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CF5758" w:rsidRPr="001F3B87" w:rsidRDefault="00CF5758" w:rsidP="00CF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31E9CF24" w:rsidR="00CF5758" w:rsidRPr="001F3B87" w:rsidRDefault="00CF5758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CF5758" w:rsidRPr="001F3B87" w:rsidRDefault="00CF5758" w:rsidP="00CF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A6880F" w14:textId="1A1E410C" w:rsidR="00CF5758" w:rsidRPr="001F3B87" w:rsidRDefault="007A3CE4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CF5758" w:rsidRPr="001F3B87" w:rsidRDefault="00CF5758" w:rsidP="00CF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C98435" w14:textId="468FE754" w:rsidR="00CF5758" w:rsidRPr="001F3B87" w:rsidRDefault="00CF5758" w:rsidP="00CF5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</w:tr>
      <w:tr w:rsidR="00477B70" w:rsidRPr="001F3B87" w14:paraId="129B4119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477B70" w:rsidRPr="001F3B87" w:rsidRDefault="00477B70" w:rsidP="00BA3F0C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1F3B8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F3B8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630EECA2" w:rsidR="007A3CE4" w:rsidRPr="001F3B87" w:rsidRDefault="007A3CE4" w:rsidP="001F1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477B70" w:rsidRPr="001F3B87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E4FC4E" w14:textId="78AC9C94" w:rsidR="00477B70" w:rsidRPr="001F3B87" w:rsidRDefault="00477B70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477B70" w:rsidRPr="001F3B87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2DD08AFC" w:rsidR="007A3CE4" w:rsidRPr="001F3B87" w:rsidRDefault="007A3CE4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477B70" w:rsidRPr="001F3B87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140EB99" w14:textId="4020AA73" w:rsidR="00477B70" w:rsidRPr="001F3B87" w:rsidRDefault="00477B70" w:rsidP="00BA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3F20" w:rsidRPr="001F3B87">
              <w:rPr>
                <w:rFonts w:ascii="Angsana New" w:hAnsi="Angsana New"/>
                <w:sz w:val="30"/>
                <w:szCs w:val="30"/>
              </w:rPr>
              <w:t>137</w:t>
            </w:r>
            <w:r w:rsidRPr="001F3B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B70" w:rsidRPr="001F3B87" w14:paraId="43FC90A8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20DD" w14:textId="77777777" w:rsidR="00477B70" w:rsidRPr="001F3B87" w:rsidRDefault="00477B70" w:rsidP="00477B7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6B6FD717" w:rsidR="00477B70" w:rsidRPr="001F3B87" w:rsidRDefault="007A3CE4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2,348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477B70" w:rsidRPr="001F3B87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30562A73" w:rsidR="00477B70" w:rsidRPr="001F3B87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20" w:rsidRPr="001F3B87">
              <w:rPr>
                <w:rFonts w:ascii="Angsana New" w:hAnsi="Angsana New"/>
                <w:b/>
                <w:bCs/>
                <w:sz w:val="30"/>
                <w:szCs w:val="30"/>
              </w:rPr>
              <w:t>2,629</w:t>
            </w: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E1AF" w14:textId="77777777" w:rsidR="00477B70" w:rsidRPr="001F3B87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8BFC8" w14:textId="254D53B9" w:rsidR="00477B70" w:rsidRPr="001F3B87" w:rsidRDefault="007A3CE4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20E4" w14:textId="77777777" w:rsidR="00477B70" w:rsidRPr="001F3B87" w:rsidRDefault="00477B70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49E5F" w14:textId="03B6BB28" w:rsidR="00477B70" w:rsidRPr="001F3B87" w:rsidRDefault="00477B70" w:rsidP="005D3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20" w:rsidRPr="001F3B87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5FE1B5D" w14:textId="5944BFAB" w:rsidR="00FE00F7" w:rsidRPr="001F3B87" w:rsidRDefault="00FE00F7" w:rsidP="00EF0DA5">
      <w:pPr>
        <w:rPr>
          <w:rFonts w:asciiTheme="majorBidi" w:hAnsiTheme="majorBidi" w:cstheme="majorBidi"/>
          <w:sz w:val="30"/>
          <w:szCs w:val="30"/>
        </w:rPr>
        <w:sectPr w:rsidR="00FE00F7" w:rsidRPr="001F3B87" w:rsidSect="00D524B9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1F3B87" w14:paraId="176B244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1F3B87" w14:paraId="033C8433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6019EF3D" w:rsidR="00E9360F" w:rsidRPr="001F3B87" w:rsidRDefault="005941A6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4D68BE96" w:rsidR="00E9360F" w:rsidRPr="001F3B87" w:rsidRDefault="005C0C03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360F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1F3B87" w14:paraId="51C00AAB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0C9AF56B" w:rsidR="00E9360F" w:rsidRPr="001F3B87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41A6" w:rsidRPr="001F3B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518D5F07" w:rsidR="00E9360F" w:rsidRPr="001F3B87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41A6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9360F" w:rsidRPr="001F3B87" w14:paraId="09B66339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1F3B87" w14:paraId="57EEAC0A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1F3B87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1F3B87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1F3B87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60EA8" w:rsidRPr="001F3B87" w14:paraId="26590523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74E6CA47" w:rsidR="00E60EA8" w:rsidRPr="001F3B87" w:rsidRDefault="002F747A" w:rsidP="002F747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</w:t>
            </w:r>
            <w:r w:rsidR="00AD296F"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E60EA8" w:rsidRPr="001F3B87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3E94E091" w:rsidR="00E60EA8" w:rsidRPr="001F3B87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9,152</w:t>
            </w:r>
          </w:p>
        </w:tc>
      </w:tr>
      <w:tr w:rsidR="00E60EA8" w:rsidRPr="001F3B87" w14:paraId="31A776B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509E54F6" w:rsidR="00E60EA8" w:rsidRPr="001F3B87" w:rsidRDefault="002F747A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E60EA8" w:rsidRPr="001F3B87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466A8C6D" w:rsidR="00E60EA8" w:rsidRPr="001F3B87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2,819</w:t>
            </w:r>
          </w:p>
        </w:tc>
      </w:tr>
      <w:tr w:rsidR="00E60EA8" w:rsidRPr="001F3B87" w14:paraId="300EB99C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3B50DF0C" w:rsidR="00E60EA8" w:rsidRPr="001F3B87" w:rsidRDefault="002F747A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E60EA8" w:rsidRPr="001F3B87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2F00AD05" w:rsidR="00E60EA8" w:rsidRPr="001F3B87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B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F3B87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1F3B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599</w:t>
            </w:r>
          </w:p>
        </w:tc>
      </w:tr>
      <w:tr w:rsidR="00E60EA8" w:rsidRPr="001F3B87" w14:paraId="3B1A0EC0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5F34DB07" w:rsidR="00E60EA8" w:rsidRPr="001F3B87" w:rsidRDefault="002F747A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13,16</w:t>
            </w:r>
            <w:r w:rsidR="00AD296F"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E60EA8" w:rsidRPr="001F3B87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6A1F6177" w:rsidR="00E60EA8" w:rsidRPr="001F3B87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13,570</w:t>
            </w:r>
          </w:p>
        </w:tc>
      </w:tr>
      <w:tr w:rsidR="00E60EA8" w:rsidRPr="001F3B87" w14:paraId="161F1C0D" w14:textId="77777777" w:rsidTr="005941A6">
        <w:trPr>
          <w:trHeight w:val="156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E60EA8" w:rsidRPr="001F3B87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E60EA8" w:rsidRPr="001F3B87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E60EA8" w:rsidRPr="001F3B87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E60EA8" w:rsidRPr="001F3B87" w14:paraId="2A157BB5" w14:textId="77777777" w:rsidTr="005941A6">
        <w:trPr>
          <w:trHeight w:val="7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E60EA8" w:rsidRPr="001F3B87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67A1C3EB" w:rsidR="00E60EA8" w:rsidRPr="001F3B87" w:rsidRDefault="002F747A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="00AD296F"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E60EA8" w:rsidRPr="001F3B87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64FE2031" w:rsidR="00E60EA8" w:rsidRPr="001F3B87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222</w:t>
            </w:r>
          </w:p>
        </w:tc>
      </w:tr>
    </w:tbl>
    <w:p w14:paraId="76E38A7E" w14:textId="77777777" w:rsidR="00035C1F" w:rsidRPr="001F3B87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1F3B87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3B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1F3B8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1F3B87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305AC016" w14:textId="77777777" w:rsidR="00D94A83" w:rsidRPr="001F3B87" w:rsidRDefault="00035C1F" w:rsidP="00D94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1F3B87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1F3B87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1F3B87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1F3B87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1F3B87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F0E3A63" w14:textId="77777777" w:rsidR="00D94A83" w:rsidRPr="001F3B87" w:rsidRDefault="00D94A83" w:rsidP="00D94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</w:p>
    <w:p w14:paraId="73C2F287" w14:textId="27C8D7DE" w:rsidR="00592ED8" w:rsidRPr="001F3B87" w:rsidRDefault="00592ED8" w:rsidP="00D94A83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1F3B87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78CB6366" w:rsidR="002B3BFA" w:rsidRPr="001F3B87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5941A6" w:rsidRPr="001F3B8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C0C03" w:rsidRPr="001F3B87">
        <w:rPr>
          <w:rFonts w:asciiTheme="majorBidi" w:hAnsiTheme="majorBidi" w:cstheme="majorBidi"/>
          <w:sz w:val="30"/>
          <w:szCs w:val="30"/>
        </w:rPr>
        <w:t>3</w:t>
      </w:r>
      <w:r w:rsidR="005941A6" w:rsidRPr="001F3B87">
        <w:rPr>
          <w:rFonts w:asciiTheme="majorBidi" w:hAnsiTheme="majorBidi" w:cstheme="majorBidi"/>
          <w:sz w:val="30"/>
          <w:szCs w:val="30"/>
        </w:rPr>
        <w:t>1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="005941A6" w:rsidRPr="001F3B8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1F3B87">
        <w:rPr>
          <w:rFonts w:asciiTheme="majorBidi" w:hAnsiTheme="majorBidi" w:cstheme="majorBidi"/>
          <w:sz w:val="30"/>
          <w:szCs w:val="30"/>
        </w:rPr>
        <w:t>256</w:t>
      </w:r>
      <w:r w:rsidR="005941A6" w:rsidRPr="001F3B87">
        <w:rPr>
          <w:rFonts w:asciiTheme="majorBidi" w:hAnsiTheme="majorBidi" w:cstheme="majorBidi"/>
          <w:sz w:val="30"/>
          <w:szCs w:val="30"/>
        </w:rPr>
        <w:t>7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77569F" w:rsidRPr="001F3B87">
        <w:rPr>
          <w:rFonts w:asciiTheme="majorBidi" w:hAnsiTheme="majorBidi" w:cstheme="majorBidi"/>
          <w:sz w:val="30"/>
          <w:szCs w:val="30"/>
        </w:rPr>
        <w:t xml:space="preserve"> 8</w:t>
      </w:r>
      <w:r w:rsidR="00074F6C"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1F3B87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77569F" w:rsidRPr="001F3B87">
        <w:rPr>
          <w:rFonts w:asciiTheme="majorBidi" w:hAnsiTheme="majorBidi" w:cstheme="majorBidi"/>
          <w:sz w:val="30"/>
          <w:szCs w:val="30"/>
        </w:rPr>
        <w:t>1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77777777" w:rsidR="002B3BFA" w:rsidRPr="001F3B87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(ก)</w:t>
      </w:r>
      <w:r w:rsidRPr="001F3B87">
        <w:rPr>
          <w:rFonts w:asciiTheme="majorBidi" w:hAnsiTheme="majorBidi" w:cstheme="majorBidi"/>
          <w:sz w:val="30"/>
          <w:szCs w:val="30"/>
          <w:cs/>
        </w:rPr>
        <w:tab/>
        <w:t>กลุ่มบริษัท/บริษัทมีขาดทุนทางภาษียกมาจากงวดก่อน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1F3B87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(ข)</w:t>
      </w:r>
      <w:r w:rsidRPr="001F3B87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52981D0C" w14:textId="77777777" w:rsidR="002B3BFA" w:rsidRPr="001F3B87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F3B87">
        <w:rPr>
          <w:rFonts w:asciiTheme="majorBidi" w:hAnsiTheme="majorBidi" w:cstheme="majorBidi"/>
          <w:sz w:val="30"/>
          <w:szCs w:val="30"/>
          <w:cs/>
        </w:rPr>
        <w:t>(ค)</w:t>
      </w:r>
      <w:r w:rsidRPr="001F3B87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ขาดทุนของบริษัทย่อยของกลุ่มบริษัท/บริษัทซึ่งไม่สามารถจะนำมาสุทธิกับกำไรของบริษัทย่อยแห่งอื่นๆ ของกลุ่มบริษัทในการคำนวณภาษีเงินได้</w:t>
      </w:r>
    </w:p>
    <w:p w14:paraId="0D11E07B" w14:textId="77777777" w:rsidR="00D94A83" w:rsidRPr="001F3B87" w:rsidRDefault="00D94A8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E4306EC" w14:textId="77777777" w:rsidR="00122255" w:rsidRPr="001F3B87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2662692" w14:textId="7E5A99C9" w:rsidR="00122255" w:rsidRPr="001F3B87" w:rsidRDefault="00122255" w:rsidP="0012225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122255" w:rsidRPr="001F3B87" w:rsidSect="00D524B9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60F7312" w14:textId="213EFDF0" w:rsidR="00122255" w:rsidRPr="001F3B87" w:rsidRDefault="00122255" w:rsidP="00122255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1A6C4E4" w14:textId="77777777" w:rsidR="00122255" w:rsidRPr="001F3B87" w:rsidRDefault="00122255" w:rsidP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08301" w14:textId="13EA296C" w:rsidR="00122255" w:rsidRPr="001F3B87" w:rsidRDefault="00122255" w:rsidP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3B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DEE7CF9" w14:textId="41A3DE31" w:rsidR="00122255" w:rsidRPr="001F3B87" w:rsidRDefault="00122255" w:rsidP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8FD697" w14:textId="3F132DA6" w:rsidR="008478F6" w:rsidRPr="001F3B87" w:rsidRDefault="008478F6" w:rsidP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3B87">
        <w:rPr>
          <w:rFonts w:asciiTheme="majorBidi" w:hAnsiTheme="majorBidi" w:hint="cs"/>
          <w:sz w:val="30"/>
          <w:szCs w:val="30"/>
          <w:cs/>
        </w:rPr>
        <w:t>ณ</w:t>
      </w:r>
      <w:r w:rsidRPr="001F3B87">
        <w:rPr>
          <w:rFonts w:asciiTheme="majorBidi" w:hAnsi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hint="cs"/>
          <w:sz w:val="30"/>
          <w:szCs w:val="30"/>
          <w:cs/>
        </w:rPr>
        <w:t>วันที่</w:t>
      </w:r>
      <w:r w:rsidRPr="001F3B87">
        <w:rPr>
          <w:rFonts w:asciiTheme="majorBidi" w:hAnsiTheme="majorBidi"/>
          <w:sz w:val="30"/>
          <w:szCs w:val="30"/>
          <w:cs/>
        </w:rPr>
        <w:t xml:space="preserve"> </w:t>
      </w:r>
      <w:r w:rsidR="00FB662C" w:rsidRPr="001F3B87">
        <w:rPr>
          <w:rFonts w:asciiTheme="majorBidi" w:hAnsiTheme="majorBidi" w:cstheme="majorBidi"/>
          <w:sz w:val="30"/>
          <w:szCs w:val="30"/>
        </w:rPr>
        <w:t>31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hint="cs"/>
          <w:sz w:val="30"/>
          <w:szCs w:val="30"/>
          <w:cs/>
        </w:rPr>
        <w:t>มีนาคม</w:t>
      </w:r>
      <w:r w:rsidRPr="001F3B87">
        <w:rPr>
          <w:rFonts w:asciiTheme="majorBidi" w:hAnsiTheme="majorBidi"/>
          <w:sz w:val="30"/>
          <w:szCs w:val="30"/>
          <w:cs/>
        </w:rPr>
        <w:t xml:space="preserve"> </w:t>
      </w:r>
      <w:r w:rsidR="00FB662C" w:rsidRPr="001F3B87">
        <w:rPr>
          <w:rFonts w:asciiTheme="majorBidi" w:hAnsiTheme="majorBidi"/>
          <w:sz w:val="30"/>
          <w:szCs w:val="30"/>
        </w:rPr>
        <w:t>2567</w:t>
      </w:r>
      <w:r w:rsidRPr="001F3B87">
        <w:rPr>
          <w:rFonts w:asciiTheme="majorBidi" w:hAnsiTheme="majorBidi" w:cstheme="majorBidi"/>
          <w:sz w:val="30"/>
          <w:szCs w:val="30"/>
        </w:rPr>
        <w:t xml:space="preserve"> </w:t>
      </w:r>
      <w:r w:rsidRPr="001F3B87">
        <w:rPr>
          <w:rFonts w:asciiTheme="majorBidi" w:hAnsiTheme="majorBidi" w:hint="cs"/>
          <w:sz w:val="30"/>
          <w:szCs w:val="30"/>
          <w:cs/>
        </w:rPr>
        <w:t>และ</w:t>
      </w:r>
      <w:r w:rsidRPr="001F3B87">
        <w:rPr>
          <w:rFonts w:asciiTheme="majorBidi" w:hAnsi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</w:rPr>
        <w:t xml:space="preserve">31 </w:t>
      </w:r>
      <w:r w:rsidRPr="001F3B87">
        <w:rPr>
          <w:rFonts w:asciiTheme="majorBidi" w:hAnsiTheme="majorBidi" w:hint="cs"/>
          <w:sz w:val="30"/>
          <w:szCs w:val="30"/>
          <w:cs/>
        </w:rPr>
        <w:t>ธันวาคม</w:t>
      </w:r>
      <w:r w:rsidRPr="001F3B87">
        <w:rPr>
          <w:rFonts w:asciiTheme="majorBidi" w:hAnsi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</w:rPr>
        <w:t xml:space="preserve">2566 </w:t>
      </w:r>
      <w:r w:rsidRPr="001F3B87">
        <w:rPr>
          <w:rFonts w:asciiTheme="majorBidi" w:hAnsi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2DB53710" w14:textId="77777777" w:rsidR="008478F6" w:rsidRPr="001F3B87" w:rsidRDefault="008478F6" w:rsidP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50403" w14:textId="2CD78179" w:rsidR="007F4DEB" w:rsidRPr="001F3B87" w:rsidRDefault="00913400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1F3B87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1F3B87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1F3B87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1F3B87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1F3B87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1F3B87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1F3B87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1F3B87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3FDCD197" w:rsidR="003B26AE" w:rsidRPr="001F3B87" w:rsidRDefault="00C608E2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4530871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366DF6EE" w:rsidR="003B26AE" w:rsidRPr="001F3B87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3CF72EFA" w:rsidR="003B26AE" w:rsidRPr="001F3B87" w:rsidRDefault="00C608E2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2676876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50CDDE7F" w:rsidR="003B26AE" w:rsidRPr="001F3B87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1F3B87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357A2D23" w:rsidR="003B26AE" w:rsidRPr="001F3B87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1F3B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D67711F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627F70DC" w:rsidR="003B26AE" w:rsidRPr="001F3B87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AEAEA23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4828B2BF" w:rsidR="003B26AE" w:rsidRPr="001F3B87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1F3B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8198405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2365EF24" w:rsidR="003B26AE" w:rsidRPr="001F3B87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1F3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26AE" w:rsidRPr="001F3B87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1F3B87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08E2" w:rsidRPr="001F3B87" w14:paraId="37717423" w14:textId="77777777" w:rsidTr="003F5C8E">
        <w:tc>
          <w:tcPr>
            <w:tcW w:w="2385" w:type="pct"/>
            <w:gridSpan w:val="2"/>
          </w:tcPr>
          <w:p w14:paraId="6905AF34" w14:textId="57EE0366" w:rsidR="00C608E2" w:rsidRPr="001F3B87" w:rsidRDefault="00C608E2" w:rsidP="00C608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48D5A427" w:rsidR="00C608E2" w:rsidRPr="001F3B87" w:rsidRDefault="00360D85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0437FEF8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692F29BD" w:rsidR="00C608E2" w:rsidRPr="001F3B87" w:rsidRDefault="00360D85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46B585D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C608E2" w:rsidRPr="001F3B87" w14:paraId="534B84A0" w14:textId="77777777" w:rsidTr="003F5C8E">
        <w:tc>
          <w:tcPr>
            <w:tcW w:w="2385" w:type="pct"/>
            <w:gridSpan w:val="2"/>
          </w:tcPr>
          <w:p w14:paraId="16812481" w14:textId="0B85BB7A" w:rsidR="00C608E2" w:rsidRPr="001F3B87" w:rsidRDefault="00852FA6" w:rsidP="00C608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Pr="001F3B8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  <w:shd w:val="clear" w:color="auto" w:fill="auto"/>
          </w:tcPr>
          <w:p w14:paraId="73622EC5" w14:textId="7B2FC240" w:rsidR="00C608E2" w:rsidRPr="001F3B87" w:rsidRDefault="00360D85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0D92B24E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51611DB6" w:rsidR="00C608E2" w:rsidRPr="001F3B87" w:rsidRDefault="00360D85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608E2" w:rsidRPr="001F3B87" w14:paraId="0CEA2518" w14:textId="77777777" w:rsidTr="003F5C8E">
        <w:tc>
          <w:tcPr>
            <w:tcW w:w="2385" w:type="pct"/>
            <w:gridSpan w:val="2"/>
          </w:tcPr>
          <w:p w14:paraId="132BD18F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06483760" w:rsidR="00C608E2" w:rsidRPr="001F3B87" w:rsidRDefault="00360D85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58769206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15BDB818" w:rsidR="00C608E2" w:rsidRPr="001F3B87" w:rsidRDefault="00360D85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3194DBB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3B26AE" w:rsidRPr="001F3B87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1F3B87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1F3B87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8E2" w:rsidRPr="001F3B87" w14:paraId="252710CA" w14:textId="77777777" w:rsidTr="003F5C8E">
        <w:tc>
          <w:tcPr>
            <w:tcW w:w="2385" w:type="pct"/>
            <w:gridSpan w:val="2"/>
          </w:tcPr>
          <w:p w14:paraId="4FD38031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32B1FF27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3" w:type="pct"/>
          </w:tcPr>
          <w:p w14:paraId="44A3E2FD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13A1E7FC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48" w:type="pct"/>
          </w:tcPr>
          <w:p w14:paraId="07DECBBC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75E49544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27C4B0CB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1732E04A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C608E2" w:rsidRPr="001F3B87" w14:paraId="50A199ED" w14:textId="77777777" w:rsidTr="003F5C8E">
        <w:tc>
          <w:tcPr>
            <w:tcW w:w="2385" w:type="pct"/>
            <w:gridSpan w:val="2"/>
          </w:tcPr>
          <w:p w14:paraId="66BBC8B5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3303AACB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43" w:type="pct"/>
          </w:tcPr>
          <w:p w14:paraId="6E26D9D3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455FEA39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1,558</w:t>
            </w:r>
          </w:p>
        </w:tc>
        <w:tc>
          <w:tcPr>
            <w:tcW w:w="148" w:type="pct"/>
          </w:tcPr>
          <w:p w14:paraId="29B21FB9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6E929749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45" w:type="pct"/>
          </w:tcPr>
          <w:p w14:paraId="580BB934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60F309C2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587</w:t>
            </w:r>
          </w:p>
        </w:tc>
      </w:tr>
      <w:tr w:rsidR="003B26AE" w:rsidRPr="001F3B87" w14:paraId="476D860D" w14:textId="77777777" w:rsidTr="003F5C8E">
        <w:tc>
          <w:tcPr>
            <w:tcW w:w="2385" w:type="pct"/>
            <w:gridSpan w:val="2"/>
          </w:tcPr>
          <w:p w14:paraId="629AF4F5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3B26AE" w:rsidRPr="001F3B87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8E2" w:rsidRPr="001F3B87" w14:paraId="1B72E3AF" w14:textId="77777777" w:rsidTr="00905DB8">
        <w:tc>
          <w:tcPr>
            <w:tcW w:w="2385" w:type="pct"/>
            <w:gridSpan w:val="2"/>
          </w:tcPr>
          <w:p w14:paraId="33F82732" w14:textId="37402FD2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F3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26224F62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143" w:type="pct"/>
          </w:tcPr>
          <w:p w14:paraId="0DE6DFCB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D2434E0" w14:textId="3424322E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 w:hint="cs"/>
                <w:sz w:val="30"/>
                <w:szCs w:val="30"/>
              </w:rPr>
              <w:t>2,</w:t>
            </w:r>
            <w:r w:rsidRPr="001F3B87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48" w:type="pct"/>
            <w:shd w:val="clear" w:color="auto" w:fill="auto"/>
          </w:tcPr>
          <w:p w14:paraId="210D762E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C7B7F7B" w14:textId="708DA944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45" w:type="pct"/>
            <w:shd w:val="clear" w:color="auto" w:fill="auto"/>
          </w:tcPr>
          <w:p w14:paraId="48D65113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0F11300" w14:textId="505F2F70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F3B87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C608E2" w:rsidRPr="001F3B87" w14:paraId="6BC7D1A0" w14:textId="77777777" w:rsidTr="00905DB8">
        <w:tc>
          <w:tcPr>
            <w:tcW w:w="2385" w:type="pct"/>
            <w:gridSpan w:val="2"/>
          </w:tcPr>
          <w:p w14:paraId="21956DA5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5A2D3E5B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3,729</w:t>
            </w:r>
          </w:p>
        </w:tc>
        <w:tc>
          <w:tcPr>
            <w:tcW w:w="143" w:type="pct"/>
          </w:tcPr>
          <w:p w14:paraId="08E5A617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171E1" w14:textId="535F02DB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3,689</w:t>
            </w:r>
          </w:p>
        </w:tc>
        <w:tc>
          <w:tcPr>
            <w:tcW w:w="148" w:type="pct"/>
            <w:shd w:val="clear" w:color="auto" w:fill="auto"/>
          </w:tcPr>
          <w:p w14:paraId="371AC76A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0FEF5" w14:textId="4F2C9AAC" w:rsidR="00C608E2" w:rsidRPr="001F3B87" w:rsidRDefault="00E40F04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1,638</w:t>
            </w:r>
          </w:p>
        </w:tc>
        <w:tc>
          <w:tcPr>
            <w:tcW w:w="145" w:type="pct"/>
            <w:shd w:val="clear" w:color="auto" w:fill="auto"/>
          </w:tcPr>
          <w:p w14:paraId="3921C17D" w14:textId="77777777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8B2FF" w14:textId="4AA241C3" w:rsidR="00C608E2" w:rsidRPr="001F3B87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87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Pr="001F3B87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</w:tr>
    </w:tbl>
    <w:p w14:paraId="5F1871C0" w14:textId="77777777" w:rsidR="00122255" w:rsidRPr="001F3B87" w:rsidRDefault="00122255" w:rsidP="00122255">
      <w:pPr>
        <w:pStyle w:val="Heading1"/>
        <w:numPr>
          <w:ilvl w:val="0"/>
          <w:numId w:val="0"/>
        </w:numPr>
        <w:shd w:val="clear" w:color="auto" w:fill="auto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7" w:name="_Hlk23297510"/>
    </w:p>
    <w:p w14:paraId="2EC9E861" w14:textId="77777777" w:rsidR="00122255" w:rsidRPr="001F3B87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88D896D" w14:textId="47D0C2B1" w:rsidR="00B21460" w:rsidRPr="001F3B87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F3B8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bookmarkEnd w:id="7"/>
    <w:p w14:paraId="7322E2C4" w14:textId="77777777" w:rsidR="0084418A" w:rsidRPr="001F3B87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1C6280FA" w14:textId="77777777" w:rsidR="0084418A" w:rsidRPr="001F3B87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89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Pr="001F3B87">
        <w:rPr>
          <w:rFonts w:ascii="Angsana New" w:eastAsia="SimSun" w:hAnsi="Angsana New" w:cs="Angsana New" w:hint="cs"/>
          <w:sz w:val="30"/>
          <w:szCs w:val="30"/>
        </w:rPr>
        <w:t>2562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1F3B87">
        <w:rPr>
          <w:rFonts w:ascii="Angsana New" w:eastAsia="SimSun" w:hAnsi="Angsana New" w:cs="Angsana New" w:hint="cs"/>
          <w:sz w:val="30"/>
          <w:szCs w:val="30"/>
        </w:rPr>
        <w:t>41.7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Pr="001F3B87">
        <w:rPr>
          <w:rFonts w:ascii="Angsana New" w:eastAsia="SimSun" w:hAnsi="Angsana New" w:cs="Angsana New" w:hint="cs"/>
          <w:sz w:val="30"/>
          <w:szCs w:val="30"/>
        </w:rPr>
        <w:t>2562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1F3B87">
        <w:rPr>
          <w:rFonts w:ascii="Angsana New" w:eastAsia="SimSun" w:hAnsi="Angsana New" w:cs="Angsana New" w:hint="cs"/>
          <w:sz w:val="30"/>
          <w:szCs w:val="30"/>
        </w:rPr>
        <w:t>2560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Pr="001F3B87">
        <w:rPr>
          <w:rFonts w:ascii="Angsana New" w:eastAsia="SimSun" w:hAnsi="Angsana New" w:cs="Angsana New" w:hint="cs"/>
          <w:sz w:val="30"/>
          <w:szCs w:val="30"/>
        </w:rPr>
        <w:t>9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77777777" w:rsidR="0084418A" w:rsidRPr="001F3B87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71276E7C" w14:textId="7F126167" w:rsidR="0084418A" w:rsidRPr="001F3B87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30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2565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41.7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3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1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2561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0D67F9" w:rsidRPr="001F3B87">
        <w:rPr>
          <w:rFonts w:ascii="Angsana New" w:eastAsia="SimSun" w:hAnsi="Angsana New" w:cs="Angsana New"/>
          <w:sz w:val="30"/>
          <w:szCs w:val="30"/>
        </w:rPr>
        <w:t xml:space="preserve">18 </w:t>
      </w:r>
      <w:r w:rsidR="000D67F9"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0D67F9" w:rsidRPr="001F3B87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วันที่รายงาน </w:t>
      </w:r>
      <w:r w:rsidR="000D67F9"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บริษัทย่อยอยู่ระหว่างยื่นอุทธรณ์คัดค้านคำพิพากษาของศาลชั้นต้น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>ซึ่งผลของคดีความยังไม่อาจทราบได้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</w:p>
    <w:p w14:paraId="64939CE4" w14:textId="77777777" w:rsidR="0084418A" w:rsidRPr="001F3B87" w:rsidRDefault="0084418A" w:rsidP="00D0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DF6C474" w14:textId="77777777" w:rsidR="0084418A" w:rsidRPr="001F3B87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Pr="001F3B87">
        <w:rPr>
          <w:rFonts w:ascii="Angsana New" w:eastAsia="SimSun" w:hAnsi="Angsana New" w:cs="Angsana New" w:hint="cs"/>
          <w:sz w:val="30"/>
          <w:szCs w:val="30"/>
        </w:rPr>
        <w:t xml:space="preserve">12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Pr="001F3B87">
        <w:rPr>
          <w:rFonts w:ascii="Angsana New" w:eastAsia="SimSun" w:hAnsi="Angsana New" w:cs="Angsana New" w:hint="cs"/>
          <w:sz w:val="30"/>
          <w:szCs w:val="30"/>
        </w:rPr>
        <w:t>2557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1F3B87" w:rsidRDefault="0084418A" w:rsidP="0084418A">
      <w:pPr>
        <w:pStyle w:val="ListParagraph"/>
        <w:rPr>
          <w:rFonts w:ascii="Angsana New" w:hAnsi="Angsana New"/>
          <w:sz w:val="20"/>
          <w:szCs w:val="20"/>
        </w:rPr>
      </w:pPr>
    </w:p>
    <w:p w14:paraId="4C25B545" w14:textId="0393FD34" w:rsidR="0084418A" w:rsidRPr="001F3B87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F3B87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1F3B87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eastAsia="SimSun" w:hAnsi="Angsana New" w:hint="cs"/>
          <w:sz w:val="30"/>
          <w:szCs w:val="30"/>
        </w:rPr>
        <w:t>2566</w:t>
      </w:r>
      <w:r w:rsidRPr="001F3B87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1F3B87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eastAsia="SimSun" w:hAnsi="Angsana New"/>
          <w:sz w:val="30"/>
          <w:szCs w:val="30"/>
        </w:rPr>
        <w:t>31</w:t>
      </w:r>
      <w:r w:rsidRPr="001F3B87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1F3B87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="00133F39" w:rsidRPr="001F3B87">
        <w:rPr>
          <w:rFonts w:ascii="Angsana New" w:eastAsia="SimSun" w:hAnsi="Angsana New"/>
          <w:sz w:val="30"/>
          <w:szCs w:val="30"/>
        </w:rPr>
        <w:t xml:space="preserve"> </w:t>
      </w:r>
      <w:r w:rsidRPr="001F3B87">
        <w:rPr>
          <w:rFonts w:ascii="Angsana New" w:eastAsia="SimSun" w:hAnsi="Angsana New" w:hint="cs"/>
          <w:sz w:val="30"/>
          <w:szCs w:val="30"/>
        </w:rPr>
        <w:t>77</w:t>
      </w:r>
      <w:r w:rsidRPr="001F3B87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1F3B87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2C2C86" w:rsidRPr="001F3B87">
        <w:rPr>
          <w:rFonts w:ascii="Angsana New" w:eastAsia="SimSun" w:hAnsi="Angsana New" w:cs="Angsana New" w:hint="cs"/>
          <w:sz w:val="30"/>
          <w:szCs w:val="30"/>
          <w:cs/>
        </w:rPr>
        <w:t>ณ วันที่รายงาน</w:t>
      </w:r>
      <w:r w:rsidR="00E04084" w:rsidRPr="001F3B87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>คดีความดังกล่าวอยู่ในระหว่างการพิจารณาของศาลแพ่ง</w:t>
      </w:r>
      <w:r w:rsidRPr="001F3B87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อย่างไรก็ตาม 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 จึงไม่ได้ตั้งประมาณการหนี้สินจากคดีความดังกล่าวไว้ในงบการเงินรวม ณ วันที่ </w:t>
      </w:r>
      <w:r w:rsidRPr="001F3B87">
        <w:rPr>
          <w:rFonts w:ascii="Angsana New" w:eastAsia="SimSun" w:hAnsi="Angsana New" w:cs="Angsana New" w:hint="cs"/>
          <w:sz w:val="30"/>
          <w:szCs w:val="30"/>
        </w:rPr>
        <w:t>31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FC53E8" w:rsidRPr="001F3B87">
        <w:rPr>
          <w:rFonts w:ascii="Angsana New" w:eastAsia="SimSun" w:hAnsi="Angsana New" w:cs="Angsana New" w:hint="cs"/>
          <w:sz w:val="30"/>
          <w:szCs w:val="30"/>
          <w:cs/>
        </w:rPr>
        <w:t>มีน</w:t>
      </w:r>
      <w:r w:rsidRPr="001F3B87">
        <w:rPr>
          <w:rFonts w:ascii="Angsana New" w:eastAsia="SimSun" w:hAnsi="Angsana New" w:cs="Angsana New" w:hint="cs"/>
          <w:sz w:val="30"/>
          <w:szCs w:val="30"/>
          <w:cs/>
        </w:rPr>
        <w:t xml:space="preserve">าคม </w:t>
      </w:r>
      <w:r w:rsidRPr="001F3B87">
        <w:rPr>
          <w:rFonts w:ascii="Angsana New" w:eastAsia="SimSun" w:hAnsi="Angsana New" w:cs="Angsana New" w:hint="cs"/>
          <w:sz w:val="30"/>
          <w:szCs w:val="30"/>
        </w:rPr>
        <w:t>256</w:t>
      </w:r>
      <w:r w:rsidR="00FC53E8" w:rsidRPr="001F3B87">
        <w:rPr>
          <w:rFonts w:ascii="Angsana New" w:eastAsia="SimSun" w:hAnsi="Angsana New" w:cs="Angsana New"/>
          <w:sz w:val="30"/>
          <w:szCs w:val="30"/>
        </w:rPr>
        <w:t>7</w:t>
      </w:r>
    </w:p>
    <w:p w14:paraId="5AB99C97" w14:textId="1DB92BF1" w:rsidR="0084418A" w:rsidRPr="001F3B87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5DD44CFA" w14:textId="2BD9F0FB" w:rsidR="0084418A" w:rsidRPr="001F3B87" w:rsidRDefault="001724A4" w:rsidP="0084418A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F3B87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</w:t>
      </w:r>
      <w:r w:rsidRPr="001F3B87">
        <w:rPr>
          <w:rFonts w:asciiTheme="majorBidi" w:hAnsiTheme="majorBidi" w:cs="Angsana New" w:hint="cs"/>
          <w:sz w:val="30"/>
          <w:szCs w:val="30"/>
          <w:u w:val="none"/>
          <w:cs/>
        </w:rPr>
        <w:t>ภายหลังรอบระยะเวลารายงาน</w:t>
      </w:r>
    </w:p>
    <w:p w14:paraId="3499FB45" w14:textId="77777777" w:rsidR="0084418A" w:rsidRPr="001F3B87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Bidi" w:hAnsiTheme="minorBidi" w:cstheme="minorBidi"/>
          <w:b/>
          <w:bCs/>
          <w:sz w:val="20"/>
          <w:szCs w:val="20"/>
        </w:rPr>
      </w:pPr>
    </w:p>
    <w:p w14:paraId="31266959" w14:textId="0919B838" w:rsidR="00BB1377" w:rsidRPr="00BB1377" w:rsidRDefault="001724A4" w:rsidP="003F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3B87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</w:rPr>
        <w:t xml:space="preserve">25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1F3B87">
        <w:rPr>
          <w:rFonts w:asciiTheme="majorBidi" w:hAnsiTheme="majorBidi" w:cstheme="majorBidi"/>
          <w:sz w:val="30"/>
          <w:szCs w:val="30"/>
        </w:rPr>
        <w:t xml:space="preserve">2567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</w:t>
      </w:r>
      <w:r w:rsidR="003F07DA" w:rsidRPr="001F3B87">
        <w:rPr>
          <w:rFonts w:asciiTheme="majorBidi" w:hAnsiTheme="majorBidi" w:cstheme="majorBidi"/>
          <w:sz w:val="30"/>
          <w:szCs w:val="30"/>
        </w:rPr>
        <w:br/>
      </w:r>
      <w:r w:rsidRPr="001F3B87">
        <w:rPr>
          <w:rFonts w:asciiTheme="majorBidi" w:hAnsiTheme="majorBidi" w:cstheme="majorBidi" w:hint="cs"/>
          <w:sz w:val="30"/>
          <w:szCs w:val="30"/>
          <w:cs/>
        </w:rPr>
        <w:t>ปันผลในอัตราหุ้นละ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</w:rPr>
        <w:t xml:space="preserve">0.07 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1F3B87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1F3B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B87">
        <w:rPr>
          <w:rFonts w:asciiTheme="majorBidi" w:hAnsiTheme="majorBidi" w:cstheme="majorBidi"/>
          <w:sz w:val="30"/>
          <w:szCs w:val="30"/>
        </w:rPr>
        <w:t xml:space="preserve">158 </w:t>
      </w:r>
      <w:r w:rsidRPr="001F3B8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02B21">
        <w:rPr>
          <w:rFonts w:asciiTheme="majorBidi" w:hAnsiTheme="majorBidi" w:cstheme="majorBidi"/>
          <w:sz w:val="30"/>
          <w:szCs w:val="30"/>
        </w:rPr>
        <w:t> </w:t>
      </w:r>
    </w:p>
    <w:sectPr w:rsidR="00BB1377" w:rsidRPr="00BB1377" w:rsidSect="00D524B9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7A140" w14:textId="77777777" w:rsidR="00D524B9" w:rsidRDefault="00D524B9" w:rsidP="00900EE2">
      <w:r>
        <w:separator/>
      </w:r>
    </w:p>
  </w:endnote>
  <w:endnote w:type="continuationSeparator" w:id="0">
    <w:p w14:paraId="1EE7FC3F" w14:textId="77777777" w:rsidR="00D524B9" w:rsidRDefault="00D524B9" w:rsidP="00900EE2">
      <w:r>
        <w:continuationSeparator/>
      </w:r>
    </w:p>
  </w:endnote>
  <w:endnote w:type="continuationNotice" w:id="1">
    <w:p w14:paraId="489D723C" w14:textId="77777777" w:rsidR="00D524B9" w:rsidRDefault="00D524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FD70" w14:textId="7E5296DF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151A" w14:textId="4BC6A13E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06A34D4C" w:rsidR="005E4962" w:rsidRPr="00984B6E" w:rsidRDefault="005E4962" w:rsidP="00477B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15EBBCD9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2F270" w14:textId="77777777" w:rsidR="00D524B9" w:rsidRDefault="00D524B9" w:rsidP="00900EE2">
      <w:r>
        <w:separator/>
      </w:r>
    </w:p>
  </w:footnote>
  <w:footnote w:type="continuationSeparator" w:id="0">
    <w:p w14:paraId="6242CBA2" w14:textId="77777777" w:rsidR="00D524B9" w:rsidRDefault="00D524B9" w:rsidP="00900EE2">
      <w:r>
        <w:continuationSeparator/>
      </w:r>
    </w:p>
  </w:footnote>
  <w:footnote w:type="continuationNotice" w:id="1">
    <w:p w14:paraId="65A8DB7D" w14:textId="77777777" w:rsidR="00D524B9" w:rsidRDefault="00D524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B9D9" w14:textId="77777777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1FAE7812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DE6572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DE657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DE6572">
      <w:rPr>
        <w:rFonts w:ascii="Angsana New" w:hAnsi="Angsana New"/>
        <w:sz w:val="32"/>
        <w:szCs w:val="32"/>
        <w:lang w:val="en-US" w:bidi="th-TH"/>
      </w:rPr>
      <w:t>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5D62A1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6E361367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</w:t>
    </w:r>
    <w:r w:rsidR="009D4C9E"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9D4C9E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9D4C9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9D4C9E">
      <w:rPr>
        <w:rFonts w:ascii="Angsana New" w:hAnsi="Angsana New"/>
        <w:sz w:val="32"/>
        <w:szCs w:val="32"/>
        <w:lang w:val="en-US" w:bidi="th-TH"/>
      </w:rPr>
      <w:t>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5D2B9A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A3F7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56FBFEEA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6F3C17" w14:textId="494403AA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9F3F20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9F3F2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9F3F20">
      <w:rPr>
        <w:rFonts w:ascii="Angsana New" w:hAnsi="Angsana New"/>
        <w:sz w:val="32"/>
        <w:szCs w:val="32"/>
        <w:lang w:val="en-US" w:bidi="th-TH"/>
      </w:rPr>
      <w:t>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5D2B9A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47B2" w14:textId="77777777" w:rsidR="005E4962" w:rsidRDefault="005E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0"/>
  </w:num>
  <w:num w:numId="12" w16cid:durableId="250546240">
    <w:abstractNumId w:val="16"/>
  </w:num>
  <w:num w:numId="13" w16cid:durableId="1326126282">
    <w:abstractNumId w:val="26"/>
  </w:num>
  <w:num w:numId="14" w16cid:durableId="407730129">
    <w:abstractNumId w:val="19"/>
  </w:num>
  <w:num w:numId="15" w16cid:durableId="1943684433">
    <w:abstractNumId w:val="21"/>
  </w:num>
  <w:num w:numId="16" w16cid:durableId="757362919">
    <w:abstractNumId w:val="28"/>
  </w:num>
  <w:num w:numId="17" w16cid:durableId="340082730">
    <w:abstractNumId w:val="13"/>
  </w:num>
  <w:num w:numId="18" w16cid:durableId="1371149262">
    <w:abstractNumId w:val="29"/>
  </w:num>
  <w:num w:numId="19" w16cid:durableId="1906798914">
    <w:abstractNumId w:val="18"/>
  </w:num>
  <w:num w:numId="20" w16cid:durableId="613483605">
    <w:abstractNumId w:val="23"/>
  </w:num>
  <w:num w:numId="21" w16cid:durableId="387729672">
    <w:abstractNumId w:val="30"/>
  </w:num>
  <w:num w:numId="22" w16cid:durableId="1674338495">
    <w:abstractNumId w:val="17"/>
  </w:num>
  <w:num w:numId="23" w16cid:durableId="1574849519">
    <w:abstractNumId w:val="15"/>
  </w:num>
  <w:num w:numId="24" w16cid:durableId="6715645">
    <w:abstractNumId w:val="22"/>
  </w:num>
  <w:num w:numId="25" w16cid:durableId="838275019">
    <w:abstractNumId w:val="27"/>
  </w:num>
  <w:num w:numId="26" w16cid:durableId="947154953">
    <w:abstractNumId w:val="25"/>
  </w:num>
  <w:num w:numId="27" w16cid:durableId="771121470">
    <w:abstractNumId w:val="14"/>
  </w:num>
  <w:num w:numId="28" w16cid:durableId="1002858706">
    <w:abstractNumId w:val="24"/>
  </w:num>
  <w:num w:numId="29" w16cid:durableId="288053618">
    <w:abstractNumId w:val="11"/>
  </w:num>
  <w:num w:numId="30" w16cid:durableId="444540339">
    <w:abstractNumId w:val="12"/>
  </w:num>
  <w:num w:numId="31" w16cid:durableId="751698919">
    <w:abstractNumId w:val="19"/>
  </w:num>
  <w:num w:numId="32" w16cid:durableId="545994084">
    <w:abstractNumId w:val="19"/>
  </w:num>
  <w:num w:numId="33" w16cid:durableId="2111781040">
    <w:abstractNumId w:val="19"/>
  </w:num>
  <w:num w:numId="34" w16cid:durableId="1828205013">
    <w:abstractNumId w:val="10"/>
  </w:num>
  <w:num w:numId="35" w16cid:durableId="186409778">
    <w:abstractNumId w:val="19"/>
  </w:num>
  <w:num w:numId="36" w16cid:durableId="472330603">
    <w:abstractNumId w:val="19"/>
  </w:num>
  <w:num w:numId="37" w16cid:durableId="1755277439">
    <w:abstractNumId w:val="13"/>
  </w:num>
  <w:num w:numId="38" w16cid:durableId="1082725364">
    <w:abstractNumId w:val="19"/>
  </w:num>
  <w:num w:numId="39" w16cid:durableId="1579368688">
    <w:abstractNumId w:val="19"/>
  </w:num>
  <w:num w:numId="40" w16cid:durableId="1553270114">
    <w:abstractNumId w:val="19"/>
  </w:num>
  <w:num w:numId="41" w16cid:durableId="479423500">
    <w:abstractNumId w:val="19"/>
  </w:num>
  <w:num w:numId="42" w16cid:durableId="596136754">
    <w:abstractNumId w:val="19"/>
  </w:num>
  <w:num w:numId="43" w16cid:durableId="1956137915">
    <w:abstractNumId w:val="19"/>
  </w:num>
  <w:num w:numId="44" w16cid:durableId="804395523">
    <w:abstractNumId w:val="19"/>
  </w:num>
  <w:num w:numId="45" w16cid:durableId="62223091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C1F"/>
    <w:rsid w:val="00036023"/>
    <w:rsid w:val="00036399"/>
    <w:rsid w:val="00036AD0"/>
    <w:rsid w:val="00036C09"/>
    <w:rsid w:val="00036CBF"/>
    <w:rsid w:val="00036F9B"/>
    <w:rsid w:val="000370DF"/>
    <w:rsid w:val="00037115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3D"/>
    <w:rsid w:val="00047150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F1D"/>
    <w:rsid w:val="00063FF4"/>
    <w:rsid w:val="000641C0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26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0CA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57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B86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F4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3F39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717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909"/>
    <w:rsid w:val="001A3B5E"/>
    <w:rsid w:val="001A3BEE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294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DAF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C0"/>
    <w:rsid w:val="00216773"/>
    <w:rsid w:val="00217034"/>
    <w:rsid w:val="0021708C"/>
    <w:rsid w:val="0021757C"/>
    <w:rsid w:val="0021763D"/>
    <w:rsid w:val="00217A88"/>
    <w:rsid w:val="00217C08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61F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4B5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4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85C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568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46"/>
    <w:rsid w:val="002A5145"/>
    <w:rsid w:val="002A519E"/>
    <w:rsid w:val="002A5365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B2D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47A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BD1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2D6B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F3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D51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0D85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0D"/>
    <w:rsid w:val="003804E8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447"/>
    <w:rsid w:val="00405513"/>
    <w:rsid w:val="0040560F"/>
    <w:rsid w:val="00405864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03A0"/>
    <w:rsid w:val="0041102D"/>
    <w:rsid w:val="00411432"/>
    <w:rsid w:val="00411661"/>
    <w:rsid w:val="00411ABA"/>
    <w:rsid w:val="00411B1D"/>
    <w:rsid w:val="00411C41"/>
    <w:rsid w:val="00411ED5"/>
    <w:rsid w:val="00412274"/>
    <w:rsid w:val="00412289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D3A"/>
    <w:rsid w:val="00501E23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67C"/>
    <w:rsid w:val="005269ED"/>
    <w:rsid w:val="00526AD8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4F3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2FCA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529C"/>
    <w:rsid w:val="005C52C0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31B"/>
    <w:rsid w:val="005F3852"/>
    <w:rsid w:val="005F38D7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3B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66"/>
    <w:rsid w:val="006172F0"/>
    <w:rsid w:val="006179D4"/>
    <w:rsid w:val="00620138"/>
    <w:rsid w:val="00620463"/>
    <w:rsid w:val="00620480"/>
    <w:rsid w:val="00620A04"/>
    <w:rsid w:val="00620DE5"/>
    <w:rsid w:val="00621038"/>
    <w:rsid w:val="0062124E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499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64"/>
    <w:rsid w:val="00675E8E"/>
    <w:rsid w:val="006761F9"/>
    <w:rsid w:val="00676263"/>
    <w:rsid w:val="006766F1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8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DAA"/>
    <w:rsid w:val="006E50FE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83D"/>
    <w:rsid w:val="00726EE5"/>
    <w:rsid w:val="007273B1"/>
    <w:rsid w:val="007279CD"/>
    <w:rsid w:val="00727D1E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C28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60E"/>
    <w:rsid w:val="0077569F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EE"/>
    <w:rsid w:val="007B2B5D"/>
    <w:rsid w:val="007B2B6F"/>
    <w:rsid w:val="007B2E5B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8D6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214"/>
    <w:rsid w:val="007D3313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C9C"/>
    <w:rsid w:val="00814CFB"/>
    <w:rsid w:val="00814DB3"/>
    <w:rsid w:val="00814E3F"/>
    <w:rsid w:val="00814E4A"/>
    <w:rsid w:val="00814EA5"/>
    <w:rsid w:val="00815150"/>
    <w:rsid w:val="00815478"/>
    <w:rsid w:val="0081557F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CFD"/>
    <w:rsid w:val="00827E1B"/>
    <w:rsid w:val="0083012B"/>
    <w:rsid w:val="0083039F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E2E"/>
    <w:rsid w:val="00881F37"/>
    <w:rsid w:val="00882010"/>
    <w:rsid w:val="008821A2"/>
    <w:rsid w:val="00882265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28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942"/>
    <w:rsid w:val="008E6A99"/>
    <w:rsid w:val="008E6AAA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07D67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1F3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6E9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0F8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21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485F"/>
    <w:rsid w:val="00A44A7A"/>
    <w:rsid w:val="00A44C1C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2D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B35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1E6"/>
    <w:rsid w:val="00A935D9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B67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24B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96F"/>
    <w:rsid w:val="00AD2BDB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C39"/>
    <w:rsid w:val="00AF1073"/>
    <w:rsid w:val="00AF108F"/>
    <w:rsid w:val="00AF11F7"/>
    <w:rsid w:val="00AF1709"/>
    <w:rsid w:val="00AF2553"/>
    <w:rsid w:val="00AF2718"/>
    <w:rsid w:val="00AF2B47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3C5"/>
    <w:rsid w:val="00AF55E7"/>
    <w:rsid w:val="00AF56CC"/>
    <w:rsid w:val="00AF5769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EB6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D04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570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8D2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B87"/>
    <w:rsid w:val="00C30EFC"/>
    <w:rsid w:val="00C312A4"/>
    <w:rsid w:val="00C314CD"/>
    <w:rsid w:val="00C31EC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0D3B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784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C34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0A"/>
    <w:rsid w:val="00CD6E42"/>
    <w:rsid w:val="00CD710A"/>
    <w:rsid w:val="00CD7468"/>
    <w:rsid w:val="00CD74AA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BFF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121"/>
    <w:rsid w:val="00D5127E"/>
    <w:rsid w:val="00D513D2"/>
    <w:rsid w:val="00D515F1"/>
    <w:rsid w:val="00D51C17"/>
    <w:rsid w:val="00D51D13"/>
    <w:rsid w:val="00D51ECF"/>
    <w:rsid w:val="00D51FA4"/>
    <w:rsid w:val="00D524B9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B9F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377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44F"/>
    <w:rsid w:val="00DE24AD"/>
    <w:rsid w:val="00DE28AA"/>
    <w:rsid w:val="00DE2901"/>
    <w:rsid w:val="00DE2908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24A"/>
    <w:rsid w:val="00E054E8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1084"/>
    <w:rsid w:val="00E61417"/>
    <w:rsid w:val="00E61D60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08D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59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79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ED7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90B8CE-4EF6-40A6-84E5-A6CACA636C0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160</TotalTime>
  <Pages>21</Pages>
  <Words>3574</Words>
  <Characters>20377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Wipada, Thitisomboon</cp:lastModifiedBy>
  <cp:revision>34</cp:revision>
  <cp:lastPrinted>2024-05-08T04:40:00Z</cp:lastPrinted>
  <dcterms:created xsi:type="dcterms:W3CDTF">2024-05-02T14:33:00Z</dcterms:created>
  <dcterms:modified xsi:type="dcterms:W3CDTF">2024-05-08T04:40:00Z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