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footer7.xml" ContentType="application/vnd.openxmlformats-officedocument.wordprocessingml.footer+xml"/>
  <Override PartName="/word/header5.xml" ContentType="application/vnd.openxmlformats-officedocument.wordprocessingml.header+xml"/>
  <Override PartName="/word/footer8.xml" ContentType="application/vnd.openxmlformats-officedocument.wordprocessingml.footer+xml"/>
  <Override PartName="/word/header6.xml" ContentType="application/vnd.openxmlformats-officedocument.wordprocessingml.header+xml"/>
  <Override PartName="/word/footer9.xml" ContentType="application/vnd.openxmlformats-officedocument.wordprocessingml.footer+xml"/>
  <Override PartName="/word/header7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45"/>
        <w:gridCol w:w="6685"/>
        <w:gridCol w:w="1918"/>
      </w:tblGrid>
      <w:tr w:rsidR="00941D06" w:rsidRPr="00E301AC" w14:paraId="3DA328C0" w14:textId="77777777" w:rsidTr="00941D06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DB1EE47" w14:textId="77777777" w:rsidR="00941D06" w:rsidRPr="00E301AC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6E0EEBE9" w14:textId="77777777" w:rsidR="00941D06" w:rsidRPr="00E301AC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5" w:type="dxa"/>
            <w:tcBorders>
              <w:top w:val="nil"/>
              <w:left w:val="nil"/>
              <w:bottom w:val="nil"/>
              <w:right w:val="nil"/>
            </w:tcBorders>
          </w:tcPr>
          <w:p w14:paraId="4D7D4CD8" w14:textId="77777777" w:rsidR="00941D06" w:rsidRPr="00E301AC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14:paraId="5AF9D668" w14:textId="77777777" w:rsidR="00941D06" w:rsidRPr="00E301AC" w:rsidRDefault="00941D06" w:rsidP="002021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หน้า</w:t>
            </w:r>
          </w:p>
        </w:tc>
      </w:tr>
      <w:tr w:rsidR="00941D06" w:rsidRPr="00E301AC" w14:paraId="4208F849" w14:textId="77777777" w:rsidTr="00941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375F26D7" w14:textId="77777777" w:rsidR="00941D06" w:rsidRPr="00E301AC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45" w:type="dxa"/>
          </w:tcPr>
          <w:p w14:paraId="5861DED2" w14:textId="77777777" w:rsidR="00941D06" w:rsidRPr="00E301AC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DADFA87" w14:textId="77777777" w:rsidR="00941D06" w:rsidRPr="00E301AC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918" w:type="dxa"/>
          </w:tcPr>
          <w:p w14:paraId="5670D785" w14:textId="77777777" w:rsidR="00941D06" w:rsidRPr="00E301AC" w:rsidRDefault="00941D06" w:rsidP="00941D0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75756E" w:rsidRPr="00E301AC" w14:paraId="42869E6A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D29E2BB" w14:textId="049358D5" w:rsidR="0075756E" w:rsidRPr="00E301AC" w:rsidRDefault="00C90145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45" w:type="dxa"/>
          </w:tcPr>
          <w:p w14:paraId="7AEC1472" w14:textId="77777777" w:rsidR="0075756E" w:rsidRPr="00E301A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4DD944A3" w14:textId="77777777" w:rsidR="0075756E" w:rsidRPr="00E301A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  <w:tc>
          <w:tcPr>
            <w:tcW w:w="1918" w:type="dxa"/>
            <w:shd w:val="clear" w:color="auto" w:fill="auto"/>
          </w:tcPr>
          <w:p w14:paraId="232AF85C" w14:textId="6B255B50" w:rsidR="0075756E" w:rsidRPr="00E301AC" w:rsidRDefault="00C90145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</w:t>
            </w:r>
          </w:p>
        </w:tc>
      </w:tr>
      <w:tr w:rsidR="0075756E" w:rsidRPr="00E301AC" w14:paraId="4E5BE734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1781CCD" w14:textId="1AC9C444" w:rsidR="0075756E" w:rsidRPr="00E301AC" w:rsidRDefault="00C90145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45" w:type="dxa"/>
          </w:tcPr>
          <w:p w14:paraId="37F5CB93" w14:textId="77777777" w:rsidR="0075756E" w:rsidRPr="00E301A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6B8F9DD7" w14:textId="77777777" w:rsidR="0075756E" w:rsidRPr="00E301A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  <w:tc>
          <w:tcPr>
            <w:tcW w:w="1918" w:type="dxa"/>
            <w:shd w:val="clear" w:color="auto" w:fill="auto"/>
          </w:tcPr>
          <w:p w14:paraId="7FA74055" w14:textId="3D93740C" w:rsidR="0075756E" w:rsidRPr="00E301AC" w:rsidRDefault="00C90145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</w:t>
            </w:r>
          </w:p>
        </w:tc>
      </w:tr>
      <w:tr w:rsidR="0075756E" w:rsidRPr="00E301AC" w14:paraId="41A33422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6C18624" w14:textId="35E1A147" w:rsidR="0075756E" w:rsidRPr="00E301AC" w:rsidRDefault="00C90145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45" w:type="dxa"/>
          </w:tcPr>
          <w:p w14:paraId="3943DB29" w14:textId="77777777" w:rsidR="0075756E" w:rsidRPr="00E301A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7B3B83B1" w14:textId="77777777" w:rsidR="0075756E" w:rsidRPr="00E301A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  <w:tc>
          <w:tcPr>
            <w:tcW w:w="1918" w:type="dxa"/>
            <w:shd w:val="clear" w:color="auto" w:fill="auto"/>
          </w:tcPr>
          <w:p w14:paraId="3538084D" w14:textId="799BDFD7" w:rsidR="0075756E" w:rsidRPr="00E301AC" w:rsidRDefault="00C90145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</w:t>
            </w:r>
          </w:p>
        </w:tc>
      </w:tr>
      <w:tr w:rsidR="00B25980" w:rsidRPr="00E301AC" w14:paraId="065B4E23" w14:textId="77777777" w:rsidTr="00C35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8"/>
        </w:trPr>
        <w:tc>
          <w:tcPr>
            <w:tcW w:w="1278" w:type="dxa"/>
          </w:tcPr>
          <w:p w14:paraId="2D13E51A" w14:textId="43FCC8B0" w:rsidR="00B25980" w:rsidRPr="00E301AC" w:rsidRDefault="00C90145" w:rsidP="00B259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45" w:type="dxa"/>
          </w:tcPr>
          <w:p w14:paraId="6F48EDBC" w14:textId="77777777" w:rsidR="00B25980" w:rsidRPr="00E301AC" w:rsidRDefault="00B25980" w:rsidP="00B259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5BD53696" w14:textId="77777777" w:rsidR="00B25980" w:rsidRPr="00E301AC" w:rsidRDefault="00B25980" w:rsidP="00B25980">
            <w:pPr>
              <w:pStyle w:val="index"/>
              <w:tabs>
                <w:tab w:val="clear" w:pos="1134"/>
                <w:tab w:val="left" w:pos="1170"/>
              </w:tabs>
              <w:spacing w:after="0" w:line="380" w:lineRule="exac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918" w:type="dxa"/>
            <w:shd w:val="clear" w:color="auto" w:fill="auto"/>
          </w:tcPr>
          <w:p w14:paraId="1D9C0AE9" w14:textId="1C07CACF" w:rsidR="00B25980" w:rsidRPr="00E301AC" w:rsidRDefault="00100376" w:rsidP="00B259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30</w:t>
            </w:r>
          </w:p>
        </w:tc>
      </w:tr>
      <w:tr w:rsidR="00B25980" w:rsidRPr="00E301AC" w14:paraId="19B1F55C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7D13EBF" w14:textId="2181C70B" w:rsidR="00B25980" w:rsidRPr="00E301AC" w:rsidRDefault="00C90145" w:rsidP="00B259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45" w:type="dxa"/>
          </w:tcPr>
          <w:p w14:paraId="316121C5" w14:textId="77777777" w:rsidR="00B25980" w:rsidRPr="00E301AC" w:rsidRDefault="00B25980" w:rsidP="00B259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76594A1F" w14:textId="77777777" w:rsidR="00B25980" w:rsidRPr="00E301AC" w:rsidRDefault="00B25980" w:rsidP="00B259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918" w:type="dxa"/>
            <w:shd w:val="clear" w:color="auto" w:fill="auto"/>
          </w:tcPr>
          <w:p w14:paraId="5A7D7302" w14:textId="6FDD2D6A" w:rsidR="00B25980" w:rsidRPr="00E301AC" w:rsidRDefault="00C90145" w:rsidP="00B259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 w:rsidR="0010037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</w:tr>
      <w:tr w:rsidR="00A80656" w:rsidRPr="00E301AC" w14:paraId="7A5435AF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7FC1B9F" w14:textId="5AF994C7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45" w:type="dxa"/>
          </w:tcPr>
          <w:p w14:paraId="5DBC690B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2016B360" w14:textId="4D8A10B2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18" w:type="dxa"/>
            <w:shd w:val="clear" w:color="auto" w:fill="auto"/>
          </w:tcPr>
          <w:p w14:paraId="21EC1E54" w14:textId="6CB52DA9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 w:rsidR="0010037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</w:tr>
      <w:tr w:rsidR="00A80656" w:rsidRPr="00E301AC" w14:paraId="12236887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B9C6B1F" w14:textId="1D90DD6A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45" w:type="dxa"/>
          </w:tcPr>
          <w:p w14:paraId="0AC63126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70582AB6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918" w:type="dxa"/>
            <w:shd w:val="clear" w:color="auto" w:fill="auto"/>
          </w:tcPr>
          <w:p w14:paraId="016B72E5" w14:textId="5463035D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 w:rsidR="0010037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</w:tr>
      <w:tr w:rsidR="00A80656" w:rsidRPr="00E301AC" w14:paraId="7F9344F1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36DB265" w14:textId="1B4BE8D9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45" w:type="dxa"/>
          </w:tcPr>
          <w:p w14:paraId="5261D09A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0D8C8894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918" w:type="dxa"/>
            <w:shd w:val="clear" w:color="auto" w:fill="auto"/>
          </w:tcPr>
          <w:p w14:paraId="63604711" w14:textId="08CF0797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 w:rsidR="0010037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</w:tr>
      <w:tr w:rsidR="00A80656" w:rsidRPr="00E301AC" w14:paraId="1F98CAD3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FC8D5B9" w14:textId="43EF8539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45" w:type="dxa"/>
          </w:tcPr>
          <w:p w14:paraId="66BC03EE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55EFA69D" w14:textId="77777777" w:rsidR="00A80656" w:rsidRPr="00E301AC" w:rsidRDefault="00A80656" w:rsidP="00A80656">
            <w:pPr>
              <w:pStyle w:val="index"/>
              <w:tabs>
                <w:tab w:val="clear" w:pos="1134"/>
                <w:tab w:val="left" w:pos="1170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อสังหาริมทรัพย์เพื่อการลงทุน</w:t>
            </w:r>
          </w:p>
        </w:tc>
        <w:tc>
          <w:tcPr>
            <w:tcW w:w="1918" w:type="dxa"/>
            <w:shd w:val="clear" w:color="auto" w:fill="auto"/>
          </w:tcPr>
          <w:p w14:paraId="65D7B71D" w14:textId="30A0173E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="0010037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</w:tr>
      <w:tr w:rsidR="00A80656" w:rsidRPr="00E301AC" w14:paraId="1943AD1D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3A9BAB9" w14:textId="7E4D2086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45" w:type="dxa"/>
          </w:tcPr>
          <w:p w14:paraId="616D1C47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1E2BE2A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  <w:tc>
          <w:tcPr>
            <w:tcW w:w="1918" w:type="dxa"/>
            <w:shd w:val="clear" w:color="auto" w:fill="auto"/>
          </w:tcPr>
          <w:p w14:paraId="62A61A16" w14:textId="41873757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="0010037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</w:tr>
      <w:tr w:rsidR="00A80656" w:rsidRPr="00E301AC" w14:paraId="35A70718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D9DF454" w14:textId="07D3129E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45" w:type="dxa"/>
          </w:tcPr>
          <w:p w14:paraId="1FB301C6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157D8CE" w14:textId="71E8AEE1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918" w:type="dxa"/>
            <w:shd w:val="clear" w:color="auto" w:fill="auto"/>
          </w:tcPr>
          <w:p w14:paraId="12252271" w14:textId="1919A2D1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="0010037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</w:tr>
      <w:tr w:rsidR="00A80656" w:rsidRPr="00E301AC" w14:paraId="7DA82AB2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454F352" w14:textId="7ECF963A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45" w:type="dxa"/>
          </w:tcPr>
          <w:p w14:paraId="5A077D0F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6C559458" w14:textId="7A9C75A4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918" w:type="dxa"/>
            <w:shd w:val="clear" w:color="auto" w:fill="auto"/>
          </w:tcPr>
          <w:p w14:paraId="2A28E364" w14:textId="02CBC182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="0010037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</w:tr>
      <w:tr w:rsidR="00A80656" w:rsidRPr="00E301AC" w14:paraId="17E96155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77AF7C9" w14:textId="33C6860C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45" w:type="dxa"/>
          </w:tcPr>
          <w:p w14:paraId="03809D16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7816F7E8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ประมาณการค่าประกันความเสียหาย</w:t>
            </w:r>
          </w:p>
        </w:tc>
        <w:tc>
          <w:tcPr>
            <w:tcW w:w="1918" w:type="dxa"/>
            <w:shd w:val="clear" w:color="auto" w:fill="auto"/>
          </w:tcPr>
          <w:p w14:paraId="243171D9" w14:textId="61952B07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="00D0209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</w:tr>
      <w:tr w:rsidR="00A80656" w:rsidRPr="00E301AC" w14:paraId="2D954C0B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F47C900" w14:textId="6EB62B1E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45" w:type="dxa"/>
          </w:tcPr>
          <w:p w14:paraId="2FF6FE03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17B7A0E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918" w:type="dxa"/>
            <w:shd w:val="clear" w:color="auto" w:fill="auto"/>
          </w:tcPr>
          <w:p w14:paraId="69063111" w14:textId="48A71DC9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="0010037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</w:tr>
      <w:tr w:rsidR="00A80656" w:rsidRPr="00E301AC" w14:paraId="79A02386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EFEF73A" w14:textId="111F6B3F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45" w:type="dxa"/>
          </w:tcPr>
          <w:p w14:paraId="365F350D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7D830A69" w14:textId="5CD2DDB1" w:rsidR="00A80656" w:rsidRPr="00E301AC" w:rsidRDefault="00E90199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ส่วนเกินมูลค่าหุ้นและ</w:t>
            </w:r>
            <w:r w:rsidR="00A80656"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สำรอง</w:t>
            </w:r>
          </w:p>
        </w:tc>
        <w:tc>
          <w:tcPr>
            <w:tcW w:w="1918" w:type="dxa"/>
            <w:shd w:val="clear" w:color="auto" w:fill="auto"/>
          </w:tcPr>
          <w:p w14:paraId="2733646B" w14:textId="3D96C7C1" w:rsidR="00A80656" w:rsidRPr="00E301AC" w:rsidRDefault="0010037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</w:t>
            </w:r>
          </w:p>
        </w:tc>
      </w:tr>
      <w:tr w:rsidR="00A80656" w:rsidRPr="00E301AC" w14:paraId="24E5FBDB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F7FD6E6" w14:textId="638E0C5D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45" w:type="dxa"/>
          </w:tcPr>
          <w:p w14:paraId="3663FBEA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4C408FD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1918" w:type="dxa"/>
            <w:shd w:val="clear" w:color="auto" w:fill="auto"/>
          </w:tcPr>
          <w:p w14:paraId="5F99A89A" w14:textId="52760BFA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  <w:r w:rsidR="0010037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</w:tr>
      <w:tr w:rsidR="00A80656" w:rsidRPr="00E301AC" w14:paraId="66B94782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5FBC738" w14:textId="335444A2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45" w:type="dxa"/>
          </w:tcPr>
          <w:p w14:paraId="47166DD5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428070F3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รายได้จากการลงทุน</w:t>
            </w:r>
          </w:p>
        </w:tc>
        <w:tc>
          <w:tcPr>
            <w:tcW w:w="1918" w:type="dxa"/>
            <w:shd w:val="clear" w:color="auto" w:fill="auto"/>
          </w:tcPr>
          <w:p w14:paraId="5479FBAF" w14:textId="0C858A4E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  <w:r w:rsidR="0010037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</w:tr>
      <w:tr w:rsidR="00A80656" w:rsidRPr="00E301AC" w14:paraId="424D77A7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7C1FF4D" w14:textId="7B30794A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45" w:type="dxa"/>
          </w:tcPr>
          <w:p w14:paraId="186C1C3E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06844640" w14:textId="3CEF720C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ค่าใช้จ่ายตาม</w:t>
            </w:r>
            <w:r w:rsidR="00D02098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ธรรมชาติ</w:t>
            </w:r>
          </w:p>
        </w:tc>
        <w:tc>
          <w:tcPr>
            <w:tcW w:w="1918" w:type="dxa"/>
            <w:shd w:val="clear" w:color="auto" w:fill="auto"/>
          </w:tcPr>
          <w:p w14:paraId="1B87C2EB" w14:textId="743BA54F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  <w:r w:rsidR="0010037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</w:tr>
      <w:tr w:rsidR="00A80656" w:rsidRPr="00E301AC" w14:paraId="35D3476B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0F42A0B" w14:textId="46E67CE0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45" w:type="dxa"/>
          </w:tcPr>
          <w:p w14:paraId="21FDC2D0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1F275EBC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918" w:type="dxa"/>
            <w:shd w:val="clear" w:color="auto" w:fill="auto"/>
          </w:tcPr>
          <w:p w14:paraId="446A1C7A" w14:textId="0731D69A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  <w:r w:rsidR="0010037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</w:tr>
      <w:tr w:rsidR="00A80656" w:rsidRPr="00E301AC" w14:paraId="7451A71F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5679836" w14:textId="0A4538A2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45" w:type="dxa"/>
          </w:tcPr>
          <w:p w14:paraId="7246F5E7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27549827" w14:textId="4E869CE2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  <w:tc>
          <w:tcPr>
            <w:tcW w:w="1918" w:type="dxa"/>
            <w:shd w:val="clear" w:color="auto" w:fill="auto"/>
          </w:tcPr>
          <w:p w14:paraId="735DE61C" w14:textId="626A0D70" w:rsidR="00A80656" w:rsidRPr="00E301AC" w:rsidRDefault="0010037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60</w:t>
            </w:r>
          </w:p>
        </w:tc>
      </w:tr>
      <w:tr w:rsidR="00A80656" w:rsidRPr="00E301AC" w14:paraId="67C7E33D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B854047" w14:textId="69B0D707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45" w:type="dxa"/>
          </w:tcPr>
          <w:p w14:paraId="41FFD2E9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0E4B1CE0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918" w:type="dxa"/>
            <w:shd w:val="clear" w:color="auto" w:fill="auto"/>
          </w:tcPr>
          <w:p w14:paraId="729F63E3" w14:textId="1A037795" w:rsidR="00A80656" w:rsidRPr="00E301AC" w:rsidRDefault="0010037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60</w:t>
            </w:r>
          </w:p>
        </w:tc>
      </w:tr>
      <w:tr w:rsidR="00A80656" w:rsidRPr="00E301AC" w14:paraId="1BF32A2F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A658B06" w14:textId="59AABF32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245" w:type="dxa"/>
          </w:tcPr>
          <w:p w14:paraId="24936CA7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46BC05BB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918" w:type="dxa"/>
            <w:shd w:val="clear" w:color="auto" w:fill="auto"/>
          </w:tcPr>
          <w:p w14:paraId="3634A037" w14:textId="6E332936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  <w:r w:rsidR="0010037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</w:tr>
      <w:tr w:rsidR="00A80656" w:rsidRPr="00E301AC" w14:paraId="4414E0AD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2DBCAF5" w14:textId="5C436526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245" w:type="dxa"/>
          </w:tcPr>
          <w:p w14:paraId="0505E98E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4EDDAA2D" w14:textId="07B67D8B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</w:tc>
        <w:tc>
          <w:tcPr>
            <w:tcW w:w="1918" w:type="dxa"/>
            <w:shd w:val="clear" w:color="auto" w:fill="auto"/>
          </w:tcPr>
          <w:p w14:paraId="28D66607" w14:textId="53BA5407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  <w:r w:rsidR="0010037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</w:tr>
      <w:tr w:rsidR="00374858" w:rsidRPr="00E301AC" w14:paraId="248D4973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AA61C7F" w14:textId="72866BD7" w:rsidR="00374858" w:rsidRPr="00E301AC" w:rsidRDefault="00C90145" w:rsidP="003748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245" w:type="dxa"/>
          </w:tcPr>
          <w:p w14:paraId="31A022A8" w14:textId="77777777" w:rsidR="00374858" w:rsidRPr="00E301AC" w:rsidRDefault="00374858" w:rsidP="003748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675E5DCC" w14:textId="5A12B282" w:rsidR="00374858" w:rsidRPr="00E301AC" w:rsidRDefault="00C35719" w:rsidP="003748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ภาระผูกพันกับบุคคลหรือกิจการที่ไม่เกี่ยวข้องกัน  </w:t>
            </w:r>
          </w:p>
        </w:tc>
        <w:tc>
          <w:tcPr>
            <w:tcW w:w="1918" w:type="dxa"/>
            <w:shd w:val="clear" w:color="auto" w:fill="auto"/>
          </w:tcPr>
          <w:p w14:paraId="2A4141FD" w14:textId="7BDD9DC4" w:rsidR="00374858" w:rsidRPr="00E301AC" w:rsidRDefault="00C90145" w:rsidP="003748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  <w:r w:rsidR="0010037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</w:tr>
    </w:tbl>
    <w:p w14:paraId="6262C3AD" w14:textId="733F8B87" w:rsidR="00471CCE" w:rsidRPr="00E301AC" w:rsidRDefault="00471CCE" w:rsidP="00471CCE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</w:rPr>
        <w:br w:type="page"/>
      </w:r>
      <w:r w:rsidRPr="00E301AC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1F9A243" w14:textId="77777777" w:rsidR="00471CCE" w:rsidRPr="00E301AC" w:rsidRDefault="00471CCE" w:rsidP="00D0081B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D292B8" w14:textId="0E17525D" w:rsidR="00471CCE" w:rsidRPr="00E301AC" w:rsidRDefault="00471CCE" w:rsidP="00471CCE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</w:t>
      </w:r>
      <w:r w:rsidR="00D444C3" w:rsidRPr="00E301AC">
        <w:rPr>
          <w:rFonts w:asciiTheme="majorBidi" w:hAnsiTheme="majorBidi" w:cstheme="majorBidi"/>
          <w:sz w:val="30"/>
          <w:szCs w:val="30"/>
          <w:cs/>
        </w:rPr>
        <w:t>คณะ</w:t>
      </w:r>
      <w:r w:rsidRPr="00E301AC">
        <w:rPr>
          <w:rFonts w:asciiTheme="majorBidi" w:hAnsiTheme="majorBidi" w:cstheme="majorBidi"/>
          <w:sz w:val="30"/>
          <w:szCs w:val="30"/>
          <w:cs/>
        </w:rPr>
        <w:t>กรรมการเมื่อวันที่</w:t>
      </w:r>
      <w:r w:rsidR="00C10994"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="00036EAC">
        <w:rPr>
          <w:rFonts w:asciiTheme="majorBidi" w:hAnsiTheme="majorBidi" w:cstheme="majorBidi"/>
          <w:sz w:val="30"/>
          <w:szCs w:val="30"/>
        </w:rPr>
        <w:t>20</w:t>
      </w:r>
      <w:r w:rsidR="009B659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9B6593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พฤษภาคม </w:t>
      </w:r>
      <w:r w:rsidR="009B6593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2B0B55">
        <w:rPr>
          <w:rFonts w:asciiTheme="majorBidi" w:hAnsiTheme="majorBidi" w:cstheme="majorBidi"/>
          <w:sz w:val="30"/>
          <w:szCs w:val="30"/>
          <w:lang w:val="en-US"/>
        </w:rPr>
        <w:t>7</w:t>
      </w:r>
    </w:p>
    <w:p w14:paraId="09538766" w14:textId="77777777" w:rsidR="00471CCE" w:rsidRPr="00E301AC" w:rsidRDefault="00471CCE" w:rsidP="00A13F0A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47E0368" w14:textId="77777777" w:rsidR="00471CCE" w:rsidRPr="00E301AC" w:rsidRDefault="00471CCE" w:rsidP="008D1DB0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5155A531" w14:textId="77777777" w:rsidR="00471CCE" w:rsidRPr="00E301AC" w:rsidRDefault="00471CCE" w:rsidP="00A13F0A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AF1EAB" w14:textId="535AB04B" w:rsidR="00471CCE" w:rsidRPr="00E301AC" w:rsidRDefault="00471CCE" w:rsidP="00810BE4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บริษัท กันยงอีเลคทริก จำกัด (มหาชน) </w:t>
      </w:r>
      <w:r w:rsidRPr="00E301AC">
        <w:rPr>
          <w:rFonts w:asciiTheme="majorBidi" w:hAnsiTheme="majorBidi" w:cstheme="majorBidi"/>
          <w:sz w:val="30"/>
          <w:szCs w:val="30"/>
        </w:rPr>
        <w:t>“</w:t>
      </w:r>
      <w:r w:rsidRPr="00E301AC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E301AC">
        <w:rPr>
          <w:rFonts w:asciiTheme="majorBidi" w:hAnsiTheme="majorBidi" w:cstheme="majorBidi"/>
          <w:sz w:val="30"/>
          <w:szCs w:val="30"/>
        </w:rPr>
        <w:t>”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เป็นนิติบุคคลที่จัดตั้งขึ้นในประเทศไทย </w:t>
      </w:r>
      <w:r w:rsidR="00F5538A" w:rsidRPr="00E301AC">
        <w:rPr>
          <w:rFonts w:asciiTheme="majorBidi" w:hAnsiTheme="majorBidi" w:cstheme="majorBidi"/>
          <w:sz w:val="30"/>
          <w:szCs w:val="30"/>
          <w:cs/>
        </w:rPr>
        <w:t>และจดทะเบียนกับ</w:t>
      </w:r>
      <w:r w:rsidR="00E87A90" w:rsidRPr="00E301AC">
        <w:rPr>
          <w:rFonts w:asciiTheme="majorBidi" w:hAnsiTheme="majorBidi" w:cstheme="majorBidi"/>
          <w:sz w:val="30"/>
          <w:szCs w:val="30"/>
          <w:cs/>
        </w:rPr>
        <w:br w:type="textWrapping" w:clear="all"/>
      </w:r>
      <w:r w:rsidR="00F5538A" w:rsidRPr="00E301AC">
        <w:rPr>
          <w:rFonts w:asciiTheme="majorBidi" w:hAnsiTheme="majorBidi" w:cstheme="majorBidi"/>
          <w:sz w:val="30"/>
          <w:szCs w:val="30"/>
          <w:cs/>
        </w:rPr>
        <w:t>ตลาดหลักทรัพย์แห่งประเทศไทยเมื่อเดือน</w:t>
      </w:r>
      <w:r w:rsidR="00F5538A"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ตุลาคม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2536</w:t>
      </w:r>
      <w:r w:rsidR="00F5538A"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โดยมีที่อยู่จดทะเบียนของบริษัท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ตั้งอยู่เลขที่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67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หมู่</w:t>
      </w:r>
      <w:r w:rsidR="003476C7" w:rsidRPr="00E301AC">
        <w:rPr>
          <w:rFonts w:asciiTheme="majorBidi" w:hAnsiTheme="majorBidi" w:cstheme="majorBidi"/>
          <w:sz w:val="30"/>
          <w:szCs w:val="30"/>
          <w:cs/>
        </w:rPr>
        <w:t>ที่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ถนน</w:t>
      </w:r>
      <w:r w:rsidR="00E87A90" w:rsidRPr="00E301AC">
        <w:rPr>
          <w:rFonts w:asciiTheme="majorBidi" w:hAnsiTheme="majorBidi" w:cstheme="majorBidi"/>
          <w:sz w:val="30"/>
          <w:szCs w:val="30"/>
          <w:cs/>
        </w:rPr>
        <w:t xml:space="preserve">เทพรัตน </w:t>
      </w:r>
      <w:r w:rsidR="003476C7" w:rsidRPr="00E301AC">
        <w:rPr>
          <w:rFonts w:asciiTheme="majorBidi" w:hAnsiTheme="majorBidi" w:cstheme="majorBidi"/>
          <w:sz w:val="30"/>
          <w:szCs w:val="30"/>
          <w:cs/>
        </w:rPr>
        <w:t>กม.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20</w:t>
      </w:r>
      <w:r w:rsidR="003476C7" w:rsidRPr="00E301A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ตำบลบางโฉลง อำเภอบางพลี จังหวัดสมุทรปราการ</w:t>
      </w:r>
    </w:p>
    <w:p w14:paraId="2238661B" w14:textId="77777777" w:rsidR="00471CCE" w:rsidRPr="00E301AC" w:rsidRDefault="00471CCE" w:rsidP="00D0081B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8B1E76F" w14:textId="3E641163" w:rsidR="00471CCE" w:rsidRPr="00E301AC" w:rsidRDefault="00402159" w:rsidP="00471CCE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>บริษัท</w:t>
      </w:r>
      <w:r w:rsidR="00F5538A" w:rsidRPr="00E301AC">
        <w:rPr>
          <w:rFonts w:asciiTheme="majorBidi" w:hAnsiTheme="majorBidi" w:cstheme="majorBidi"/>
          <w:sz w:val="30"/>
          <w:szCs w:val="30"/>
          <w:cs/>
          <w:lang w:val="en-US"/>
        </w:rPr>
        <w:t>ใหญ่ใ</w:t>
      </w:r>
      <w:r w:rsidR="003F6713" w:rsidRPr="00E301AC">
        <w:rPr>
          <w:rFonts w:asciiTheme="majorBidi" w:hAnsiTheme="majorBidi" w:cstheme="majorBidi"/>
          <w:sz w:val="30"/>
          <w:szCs w:val="30"/>
          <w:cs/>
        </w:rPr>
        <w:t>นระหว่างปี</w:t>
      </w:r>
      <w:r w:rsidR="00B37E7A" w:rsidRPr="00E301AC">
        <w:rPr>
          <w:rFonts w:asciiTheme="majorBidi" w:hAnsiTheme="majorBidi" w:cstheme="majorBidi"/>
          <w:sz w:val="30"/>
          <w:szCs w:val="30"/>
          <w:cs/>
        </w:rPr>
        <w:t xml:space="preserve">ได้แก่ </w:t>
      </w:r>
      <w:r w:rsidR="00471CCE" w:rsidRPr="00E301AC">
        <w:rPr>
          <w:rFonts w:asciiTheme="majorBidi" w:hAnsiTheme="majorBidi" w:cstheme="majorBidi"/>
          <w:sz w:val="30"/>
          <w:szCs w:val="30"/>
          <w:lang w:val="en-US"/>
        </w:rPr>
        <w:t>Mitsubishi Electric Corporation</w:t>
      </w:r>
      <w:r w:rsidR="00471CCE" w:rsidRPr="00E301A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16A7D" w:rsidRPr="00E301AC">
        <w:rPr>
          <w:rFonts w:asciiTheme="majorBidi" w:hAnsiTheme="majorBidi" w:cstheme="majorBidi"/>
          <w:sz w:val="30"/>
          <w:szCs w:val="30"/>
          <w:cs/>
        </w:rPr>
        <w:t xml:space="preserve">(ถือหุ้นร้อยละ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45</w:t>
      </w:r>
      <w:r w:rsidR="00D97E65" w:rsidRPr="00E301AC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70</w:t>
      </w:r>
      <w:r w:rsidR="00D16A7D" w:rsidRPr="00E301AC">
        <w:rPr>
          <w:rFonts w:asciiTheme="majorBidi" w:hAnsiTheme="majorBidi" w:cstheme="majorBidi"/>
          <w:sz w:val="30"/>
          <w:szCs w:val="30"/>
          <w:cs/>
        </w:rPr>
        <w:t>)</w:t>
      </w:r>
      <w:r w:rsidR="00D16A7D"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="00471CCE" w:rsidRPr="00E301AC">
        <w:rPr>
          <w:rFonts w:asciiTheme="majorBidi" w:hAnsiTheme="majorBidi" w:cstheme="majorBidi"/>
          <w:sz w:val="30"/>
          <w:szCs w:val="30"/>
          <w:cs/>
        </w:rPr>
        <w:t>ซึ่งเป็นนิติบุคคลที่จัดตั้งขึ้นในประเทศญี่ปุ่น</w:t>
      </w:r>
    </w:p>
    <w:p w14:paraId="0C086E0F" w14:textId="77777777" w:rsidR="00471CCE" w:rsidRPr="00E301AC" w:rsidRDefault="00471CCE" w:rsidP="00D0081B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A72FC08" w14:textId="77777777" w:rsidR="00471CCE" w:rsidRPr="00E301AC" w:rsidRDefault="00471CCE" w:rsidP="00471CCE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บริษัทดำเ</w:t>
      </w:r>
      <w:r w:rsidR="00A5544D" w:rsidRPr="00E301AC">
        <w:rPr>
          <w:rFonts w:asciiTheme="majorBidi" w:hAnsiTheme="majorBidi" w:cstheme="majorBidi"/>
          <w:sz w:val="30"/>
          <w:szCs w:val="30"/>
          <w:cs/>
        </w:rPr>
        <w:t>นินธุรกิจหลักเกี่ยวกับการ</w:t>
      </w:r>
      <w:r w:rsidRPr="00E301AC">
        <w:rPr>
          <w:rFonts w:asciiTheme="majorBidi" w:hAnsiTheme="majorBidi" w:cstheme="majorBidi"/>
          <w:sz w:val="30"/>
          <w:szCs w:val="30"/>
          <w:cs/>
        </w:rPr>
        <w:t>ผลิตและจำหน่ายเครื่องใช้ไฟฟ้าภายในบ้าน ภายใต้เครื่องหมายการค้า</w:t>
      </w:r>
      <w:r w:rsidR="00540663" w:rsidRPr="00E301AC">
        <w:rPr>
          <w:rFonts w:asciiTheme="majorBidi" w:hAnsiTheme="majorBidi" w:cstheme="majorBidi"/>
          <w:sz w:val="30"/>
          <w:szCs w:val="30"/>
          <w:cs/>
        </w:rPr>
        <w:t xml:space="preserve">             </w:t>
      </w:r>
      <w:r w:rsidRPr="00E301AC">
        <w:rPr>
          <w:rFonts w:asciiTheme="majorBidi" w:hAnsiTheme="majorBidi" w:cstheme="majorBidi"/>
          <w:sz w:val="30"/>
          <w:szCs w:val="30"/>
        </w:rPr>
        <w:t>“</w:t>
      </w:r>
      <w:r w:rsidRPr="00E301AC">
        <w:rPr>
          <w:rFonts w:asciiTheme="majorBidi" w:hAnsiTheme="majorBidi" w:cstheme="majorBidi"/>
          <w:sz w:val="30"/>
          <w:szCs w:val="30"/>
          <w:cs/>
        </w:rPr>
        <w:t>มิตซูบิชิ</w:t>
      </w:r>
      <w:r w:rsidRPr="00E301AC">
        <w:rPr>
          <w:rFonts w:asciiTheme="majorBidi" w:hAnsiTheme="majorBidi" w:cstheme="majorBidi"/>
          <w:sz w:val="30"/>
          <w:szCs w:val="30"/>
        </w:rPr>
        <w:t>”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โดยบริษัทได้รับลิขสิทธิ์และเทคโนโลยีในการผลิตจากบริษัทใหญ่</w:t>
      </w:r>
    </w:p>
    <w:p w14:paraId="683B9CCA" w14:textId="77777777" w:rsidR="00471CCE" w:rsidRPr="00E301AC" w:rsidRDefault="00471CCE" w:rsidP="00D0081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FAE213" w14:textId="77777777" w:rsidR="00471CCE" w:rsidRPr="00E301AC" w:rsidRDefault="00471CCE" w:rsidP="008D1DB0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</w:t>
      </w:r>
    </w:p>
    <w:p w14:paraId="20BFD3F0" w14:textId="77777777" w:rsidR="00471CCE" w:rsidRPr="00E301AC" w:rsidRDefault="00471CCE" w:rsidP="00A13F0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718BEDA" w14:textId="31C4E64A" w:rsidR="00471CCE" w:rsidRPr="00E301AC" w:rsidRDefault="00471CCE" w:rsidP="00471CCE">
      <w:pPr>
        <w:tabs>
          <w:tab w:val="left" w:pos="450"/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396E7D" w:rsidRPr="00E301AC">
        <w:rPr>
          <w:rFonts w:asciiTheme="majorBidi" w:hAnsiTheme="majorBidi" w:cstheme="majorBidi"/>
          <w:sz w:val="30"/>
          <w:szCs w:val="30"/>
        </w:rPr>
        <w:br/>
      </w:r>
      <w:r w:rsidRPr="00E301AC">
        <w:rPr>
          <w:rFonts w:asciiTheme="majorBidi" w:hAnsiTheme="majorBidi" w:cstheme="majorBidi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BF10E0" w:rsidRPr="00E301A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12832" w:rsidRPr="00E301AC">
        <w:rPr>
          <w:rFonts w:asciiTheme="majorBidi" w:hAnsiTheme="majorBidi" w:cstheme="majorBidi"/>
          <w:sz w:val="30"/>
          <w:szCs w:val="30"/>
          <w:cs/>
        </w:rPr>
        <w:br/>
      </w:r>
      <w:r w:rsidR="00BF10E0" w:rsidRPr="00E301AC">
        <w:rPr>
          <w:rFonts w:asciiTheme="majorBidi" w:hAnsiTheme="majorBidi" w:cs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นโยบายการบัญชีที่เปิดเผยในหมายเหตุข้อ</w:t>
      </w:r>
      <w:r w:rsidR="00464CFD" w:rsidRPr="00E301AC">
        <w:rPr>
          <w:rFonts w:asciiTheme="majorBidi" w:hAnsiTheme="majorBidi" w:cstheme="majorBidi"/>
          <w:sz w:val="30"/>
          <w:szCs w:val="30"/>
        </w:rPr>
        <w:t xml:space="preserve"> 3 </w:t>
      </w:r>
      <w:r w:rsidR="00BF10E0" w:rsidRPr="00E301AC">
        <w:rPr>
          <w:rFonts w:asciiTheme="majorBidi" w:hAnsiTheme="majorBidi" w:cstheme="majorBidi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4B5E8B2F" w14:textId="60142E74" w:rsidR="00471CCE" w:rsidRPr="00E301AC" w:rsidRDefault="00471CCE" w:rsidP="00D0081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DCBAD2C" w14:textId="150ECB0C" w:rsidR="004A5556" w:rsidRPr="00E301AC" w:rsidRDefault="004A5556" w:rsidP="004A5556">
      <w:pPr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23682F3E" w14:textId="77777777" w:rsidR="004A5556" w:rsidRPr="00E301AC" w:rsidRDefault="004A5556" w:rsidP="00E1166A">
      <w:pPr>
        <w:tabs>
          <w:tab w:val="left" w:pos="540"/>
        </w:tabs>
        <w:spacing w:line="240" w:lineRule="auto"/>
        <w:ind w:left="720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</w:pPr>
    </w:p>
    <w:p w14:paraId="4C95E23D" w14:textId="77777777" w:rsidR="001437A4" w:rsidRPr="00E301AC" w:rsidRDefault="001437A4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09861A94" w14:textId="31E58115" w:rsidR="00471CCE" w:rsidRPr="00E301AC" w:rsidRDefault="00471CCE" w:rsidP="008D1DB0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นโยบายการบัญชีที่สำคัญ</w:t>
      </w:r>
    </w:p>
    <w:p w14:paraId="17DCB6D4" w14:textId="77777777" w:rsidR="0023344D" w:rsidRPr="00E301AC" w:rsidRDefault="0023344D" w:rsidP="0011612F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95E9286" w14:textId="77777777" w:rsidR="00122B70" w:rsidRPr="00E301AC" w:rsidRDefault="00122B70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เกณฑ์ในการจัดทำงบการเงินที่แสดงเงินลงทุนตามวิธีส่วนได้เสีย</w:t>
      </w:r>
    </w:p>
    <w:p w14:paraId="0C27D84E" w14:textId="77777777" w:rsidR="00122B70" w:rsidRPr="00E301AC" w:rsidRDefault="00122B70" w:rsidP="0091515F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A1CF99" w14:textId="77777777" w:rsidR="00122B70" w:rsidRPr="00E301AC" w:rsidRDefault="00122B70" w:rsidP="0048638D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งบการเงินที่แสดงเงินลงทุนตามวิธีส่วนได้เสียประกอบด้วยงบการเงินของบริษัท และส่วนได้เสียของบริษัทในบริษัทร่วม</w:t>
      </w:r>
    </w:p>
    <w:p w14:paraId="2DA60151" w14:textId="77777777" w:rsidR="00376CD3" w:rsidRPr="00E301AC" w:rsidRDefault="00376CD3" w:rsidP="0048638D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8D4715" w14:textId="77777777" w:rsidR="00FD7A4F" w:rsidRPr="00E301AC" w:rsidRDefault="00FD7A4F" w:rsidP="0091515F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301AC">
        <w:rPr>
          <w:rFonts w:asciiTheme="majorBidi" w:hAnsiTheme="majorBidi" w:cstheme="majorBidi"/>
          <w:i/>
          <w:iCs/>
          <w:sz w:val="30"/>
          <w:szCs w:val="30"/>
          <w:cs/>
        </w:rPr>
        <w:t>ส่วนได้เสียในเงินลงทุนที่บันทึกตามวิธีส่วนได้เสีย</w:t>
      </w:r>
    </w:p>
    <w:p w14:paraId="4AECD57B" w14:textId="77777777" w:rsidR="00FD7A4F" w:rsidRPr="00E301AC" w:rsidRDefault="00FD7A4F" w:rsidP="0091515F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C6BC40" w14:textId="77777777" w:rsidR="0091515F" w:rsidRPr="00E301AC" w:rsidRDefault="00FD7A4F" w:rsidP="0091515F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ส่วนได้เสีย</w:t>
      </w:r>
      <w:r w:rsidR="000F6051" w:rsidRPr="00E301AC">
        <w:rPr>
          <w:rFonts w:asciiTheme="majorBidi" w:hAnsiTheme="majorBidi" w:cstheme="majorBidi"/>
          <w:sz w:val="30"/>
          <w:szCs w:val="30"/>
          <w:cs/>
        </w:rPr>
        <w:t>ของ</w:t>
      </w:r>
      <w:r w:rsidRPr="00E301AC">
        <w:rPr>
          <w:rFonts w:asciiTheme="majorBidi" w:hAnsiTheme="majorBidi" w:cstheme="majorBidi"/>
          <w:sz w:val="30"/>
          <w:szCs w:val="30"/>
          <w:cs/>
        </w:rPr>
        <w:t>บริษัทในเงินลงทุนที่บันทึกตามวิธีส่วนได้เสีย</w:t>
      </w:r>
      <w:r w:rsidR="00D06901" w:rsidRPr="00E301A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ประกอบด้วยส่วนได้เสียในบริษัทร่วม</w:t>
      </w:r>
    </w:p>
    <w:p w14:paraId="3530EB05" w14:textId="77777777" w:rsidR="0091515F" w:rsidRPr="00E301AC" w:rsidRDefault="0091515F" w:rsidP="0091515F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B4FDC0" w14:textId="77777777" w:rsidR="0023344D" w:rsidRPr="00E301AC" w:rsidRDefault="0023344D" w:rsidP="0023344D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บริษัทร่วมเป็นกิจการที่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14:paraId="2A778DE9" w14:textId="77777777" w:rsidR="0023344D" w:rsidRPr="00E301AC" w:rsidRDefault="0023344D" w:rsidP="0091515F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8BF158" w14:textId="09F83411" w:rsidR="0023344D" w:rsidRPr="00E301AC" w:rsidRDefault="0023344D" w:rsidP="0023344D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ส่วนได้เสียในบริษัทร่วมบันทึกบัญชีตามวิธีส่วนได้เสีย</w:t>
      </w:r>
      <w:r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</w:t>
      </w:r>
      <w:r w:rsidR="00CA422E" w:rsidRPr="00E301AC">
        <w:rPr>
          <w:rFonts w:asciiTheme="majorBidi" w:hAnsiTheme="majorBidi" w:cstheme="majorBidi"/>
          <w:sz w:val="30"/>
          <w:szCs w:val="30"/>
        </w:rPr>
        <w:br/>
      </w:r>
      <w:r w:rsidRPr="00E301AC">
        <w:rPr>
          <w:rFonts w:asciiTheme="majorBidi" w:hAnsiTheme="majorBidi" w:cstheme="majorBidi"/>
          <w:sz w:val="30"/>
          <w:szCs w:val="30"/>
          <w:cs/>
        </w:rPr>
        <w:t>เงินลงทุนที่บันทึกตามวิธีส่วนได้เสียของบริษัท จะถูกบันทึกในงบการเงินที่แสดงเงินลงทุนตามวิธีส่วนได้เสียจนถึงวันที่บริษัทสูญเสียความมีอิทธิพลอย่างมีนัยสำคัญ</w:t>
      </w:r>
    </w:p>
    <w:p w14:paraId="11F236E9" w14:textId="77777777" w:rsidR="0011612F" w:rsidRPr="00E301AC" w:rsidRDefault="0011612F" w:rsidP="0023344D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184004" w14:textId="02FC9BF0" w:rsidR="00DB50CD" w:rsidRPr="00E301AC" w:rsidRDefault="00DB50CD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เงินลงทุนในบริษัทร่วม</w:t>
      </w:r>
    </w:p>
    <w:p w14:paraId="2FF6E5E2" w14:textId="77777777" w:rsidR="00DB50CD" w:rsidRPr="00E301AC" w:rsidRDefault="00DB50CD" w:rsidP="00DB50C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589B24C2" w14:textId="1BD0647D" w:rsidR="00DB50CD" w:rsidRPr="00E301AC" w:rsidRDefault="00DB50CD" w:rsidP="00DB50C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เงินลงทุนในบริษัทร่วม ในงบการเงินเฉพาะกิจการของบริษัท วัดมูลค่าด้วยราคาทุนหักค่าเผื่อการด้อยค่า</w:t>
      </w:r>
      <w:r w:rsidR="0011612F" w:rsidRPr="00E301AC">
        <w:rPr>
          <w:rFonts w:asciiTheme="majorBidi" w:hAnsiTheme="majorBidi" w:cstheme="majorBidi"/>
          <w:sz w:val="30"/>
          <w:szCs w:val="30"/>
          <w:cs/>
        </w:rPr>
        <w:t xml:space="preserve"> เงินปันผลรับบันทึกในกำไรหรือขาดทุนในวันที่บริษัทมีสิทธิได้รับเงินปันผล </w:t>
      </w:r>
    </w:p>
    <w:p w14:paraId="673E99EB" w14:textId="3141EFE5" w:rsidR="00245105" w:rsidRPr="00E301AC" w:rsidRDefault="00245105">
      <w:pPr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p w14:paraId="40DB4E2D" w14:textId="1374E23F" w:rsidR="00471CCE" w:rsidRPr="00E301AC" w:rsidRDefault="00471CCE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04BDF056" w14:textId="77777777" w:rsidR="00C216F6" w:rsidRPr="00E301AC" w:rsidRDefault="00C216F6" w:rsidP="0048638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486429" w14:textId="6D93F2E2" w:rsidR="00051EA9" w:rsidRPr="00E301AC" w:rsidRDefault="00087FF7" w:rsidP="00087FF7">
      <w:pPr>
        <w:pStyle w:val="BodyText2"/>
        <w:tabs>
          <w:tab w:val="left" w:pos="540"/>
        </w:tabs>
        <w:spacing w:before="0"/>
        <w:ind w:left="540" w:right="0"/>
        <w:jc w:val="thaiDistribute"/>
        <w:rPr>
          <w:rFonts w:asciiTheme="majorBidi" w:hAnsiTheme="majorBidi" w:cstheme="majorBidi"/>
          <w:lang w:val="en-GB" w:eastAsia="en-US"/>
        </w:rPr>
      </w:pPr>
      <w:r w:rsidRPr="00E301AC">
        <w:rPr>
          <w:rFonts w:asciiTheme="majorBidi" w:hAnsiTheme="majorBidi" w:cstheme="majorBidi"/>
          <w:cs/>
          <w:lang w:val="en-GB" w:eastAsia="en-US"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แปลงค่าเป็นสกุลเงินที่ใช้ในการดำเนินงานของ</w:t>
      </w:r>
      <w:r w:rsidR="00245105" w:rsidRPr="00E301AC">
        <w:rPr>
          <w:rFonts w:asciiTheme="majorBidi" w:hAnsiTheme="majorBidi" w:cstheme="majorBidi"/>
          <w:cs/>
          <w:lang w:val="en-GB" w:eastAsia="en-US"/>
        </w:rPr>
        <w:t>บ</w:t>
      </w:r>
      <w:r w:rsidRPr="00E301AC">
        <w:rPr>
          <w:rFonts w:asciiTheme="majorBidi" w:hAnsiTheme="majorBidi" w:cstheme="majorBidi"/>
          <w:cs/>
          <w:lang w:val="en-GB" w:eastAsia="en-US"/>
        </w:rPr>
        <w:t>ริษัท 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</w:p>
    <w:p w14:paraId="35763818" w14:textId="77777777" w:rsidR="00087FF7" w:rsidRPr="00E301AC" w:rsidRDefault="00087FF7" w:rsidP="00757364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BF613C1" w14:textId="5C7D7C0C" w:rsidR="00596891" w:rsidRPr="00E301AC" w:rsidRDefault="00AB2D1C" w:rsidP="00ED6C7F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  <w:r w:rsidR="00596891" w:rsidRPr="00E301A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221EBF4" w14:textId="645CC809" w:rsidR="00B9070D" w:rsidRPr="00E301AC" w:rsidRDefault="00B9070D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เครื่องมือทางการเงิน</w:t>
      </w:r>
    </w:p>
    <w:p w14:paraId="64507373" w14:textId="77777777" w:rsidR="003411EB" w:rsidRPr="00E301AC" w:rsidRDefault="003411EB" w:rsidP="00ED6C7F">
      <w:pPr>
        <w:pStyle w:val="BodyText2"/>
        <w:tabs>
          <w:tab w:val="left" w:pos="540"/>
        </w:tabs>
        <w:spacing w:before="0" w:line="240" w:lineRule="atLeast"/>
        <w:ind w:right="43"/>
        <w:jc w:val="thaiDistribute"/>
        <w:rPr>
          <w:rFonts w:asciiTheme="majorBidi" w:hAnsiTheme="majorBidi" w:cstheme="majorBidi"/>
        </w:rPr>
      </w:pPr>
    </w:p>
    <w:p w14:paraId="572F3F7E" w14:textId="1FAF885C" w:rsidR="00384EFB" w:rsidRPr="00E301AC" w:rsidRDefault="00F9586F" w:rsidP="00384EFB">
      <w:pPr>
        <w:pStyle w:val="BodyText"/>
        <w:shd w:val="clear" w:color="auto" w:fill="FFFFFF"/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E301AC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E301A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E301AC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C90145" w:rsidRPr="00E301AC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1</w:t>
      </w:r>
      <w:r w:rsidRPr="00E301AC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="003411EB" w:rsidRPr="00E301A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03956CDD" w14:textId="77777777" w:rsidR="00384EFB" w:rsidRPr="00E301AC" w:rsidRDefault="00384EFB" w:rsidP="00384EFB">
      <w:pPr>
        <w:pStyle w:val="BodyText"/>
        <w:shd w:val="clear" w:color="auto" w:fill="FFFFFF"/>
        <w:spacing w:after="0" w:line="240" w:lineRule="auto"/>
        <w:ind w:left="907" w:hanging="367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</w:p>
    <w:p w14:paraId="24961D28" w14:textId="56951F28" w:rsidR="00734ED1" w:rsidRPr="00E301AC" w:rsidRDefault="00734ED1" w:rsidP="00F226FF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(นอกเหนือจากลูกหนี้การค้า</w:t>
      </w:r>
      <w:r w:rsidR="00941A96" w:rsidRPr="00E301AC">
        <w:rPr>
          <w:rFonts w:asciiTheme="majorBidi" w:hAnsiTheme="majorBidi" w:cstheme="majorBidi"/>
          <w:sz w:val="30"/>
          <w:szCs w:val="30"/>
          <w:cs/>
        </w:rPr>
        <w:t>และลูกหนี้อื่น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(ดูหมายเหตุข้อ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(ฉ))</w:t>
      </w:r>
      <w:r w:rsidR="00413027" w:rsidRPr="00E301AC">
        <w:rPr>
          <w:rFonts w:asciiTheme="majorBidi" w:hAnsiTheme="majorBidi" w:cstheme="majorBidi"/>
          <w:sz w:val="30"/>
          <w:szCs w:val="30"/>
        </w:rPr>
        <w:t>)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รับรู้รายการเมื่อเริ่มแรกเมื่อบริษัทเป็นคู่สัญญาตามข้อกำหนดของเครื่องมือทางการเงินนั้น และวัดมูลค่า</w:t>
      </w:r>
      <w:r w:rsidR="009B6593">
        <w:rPr>
          <w:rFonts w:asciiTheme="majorBidi" w:hAnsiTheme="majorBidi" w:cstheme="majorBidi" w:hint="cs"/>
          <w:sz w:val="30"/>
          <w:szCs w:val="30"/>
          <w:cs/>
        </w:rPr>
        <w:t>เมื่อเริ่มแรก</w:t>
      </w:r>
      <w:r w:rsidRPr="00E301AC">
        <w:rPr>
          <w:rFonts w:asciiTheme="majorBidi" w:hAnsiTheme="majorBidi" w:cstheme="majorBidi"/>
          <w:sz w:val="30"/>
          <w:szCs w:val="30"/>
          <w:cs/>
        </w:rPr>
        <w:t>ด้วยมูลค่ายุติธรรม</w:t>
      </w:r>
      <w:r w:rsidR="009B6593">
        <w:rPr>
          <w:rFonts w:asciiTheme="majorBidi" w:hAnsiTheme="majorBidi" w:cstheme="majorBidi" w:hint="cs"/>
          <w:sz w:val="30"/>
          <w:szCs w:val="30"/>
          <w:cs/>
        </w:rPr>
        <w:t xml:space="preserve"> ทั้งนี้ </w:t>
      </w:r>
      <w:r w:rsidRPr="00E301AC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สินทรัพย์ทางการเงินและหนี้สินทางการเงินที่</w:t>
      </w:r>
      <w:r w:rsidR="009B6593">
        <w:rPr>
          <w:rFonts w:asciiTheme="majorBidi" w:hAnsiTheme="majorBidi" w:cstheme="majorBidi" w:hint="cs"/>
          <w:sz w:val="30"/>
          <w:szCs w:val="30"/>
          <w:cs/>
        </w:rPr>
        <w:t>ไม่ได้</w:t>
      </w:r>
      <w:r w:rsidRPr="00E301AC">
        <w:rPr>
          <w:rFonts w:asciiTheme="majorBidi" w:hAnsiTheme="majorBidi" w:cstheme="majorBidi"/>
          <w:sz w:val="30"/>
          <w:szCs w:val="30"/>
          <w:cs/>
        </w:rPr>
        <w:t>วัดมูลค่าด้วยมูลค่ายุติธรรมผ่านกำไรหรือขาดทุน</w:t>
      </w:r>
      <w:r w:rsidR="009B6593">
        <w:rPr>
          <w:rFonts w:asciiTheme="majorBidi" w:hAnsiTheme="majorBidi" w:cstheme="majorBidi" w:hint="cs"/>
          <w:sz w:val="30"/>
          <w:szCs w:val="30"/>
          <w:cs/>
        </w:rPr>
        <w:t>จะรวมหรือหัก</w:t>
      </w:r>
      <w:r w:rsidR="00F226FF" w:rsidRPr="00E301AC">
        <w:rPr>
          <w:rFonts w:asciiTheme="majorBidi" w:hAnsiTheme="majorBidi" w:cstheme="majorBidi"/>
          <w:sz w:val="30"/>
          <w:szCs w:val="30"/>
          <w:cs/>
        </w:rPr>
        <w:t>ต้นทุนการทำรายการที่เกี่ยวข้องโดยตรงกับการได้มา</w:t>
      </w:r>
      <w:r w:rsidR="009F59A8">
        <w:rPr>
          <w:rFonts w:asciiTheme="majorBidi" w:hAnsiTheme="majorBidi" w:cstheme="majorBidi" w:hint="cs"/>
          <w:sz w:val="30"/>
          <w:szCs w:val="30"/>
          <w:cs/>
        </w:rPr>
        <w:t>ด้วย</w:t>
      </w:r>
    </w:p>
    <w:p w14:paraId="2E6D9CCA" w14:textId="77777777" w:rsidR="00F226FF" w:rsidRPr="00E301AC" w:rsidRDefault="00F226FF" w:rsidP="00F226FF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02455E" w14:textId="73E2FFA2" w:rsidR="00734ED1" w:rsidRPr="00E301AC" w:rsidRDefault="00734ED1" w:rsidP="00070F5D">
      <w:pPr>
        <w:pStyle w:val="BodyText2"/>
        <w:tabs>
          <w:tab w:val="left" w:pos="900"/>
        </w:tabs>
        <w:spacing w:before="0" w:line="240" w:lineRule="atLeast"/>
        <w:ind w:left="900" w:right="43"/>
        <w:jc w:val="thaiDistribute"/>
        <w:rPr>
          <w:rFonts w:asciiTheme="majorBidi" w:hAnsiTheme="majorBidi" w:cstheme="majorBidi"/>
          <w:color w:val="000000"/>
          <w:lang w:val="en-GB" w:eastAsia="en-US"/>
        </w:rPr>
      </w:pPr>
      <w:r w:rsidRPr="00E301AC">
        <w:rPr>
          <w:rFonts w:asciiTheme="majorBidi" w:hAnsiTheme="majorBidi" w:cstheme="majorBidi"/>
          <w:color w:val="000000"/>
          <w:cs/>
          <w:lang w:val="en-GB" w:eastAsia="en-US"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6675DC91" w14:textId="72D831CC" w:rsidR="00734ED1" w:rsidRPr="00E301AC" w:rsidRDefault="00734ED1" w:rsidP="00070F5D">
      <w:pPr>
        <w:pStyle w:val="BodyText2"/>
        <w:tabs>
          <w:tab w:val="left" w:pos="900"/>
        </w:tabs>
        <w:spacing w:before="0" w:line="240" w:lineRule="atLeast"/>
        <w:ind w:left="900" w:right="43"/>
        <w:jc w:val="thaiDistribute"/>
        <w:rPr>
          <w:rFonts w:asciiTheme="majorBidi" w:hAnsiTheme="majorBidi" w:cstheme="majorBidi"/>
          <w:color w:val="000000"/>
          <w:lang w:val="en-GB" w:eastAsia="en-US"/>
        </w:rPr>
      </w:pPr>
    </w:p>
    <w:p w14:paraId="6AFB4D07" w14:textId="21E900D4" w:rsidR="00754DD7" w:rsidRPr="00E301AC" w:rsidRDefault="00754DD7" w:rsidP="00070F5D">
      <w:pPr>
        <w:pStyle w:val="BodyText2"/>
        <w:tabs>
          <w:tab w:val="left" w:pos="900"/>
        </w:tabs>
        <w:spacing w:before="0" w:line="240" w:lineRule="atLeast"/>
        <w:ind w:left="900" w:right="43"/>
        <w:jc w:val="thaiDistribute"/>
        <w:rPr>
          <w:rFonts w:asciiTheme="majorBidi" w:hAnsiTheme="majorBidi" w:cstheme="majorBidi"/>
          <w:color w:val="000000"/>
          <w:lang w:val="en-GB" w:eastAsia="en-US"/>
        </w:rPr>
      </w:pPr>
      <w:r w:rsidRPr="00E301AC">
        <w:rPr>
          <w:rFonts w:asciiTheme="majorBidi" w:hAnsiTheme="majorBidi" w:cstheme="majorBidi"/>
          <w:color w:val="000000"/>
          <w:cs/>
          <w:lang w:val="en-GB" w:eastAsia="en-US"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 ดอกเบี้ยจ่าย</w:t>
      </w:r>
      <w:r w:rsidR="00446864" w:rsidRPr="00E301AC">
        <w:rPr>
          <w:rFonts w:asciiTheme="majorBidi" w:hAnsiTheme="majorBidi" w:cstheme="majorBidi"/>
          <w:color w:val="000000"/>
          <w:lang w:val="en-GB" w:eastAsia="en-US"/>
        </w:rPr>
        <w:t xml:space="preserve"> </w:t>
      </w:r>
      <w:r w:rsidRPr="00E301AC">
        <w:rPr>
          <w:rFonts w:asciiTheme="majorBidi" w:hAnsiTheme="majorBidi" w:cstheme="majorBidi"/>
          <w:color w:val="000000"/>
          <w:cs/>
          <w:lang w:val="en-GB" w:eastAsia="en-US"/>
        </w:rPr>
        <w:t>กำไรและขาดทุนจากอัตราแลกเปลี่ยน</w:t>
      </w:r>
      <w:r w:rsidR="00446864" w:rsidRPr="00E301AC">
        <w:rPr>
          <w:rFonts w:asciiTheme="majorBidi" w:hAnsiTheme="majorBidi" w:cstheme="majorBidi"/>
          <w:color w:val="000000"/>
          <w:lang w:val="en-GB" w:eastAsia="en-US"/>
        </w:rPr>
        <w:t xml:space="preserve"> </w:t>
      </w:r>
      <w:r w:rsidR="00446864" w:rsidRPr="00E301AC">
        <w:rPr>
          <w:rFonts w:asciiTheme="majorBidi" w:hAnsiTheme="majorBidi" w:cstheme="majorBidi"/>
          <w:color w:val="000000"/>
          <w:cs/>
          <w:lang w:val="en-GB" w:eastAsia="en-US"/>
        </w:rPr>
        <w:t>และกำไรหรือขาดทุนที่เกิดจากการตัดรายการออกจากบัญชี</w:t>
      </w:r>
      <w:r w:rsidRPr="00E301AC">
        <w:rPr>
          <w:rFonts w:asciiTheme="majorBidi" w:hAnsiTheme="majorBidi" w:cstheme="majorBidi"/>
          <w:color w:val="000000"/>
          <w:cs/>
          <w:lang w:val="en-GB" w:eastAsia="en-US"/>
        </w:rPr>
        <w:t>รับรู้ในกำไรหรือขาดทุน</w:t>
      </w:r>
    </w:p>
    <w:p w14:paraId="7C26654F" w14:textId="1F931863" w:rsidR="00754DD7" w:rsidRPr="00E301AC" w:rsidRDefault="00754DD7" w:rsidP="00F9586F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color w:val="000000"/>
          <w:lang w:val="en-GB" w:eastAsia="en-US"/>
        </w:rPr>
      </w:pPr>
    </w:p>
    <w:p w14:paraId="691B45C9" w14:textId="56511638" w:rsidR="008E23F1" w:rsidRPr="00E301AC" w:rsidRDefault="008E23F1" w:rsidP="008E23F1">
      <w:pPr>
        <w:pStyle w:val="BodyText2"/>
        <w:tabs>
          <w:tab w:val="left" w:pos="900"/>
        </w:tabs>
        <w:spacing w:before="0" w:line="240" w:lineRule="atLeast"/>
        <w:ind w:left="900" w:right="43"/>
        <w:jc w:val="thaiDistribute"/>
        <w:rPr>
          <w:rFonts w:asciiTheme="majorBidi" w:hAnsiTheme="majorBidi" w:cstheme="majorBidi"/>
          <w:color w:val="000000"/>
          <w:lang w:val="en-GB" w:eastAsia="en-US"/>
        </w:rPr>
      </w:pPr>
      <w:r w:rsidRPr="00E301AC">
        <w:rPr>
          <w:rFonts w:asciiTheme="majorBidi" w:hAnsiTheme="majorBidi" w:cstheme="majorBidi"/>
          <w:color w:val="000000"/>
          <w:cs/>
          <w:lang w:val="en-GB" w:eastAsia="en-US"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4F604907" w14:textId="7DBBFDD0" w:rsidR="00607128" w:rsidRPr="00E301AC" w:rsidRDefault="00607128" w:rsidP="00070F5D">
      <w:pPr>
        <w:pStyle w:val="BodyText2"/>
        <w:tabs>
          <w:tab w:val="left" w:pos="990"/>
        </w:tabs>
        <w:spacing w:before="0"/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</w:rPr>
      </w:pPr>
    </w:p>
    <w:p w14:paraId="30051A89" w14:textId="2E3F660B" w:rsidR="008E23F1" w:rsidRPr="00E301AC" w:rsidRDefault="008E23F1" w:rsidP="008E23F1">
      <w:pPr>
        <w:pStyle w:val="BodyText2"/>
        <w:tabs>
          <w:tab w:val="left" w:pos="900"/>
        </w:tabs>
        <w:spacing w:before="0" w:line="240" w:lineRule="atLeast"/>
        <w:ind w:left="900" w:right="43"/>
        <w:jc w:val="thaiDistribute"/>
        <w:rPr>
          <w:rFonts w:asciiTheme="majorBidi" w:eastAsia="EucrosiaUPCBold" w:hAnsiTheme="majorBidi" w:cstheme="majorBidi"/>
          <w:i/>
          <w:iCs/>
        </w:rPr>
      </w:pPr>
      <w:r w:rsidRPr="00E301AC">
        <w:rPr>
          <w:rFonts w:asciiTheme="majorBidi" w:hAnsiTheme="majorBidi" w:cstheme="majorBidi"/>
          <w:color w:val="000000"/>
          <w:cs/>
          <w:lang w:val="en-GB" w:eastAsia="en-US"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เงินปันผลรับรับรู้เป็นรายได้ในกำไรหรือขาดทุนในวันที่บริษัทมีสิทธิได้รับเงินปันผล</w:t>
      </w:r>
      <w:r w:rsidRPr="00E301AC">
        <w:rPr>
          <w:rFonts w:asciiTheme="majorBidi" w:hAnsiTheme="majorBidi" w:cstheme="majorBidi"/>
          <w:color w:val="000000"/>
          <w:lang w:val="en-GB" w:eastAsia="en-US"/>
        </w:rPr>
        <w:t xml:space="preserve"> </w:t>
      </w:r>
      <w:r w:rsidRPr="00E301AC">
        <w:rPr>
          <w:rFonts w:asciiTheme="majorBidi" w:hAnsiTheme="majorBidi" w:cstheme="majorBidi"/>
          <w:color w:val="000000"/>
          <w:cs/>
          <w:lang w:val="en-GB" w:eastAsia="en-US"/>
        </w:rPr>
        <w:t>เว้นแต่</w:t>
      </w:r>
      <w:r w:rsidRPr="00E301AC">
        <w:rPr>
          <w:rFonts w:asciiTheme="majorBidi" w:hAnsiTheme="majorBidi" w:cstheme="majorBidi"/>
          <w:color w:val="000000"/>
          <w:lang w:val="en-GB" w:eastAsia="en-US"/>
        </w:rPr>
        <w:t xml:space="preserve">           </w:t>
      </w:r>
      <w:r w:rsidRPr="00E301AC">
        <w:rPr>
          <w:rFonts w:asciiTheme="majorBidi" w:hAnsiTheme="majorBidi" w:cstheme="majorBidi"/>
          <w:color w:val="000000"/>
          <w:cs/>
          <w:lang w:val="en-GB" w:eastAsia="en-US"/>
        </w:rPr>
        <w:t>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 จัดประเภทรายการใหม่ไปยังกำไรหรือขาดทุน</w:t>
      </w:r>
    </w:p>
    <w:p w14:paraId="1D38051E" w14:textId="77777777" w:rsidR="001437A4" w:rsidRPr="00E301AC" w:rsidRDefault="001437A4">
      <w:pPr>
        <w:spacing w:line="240" w:lineRule="auto"/>
        <w:rPr>
          <w:rFonts w:asciiTheme="majorBidi" w:eastAsia="EucrosiaUPCBold" w:hAnsiTheme="majorBidi" w:cstheme="majorBidi"/>
          <w:i/>
          <w:iCs/>
          <w:sz w:val="30"/>
          <w:szCs w:val="30"/>
          <w:lang w:val="th-TH" w:eastAsia="x-none"/>
        </w:rPr>
      </w:pPr>
      <w:r w:rsidRPr="00E301AC">
        <w:rPr>
          <w:rFonts w:asciiTheme="majorBidi" w:eastAsia="EucrosiaUPCBold" w:hAnsiTheme="majorBidi" w:cstheme="majorBidi"/>
          <w:i/>
          <w:iCs/>
          <w:cs/>
        </w:rPr>
        <w:br w:type="page"/>
      </w:r>
    </w:p>
    <w:p w14:paraId="1D1CBE98" w14:textId="596BF237" w:rsidR="00F9586F" w:rsidRPr="00E301AC" w:rsidRDefault="00F9586F" w:rsidP="00070F5D">
      <w:pPr>
        <w:pStyle w:val="BodyText2"/>
        <w:tabs>
          <w:tab w:val="left" w:pos="990"/>
        </w:tabs>
        <w:spacing w:before="0"/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</w:rPr>
      </w:pPr>
      <w:r w:rsidRPr="00E301AC">
        <w:rPr>
          <w:rFonts w:asciiTheme="majorBidi" w:eastAsia="EucrosiaUPCBold" w:hAnsiTheme="majorBidi" w:cstheme="majorBidi"/>
          <w:i/>
          <w:iCs/>
        </w:rPr>
        <w:lastRenderedPageBreak/>
        <w:t>(</w:t>
      </w:r>
      <w:r w:rsidRPr="00E301AC">
        <w:rPr>
          <w:rFonts w:asciiTheme="majorBidi" w:eastAsia="EucrosiaUPCBold" w:hAnsiTheme="majorBidi" w:cstheme="majorBidi"/>
          <w:i/>
          <w:iCs/>
          <w:cs/>
        </w:rPr>
        <w:t>ง</w:t>
      </w:r>
      <w:r w:rsidRPr="00E301AC">
        <w:rPr>
          <w:rFonts w:asciiTheme="majorBidi" w:eastAsia="EucrosiaUPCBold" w:hAnsiTheme="majorBidi" w:cstheme="majorBidi"/>
          <w:i/>
          <w:iCs/>
        </w:rPr>
        <w:t>.</w:t>
      </w:r>
      <w:r w:rsidR="00C90145" w:rsidRPr="00E301AC">
        <w:rPr>
          <w:rFonts w:asciiTheme="majorBidi" w:eastAsia="EucrosiaUPCBold" w:hAnsiTheme="majorBidi" w:cstheme="majorBidi"/>
          <w:i/>
          <w:iCs/>
          <w:lang w:val="en-US"/>
        </w:rPr>
        <w:t>2</w:t>
      </w:r>
      <w:r w:rsidRPr="00E301AC">
        <w:rPr>
          <w:rFonts w:asciiTheme="majorBidi" w:eastAsia="EucrosiaUPCBold" w:hAnsiTheme="majorBidi" w:cstheme="majorBidi"/>
          <w:i/>
          <w:iCs/>
        </w:rPr>
        <w:t xml:space="preserve">) </w:t>
      </w:r>
      <w:r w:rsidR="004055F2" w:rsidRPr="00E301AC">
        <w:rPr>
          <w:rFonts w:asciiTheme="majorBidi" w:eastAsia="EucrosiaUPCBold" w:hAnsiTheme="majorBidi" w:cstheme="majorBidi"/>
          <w:i/>
          <w:iCs/>
          <w:cs/>
        </w:rPr>
        <w:t>การตัดรายการออกจากบัญชีและการหักกลบ</w:t>
      </w:r>
    </w:p>
    <w:p w14:paraId="1FFCD8EB" w14:textId="77777777" w:rsidR="006933FD" w:rsidRPr="00E301AC" w:rsidRDefault="006933FD" w:rsidP="00070F5D">
      <w:pPr>
        <w:pStyle w:val="BodyText2"/>
        <w:tabs>
          <w:tab w:val="left" w:pos="990"/>
        </w:tabs>
        <w:spacing w:before="0"/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  <w:lang w:val="en-GB"/>
        </w:rPr>
      </w:pPr>
    </w:p>
    <w:p w14:paraId="72C89A3E" w14:textId="0FE52A3D" w:rsidR="00F9586F" w:rsidRPr="00E301AC" w:rsidRDefault="00F9586F" w:rsidP="008E23F1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301AC">
        <w:rPr>
          <w:rFonts w:asciiTheme="majorBidi" w:hAnsiTheme="majorBidi" w:cstheme="majorBidi"/>
          <w:color w:val="000000"/>
          <w:sz w:val="30"/>
          <w:szCs w:val="30"/>
          <w:cs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65922FAA" w14:textId="343B6DDE" w:rsidR="004055F2" w:rsidRPr="00E301AC" w:rsidRDefault="004055F2" w:rsidP="00F9586F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D6531AE" w14:textId="1D05DD51" w:rsidR="00B42C62" w:rsidRPr="00E301AC" w:rsidRDefault="004055F2" w:rsidP="008E23F1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301AC">
        <w:rPr>
          <w:rFonts w:asciiTheme="majorBidi" w:hAnsiTheme="majorBidi" w:cstheme="majorBidi"/>
          <w:color w:val="000000"/>
          <w:sz w:val="30"/>
          <w:szCs w:val="30"/>
          <w:cs/>
        </w:rPr>
        <w:t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050828BF" w14:textId="77777777" w:rsidR="000813FA" w:rsidRPr="00E301AC" w:rsidRDefault="000813FA" w:rsidP="000813FA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39248BC" w14:textId="5A5942D1" w:rsidR="00F9586F" w:rsidRPr="00E301AC" w:rsidRDefault="004055F2" w:rsidP="008E23F1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301AC">
        <w:rPr>
          <w:rFonts w:asciiTheme="majorBidi" w:hAnsiTheme="majorBidi" w:cstheme="majorBidi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38A70863" w14:textId="77777777" w:rsidR="00F9586F" w:rsidRPr="00E301AC" w:rsidRDefault="00F9586F" w:rsidP="00607128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8516E2E" w14:textId="3AAF0E58" w:rsidR="00CE28A9" w:rsidRPr="00E301AC" w:rsidRDefault="00F9586F" w:rsidP="008E23F1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301A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บริษัทมีสิทธิบังคับใช้ตามกฎหมายในการหักกลบจำนวนเงินที่รับรู้และบริษัทตั้งใจที่จะชำระด้วยจำนวนเงินสุทธิ หรือตั้งใจที่จะรับสินทรัพย์และชำระหนี้สินพร้อมกัน </w:t>
      </w:r>
    </w:p>
    <w:p w14:paraId="68C60E46" w14:textId="111E7823" w:rsidR="00D07EA8" w:rsidRPr="00E301AC" w:rsidRDefault="00D07EA8" w:rsidP="00CE28A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D084606" w14:textId="186B2580" w:rsidR="00D07EA8" w:rsidRPr="00E301AC" w:rsidRDefault="00D07EA8" w:rsidP="00D07EA8">
      <w:pPr>
        <w:pStyle w:val="BodyText2"/>
        <w:tabs>
          <w:tab w:val="left" w:pos="990"/>
        </w:tabs>
        <w:spacing w:before="0"/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</w:rPr>
      </w:pPr>
      <w:r w:rsidRPr="00E301AC">
        <w:rPr>
          <w:rFonts w:asciiTheme="majorBidi" w:eastAsia="EucrosiaUPCBold" w:hAnsiTheme="majorBidi" w:cstheme="majorBidi"/>
          <w:i/>
          <w:iCs/>
        </w:rPr>
        <w:t>(</w:t>
      </w:r>
      <w:r w:rsidRPr="00E301AC">
        <w:rPr>
          <w:rFonts w:asciiTheme="majorBidi" w:eastAsia="EucrosiaUPCBold" w:hAnsiTheme="majorBidi" w:cstheme="majorBidi"/>
          <w:i/>
          <w:iCs/>
          <w:cs/>
        </w:rPr>
        <w:t>ง</w:t>
      </w:r>
      <w:r w:rsidRPr="00E301AC">
        <w:rPr>
          <w:rFonts w:asciiTheme="majorBidi" w:eastAsia="EucrosiaUPCBold" w:hAnsiTheme="majorBidi" w:cstheme="majorBidi"/>
          <w:i/>
          <w:iCs/>
        </w:rPr>
        <w:t>.</w:t>
      </w:r>
      <w:r w:rsidR="00C90145" w:rsidRPr="00E301AC">
        <w:rPr>
          <w:rFonts w:asciiTheme="majorBidi" w:eastAsia="EucrosiaUPCBold" w:hAnsiTheme="majorBidi" w:cstheme="majorBidi"/>
          <w:i/>
          <w:iCs/>
          <w:lang w:val="en-US"/>
        </w:rPr>
        <w:t>3</w:t>
      </w:r>
      <w:r w:rsidRPr="00E301AC">
        <w:rPr>
          <w:rFonts w:asciiTheme="majorBidi" w:eastAsia="EucrosiaUPCBold" w:hAnsiTheme="majorBidi" w:cstheme="majorBidi"/>
          <w:i/>
          <w:iCs/>
        </w:rPr>
        <w:t xml:space="preserve">) </w:t>
      </w:r>
      <w:r w:rsidRPr="00E301AC">
        <w:rPr>
          <w:rFonts w:asciiTheme="majorBidi" w:eastAsia="EucrosiaUPCBold" w:hAnsiTheme="majorBidi" w:cstheme="majorBidi"/>
          <w:i/>
          <w:iCs/>
          <w:cs/>
        </w:rPr>
        <w:t>การด้อยค่าของสินทรัพย์ทางการเงินนอกเหนือจากลูกหนี้การค้า</w:t>
      </w:r>
    </w:p>
    <w:p w14:paraId="667D4AE2" w14:textId="77777777" w:rsidR="00D07EA8" w:rsidRPr="00E301AC" w:rsidRDefault="00D07EA8" w:rsidP="00D07EA8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A6B2C2C" w14:textId="7FA328A6" w:rsidR="00D07EA8" w:rsidRPr="00E301AC" w:rsidRDefault="00D07EA8" w:rsidP="00D07EA8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 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1C8A47C3" w14:textId="77777777" w:rsidR="00D07EA8" w:rsidRPr="00E301AC" w:rsidRDefault="00D07EA8" w:rsidP="00D07EA8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FEFCB05" w14:textId="2350F199" w:rsidR="00D07EA8" w:rsidRPr="00E301AC" w:rsidRDefault="00D07EA8" w:rsidP="00D07EA8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099F1EAF" w14:textId="77777777" w:rsidR="001437A4" w:rsidRPr="00E301AC" w:rsidRDefault="001437A4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43F5D61" w14:textId="5E47F56C" w:rsidR="00D07EA8" w:rsidRPr="00E301AC" w:rsidRDefault="00D07EA8" w:rsidP="00D07EA8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lastRenderedPageBreak/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26F43CBA" w14:textId="77777777" w:rsidR="001437A4" w:rsidRPr="00E301AC" w:rsidRDefault="001437A4" w:rsidP="00D07EA8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EE3AC3" w14:textId="3868C903" w:rsidR="00D07EA8" w:rsidRPr="00E301AC" w:rsidRDefault="00D07EA8" w:rsidP="00D07EA8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</w:t>
      </w:r>
    </w:p>
    <w:p w14:paraId="67513396" w14:textId="77777777" w:rsidR="00D07EA8" w:rsidRPr="00E301AC" w:rsidRDefault="00D07EA8" w:rsidP="00D07EA8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34FF4C" w14:textId="12B7F155" w:rsidR="00D07EA8" w:rsidRPr="00E301AC" w:rsidRDefault="00D07EA8" w:rsidP="00D07EA8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บริษัท</w:t>
      </w:r>
    </w:p>
    <w:p w14:paraId="5932DF79" w14:textId="77777777" w:rsidR="00D07EA8" w:rsidRPr="00E301AC" w:rsidRDefault="00D07EA8" w:rsidP="00D07EA8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B40F22" w14:textId="4FFDF240" w:rsidR="00D07EA8" w:rsidRPr="00E301AC" w:rsidRDefault="00D07EA8" w:rsidP="00D07EA8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บริษัทพิจารณาว่าสินทรัพย์ทางการเงินจะเกิดการผิดสัญญาเมื่อ </w:t>
      </w:r>
    </w:p>
    <w:p w14:paraId="09B54D98" w14:textId="7D2613C6" w:rsidR="00D07EA8" w:rsidRPr="00E301AC" w:rsidRDefault="00D07EA8" w:rsidP="00D07EA8">
      <w:pPr>
        <w:tabs>
          <w:tab w:val="left" w:pos="1440"/>
        </w:tabs>
        <w:spacing w:line="240" w:lineRule="auto"/>
        <w:ind w:left="144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-</w:t>
      </w:r>
      <w:r w:rsidRPr="00E301AC">
        <w:rPr>
          <w:rFonts w:asciiTheme="majorBidi" w:hAnsiTheme="majorBidi" w:cstheme="majorBidi"/>
          <w:sz w:val="30"/>
          <w:szCs w:val="30"/>
          <w:cs/>
        </w:rPr>
        <w:tab/>
        <w:t xml:space="preserve">ผู้กู้ไม่สามารถจ่ายชำระภาระผูกพันด้านเครดิตให้แก่กลุ่มบริษัทได้เต็มจำนวน อีกทั้งบริษัทไม่มีสิทธิในการไล่เบี้ย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0B6E6337" w14:textId="446E74E3" w:rsidR="00D07EA8" w:rsidRPr="00E301AC" w:rsidRDefault="00D07EA8" w:rsidP="00D07EA8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-</w:t>
      </w:r>
      <w:r w:rsidRPr="00E301AC">
        <w:rPr>
          <w:rFonts w:asciiTheme="majorBidi" w:hAnsiTheme="majorBidi" w:cstheme="majorBidi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90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041DF337" w14:textId="77777777" w:rsidR="00D07EA8" w:rsidRPr="00E301AC" w:rsidRDefault="00D07EA8" w:rsidP="00D07EA8">
      <w:pPr>
        <w:tabs>
          <w:tab w:val="left" w:pos="14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EE03C01" w14:textId="463456A2" w:rsidR="00D07EA8" w:rsidRPr="00E301AC" w:rsidRDefault="00D07EA8" w:rsidP="00D07EA8">
      <w:pPr>
        <w:pStyle w:val="BodyText2"/>
        <w:tabs>
          <w:tab w:val="left" w:pos="990"/>
        </w:tabs>
        <w:spacing w:before="0"/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</w:rPr>
      </w:pPr>
      <w:r w:rsidRPr="00E301AC">
        <w:rPr>
          <w:rFonts w:asciiTheme="majorBidi" w:eastAsia="EucrosiaUPCBold" w:hAnsiTheme="majorBidi" w:cstheme="majorBidi"/>
          <w:i/>
          <w:iCs/>
        </w:rPr>
        <w:t>(</w:t>
      </w:r>
      <w:r w:rsidRPr="00E301AC">
        <w:rPr>
          <w:rFonts w:asciiTheme="majorBidi" w:eastAsia="EucrosiaUPCBold" w:hAnsiTheme="majorBidi" w:cstheme="majorBidi"/>
          <w:i/>
          <w:iCs/>
          <w:cs/>
        </w:rPr>
        <w:t>ง</w:t>
      </w:r>
      <w:r w:rsidRPr="00E301AC">
        <w:rPr>
          <w:rFonts w:asciiTheme="majorBidi" w:eastAsia="EucrosiaUPCBold" w:hAnsiTheme="majorBidi" w:cstheme="majorBidi"/>
          <w:i/>
          <w:iCs/>
        </w:rPr>
        <w:t>.</w:t>
      </w:r>
      <w:r w:rsidR="00C90145" w:rsidRPr="00E301AC">
        <w:rPr>
          <w:rFonts w:asciiTheme="majorBidi" w:eastAsia="EucrosiaUPCBold" w:hAnsiTheme="majorBidi" w:cstheme="majorBidi"/>
          <w:i/>
          <w:iCs/>
          <w:lang w:val="en-US"/>
        </w:rPr>
        <w:t>4</w:t>
      </w:r>
      <w:r w:rsidRPr="00E301AC">
        <w:rPr>
          <w:rFonts w:asciiTheme="majorBidi" w:eastAsia="EucrosiaUPCBold" w:hAnsiTheme="majorBidi" w:cstheme="majorBidi"/>
          <w:i/>
          <w:iCs/>
        </w:rPr>
        <w:t xml:space="preserve">) </w:t>
      </w:r>
      <w:r w:rsidRPr="00E301AC">
        <w:rPr>
          <w:rFonts w:asciiTheme="majorBidi" w:eastAsia="EucrosiaUPCBold" w:hAnsiTheme="majorBidi" w:cstheme="majorBidi"/>
          <w:i/>
          <w:iCs/>
          <w:cs/>
        </w:rPr>
        <w:t>การตัดจำหน่าย</w:t>
      </w:r>
    </w:p>
    <w:p w14:paraId="37D9A178" w14:textId="77777777" w:rsidR="00D07EA8" w:rsidRPr="00E301AC" w:rsidRDefault="00D07EA8" w:rsidP="00D07EA8">
      <w:pPr>
        <w:tabs>
          <w:tab w:val="left" w:pos="14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3144BD7" w14:textId="4CF649E9" w:rsidR="00D07EA8" w:rsidRPr="00E301AC" w:rsidRDefault="00D07EA8" w:rsidP="00D07EA8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22387FE6" w14:textId="77777777" w:rsidR="005F31CF" w:rsidRPr="00E301AC" w:rsidRDefault="005F31CF" w:rsidP="005F31CF">
      <w:pPr>
        <w:pStyle w:val="BodyText2"/>
        <w:tabs>
          <w:tab w:val="left" w:pos="990"/>
        </w:tabs>
        <w:spacing w:before="0"/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</w:rPr>
      </w:pPr>
    </w:p>
    <w:p w14:paraId="2DF007CC" w14:textId="3100DBA3" w:rsidR="005F31CF" w:rsidRPr="00E301AC" w:rsidRDefault="005F31CF" w:rsidP="005F31CF">
      <w:pPr>
        <w:pStyle w:val="BodyText2"/>
        <w:tabs>
          <w:tab w:val="left" w:pos="990"/>
        </w:tabs>
        <w:spacing w:before="0"/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</w:rPr>
      </w:pPr>
      <w:r w:rsidRPr="00E301AC">
        <w:rPr>
          <w:rFonts w:asciiTheme="majorBidi" w:eastAsia="EucrosiaUPCBold" w:hAnsiTheme="majorBidi" w:cstheme="majorBidi"/>
          <w:i/>
          <w:iCs/>
        </w:rPr>
        <w:t>(</w:t>
      </w:r>
      <w:r w:rsidRPr="00E301AC">
        <w:rPr>
          <w:rFonts w:asciiTheme="majorBidi" w:eastAsia="EucrosiaUPCBold" w:hAnsiTheme="majorBidi" w:cstheme="majorBidi"/>
          <w:i/>
          <w:iCs/>
          <w:cs/>
        </w:rPr>
        <w:t>ง</w:t>
      </w:r>
      <w:r w:rsidRPr="00E301AC">
        <w:rPr>
          <w:rFonts w:asciiTheme="majorBidi" w:eastAsia="EucrosiaUPCBold" w:hAnsiTheme="majorBidi" w:cstheme="majorBidi"/>
          <w:i/>
          <w:iCs/>
        </w:rPr>
        <w:t>.</w:t>
      </w:r>
      <w:r w:rsidR="00C90145" w:rsidRPr="00E301AC">
        <w:rPr>
          <w:rFonts w:asciiTheme="majorBidi" w:eastAsia="EucrosiaUPCBold" w:hAnsiTheme="majorBidi" w:cstheme="majorBidi"/>
          <w:i/>
          <w:iCs/>
          <w:lang w:val="en-US"/>
        </w:rPr>
        <w:t>5</w:t>
      </w:r>
      <w:r w:rsidRPr="00E301AC">
        <w:rPr>
          <w:rFonts w:asciiTheme="majorBidi" w:eastAsia="EucrosiaUPCBold" w:hAnsiTheme="majorBidi" w:cstheme="majorBidi"/>
          <w:i/>
          <w:iCs/>
        </w:rPr>
        <w:t xml:space="preserve">) </w:t>
      </w:r>
      <w:r w:rsidRPr="00E301AC">
        <w:rPr>
          <w:rFonts w:asciiTheme="majorBidi" w:eastAsia="EucrosiaUPCBold" w:hAnsiTheme="majorBidi" w:cstheme="majorBidi"/>
          <w:i/>
          <w:iCs/>
          <w:cs/>
        </w:rPr>
        <w:t xml:space="preserve">ดอกเบี้ย </w:t>
      </w:r>
    </w:p>
    <w:p w14:paraId="37171D42" w14:textId="77777777" w:rsidR="005F31CF" w:rsidRPr="00E301AC" w:rsidRDefault="005F31CF" w:rsidP="005F31CF">
      <w:pPr>
        <w:pStyle w:val="BodyText"/>
        <w:shd w:val="clear" w:color="auto" w:fill="FFFFFF"/>
        <w:tabs>
          <w:tab w:val="left" w:pos="720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E0E0E0"/>
        </w:rPr>
      </w:pPr>
    </w:p>
    <w:p w14:paraId="4A96B24F" w14:textId="2F5DA887" w:rsidR="00A30153" w:rsidRPr="00E301AC" w:rsidRDefault="005F31CF" w:rsidP="005F31CF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75126798" w14:textId="77777777" w:rsidR="005F31CF" w:rsidRPr="00E301AC" w:rsidRDefault="005F31CF" w:rsidP="00267C3B">
      <w:pPr>
        <w:tabs>
          <w:tab w:val="left" w:pos="72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C64421C" w14:textId="129B1283" w:rsidR="00471CCE" w:rsidRPr="00E301AC" w:rsidRDefault="00471CCE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เงินสดและรายการเทียบเท่าเงินสด</w:t>
      </w:r>
    </w:p>
    <w:p w14:paraId="6D48F407" w14:textId="77777777" w:rsidR="00471CCE" w:rsidRPr="00E301AC" w:rsidRDefault="00471CCE" w:rsidP="00AB2D1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827099A" w14:textId="286965AF" w:rsidR="002252C3" w:rsidRPr="00E301AC" w:rsidRDefault="00471CCE" w:rsidP="00436216">
      <w:pPr>
        <w:spacing w:line="240" w:lineRule="auto"/>
        <w:ind w:left="540"/>
        <w:jc w:val="thaiDistribute"/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ยอดเงินฝากธนาคารประเภทเผื่อเ</w:t>
      </w:r>
      <w:r w:rsidR="00D02098">
        <w:rPr>
          <w:rFonts w:asciiTheme="majorBidi" w:hAnsiTheme="majorBidi" w:cstheme="majorBidi" w:hint="cs"/>
          <w:sz w:val="30"/>
          <w:szCs w:val="30"/>
          <w:cs/>
        </w:rPr>
        <w:t>รียก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และเงินลงทุนระยะสั้นที่มีสภาพคล่องสูง</w:t>
      </w:r>
      <w:r w:rsidR="005F42F0"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="005F42F0" w:rsidRPr="00E301AC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0D938C4E" w14:textId="77777777" w:rsidR="001437A4" w:rsidRPr="00E301AC" w:rsidRDefault="001437A4" w:rsidP="0043621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4040BD" w14:textId="293AAC77" w:rsidR="00471CCE" w:rsidRPr="00E301AC" w:rsidRDefault="00471CCE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ลูกหนี้การค้า</w:t>
      </w:r>
      <w:r w:rsidR="00765682"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และลูกหนี้อื่น</w:t>
      </w:r>
    </w:p>
    <w:p w14:paraId="6A00575E" w14:textId="77777777" w:rsidR="00471CCE" w:rsidRPr="00E301AC" w:rsidRDefault="00471CCE" w:rsidP="00AB2D1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CBB944" w14:textId="2D622224" w:rsidR="00071866" w:rsidRPr="00E301AC" w:rsidRDefault="005E70E2" w:rsidP="00267C3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ลูกหนี้รับรู้เมื่อบริษัทมีสิทธิที่ปราศจากเงื่อนไขในการได้รับสิ่งตอบแทนตามสัญญา </w:t>
      </w:r>
      <w:r w:rsidR="00267C3B" w:rsidRPr="00E301AC">
        <w:rPr>
          <w:rFonts w:asciiTheme="majorBidi" w:hAnsiTheme="majorBidi" w:cstheme="majorBidi"/>
          <w:sz w:val="30"/>
          <w:szCs w:val="30"/>
          <w:cs/>
        </w:rPr>
        <w:t xml:space="preserve">ลูกหนี้วัดมูลค่าด้วยราคาของรายการหักค่าเผื่อผลขาดทุนด้านเครดิตที่คาดว่าจะเกิดขึ้น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  </w:t>
      </w:r>
    </w:p>
    <w:p w14:paraId="39AED324" w14:textId="77777777" w:rsidR="00071866" w:rsidRPr="00E301AC" w:rsidRDefault="00071866" w:rsidP="0007186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301797" w14:textId="184F5770" w:rsidR="00AB2D1C" w:rsidRPr="00E301AC" w:rsidRDefault="00A30153" w:rsidP="0043621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="00544214" w:rsidRPr="00E301AC">
        <w:rPr>
          <w:rFonts w:asciiTheme="majorBidi" w:hAnsiTheme="majorBidi" w:cstheme="majorBidi"/>
          <w:sz w:val="30"/>
          <w:szCs w:val="30"/>
        </w:rPr>
        <w:br/>
      </w:r>
      <w:r w:rsidRPr="00E301AC">
        <w:rPr>
          <w:rFonts w:asciiTheme="majorBidi" w:hAnsiTheme="majorBidi" w:cstheme="majorBidi"/>
          <w:sz w:val="30"/>
          <w:szCs w:val="30"/>
          <w:cs/>
        </w:rPr>
        <w:t>การปรับปรุงปัจจัยที่มีความเฉพาะเจาะจงกับลูกหนี้นั้นๆ 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4BE73B79" w14:textId="77777777" w:rsidR="008B00AC" w:rsidRPr="00E301AC" w:rsidRDefault="008B00AC" w:rsidP="0043621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605DDF0" w14:textId="77777777" w:rsidR="00471CCE" w:rsidRPr="00E301AC" w:rsidRDefault="00471CCE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สินค้าคงเหลือ</w:t>
      </w:r>
    </w:p>
    <w:p w14:paraId="45F7FAD8" w14:textId="2EC40D03" w:rsidR="00471CCE" w:rsidRPr="00E301AC" w:rsidRDefault="00471CCE" w:rsidP="00441FEE">
      <w:pPr>
        <w:pStyle w:val="BodyText3"/>
        <w:tabs>
          <w:tab w:val="clear" w:pos="540"/>
        </w:tabs>
        <w:ind w:right="0"/>
        <w:jc w:val="thaiDistribute"/>
        <w:outlineLvl w:val="3"/>
        <w:rPr>
          <w:rFonts w:asciiTheme="majorBidi" w:hAnsiTheme="majorBidi" w:cstheme="majorBidi"/>
          <w:lang w:val="en-US"/>
        </w:rPr>
      </w:pPr>
    </w:p>
    <w:p w14:paraId="32340568" w14:textId="33170E2E" w:rsidR="00441FEE" w:rsidRPr="00E301AC" w:rsidRDefault="00441FEE" w:rsidP="0048638D">
      <w:pPr>
        <w:pStyle w:val="BodyText3"/>
        <w:tabs>
          <w:tab w:val="clear" w:pos="540"/>
        </w:tabs>
        <w:ind w:left="540" w:right="0"/>
        <w:jc w:val="thaiDistribute"/>
        <w:outlineLvl w:val="3"/>
        <w:rPr>
          <w:rFonts w:asciiTheme="majorBidi" w:hAnsiTheme="majorBidi" w:cstheme="majorBidi"/>
          <w:lang w:val="en-GB" w:eastAsia="en-US"/>
        </w:rPr>
      </w:pPr>
      <w:r w:rsidRPr="00E301AC">
        <w:rPr>
          <w:rFonts w:asciiTheme="majorBidi" w:hAnsiTheme="majorBidi" w:cstheme="majorBidi"/>
          <w:cs/>
          <w:lang w:val="en-GB" w:eastAsia="en-US"/>
        </w:rPr>
        <w:t>สินค้าคงเหลือวัดมูลค่าด้วยราคาทุนหรือมูลค่าสุทธิที่จะได้รับแล้วแต่ราคาใดจะต่ำกว่า  ต้นทุนของสินค้าคำนวณโดยใช้วิธีถัวเฉลี่ยถ่วงน้ำหนัก 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 ทั้งนี้ 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ผลิตสินค้าให้เสร็จและค่าใช้จ่ายที่จำเป็นโดยประมาณในการขาย</w:t>
      </w:r>
    </w:p>
    <w:p w14:paraId="45E2F454" w14:textId="77777777" w:rsidR="00441FEE" w:rsidRPr="00E301AC" w:rsidRDefault="00441FEE" w:rsidP="0048638D">
      <w:pPr>
        <w:pStyle w:val="BodyText3"/>
        <w:tabs>
          <w:tab w:val="clear" w:pos="540"/>
        </w:tabs>
        <w:ind w:left="540" w:right="0"/>
        <w:jc w:val="thaiDistribute"/>
        <w:outlineLvl w:val="3"/>
        <w:rPr>
          <w:rFonts w:asciiTheme="majorBidi" w:hAnsiTheme="majorBidi" w:cstheme="majorBidi"/>
          <w:lang w:val="en-US"/>
        </w:rPr>
      </w:pPr>
    </w:p>
    <w:p w14:paraId="5DB95F67" w14:textId="77777777" w:rsidR="00471CCE" w:rsidRPr="00E301AC" w:rsidRDefault="00471CCE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2B8DECED" w14:textId="77777777" w:rsidR="00471CCE" w:rsidRPr="00E301AC" w:rsidRDefault="00471CCE" w:rsidP="0091515F">
      <w:pPr>
        <w:spacing w:line="240" w:lineRule="auto"/>
        <w:ind w:left="540"/>
        <w:jc w:val="thaiDistribute"/>
        <w:outlineLvl w:val="3"/>
        <w:rPr>
          <w:rFonts w:asciiTheme="majorBidi" w:hAnsiTheme="majorBidi" w:cstheme="majorBidi"/>
          <w:sz w:val="30"/>
          <w:szCs w:val="30"/>
          <w:lang w:val="en-US"/>
        </w:rPr>
      </w:pPr>
    </w:p>
    <w:p w14:paraId="24EEE335" w14:textId="2D627560" w:rsidR="003455BE" w:rsidRPr="00E301AC" w:rsidRDefault="00471CCE" w:rsidP="003455BE">
      <w:pPr>
        <w:spacing w:line="240" w:lineRule="auto"/>
        <w:ind w:left="540"/>
        <w:jc w:val="thaiDistribute"/>
        <w:outlineLvl w:val="3"/>
        <w:rPr>
          <w:rFonts w:asciiTheme="majorBidi" w:hAnsiTheme="majorBidi" w:cstheme="majorBidi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>อสังหาริมทรัพย์เพื่อการลงทุน</w:t>
      </w:r>
      <w:r w:rsidR="006C6072" w:rsidRPr="00E301AC">
        <w:rPr>
          <w:rFonts w:asciiTheme="majorBidi" w:hAnsiTheme="majorBidi" w:cstheme="majorBidi"/>
          <w:sz w:val="30"/>
          <w:szCs w:val="30"/>
          <w:cs/>
          <w:lang w:val="en-US"/>
        </w:rPr>
        <w:t>วัดมูลค่าด้วย</w:t>
      </w: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>ราคาทุนหักค่าเสื่อมราคาสะสมและขาดทุนจากการด้อยค่า</w:t>
      </w:r>
      <w:r w:rsidR="00324941"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3455BE" w:rsidRPr="00E301AC">
        <w:rPr>
          <w:rFonts w:asciiTheme="majorBidi" w:hAnsiTheme="majorBidi" w:cstheme="majorBidi"/>
          <w:sz w:val="30"/>
          <w:szCs w:val="30"/>
          <w:cs/>
          <w:lang w:val="en-US"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ต้นทุนการก่อสร้างที่กิจการก่อสร้างเองรวมถึงต้นทุนการกู้ยืม</w:t>
      </w:r>
    </w:p>
    <w:p w14:paraId="1FA960CF" w14:textId="77777777" w:rsidR="001437A4" w:rsidRPr="00E301AC" w:rsidRDefault="001437A4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2B5C0DFF" w14:textId="707A5204" w:rsidR="00441FEE" w:rsidRPr="00E301AC" w:rsidRDefault="00441FEE" w:rsidP="00441FEE">
      <w:pPr>
        <w:spacing w:line="240" w:lineRule="auto"/>
        <w:ind w:left="540"/>
        <w:jc w:val="thaiDistribute"/>
        <w:outlineLvl w:val="3"/>
        <w:rPr>
          <w:rFonts w:asciiTheme="majorBidi" w:hAnsiTheme="majorBidi" w:cstheme="majorBidi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ค่าเสื่อมราคาคำนวณโดยวิธีเส้นตรงตามอายุการให้ประโยชน์โดยประมาณของอาคารจำนวน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E301A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ปีและรับรู้ในกำไรหรือขาดทุน ทั้งนี้ บริษัทไม่คิดค่าเสื่อมราคาสำหรับที่ดิน </w:t>
      </w:r>
    </w:p>
    <w:p w14:paraId="0591B76C" w14:textId="77777777" w:rsidR="00441FEE" w:rsidRPr="00E301AC" w:rsidRDefault="00441FEE" w:rsidP="00441FEE">
      <w:pPr>
        <w:spacing w:line="240" w:lineRule="auto"/>
        <w:ind w:left="540"/>
        <w:jc w:val="thaiDistribute"/>
        <w:outlineLvl w:val="3"/>
        <w:rPr>
          <w:rFonts w:asciiTheme="majorBidi" w:hAnsiTheme="majorBidi" w:cstheme="majorBidi"/>
          <w:sz w:val="30"/>
          <w:szCs w:val="30"/>
          <w:lang w:val="en-US"/>
        </w:rPr>
      </w:pPr>
    </w:p>
    <w:p w14:paraId="24DB4549" w14:textId="394059E2" w:rsidR="000022E5" w:rsidRPr="00E301AC" w:rsidRDefault="00441FEE" w:rsidP="00441FEE">
      <w:pPr>
        <w:spacing w:line="240" w:lineRule="auto"/>
        <w:ind w:left="540"/>
        <w:jc w:val="thaiDistribute"/>
        <w:outlineLvl w:val="3"/>
        <w:rPr>
          <w:rFonts w:asciiTheme="majorBidi" w:hAnsiTheme="majorBidi" w:cstheme="majorBidi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57F0167F" w14:textId="1F1A86DC" w:rsidR="00441FEE" w:rsidRPr="00E301AC" w:rsidRDefault="00441FEE" w:rsidP="00441FEE">
      <w:pPr>
        <w:spacing w:line="240" w:lineRule="auto"/>
        <w:ind w:left="540"/>
        <w:jc w:val="thaiDistribute"/>
        <w:outlineLvl w:val="3"/>
        <w:rPr>
          <w:rFonts w:asciiTheme="majorBidi" w:hAnsiTheme="majorBidi" w:cstheme="majorBidi"/>
          <w:sz w:val="30"/>
          <w:szCs w:val="30"/>
          <w:lang w:val="en-US"/>
        </w:rPr>
      </w:pPr>
    </w:p>
    <w:p w14:paraId="7097F1D9" w14:textId="3B63390F" w:rsidR="00471CCE" w:rsidRPr="00E301AC" w:rsidRDefault="00471CCE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ที่ดิน</w:t>
      </w:r>
      <w:r w:rsidR="009A7E82"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อาคารและอุปกรณ์</w:t>
      </w:r>
    </w:p>
    <w:p w14:paraId="63E99947" w14:textId="77777777" w:rsidR="00471CCE" w:rsidRPr="00E301AC" w:rsidRDefault="00471CCE" w:rsidP="0048638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AA2105" w14:textId="77777777" w:rsidR="00471CCE" w:rsidRPr="00E301AC" w:rsidRDefault="00460DDF" w:rsidP="0048638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</w:t>
      </w:r>
      <w:r w:rsidR="00471CCE" w:rsidRPr="00E301AC">
        <w:rPr>
          <w:rFonts w:asciiTheme="majorBidi" w:hAnsiTheme="majorBidi" w:cstheme="majorBidi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19654CE6" w14:textId="77777777" w:rsidR="00CB730A" w:rsidRPr="00E301AC" w:rsidRDefault="00CB730A" w:rsidP="00C5676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6F1572" w14:textId="5B44A258" w:rsidR="00CB730A" w:rsidRPr="00E301AC" w:rsidRDefault="00124262" w:rsidP="00C5676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แรงงานทางตรง และต้นทุนทางตรงอื่นๆ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</w:t>
      </w:r>
      <w:r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การบูรณะสถานที่ตั้งของสินทรัพย์และต้นทุนการกู้ยืม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14:paraId="70562F40" w14:textId="77777777" w:rsidR="00CB730A" w:rsidRPr="00E301AC" w:rsidRDefault="00CB730A" w:rsidP="00C5676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677F56" w14:textId="3596AC21" w:rsidR="00CB730A" w:rsidRPr="00E301AC" w:rsidRDefault="00CB730A" w:rsidP="00C5676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463A5AC9" w14:textId="7B05E3F4" w:rsidR="009A65FD" w:rsidRPr="00E301AC" w:rsidRDefault="009A65FD" w:rsidP="00CB730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C0573C2" w14:textId="75E536DC" w:rsidR="00471CCE" w:rsidRPr="00E301AC" w:rsidRDefault="00471CCE" w:rsidP="0048638D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7576821E" w14:textId="77777777" w:rsidR="009A65FD" w:rsidRPr="00E301AC" w:rsidRDefault="009A65FD" w:rsidP="0048638D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1D17C621" w14:textId="19A738BD" w:rsidR="008654EA" w:rsidRPr="00E301AC" w:rsidRDefault="003455BE" w:rsidP="006B21B7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E301AC">
        <w:rPr>
          <w:rFonts w:asciiTheme="majorBidi" w:hAnsiTheme="majorBidi" w:cstheme="majorBidi"/>
          <w:spacing w:val="-6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E301AC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pacing w:val="-6"/>
          <w:sz w:val="30"/>
          <w:szCs w:val="30"/>
          <w:cs/>
        </w:rPr>
        <w:t xml:space="preserve">อาคารและอุปกรณ์ </w:t>
      </w:r>
      <w:r w:rsidR="00CA422E" w:rsidRPr="00E301AC">
        <w:rPr>
          <w:rFonts w:asciiTheme="majorBidi" w:hAnsiTheme="majorBidi" w:cstheme="majorBidi"/>
          <w:spacing w:val="-6"/>
          <w:sz w:val="30"/>
          <w:szCs w:val="30"/>
        </w:rPr>
        <w:br/>
      </w:r>
      <w:r w:rsidR="006B21B7" w:rsidRPr="00E301AC">
        <w:rPr>
          <w:rFonts w:asciiTheme="majorBidi" w:hAnsiTheme="majorBidi" w:cstheme="majorBidi"/>
          <w:spacing w:val="-6"/>
          <w:sz w:val="30"/>
          <w:szCs w:val="30"/>
          <w:cs/>
        </w:rPr>
        <w:t>เมื่อบริษัท</w:t>
      </w:r>
      <w:r w:rsidR="007300CD" w:rsidRPr="00E301AC">
        <w:rPr>
          <w:rFonts w:asciiTheme="majorBidi" w:hAnsiTheme="majorBidi" w:cstheme="majorBidi"/>
          <w:spacing w:val="-6"/>
          <w:sz w:val="30"/>
          <w:szCs w:val="30"/>
          <w:cs/>
        </w:rPr>
        <w:t>จะ</w:t>
      </w:r>
      <w:r w:rsidR="006B21B7" w:rsidRPr="00E301AC">
        <w:rPr>
          <w:rFonts w:asciiTheme="majorBidi" w:hAnsiTheme="majorBidi" w:cstheme="majorBidi"/>
          <w:spacing w:val="-6"/>
          <w:sz w:val="30"/>
          <w:szCs w:val="30"/>
          <w:cs/>
        </w:rPr>
        <w:t>ได้รับ</w:t>
      </w:r>
      <w:r w:rsidRPr="00E301AC">
        <w:rPr>
          <w:rFonts w:asciiTheme="majorBidi" w:hAnsiTheme="majorBidi" w:cstheme="majorBidi"/>
          <w:spacing w:val="-6"/>
          <w:sz w:val="30"/>
          <w:szCs w:val="30"/>
          <w:cs/>
        </w:rPr>
        <w:t xml:space="preserve">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</w:t>
      </w:r>
      <w:r w:rsidR="006B21B7" w:rsidRPr="00E301AC">
        <w:rPr>
          <w:rFonts w:asciiTheme="majorBidi" w:hAnsiTheme="majorBidi" w:cstheme="majorBidi"/>
          <w:spacing w:val="-6"/>
          <w:sz w:val="30"/>
          <w:szCs w:val="30"/>
          <w:cs/>
        </w:rPr>
        <w:t>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677797EC" w14:textId="77777777" w:rsidR="000813FA" w:rsidRPr="00E301AC" w:rsidRDefault="000813FA" w:rsidP="00CB730A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4189F01" w14:textId="5E6A9DD3" w:rsidR="00471CCE" w:rsidRPr="00E301AC" w:rsidRDefault="00471CCE" w:rsidP="0048638D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3B359B44" w14:textId="77777777" w:rsidR="009A65FD" w:rsidRPr="00E301AC" w:rsidRDefault="009A65FD" w:rsidP="0048638D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123E379" w14:textId="7B35FD64" w:rsidR="003455BE" w:rsidRPr="00E301AC" w:rsidRDefault="00CB730A" w:rsidP="003455BE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E301AC">
        <w:rPr>
          <w:rFonts w:asciiTheme="majorBidi" w:hAnsiTheme="majorBidi" w:cstheme="majorBidi"/>
          <w:spacing w:val="-6"/>
          <w:sz w:val="30"/>
          <w:szCs w:val="30"/>
          <w:cs/>
        </w:rPr>
        <w:t>ค่าเสื่อมราคาคำนวณ</w:t>
      </w:r>
      <w:r w:rsidR="006B21B7" w:rsidRPr="00E301AC">
        <w:rPr>
          <w:rFonts w:asciiTheme="majorBidi" w:hAnsiTheme="majorBidi" w:cstheme="majorBidi"/>
          <w:spacing w:val="-6"/>
          <w:sz w:val="30"/>
          <w:szCs w:val="30"/>
          <w:cs/>
        </w:rPr>
        <w:t>โดยวิธีเส้นตรง</w:t>
      </w:r>
      <w:r w:rsidR="00413027" w:rsidRPr="00E301AC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413027" w:rsidRPr="00E301AC">
        <w:rPr>
          <w:rFonts w:asciiTheme="majorBidi" w:hAnsiTheme="majorBidi" w:cstheme="majorBidi"/>
          <w:sz w:val="30"/>
          <w:szCs w:val="30"/>
          <w:cs/>
        </w:rPr>
        <w:t>(ยกเว้นเครื่องมือและเครื่องใช้ในโรงงานประเภทแม่พิมพ์และอุปกรณ์จับยึด ซึ่งคำนวณโดยวิธียอดลดลงทวีคูณ)</w:t>
      </w:r>
      <w:r w:rsidR="00413027"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="006B21B7" w:rsidRPr="00E301AC">
        <w:rPr>
          <w:rFonts w:asciiTheme="majorBidi" w:hAnsiTheme="majorBidi" w:cstheme="majorBidi"/>
          <w:spacing w:val="-6"/>
          <w:sz w:val="30"/>
          <w:szCs w:val="30"/>
          <w:cs/>
        </w:rPr>
        <w:t xml:space="preserve">ตามเกณฑ์อายุการให้ประโยชน์โดยประมาณของแต่ละส่วนประกอบของสินทรัพย์ </w:t>
      </w:r>
      <w:r w:rsidRPr="00E301AC">
        <w:rPr>
          <w:rFonts w:asciiTheme="majorBidi" w:hAnsiTheme="majorBidi" w:cstheme="majorBidi"/>
          <w:spacing w:val="-6"/>
          <w:sz w:val="30"/>
          <w:szCs w:val="30"/>
          <w:cs/>
        </w:rPr>
        <w:t>และรับรู้ในกำไรหรือขาดทุน ทั้งนี้ บริษัทไม่คิดค่าเสื่อมราคาสำหรับที่ดินและสินทรัพย์ที่อยู่ระหว่างการก่อสร้าง</w:t>
      </w:r>
    </w:p>
    <w:p w14:paraId="065F1177" w14:textId="77777777" w:rsidR="001437A4" w:rsidRPr="00E301AC" w:rsidRDefault="001437A4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ADB22AD" w14:textId="7AD63292" w:rsidR="00471CCE" w:rsidRPr="00E301AC" w:rsidRDefault="000F6051" w:rsidP="003455BE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lastRenderedPageBreak/>
        <w:t>ประมาณการอายุการให้ประโยชน์</w:t>
      </w:r>
      <w:r w:rsidR="00471CCE" w:rsidRPr="00E301AC">
        <w:rPr>
          <w:rFonts w:asciiTheme="majorBidi" w:hAnsiTheme="majorBidi" w:cstheme="majorBidi"/>
          <w:sz w:val="30"/>
          <w:szCs w:val="30"/>
          <w:cs/>
        </w:rPr>
        <w:t>ของสินทรัพย์แสดงได้ดังนี้</w:t>
      </w:r>
    </w:p>
    <w:p w14:paraId="23CE1DC4" w14:textId="77777777" w:rsidR="0091515F" w:rsidRPr="00E301AC" w:rsidRDefault="0091515F" w:rsidP="003455BE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5400"/>
        <w:gridCol w:w="1170"/>
        <w:gridCol w:w="810"/>
      </w:tblGrid>
      <w:tr w:rsidR="00471CCE" w:rsidRPr="00E301AC" w14:paraId="3642FEFF" w14:textId="77777777" w:rsidTr="003455BE">
        <w:tc>
          <w:tcPr>
            <w:tcW w:w="5400" w:type="dxa"/>
          </w:tcPr>
          <w:p w14:paraId="3558B6A7" w14:textId="77777777" w:rsidR="00471CCE" w:rsidRPr="00E301AC" w:rsidRDefault="00471CCE" w:rsidP="0048638D">
            <w:pPr>
              <w:pStyle w:val="BodyText2"/>
              <w:spacing w:before="0"/>
              <w:ind w:right="0"/>
              <w:jc w:val="thaiDistribut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E301AC">
              <w:rPr>
                <w:rFonts w:asciiTheme="majorBidi" w:hAnsiTheme="majorBidi" w:cstheme="majorBidi"/>
                <w:cs/>
                <w:lang w:val="en-US" w:eastAsia="en-US"/>
              </w:rPr>
              <w:t>ส่วนปรับปรุงที่ดิน</w:t>
            </w:r>
          </w:p>
        </w:tc>
        <w:tc>
          <w:tcPr>
            <w:tcW w:w="1170" w:type="dxa"/>
          </w:tcPr>
          <w:p w14:paraId="27640554" w14:textId="7D8AAAC4" w:rsidR="00471CCE" w:rsidRPr="00E301AC" w:rsidRDefault="00C90145" w:rsidP="0048638D">
            <w:pPr>
              <w:pStyle w:val="BodyText2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decimal" w:pos="4395"/>
                <w:tab w:val="left" w:pos="4451"/>
                <w:tab w:val="left" w:pos="4678"/>
                <w:tab w:val="left" w:pos="5103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right="0"/>
              <w:jc w:val="righ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E301AC">
              <w:rPr>
                <w:rFonts w:asciiTheme="majorBidi" w:hAnsiTheme="majorBidi" w:cstheme="majorBidi"/>
                <w:lang w:val="en-US" w:eastAsia="en-US"/>
              </w:rPr>
              <w:t>5</w:t>
            </w:r>
          </w:p>
        </w:tc>
        <w:tc>
          <w:tcPr>
            <w:tcW w:w="810" w:type="dxa"/>
          </w:tcPr>
          <w:p w14:paraId="432D2721" w14:textId="77777777" w:rsidR="00471CCE" w:rsidRPr="00E301AC" w:rsidRDefault="00471CCE" w:rsidP="0048638D">
            <w:pPr>
              <w:pStyle w:val="BodyText2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decimal" w:pos="4395"/>
                <w:tab w:val="left" w:pos="4451"/>
                <w:tab w:val="left" w:pos="4678"/>
                <w:tab w:val="left" w:pos="5103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right="0"/>
              <w:jc w:val="thaiDistribute"/>
              <w:rPr>
                <w:rFonts w:asciiTheme="majorBidi" w:hAnsiTheme="majorBidi" w:cstheme="majorBidi"/>
                <w:cs/>
                <w:lang w:eastAsia="en-US"/>
              </w:rPr>
            </w:pPr>
            <w:r w:rsidRPr="00E301AC">
              <w:rPr>
                <w:rFonts w:asciiTheme="majorBidi" w:hAnsiTheme="majorBidi" w:cstheme="majorBidi"/>
                <w:cs/>
                <w:lang w:eastAsia="en-US"/>
              </w:rPr>
              <w:t>ปี</w:t>
            </w:r>
          </w:p>
        </w:tc>
      </w:tr>
      <w:tr w:rsidR="00471CCE" w:rsidRPr="00E301AC" w14:paraId="554AD0FF" w14:textId="77777777" w:rsidTr="003455BE">
        <w:tc>
          <w:tcPr>
            <w:tcW w:w="5400" w:type="dxa"/>
          </w:tcPr>
          <w:p w14:paraId="433D4697" w14:textId="77777777" w:rsidR="00471CCE" w:rsidRPr="00E301AC" w:rsidRDefault="00471CCE" w:rsidP="0048638D">
            <w:pPr>
              <w:pStyle w:val="BodyText2"/>
              <w:spacing w:before="0"/>
              <w:ind w:right="0"/>
              <w:jc w:val="thaiDistribute"/>
              <w:rPr>
                <w:rFonts w:asciiTheme="majorBidi" w:hAnsiTheme="majorBidi" w:cstheme="majorBidi"/>
                <w:lang w:val="en-US" w:eastAsia="en-US"/>
              </w:rPr>
            </w:pPr>
            <w:r w:rsidRPr="00E301AC">
              <w:rPr>
                <w:rFonts w:asciiTheme="majorBidi" w:hAnsiTheme="majorBidi" w:cstheme="majorBidi"/>
                <w:cs/>
                <w:lang w:eastAsia="en-US"/>
              </w:rPr>
              <w:t>อาคารและส่วนปรับปรุง</w:t>
            </w:r>
          </w:p>
        </w:tc>
        <w:tc>
          <w:tcPr>
            <w:tcW w:w="1170" w:type="dxa"/>
          </w:tcPr>
          <w:p w14:paraId="20C9F369" w14:textId="0C5DF4B3" w:rsidR="00471CCE" w:rsidRPr="00E301AC" w:rsidRDefault="00C90145" w:rsidP="0091515F">
            <w:pPr>
              <w:pStyle w:val="BodyText2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decimal" w:pos="4395"/>
                <w:tab w:val="left" w:pos="4451"/>
                <w:tab w:val="left" w:pos="4678"/>
                <w:tab w:val="left" w:pos="5103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right="0"/>
              <w:jc w:val="right"/>
              <w:rPr>
                <w:rFonts w:asciiTheme="majorBidi" w:hAnsiTheme="majorBidi" w:cstheme="majorBidi"/>
                <w:lang w:val="en-US" w:eastAsia="en-US"/>
              </w:rPr>
            </w:pPr>
            <w:r w:rsidRPr="00E301AC">
              <w:rPr>
                <w:rFonts w:asciiTheme="majorBidi" w:hAnsiTheme="majorBidi" w:cstheme="majorBidi"/>
                <w:lang w:val="en-US" w:eastAsia="en-US"/>
              </w:rPr>
              <w:t>5</w:t>
            </w:r>
            <w:r w:rsidR="00471CCE" w:rsidRPr="00E301AC">
              <w:rPr>
                <w:rFonts w:asciiTheme="majorBidi" w:hAnsiTheme="majorBidi" w:cstheme="majorBidi"/>
                <w:lang w:val="en-US" w:eastAsia="en-US"/>
              </w:rPr>
              <w:t xml:space="preserve"> - </w:t>
            </w:r>
            <w:r w:rsidRPr="00E301AC">
              <w:rPr>
                <w:rFonts w:asciiTheme="majorBidi" w:hAnsiTheme="majorBidi" w:cstheme="majorBidi"/>
                <w:lang w:val="en-US" w:eastAsia="en-US"/>
              </w:rPr>
              <w:t>20</w:t>
            </w:r>
            <w:r w:rsidR="00471CCE" w:rsidRPr="00E301AC">
              <w:rPr>
                <w:rFonts w:asciiTheme="majorBidi" w:hAnsiTheme="majorBidi" w:cstheme="majorBidi"/>
                <w:lang w:val="en-US" w:eastAsia="en-US"/>
              </w:rPr>
              <w:t xml:space="preserve"> </w:t>
            </w:r>
          </w:p>
        </w:tc>
        <w:tc>
          <w:tcPr>
            <w:tcW w:w="810" w:type="dxa"/>
          </w:tcPr>
          <w:p w14:paraId="7E8BD3D7" w14:textId="77777777" w:rsidR="00471CCE" w:rsidRPr="00E301AC" w:rsidRDefault="00471CCE" w:rsidP="0048638D">
            <w:pPr>
              <w:pStyle w:val="BodyText2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decimal" w:pos="4395"/>
                <w:tab w:val="left" w:pos="4451"/>
                <w:tab w:val="left" w:pos="4678"/>
                <w:tab w:val="left" w:pos="5103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right="0"/>
              <w:jc w:val="thaiDistribute"/>
              <w:rPr>
                <w:rFonts w:asciiTheme="majorBidi" w:hAnsiTheme="majorBidi" w:cstheme="majorBidi"/>
                <w:cs/>
                <w:lang w:eastAsia="en-US"/>
              </w:rPr>
            </w:pPr>
            <w:r w:rsidRPr="00E301AC">
              <w:rPr>
                <w:rFonts w:asciiTheme="majorBidi" w:hAnsiTheme="majorBidi" w:cstheme="majorBidi"/>
                <w:cs/>
                <w:lang w:eastAsia="en-US"/>
              </w:rPr>
              <w:t>ปี</w:t>
            </w:r>
          </w:p>
        </w:tc>
      </w:tr>
      <w:tr w:rsidR="00471CCE" w:rsidRPr="00E301AC" w14:paraId="69ACB7CA" w14:textId="77777777" w:rsidTr="003455BE">
        <w:tc>
          <w:tcPr>
            <w:tcW w:w="5400" w:type="dxa"/>
          </w:tcPr>
          <w:p w14:paraId="3240A413" w14:textId="77777777" w:rsidR="00471CCE" w:rsidRPr="00E301AC" w:rsidRDefault="00471CCE" w:rsidP="0048638D">
            <w:pPr>
              <w:pStyle w:val="BodyText2"/>
              <w:spacing w:before="0"/>
              <w:ind w:right="0"/>
              <w:jc w:val="thaiDistribute"/>
              <w:rPr>
                <w:rFonts w:asciiTheme="majorBidi" w:hAnsiTheme="majorBidi" w:cstheme="majorBidi"/>
                <w:lang w:val="en-US" w:eastAsia="en-US"/>
              </w:rPr>
            </w:pPr>
            <w:r w:rsidRPr="00E301AC">
              <w:rPr>
                <w:rFonts w:asciiTheme="majorBidi" w:hAnsiTheme="majorBidi" w:cstheme="majorBidi"/>
                <w:cs/>
                <w:lang w:val="en-US" w:eastAsia="en-US"/>
              </w:rPr>
              <w:t>เครื่องจักรและอุปกรณ์</w:t>
            </w:r>
          </w:p>
        </w:tc>
        <w:tc>
          <w:tcPr>
            <w:tcW w:w="1170" w:type="dxa"/>
          </w:tcPr>
          <w:p w14:paraId="74E333C8" w14:textId="77651683" w:rsidR="00471CCE" w:rsidRPr="00E301AC" w:rsidRDefault="00C90145" w:rsidP="0091515F">
            <w:pPr>
              <w:pStyle w:val="BodyText2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decimal" w:pos="4395"/>
                <w:tab w:val="left" w:pos="4451"/>
                <w:tab w:val="left" w:pos="4678"/>
                <w:tab w:val="left" w:pos="5103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right="0"/>
              <w:jc w:val="righ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E301AC">
              <w:rPr>
                <w:rFonts w:asciiTheme="majorBidi" w:hAnsiTheme="majorBidi" w:cstheme="majorBidi"/>
                <w:lang w:val="en-US" w:eastAsia="en-US"/>
              </w:rPr>
              <w:t>5</w:t>
            </w:r>
            <w:r w:rsidR="00471CCE" w:rsidRPr="00E301AC">
              <w:rPr>
                <w:rFonts w:asciiTheme="majorBidi" w:hAnsiTheme="majorBidi" w:cstheme="majorBidi"/>
                <w:lang w:val="en-US" w:eastAsia="en-US"/>
              </w:rPr>
              <w:t xml:space="preserve"> - </w:t>
            </w:r>
            <w:r w:rsidRPr="00E301AC">
              <w:rPr>
                <w:rFonts w:asciiTheme="majorBidi" w:hAnsiTheme="majorBidi" w:cstheme="majorBidi"/>
                <w:lang w:val="en-US" w:eastAsia="en-US"/>
              </w:rPr>
              <w:t>25</w:t>
            </w:r>
          </w:p>
        </w:tc>
        <w:tc>
          <w:tcPr>
            <w:tcW w:w="810" w:type="dxa"/>
          </w:tcPr>
          <w:p w14:paraId="4B46796A" w14:textId="77777777" w:rsidR="00471CCE" w:rsidRPr="00E301AC" w:rsidRDefault="00471CCE" w:rsidP="0048638D">
            <w:pPr>
              <w:pStyle w:val="BodyText2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decimal" w:pos="4395"/>
                <w:tab w:val="left" w:pos="4451"/>
                <w:tab w:val="left" w:pos="4678"/>
                <w:tab w:val="left" w:pos="5103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right="0"/>
              <w:jc w:val="thaiDistribute"/>
              <w:rPr>
                <w:rFonts w:asciiTheme="majorBidi" w:hAnsiTheme="majorBidi" w:cstheme="majorBidi"/>
                <w:cs/>
                <w:lang w:eastAsia="en-US"/>
              </w:rPr>
            </w:pPr>
            <w:r w:rsidRPr="00E301AC">
              <w:rPr>
                <w:rFonts w:asciiTheme="majorBidi" w:hAnsiTheme="majorBidi" w:cstheme="majorBidi"/>
                <w:cs/>
                <w:lang w:eastAsia="en-US"/>
              </w:rPr>
              <w:t>ปี</w:t>
            </w:r>
          </w:p>
        </w:tc>
      </w:tr>
      <w:tr w:rsidR="00471CCE" w:rsidRPr="00E301AC" w14:paraId="4B544117" w14:textId="77777777" w:rsidTr="003455BE">
        <w:tc>
          <w:tcPr>
            <w:tcW w:w="5400" w:type="dxa"/>
          </w:tcPr>
          <w:p w14:paraId="2213A9E2" w14:textId="77777777" w:rsidR="00471CCE" w:rsidRPr="00E301AC" w:rsidRDefault="00471CCE" w:rsidP="0048638D">
            <w:pPr>
              <w:pStyle w:val="BodyText2"/>
              <w:spacing w:before="0"/>
              <w:ind w:right="0"/>
              <w:jc w:val="thaiDistribute"/>
              <w:rPr>
                <w:rFonts w:asciiTheme="majorBidi" w:hAnsiTheme="majorBidi" w:cstheme="majorBidi"/>
                <w:lang w:val="en-US" w:eastAsia="en-US"/>
              </w:rPr>
            </w:pPr>
            <w:r w:rsidRPr="00E301AC">
              <w:rPr>
                <w:rFonts w:asciiTheme="majorBidi" w:hAnsiTheme="majorBidi" w:cstheme="majorBidi"/>
                <w:cs/>
                <w:lang w:val="en-US" w:eastAsia="en-US"/>
              </w:rPr>
              <w:t>เครื่องมือและเครื่องใช้ในโรงงาน</w:t>
            </w:r>
          </w:p>
        </w:tc>
        <w:tc>
          <w:tcPr>
            <w:tcW w:w="1170" w:type="dxa"/>
          </w:tcPr>
          <w:p w14:paraId="67691359" w14:textId="0CDBC134" w:rsidR="00471CCE" w:rsidRPr="00E301AC" w:rsidRDefault="00C90145" w:rsidP="0048638D">
            <w:pPr>
              <w:pStyle w:val="BodyText2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decimal" w:pos="4395"/>
                <w:tab w:val="left" w:pos="4451"/>
                <w:tab w:val="left" w:pos="4678"/>
                <w:tab w:val="left" w:pos="5103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right="0"/>
              <w:jc w:val="righ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E301AC">
              <w:rPr>
                <w:rFonts w:asciiTheme="majorBidi" w:hAnsiTheme="majorBidi" w:cstheme="majorBidi"/>
                <w:lang w:val="en-US" w:eastAsia="en-US"/>
              </w:rPr>
              <w:t>5</w:t>
            </w:r>
            <w:r w:rsidR="00526411" w:rsidRPr="00E301AC">
              <w:rPr>
                <w:rFonts w:asciiTheme="majorBidi" w:hAnsiTheme="majorBidi" w:cstheme="majorBidi"/>
                <w:lang w:val="en-US" w:eastAsia="en-US"/>
              </w:rPr>
              <w:t xml:space="preserve"> - 12</w:t>
            </w:r>
          </w:p>
        </w:tc>
        <w:tc>
          <w:tcPr>
            <w:tcW w:w="810" w:type="dxa"/>
          </w:tcPr>
          <w:p w14:paraId="45182BC7" w14:textId="77777777" w:rsidR="00471CCE" w:rsidRPr="00E301AC" w:rsidRDefault="00471CCE" w:rsidP="0048638D">
            <w:pPr>
              <w:pStyle w:val="BodyText2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decimal" w:pos="4395"/>
                <w:tab w:val="left" w:pos="4451"/>
                <w:tab w:val="left" w:pos="4678"/>
                <w:tab w:val="left" w:pos="5103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right="0"/>
              <w:jc w:val="thaiDistribute"/>
              <w:rPr>
                <w:rFonts w:asciiTheme="majorBidi" w:hAnsiTheme="majorBidi" w:cstheme="majorBidi"/>
                <w:cs/>
                <w:lang w:eastAsia="en-US"/>
              </w:rPr>
            </w:pPr>
            <w:r w:rsidRPr="00E301AC">
              <w:rPr>
                <w:rFonts w:asciiTheme="majorBidi" w:hAnsiTheme="majorBidi" w:cstheme="majorBidi"/>
                <w:cs/>
                <w:lang w:eastAsia="en-US"/>
              </w:rPr>
              <w:t>ปี</w:t>
            </w:r>
          </w:p>
        </w:tc>
      </w:tr>
      <w:tr w:rsidR="00471CCE" w:rsidRPr="00E301AC" w14:paraId="377277E2" w14:textId="77777777" w:rsidTr="003455BE">
        <w:tc>
          <w:tcPr>
            <w:tcW w:w="5400" w:type="dxa"/>
          </w:tcPr>
          <w:p w14:paraId="7A51FA5A" w14:textId="77777777" w:rsidR="00471CCE" w:rsidRPr="00E301AC" w:rsidRDefault="00471CCE" w:rsidP="0048638D">
            <w:pPr>
              <w:pStyle w:val="BodyText2"/>
              <w:spacing w:before="0"/>
              <w:ind w:right="0"/>
              <w:jc w:val="thaiDistribute"/>
              <w:rPr>
                <w:rFonts w:asciiTheme="majorBidi" w:hAnsiTheme="majorBidi" w:cstheme="majorBidi"/>
                <w:lang w:val="en-US" w:eastAsia="en-US"/>
              </w:rPr>
            </w:pPr>
            <w:r w:rsidRPr="00E301AC">
              <w:rPr>
                <w:rFonts w:asciiTheme="majorBidi" w:hAnsiTheme="majorBidi" w:cstheme="majorBidi"/>
                <w:cs/>
                <w:lang w:val="en-US" w:eastAsia="en-US"/>
              </w:rPr>
              <w:t>อุปกรณ์สำนักงาน</w:t>
            </w:r>
          </w:p>
        </w:tc>
        <w:tc>
          <w:tcPr>
            <w:tcW w:w="1170" w:type="dxa"/>
          </w:tcPr>
          <w:p w14:paraId="35FE3739" w14:textId="3F0F222E" w:rsidR="00471CCE" w:rsidRPr="00E301AC" w:rsidRDefault="00C90145" w:rsidP="0048638D">
            <w:pPr>
              <w:pStyle w:val="BodyText2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decimal" w:pos="4395"/>
                <w:tab w:val="left" w:pos="4451"/>
                <w:tab w:val="left" w:pos="4678"/>
                <w:tab w:val="left" w:pos="5103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right="0"/>
              <w:jc w:val="righ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E301AC">
              <w:rPr>
                <w:rFonts w:asciiTheme="majorBidi" w:hAnsiTheme="majorBidi" w:cstheme="majorBidi"/>
                <w:lang w:val="en-US" w:eastAsia="en-US"/>
              </w:rPr>
              <w:t>5</w:t>
            </w:r>
          </w:p>
        </w:tc>
        <w:tc>
          <w:tcPr>
            <w:tcW w:w="810" w:type="dxa"/>
          </w:tcPr>
          <w:p w14:paraId="7499482A" w14:textId="77777777" w:rsidR="00471CCE" w:rsidRPr="00E301AC" w:rsidRDefault="00471CCE" w:rsidP="0048638D">
            <w:pPr>
              <w:pStyle w:val="BodyText2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decimal" w:pos="4395"/>
                <w:tab w:val="left" w:pos="4451"/>
                <w:tab w:val="left" w:pos="4678"/>
                <w:tab w:val="left" w:pos="5103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right="0"/>
              <w:jc w:val="thaiDistribute"/>
              <w:rPr>
                <w:rFonts w:asciiTheme="majorBidi" w:hAnsiTheme="majorBidi" w:cstheme="majorBidi"/>
                <w:cs/>
                <w:lang w:eastAsia="en-US"/>
              </w:rPr>
            </w:pPr>
            <w:r w:rsidRPr="00E301AC">
              <w:rPr>
                <w:rFonts w:asciiTheme="majorBidi" w:hAnsiTheme="majorBidi" w:cstheme="majorBidi"/>
                <w:cs/>
                <w:lang w:eastAsia="en-US"/>
              </w:rPr>
              <w:t>ปี</w:t>
            </w:r>
          </w:p>
        </w:tc>
      </w:tr>
      <w:tr w:rsidR="00471CCE" w:rsidRPr="00E301AC" w14:paraId="38A34F36" w14:textId="77777777" w:rsidTr="003455BE">
        <w:tc>
          <w:tcPr>
            <w:tcW w:w="5400" w:type="dxa"/>
          </w:tcPr>
          <w:p w14:paraId="3D6DE00F" w14:textId="77777777" w:rsidR="00471CCE" w:rsidRPr="00E301AC" w:rsidRDefault="00471CCE" w:rsidP="0048638D">
            <w:pPr>
              <w:pStyle w:val="BodyText2"/>
              <w:spacing w:before="0"/>
              <w:ind w:right="0"/>
              <w:jc w:val="thaiDistribute"/>
              <w:rPr>
                <w:rFonts w:asciiTheme="majorBidi" w:hAnsiTheme="majorBidi" w:cstheme="majorBidi"/>
                <w:lang w:val="en-US" w:eastAsia="en-US"/>
              </w:rPr>
            </w:pPr>
            <w:r w:rsidRPr="00E301AC">
              <w:rPr>
                <w:rFonts w:asciiTheme="majorBidi" w:hAnsiTheme="majorBidi" w:cstheme="majorBidi"/>
                <w:cs/>
                <w:lang w:val="en-US" w:eastAsia="en-US"/>
              </w:rPr>
              <w:t>ยานพาหนะ</w:t>
            </w:r>
          </w:p>
        </w:tc>
        <w:tc>
          <w:tcPr>
            <w:tcW w:w="1170" w:type="dxa"/>
          </w:tcPr>
          <w:p w14:paraId="3B3979D0" w14:textId="6D3B625B" w:rsidR="00471CCE" w:rsidRPr="00E301AC" w:rsidRDefault="00C90145" w:rsidP="0048638D">
            <w:pPr>
              <w:pStyle w:val="BodyText2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decimal" w:pos="4395"/>
                <w:tab w:val="left" w:pos="4451"/>
                <w:tab w:val="left" w:pos="4678"/>
                <w:tab w:val="left" w:pos="5103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right="0"/>
              <w:jc w:val="righ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E301AC">
              <w:rPr>
                <w:rFonts w:asciiTheme="majorBidi" w:hAnsiTheme="majorBidi" w:cstheme="majorBidi"/>
                <w:lang w:val="en-US" w:eastAsia="en-US"/>
              </w:rPr>
              <w:t>5</w:t>
            </w:r>
          </w:p>
        </w:tc>
        <w:tc>
          <w:tcPr>
            <w:tcW w:w="810" w:type="dxa"/>
          </w:tcPr>
          <w:p w14:paraId="2702FCA7" w14:textId="77777777" w:rsidR="00471CCE" w:rsidRPr="00E301AC" w:rsidRDefault="00471CCE" w:rsidP="0048638D">
            <w:pPr>
              <w:pStyle w:val="BodyText2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decimal" w:pos="4395"/>
                <w:tab w:val="left" w:pos="4451"/>
                <w:tab w:val="left" w:pos="4678"/>
                <w:tab w:val="left" w:pos="5103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right="0"/>
              <w:jc w:val="thaiDistribute"/>
              <w:rPr>
                <w:rFonts w:asciiTheme="majorBidi" w:hAnsiTheme="majorBidi" w:cstheme="majorBidi"/>
                <w:cs/>
                <w:lang w:eastAsia="en-US"/>
              </w:rPr>
            </w:pPr>
            <w:r w:rsidRPr="00E301AC">
              <w:rPr>
                <w:rFonts w:asciiTheme="majorBidi" w:hAnsiTheme="majorBidi" w:cstheme="majorBidi"/>
                <w:cs/>
                <w:lang w:eastAsia="en-US"/>
              </w:rPr>
              <w:t>ปี</w:t>
            </w:r>
          </w:p>
        </w:tc>
      </w:tr>
    </w:tbl>
    <w:p w14:paraId="5BDD3B38" w14:textId="77777777" w:rsidR="001437A4" w:rsidRPr="00E301AC" w:rsidRDefault="001437A4" w:rsidP="001437A4">
      <w:pPr>
        <w:pStyle w:val="Heading8"/>
        <w:tabs>
          <w:tab w:val="left" w:pos="540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D6364F4" w14:textId="082DB09D" w:rsidR="00B118D6" w:rsidRPr="00E301AC" w:rsidRDefault="00B118D6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6924D1BC" w14:textId="77777777" w:rsidR="0009540F" w:rsidRPr="00E301AC" w:rsidRDefault="0009540F" w:rsidP="003068B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83B40C" w14:textId="4045A76C" w:rsidR="00A73EA4" w:rsidRPr="00E301AC" w:rsidRDefault="003068B1" w:rsidP="0010680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สินทรัพย์ไม่มีตัวตน วัดมูลค่าด้วยราคาทุนหักค่าตัดจำหน่ายสะสมและผลขาดทุนจากการด้อยค่า</w:t>
      </w:r>
      <w:r w:rsidR="0051097B" w:rsidRPr="00E301A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รายจ่ายภายหลังการรับรู้รายการจะรับรู้เป็นสินทรัพย์เมื่อก่อให้เกิดประโยชน์เชิงเศรษฐกิจในอนาคต </w:t>
      </w:r>
      <w:r w:rsidR="00D07EA8" w:rsidRPr="00E301AC">
        <w:rPr>
          <w:rFonts w:asciiTheme="majorBidi" w:hAnsiTheme="majorBidi" w:cstheme="majorBidi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11E62B0F" w14:textId="77777777" w:rsidR="00D07EA8" w:rsidRPr="00E301AC" w:rsidRDefault="00D07EA8" w:rsidP="0048638D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48835E" w14:textId="5535F517" w:rsidR="00B66D9D" w:rsidRPr="00E301AC" w:rsidRDefault="00A73EA4" w:rsidP="009A7E82">
      <w:pPr>
        <w:pStyle w:val="BodyText"/>
        <w:tabs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12084F98" w14:textId="77777777" w:rsidR="00A73EA4" w:rsidRPr="00E301AC" w:rsidRDefault="00A73EA4" w:rsidP="009A7E82">
      <w:pPr>
        <w:pStyle w:val="BodyText"/>
        <w:tabs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5400"/>
        <w:gridCol w:w="1170"/>
        <w:gridCol w:w="810"/>
      </w:tblGrid>
      <w:tr w:rsidR="00B118D6" w:rsidRPr="00E301AC" w14:paraId="6F4A4A8F" w14:textId="77777777" w:rsidTr="003068B1">
        <w:tc>
          <w:tcPr>
            <w:tcW w:w="5400" w:type="dxa"/>
          </w:tcPr>
          <w:p w14:paraId="0EE464F9" w14:textId="77777777" w:rsidR="00B118D6" w:rsidRPr="00E301AC" w:rsidRDefault="00256FB0" w:rsidP="0048638D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</w:t>
            </w:r>
            <w:r w:rsidR="00B118D6"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แวร์</w:t>
            </w:r>
          </w:p>
        </w:tc>
        <w:tc>
          <w:tcPr>
            <w:tcW w:w="1170" w:type="dxa"/>
          </w:tcPr>
          <w:p w14:paraId="6B02644B" w14:textId="14AEAE4B" w:rsidR="00B118D6" w:rsidRPr="00E301AC" w:rsidRDefault="00C90145" w:rsidP="0048638D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810" w:type="dxa"/>
          </w:tcPr>
          <w:p w14:paraId="55CE8828" w14:textId="77777777" w:rsidR="00B118D6" w:rsidRPr="00E301AC" w:rsidRDefault="00B118D6" w:rsidP="0048638D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A50F3A" w:rsidRPr="00E301AC" w14:paraId="6138535F" w14:textId="77777777" w:rsidTr="003068B1">
        <w:tc>
          <w:tcPr>
            <w:tcW w:w="5400" w:type="dxa"/>
          </w:tcPr>
          <w:p w14:paraId="101B3C99" w14:textId="77777777" w:rsidR="00A50F3A" w:rsidRPr="00E301AC" w:rsidRDefault="00A50F3A" w:rsidP="0048638D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170" w:type="dxa"/>
          </w:tcPr>
          <w:p w14:paraId="7FF07BBD" w14:textId="205A8BD0" w:rsidR="00A50F3A" w:rsidRPr="00E301AC" w:rsidRDefault="00C90145" w:rsidP="0048638D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810" w:type="dxa"/>
          </w:tcPr>
          <w:p w14:paraId="47C810C6" w14:textId="77777777" w:rsidR="00A50F3A" w:rsidRPr="00E301AC" w:rsidRDefault="00A50F3A" w:rsidP="0048638D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1E282B" w:rsidRPr="00E301AC" w14:paraId="68D9ABB8" w14:textId="77777777" w:rsidTr="003068B1">
        <w:tc>
          <w:tcPr>
            <w:tcW w:w="5400" w:type="dxa"/>
          </w:tcPr>
          <w:p w14:paraId="48E33C60" w14:textId="77777777" w:rsidR="001E282B" w:rsidRPr="00E301AC" w:rsidRDefault="001E282B" w:rsidP="0048638D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สมาชิกสนามกอล์ฟ</w:t>
            </w:r>
          </w:p>
        </w:tc>
        <w:tc>
          <w:tcPr>
            <w:tcW w:w="1170" w:type="dxa"/>
          </w:tcPr>
          <w:p w14:paraId="5090190C" w14:textId="7626E541" w:rsidR="001E282B" w:rsidRPr="00E301AC" w:rsidRDefault="00C90145" w:rsidP="0048638D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810" w:type="dxa"/>
          </w:tcPr>
          <w:p w14:paraId="431DC9F6" w14:textId="77777777" w:rsidR="001E282B" w:rsidRPr="00E301AC" w:rsidRDefault="001E282B" w:rsidP="0048638D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3A488884" w14:textId="77777777" w:rsidR="00D07EA8" w:rsidRPr="00E301AC" w:rsidRDefault="00D07EA8" w:rsidP="00D07EA8">
      <w:pPr>
        <w:pStyle w:val="Heading8"/>
        <w:tabs>
          <w:tab w:val="left" w:pos="540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F7F1CA8" w14:textId="460EA123" w:rsidR="00E9095D" w:rsidRPr="00E301AC" w:rsidRDefault="00E9095D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</w:t>
      </w:r>
    </w:p>
    <w:p w14:paraId="271064FA" w14:textId="3AFE8CFC" w:rsidR="00E9095D" w:rsidRPr="00E301AC" w:rsidRDefault="00E9095D" w:rsidP="00E9095D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27729051" w14:textId="23E54E36" w:rsidR="000B6256" w:rsidRPr="00E301AC" w:rsidRDefault="000B6256" w:rsidP="000B6256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GB"/>
        </w:rPr>
        <w:t>ณ วันเริ่มต้นของสัญญา 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2EF6230B" w14:textId="77777777" w:rsidR="000B6256" w:rsidRPr="00E301AC" w:rsidRDefault="000B6256" w:rsidP="000B6256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77024BD" w14:textId="40CA4037" w:rsidR="00616FCB" w:rsidRPr="00E301AC" w:rsidRDefault="00616FCB" w:rsidP="00F635A3">
      <w:pPr>
        <w:pStyle w:val="ListParagraph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E301AC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ในฐานะผู้เช่า</w:t>
      </w:r>
    </w:p>
    <w:p w14:paraId="2A0E5D5E" w14:textId="77777777" w:rsidR="00616FCB" w:rsidRPr="00E301AC" w:rsidRDefault="00616FCB" w:rsidP="00E9095D">
      <w:pPr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</w:p>
    <w:p w14:paraId="3C278528" w14:textId="4D455BB1" w:rsidR="00741C7F" w:rsidRPr="00E301AC" w:rsidRDefault="000B6256" w:rsidP="00741C7F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GB"/>
        </w:rPr>
        <w:t>ณ วันที่สัญญาเช่าเริ่มมีผลหรือวันที่มีการเปลี่ยนแปลงสัญญาเช่า</w:t>
      </w:r>
      <w:r w:rsidRPr="00E301AC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  <w:lang w:val="en-GB"/>
        </w:rPr>
        <w:t>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</w:t>
      </w:r>
      <w:r w:rsidRPr="00E301AC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  <w:lang w:val="en-GB"/>
        </w:rPr>
        <w:t>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532C2759" w14:textId="55D6BBE7" w:rsidR="00741C7F" w:rsidRPr="00E301AC" w:rsidRDefault="00741C7F" w:rsidP="00741C7F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GB"/>
        </w:rPr>
        <w:lastRenderedPageBreak/>
        <w:t>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ํ่าหรือสัญญาเช่าระยะสั้นจะรับรู้เป็นค่าใช้จ่ายโดยวิธีเส้นตรงตลอดอายุสัญญาเช่</w:t>
      </w:r>
      <w:r w:rsidR="00ED157E" w:rsidRPr="00E301AC">
        <w:rPr>
          <w:rFonts w:asciiTheme="majorBidi" w:hAnsiTheme="majorBidi" w:cstheme="majorBidi"/>
          <w:sz w:val="30"/>
          <w:szCs w:val="30"/>
          <w:cs/>
          <w:lang w:val="en-GB"/>
        </w:rPr>
        <w:t>า</w:t>
      </w:r>
    </w:p>
    <w:p w14:paraId="3292E724" w14:textId="77777777" w:rsidR="00ED157E" w:rsidRPr="00E301AC" w:rsidRDefault="00ED157E" w:rsidP="00741C7F">
      <w:pPr>
        <w:pStyle w:val="ListParagraph"/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700063ED" w14:textId="59028524" w:rsidR="005F2E41" w:rsidRPr="00E301AC" w:rsidRDefault="00741C7F" w:rsidP="00C0708A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GB"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</w:t>
      </w:r>
      <w:r w:rsidR="00C0708A" w:rsidRPr="00E301AC">
        <w:rPr>
          <w:rFonts w:asciiTheme="majorBidi" w:hAnsiTheme="majorBidi" w:cstheme="majorBidi"/>
          <w:sz w:val="30"/>
          <w:szCs w:val="30"/>
          <w:cs/>
          <w:lang w:val="en-GB"/>
        </w:rPr>
        <w:t xml:space="preserve">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</w:t>
      </w:r>
      <w:r w:rsidR="004F2814" w:rsidRPr="00E301AC">
        <w:rPr>
          <w:rFonts w:asciiTheme="majorBidi" w:hAnsiTheme="majorBidi" w:cstheme="majorBidi"/>
          <w:sz w:val="30"/>
          <w:szCs w:val="30"/>
          <w:cs/>
          <w:lang w:val="en-GB"/>
        </w:rPr>
        <w:t xml:space="preserve">จ่ายล่วงหน้ารวมกับต้นทุนทางตรงเริ่มแรก </w:t>
      </w:r>
      <w:r w:rsidRPr="00E301AC">
        <w:rPr>
          <w:rFonts w:asciiTheme="majorBidi" w:hAnsiTheme="majorBidi" w:cstheme="majorBidi"/>
          <w:sz w:val="30"/>
          <w:szCs w:val="30"/>
          <w:cs/>
          <w:lang w:val="en-GB"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</w:p>
    <w:p w14:paraId="16CEED0F" w14:textId="77777777" w:rsidR="004206A5" w:rsidRPr="00E301AC" w:rsidRDefault="004206A5" w:rsidP="00C0708A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3EAFE5A" w14:textId="516C0A0D" w:rsidR="00741C7F" w:rsidRPr="00E301AC" w:rsidRDefault="00741C7F" w:rsidP="00741C7F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GB"/>
        </w:rPr>
        <w:t>หนี้สินตามสัญญาเช่าวัดมูลค่าเมื่อเริ่มแรกด้วยมูลค่าปัจจุบันของค่าเช่า</w:t>
      </w:r>
      <w:r w:rsidR="00C0708A" w:rsidRPr="00E301AC">
        <w:rPr>
          <w:rFonts w:asciiTheme="majorBidi" w:hAnsiTheme="majorBidi" w:cstheme="majorBidi"/>
          <w:sz w:val="30"/>
          <w:szCs w:val="30"/>
          <w:cs/>
          <w:lang w:val="en-GB"/>
        </w:rPr>
        <w:t>ที่ต้องจ่ายทั้งหมดตามสัญญาเช่า ทั้งนี้บริษัทใช้</w:t>
      </w:r>
      <w:r w:rsidRPr="00E301AC">
        <w:rPr>
          <w:rFonts w:asciiTheme="majorBidi" w:hAnsiTheme="majorBidi" w:cstheme="majorBidi"/>
          <w:sz w:val="30"/>
          <w:szCs w:val="30"/>
          <w:cs/>
          <w:lang w:val="en-GB"/>
        </w:rPr>
        <w:t>อัตราดอกเบี้ยเงินกู้ยืมส่วนเพิ่มของบริษัท</w:t>
      </w:r>
      <w:r w:rsidR="00C0708A" w:rsidRPr="00E301AC">
        <w:rPr>
          <w:rFonts w:asciiTheme="majorBidi" w:hAnsiTheme="majorBidi" w:cstheme="majorBidi"/>
          <w:sz w:val="30"/>
          <w:szCs w:val="30"/>
          <w:cs/>
          <w:lang w:val="en-GB"/>
        </w:rPr>
        <w:t>ในการคิดลดเป็นมูลค่าปัจจุบัน</w:t>
      </w:r>
      <w:r w:rsidRPr="00E301AC">
        <w:rPr>
          <w:rFonts w:asciiTheme="majorBidi" w:hAnsiTheme="majorBidi" w:cstheme="majorBidi"/>
          <w:sz w:val="30"/>
          <w:szCs w:val="30"/>
          <w:cs/>
          <w:lang w:val="en-GB"/>
        </w:rPr>
        <w:t xml:space="preserve"> 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 </w:t>
      </w:r>
    </w:p>
    <w:p w14:paraId="01B352C5" w14:textId="77777777" w:rsidR="00ED157E" w:rsidRPr="00E301AC" w:rsidRDefault="00ED157E" w:rsidP="00741C7F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991CDAC" w14:textId="1ACF6933" w:rsidR="00436216" w:rsidRPr="00E301AC" w:rsidRDefault="00741C7F" w:rsidP="00D07EA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GB"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</w:t>
      </w:r>
      <w:r w:rsidR="003755B0" w:rsidRPr="00E301AC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E301AC">
        <w:rPr>
          <w:rFonts w:asciiTheme="majorBidi" w:hAnsiTheme="majorBidi" w:cstheme="majorBidi"/>
          <w:sz w:val="30"/>
          <w:szCs w:val="30"/>
          <w:cs/>
          <w:lang w:val="en-GB"/>
        </w:rPr>
        <w:t>ถูกวัดมูลค่าใหม่เมื่อมีการเปลี่ยนแปลงสัญญาเช่า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273F8575" w14:textId="77777777" w:rsidR="00D07EA8" w:rsidRPr="00E301AC" w:rsidRDefault="00D07EA8" w:rsidP="00D07EA8">
      <w:pPr>
        <w:spacing w:line="240" w:lineRule="auto"/>
        <w:rPr>
          <w:rFonts w:asciiTheme="majorBidi" w:hAnsiTheme="majorBidi" w:cstheme="majorBidi"/>
          <w:b/>
          <w:i/>
          <w:iCs/>
          <w:sz w:val="30"/>
          <w:szCs w:val="30"/>
        </w:rPr>
      </w:pPr>
    </w:p>
    <w:p w14:paraId="65E07791" w14:textId="43BC3B66" w:rsidR="00616FCB" w:rsidRPr="00E301AC" w:rsidRDefault="00F635A3" w:rsidP="00D07EA8">
      <w:pPr>
        <w:spacing w:line="240" w:lineRule="auto"/>
        <w:ind w:firstLine="540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i/>
          <w:iCs/>
          <w:sz w:val="30"/>
          <w:szCs w:val="30"/>
          <w:cs/>
        </w:rPr>
        <w:t>ในฐานะผู้ให้เช่า</w:t>
      </w:r>
    </w:p>
    <w:p w14:paraId="50FA4090" w14:textId="2B8BB472" w:rsidR="00F635A3" w:rsidRPr="00E301AC" w:rsidRDefault="00F635A3" w:rsidP="00E9095D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  <w:lang w:val="en-GB"/>
        </w:rPr>
      </w:pPr>
    </w:p>
    <w:p w14:paraId="1E1866EF" w14:textId="0C899E8A" w:rsidR="005957E3" w:rsidRPr="00E301AC" w:rsidRDefault="005957E3" w:rsidP="00E9095D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GB"/>
        </w:rPr>
        <w:t>ณ วันเริ่มต้นของสัญญาเช่าหรือวันที่มีการเปลี่ยนแปลงสัญญาเช่า 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71895A51" w14:textId="136ABB4C" w:rsidR="005957E3" w:rsidRPr="00E301AC" w:rsidRDefault="005957E3" w:rsidP="00E9095D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0A011B4" w14:textId="2D8773BC" w:rsidR="005957E3" w:rsidRPr="00E301AC" w:rsidRDefault="005957E3" w:rsidP="00E9095D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GB"/>
        </w:rPr>
        <w:t xml:space="preserve">ณ วันเริ่มต้นของสัญญาเช่า </w:t>
      </w:r>
      <w:r w:rsidRPr="00E301AC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  <w:lang w:val="en-GB"/>
        </w:rPr>
        <w:t>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74D790A6" w14:textId="6D1FB40A" w:rsidR="00D07EA8" w:rsidRPr="00E301AC" w:rsidRDefault="00D07EA8" w:rsidP="005B3CF1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744ADBBD" w14:textId="7269C16F" w:rsidR="005B3CF1" w:rsidRPr="00E301AC" w:rsidRDefault="005B3CF1" w:rsidP="005B3CF1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GB"/>
        </w:rPr>
        <w:t xml:space="preserve">บริษัทตัดรายการและพิจารณาการด้อยค่าของลูกหนี้สัญญาเช่าตามที่เปิดเผยในหมายเหตุข้อ </w:t>
      </w:r>
      <w:r w:rsidR="006E1CEA" w:rsidRPr="00E301AC">
        <w:rPr>
          <w:rFonts w:asciiTheme="majorBidi" w:hAnsiTheme="majorBidi" w:cstheme="majorBidi"/>
          <w:sz w:val="30"/>
          <w:szCs w:val="30"/>
        </w:rPr>
        <w:t>3</w:t>
      </w:r>
      <w:r w:rsidRPr="00E301AC">
        <w:rPr>
          <w:rFonts w:asciiTheme="majorBidi" w:hAnsiTheme="majorBidi" w:cstheme="majorBidi"/>
          <w:sz w:val="30"/>
          <w:szCs w:val="30"/>
          <w:cs/>
          <w:lang w:val="en-GB"/>
        </w:rPr>
        <w:t>(ง)</w:t>
      </w:r>
    </w:p>
    <w:p w14:paraId="1947A8B4" w14:textId="77777777" w:rsidR="005B3CF1" w:rsidRPr="00E301AC" w:rsidRDefault="005B3CF1" w:rsidP="005B3CF1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69D7962D" w14:textId="77777777" w:rsidR="00273BF9" w:rsidRPr="00E301AC" w:rsidRDefault="00273BF9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x-none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5E51C083" w14:textId="358FD47D" w:rsidR="008D03D6" w:rsidRPr="00E301AC" w:rsidRDefault="008D03D6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การด้อยค่าสินทรัพย์ที่ไม่ใช่สินทรัพย์ทางการเงิน</w:t>
      </w:r>
    </w:p>
    <w:p w14:paraId="37D173C8" w14:textId="77777777" w:rsidR="00E9095D" w:rsidRPr="00E301AC" w:rsidRDefault="00E9095D" w:rsidP="003068B1">
      <w:pPr>
        <w:pStyle w:val="BodyText"/>
        <w:spacing w:after="0" w:line="240" w:lineRule="auto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8A90579" w14:textId="09356073" w:rsidR="00D91EC2" w:rsidRPr="00E301AC" w:rsidRDefault="003068B1" w:rsidP="00D91EC2">
      <w:pPr>
        <w:pStyle w:val="BodyText"/>
        <w:spacing w:after="0"/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ยอดสินทรัพย์ตามบัญชีของบริษัทได้รับการทบทวน ณ ทุกวันที่รายงานว่ามีข้อบ่งชี้เรื่องการด้อยค่าหรือไม่</w:t>
      </w:r>
      <w:r w:rsidRPr="00E301AC">
        <w:rPr>
          <w:rFonts w:asciiTheme="majorBidi" w:hAnsiTheme="majorBidi" w:cstheme="majorBidi"/>
          <w:sz w:val="30"/>
          <w:szCs w:val="30"/>
        </w:rPr>
        <w:br/>
      </w:r>
      <w:r w:rsidRPr="00E301AC">
        <w:rPr>
          <w:rFonts w:asciiTheme="majorBidi" w:hAnsiTheme="majorBidi" w:cstheme="majorBidi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="00D91EC2" w:rsidRPr="00E301AC">
        <w:rPr>
          <w:rFonts w:asciiTheme="majorBidi" w:hAnsiTheme="majorBidi" w:cstheme="majorBidi"/>
          <w:sz w:val="30"/>
          <w:szCs w:val="30"/>
        </w:rPr>
        <w:t xml:space="preserve"> </w:t>
      </w:r>
    </w:p>
    <w:p w14:paraId="705D1120" w14:textId="77777777" w:rsidR="00E1166A" w:rsidRPr="00E301AC" w:rsidRDefault="00E1166A" w:rsidP="00D91EC2">
      <w:pPr>
        <w:pStyle w:val="BodyText"/>
        <w:spacing w:after="0" w:line="240" w:lineRule="auto"/>
        <w:ind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7110A16" w14:textId="77777777" w:rsidR="00D91EC2" w:rsidRPr="00E301AC" w:rsidRDefault="00D91EC2" w:rsidP="00D91EC2">
      <w:pPr>
        <w:pStyle w:val="BodyText"/>
        <w:spacing w:after="0"/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ขาดทุนจากการด้อยค่ารับรู้ในกำไรหรือขาดทุนเมื่อมูลค่าตามบัญชีของสินทรัพย์ หรือมูลค่าตามบัญชีของหน่วยสินทรัพย์ที่ก่อให้เกิดเงินสดสูงกว่ามูลค่าที่จะได้รับคืน </w:t>
      </w:r>
    </w:p>
    <w:p w14:paraId="5105DBED" w14:textId="77777777" w:rsidR="003068B1" w:rsidRPr="00E301AC" w:rsidRDefault="003068B1" w:rsidP="009A7E82">
      <w:pPr>
        <w:pStyle w:val="BodyText"/>
        <w:tabs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08A9156" w14:textId="5EE96479" w:rsidR="003068B1" w:rsidRPr="00E301AC" w:rsidRDefault="004270C3" w:rsidP="004270C3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3AC06261" w14:textId="77777777" w:rsidR="00D97B12" w:rsidRPr="00E301AC" w:rsidRDefault="00D97B12" w:rsidP="004270C3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369B95" w14:textId="1F88B7C3" w:rsidR="003068B1" w:rsidRPr="00E301AC" w:rsidRDefault="00610EE9" w:rsidP="0048638D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201DD1A3" w14:textId="6E66CAB1" w:rsidR="00B43D70" w:rsidRPr="00E301AC" w:rsidRDefault="00B43D70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eastAsia="x-none"/>
        </w:rPr>
      </w:pPr>
    </w:p>
    <w:p w14:paraId="6D349B07" w14:textId="6AA6E7F7" w:rsidR="00A46396" w:rsidRPr="00E301AC" w:rsidRDefault="00471CCE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ผลประโยชน์ของพนักงาน</w:t>
      </w:r>
    </w:p>
    <w:p w14:paraId="162C45CB" w14:textId="77777777" w:rsidR="00471CCE" w:rsidRPr="00E301AC" w:rsidRDefault="00471CCE" w:rsidP="0094447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7E461A" w14:textId="77777777" w:rsidR="0097434D" w:rsidRPr="00E301AC" w:rsidRDefault="0097434D" w:rsidP="0094447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</w:t>
      </w:r>
    </w:p>
    <w:p w14:paraId="22C8000A" w14:textId="77777777" w:rsidR="00C40290" w:rsidRPr="00E301AC" w:rsidRDefault="00C40290" w:rsidP="0094447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5A46B4" w14:textId="3501B08F" w:rsidR="0097434D" w:rsidRPr="00E301AC" w:rsidRDefault="007D7683" w:rsidP="0094447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02F8BDA8" w14:textId="77777777" w:rsidR="00C40290" w:rsidRPr="00E301AC" w:rsidRDefault="00C40290" w:rsidP="0048638D">
      <w:pPr>
        <w:tabs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09C6381F" w14:textId="77777777" w:rsidR="00273BF9" w:rsidRPr="00E301AC" w:rsidRDefault="00273BF9">
      <w:pPr>
        <w:spacing w:line="240" w:lineRule="auto"/>
        <w:rPr>
          <w:rFonts w:asciiTheme="majorBidi" w:hAnsiTheme="majorBidi" w:cstheme="majorBidi"/>
          <w:iCs/>
          <w:sz w:val="30"/>
          <w:szCs w:val="30"/>
          <w:cs/>
        </w:rPr>
      </w:pPr>
      <w:r w:rsidRPr="00E301AC">
        <w:rPr>
          <w:rFonts w:asciiTheme="majorBidi" w:hAnsiTheme="majorBidi" w:cstheme="majorBidi"/>
          <w:iCs/>
          <w:sz w:val="30"/>
          <w:szCs w:val="30"/>
          <w:cs/>
        </w:rPr>
        <w:br w:type="page"/>
      </w:r>
    </w:p>
    <w:p w14:paraId="02D923DB" w14:textId="48AF57C0" w:rsidR="0097434D" w:rsidRPr="00E301AC" w:rsidRDefault="0097434D" w:rsidP="0048638D">
      <w:pPr>
        <w:tabs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E301AC">
        <w:rPr>
          <w:rFonts w:asciiTheme="majorBidi" w:hAnsiTheme="majorBidi" w:cstheme="majorBidi"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13260FD6" w14:textId="77777777" w:rsidR="00C40290" w:rsidRPr="00E301AC" w:rsidRDefault="00C40290" w:rsidP="0094447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71CD12" w14:textId="36DA1A89" w:rsidR="00610EE9" w:rsidRPr="00E301AC" w:rsidRDefault="00EF5002" w:rsidP="0094447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ภาระผูกพันสุทธิของ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</w:t>
      </w:r>
      <w:r w:rsidR="00AB4AFC" w:rsidRPr="00E301AC">
        <w:rPr>
          <w:rFonts w:asciiTheme="majorBidi" w:hAnsiTheme="majorBidi" w:cstheme="majorBidi"/>
          <w:sz w:val="30"/>
          <w:szCs w:val="30"/>
          <w:cs/>
        </w:rPr>
        <w:t xml:space="preserve"> ซึ่งจัดทำโดยนักคณิตศาสตร์ประกันภัยที่ได้รับอนุญาต</w:t>
      </w:r>
      <w:r w:rsidR="00DF6FCC" w:rsidRPr="00E301AC">
        <w:rPr>
          <w:rFonts w:asciiTheme="majorBidi" w:hAnsiTheme="majorBidi" w:cstheme="majorBidi"/>
          <w:sz w:val="30"/>
          <w:szCs w:val="30"/>
          <w:cs/>
          <w:lang w:val="en-US"/>
        </w:rPr>
        <w:t>เป็นประจำทุกปี</w:t>
      </w:r>
      <w:r w:rsidR="00AB4AFC" w:rsidRPr="00E301AC">
        <w:rPr>
          <w:rFonts w:asciiTheme="majorBidi" w:hAnsiTheme="majorBidi" w:cstheme="majorBidi"/>
          <w:sz w:val="30"/>
          <w:szCs w:val="30"/>
          <w:cs/>
        </w:rPr>
        <w:t xml:space="preserve"> โดยวิธีคิดลดแต่ละหน่วยที่ประมาณการไว้</w:t>
      </w:r>
    </w:p>
    <w:p w14:paraId="5B0F316C" w14:textId="77777777" w:rsidR="00EF5002" w:rsidRPr="00E301AC" w:rsidRDefault="00EF5002" w:rsidP="0094447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3BF1ED" w14:textId="6EF9BD8C" w:rsidR="00BB5196" w:rsidRPr="00E301AC" w:rsidRDefault="009918C3" w:rsidP="00822AB3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</w:t>
      </w:r>
      <w:r w:rsidR="00CA422E" w:rsidRPr="00E301AC">
        <w:rPr>
          <w:rFonts w:asciiTheme="majorBidi" w:hAnsiTheme="majorBidi" w:cstheme="majorBidi"/>
          <w:sz w:val="30"/>
          <w:szCs w:val="30"/>
        </w:rPr>
        <w:br/>
      </w:r>
      <w:r w:rsidRPr="00E301AC">
        <w:rPr>
          <w:rFonts w:asciiTheme="majorBidi" w:hAnsiTheme="majorBidi" w:cstheme="majorBidi"/>
          <w:sz w:val="30"/>
          <w:szCs w:val="30"/>
          <w:cs/>
        </w:rPr>
        <w:t>โดยคำนึงถึงการเปลี่ยนแปลงใดๆ ในหนี้สินผลประโยชน์ที่กำหนดไว้สุทธิซึ่งเป็นผลมาจากการสมทบเงินและ</w:t>
      </w:r>
      <w:r w:rsidR="00CA422E" w:rsidRPr="00E301AC">
        <w:rPr>
          <w:rFonts w:asciiTheme="majorBidi" w:hAnsiTheme="majorBidi" w:cstheme="majorBidi"/>
          <w:sz w:val="30"/>
          <w:szCs w:val="30"/>
        </w:rPr>
        <w:br/>
      </w:r>
      <w:r w:rsidRPr="00E301AC">
        <w:rPr>
          <w:rFonts w:asciiTheme="majorBidi" w:hAnsiTheme="majorBidi" w:cstheme="majorBidi"/>
          <w:sz w:val="30"/>
          <w:szCs w:val="30"/>
          <w:cs/>
        </w:rPr>
        <w:t>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7DE9A7F4" w14:textId="77777777" w:rsidR="00822AB3" w:rsidRPr="00E301AC" w:rsidRDefault="00822AB3" w:rsidP="00822AB3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65BD6B" w14:textId="77777777" w:rsidR="004D3497" w:rsidRPr="00E301AC" w:rsidRDefault="009918C3" w:rsidP="0048638D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บริษัทรับรู้กำไรและขาดทุนจากการจ่ายชำระผลประโยชน์พนักงานเมื่อเกิดขึ้น</w:t>
      </w:r>
    </w:p>
    <w:p w14:paraId="76F76BC0" w14:textId="77777777" w:rsidR="00273BF9" w:rsidRPr="00E301AC" w:rsidRDefault="00273BF9" w:rsidP="00947E5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6B1741" w14:textId="7D6DC3A4" w:rsidR="00C40290" w:rsidRPr="00E301AC" w:rsidRDefault="009918C3" w:rsidP="00947E5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ภาระผูกพันสุทธิของ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0ECE7A87" w14:textId="223F5820" w:rsidR="00436216" w:rsidRPr="00E301AC" w:rsidRDefault="00436216" w:rsidP="00947E5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781B96" w14:textId="4D9DB4B2" w:rsidR="00C40290" w:rsidRPr="00E301AC" w:rsidRDefault="00033CF6" w:rsidP="0094447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เมื่อบริษัทไม่สามารถยกเลิกข้อเสนอการให้ผลประโยชน์ดังกล่าวได้อีกต่อไป หรือเมื่อบริษัทรับรู้ต้นทุนสำหรับการปรับโครงสร้าง หากระยะเวลาการจ่ายผลประโยชน์เกินกว่า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6CC4D4D8" w14:textId="77777777" w:rsidR="00033CF6" w:rsidRPr="00E301AC" w:rsidRDefault="00033CF6" w:rsidP="0094447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488F0D" w14:textId="2A64720D" w:rsidR="009918C3" w:rsidRPr="00E301AC" w:rsidRDefault="009918C3" w:rsidP="0094447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หนี้สินรับรู้ด้วยมูลค่าที่คาดว่าจะจ่ายชำระ หาก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22A4B7C5" w14:textId="77777777" w:rsidR="009918C3" w:rsidRPr="00E301AC" w:rsidRDefault="009918C3" w:rsidP="0094447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4B86C90" w14:textId="77777777" w:rsidR="00273BF9" w:rsidRPr="00E301AC" w:rsidRDefault="00273BF9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x-none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242AD670" w14:textId="0CEDAAA6" w:rsidR="00471CCE" w:rsidRPr="00E301AC" w:rsidRDefault="00471CCE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ประมาณการหนี้สิน</w:t>
      </w:r>
    </w:p>
    <w:p w14:paraId="1A71404F" w14:textId="77777777" w:rsidR="00471CCE" w:rsidRPr="00E301AC" w:rsidRDefault="00471CCE" w:rsidP="0094447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BCE454" w14:textId="77777777" w:rsidR="009918C3" w:rsidRPr="00E301AC" w:rsidRDefault="009918C3" w:rsidP="0094447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บริษัทมีภาระผูกพันตามกฎหมายหรือภาระผูกพันจากการอนุมานที่เกิดขึ้น</w:t>
      </w:r>
      <w:r w:rsidR="00CA422E" w:rsidRPr="00E301AC">
        <w:rPr>
          <w:rFonts w:asciiTheme="majorBidi" w:hAnsiTheme="majorBidi" w:cstheme="majorBidi"/>
          <w:sz w:val="30"/>
          <w:szCs w:val="30"/>
        </w:rPr>
        <w:br/>
      </w:r>
      <w:r w:rsidRPr="00E301AC">
        <w:rPr>
          <w:rFonts w:asciiTheme="majorBidi" w:hAnsiTheme="majorBidi" w:cstheme="majorBidi"/>
          <w:sz w:val="30"/>
          <w:szCs w:val="30"/>
          <w:cs/>
        </w:rPr>
        <w:t>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3A9024E3" w14:textId="77777777" w:rsidR="00471CCE" w:rsidRPr="00E301AC" w:rsidRDefault="00471CCE" w:rsidP="0094447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E3DF0C" w14:textId="77777777" w:rsidR="00471CCE" w:rsidRPr="00E301AC" w:rsidRDefault="00471CCE" w:rsidP="0094447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i/>
          <w:iCs/>
          <w:sz w:val="30"/>
          <w:szCs w:val="30"/>
          <w:cs/>
        </w:rPr>
        <w:t>ประมาณการค่าประกันความเสียหาย</w:t>
      </w:r>
    </w:p>
    <w:p w14:paraId="5768E1F2" w14:textId="77777777" w:rsidR="00A03605" w:rsidRPr="00E301AC" w:rsidRDefault="00A03605" w:rsidP="0094447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331437" w14:textId="3C38F998" w:rsidR="0021141D" w:rsidRPr="00E301AC" w:rsidRDefault="00471CCE" w:rsidP="0094447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ประมาณการค่าประกันความเสียหายจากการรับประกันคุณภาพสินค้า</w:t>
      </w:r>
      <w:r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จะบันทึกเมื่อได้ขายสินค้าหรือให้บริการแก่ลูกค้าแล้ว ประมาณการค่าใช้จ่ายประมาณขึ้นโดยอ้างอิงจากข้อมูลการ</w:t>
      </w:r>
      <w:r w:rsidR="00FB4D3C" w:rsidRPr="00E301AC">
        <w:rPr>
          <w:rFonts w:asciiTheme="majorBidi" w:hAnsiTheme="majorBidi" w:cstheme="majorBidi"/>
          <w:sz w:val="30"/>
          <w:szCs w:val="30"/>
          <w:cs/>
        </w:rPr>
        <w:t>เรียกร้องค่าเสียหายที่เกิดขึ้นจริงที่ผ่านมา</w:t>
      </w:r>
      <w:r w:rsidRPr="00E301AC">
        <w:rPr>
          <w:rFonts w:asciiTheme="majorBidi" w:hAnsiTheme="majorBidi" w:cstheme="majorBidi"/>
          <w:sz w:val="30"/>
          <w:szCs w:val="30"/>
          <w:cs/>
        </w:rPr>
        <w:t>และปัจจัยต่างๆ ที่อาจเกี่ยวข้องกับความน่าจะเป็นที่จะเกิดความเสียหายดังกล่าว</w:t>
      </w:r>
    </w:p>
    <w:p w14:paraId="03293D12" w14:textId="60187C6E" w:rsidR="00E73FA6" w:rsidRPr="00E301AC" w:rsidRDefault="00E73FA6" w:rsidP="00E1166A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0324C8C" w14:textId="4217D527" w:rsidR="00A46396" w:rsidRPr="00E301AC" w:rsidRDefault="00A46396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34AF6443" w14:textId="77777777" w:rsidR="00A46396" w:rsidRPr="00E301AC" w:rsidRDefault="00A46396" w:rsidP="0094447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6371E3" w14:textId="6AFC7428" w:rsidR="007B479F" w:rsidRPr="00E301AC" w:rsidRDefault="007B479F" w:rsidP="007B479F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</w:t>
      </w:r>
      <w:r w:rsidR="00610EE9" w:rsidRPr="00E301AC">
        <w:rPr>
          <w:rFonts w:asciiTheme="majorBidi" w:hAnsiTheme="majorBidi" w:cstheme="majorBidi"/>
          <w:sz w:val="30"/>
          <w:szCs w:val="30"/>
          <w:cs/>
        </w:rPr>
        <w:br/>
      </w:r>
      <w:r w:rsidRPr="00E301AC">
        <w:rPr>
          <w:rFonts w:asciiTheme="majorBidi" w:hAnsiTheme="majorBidi" w:cstheme="majorBidi"/>
          <w:sz w:val="30"/>
          <w:szCs w:val="30"/>
          <w:cs/>
        </w:rPr>
        <w:t>ที่บริษัท</w:t>
      </w:r>
      <w:r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6F5656F9" w14:textId="77777777" w:rsidR="007B479F" w:rsidRPr="00E301AC" w:rsidRDefault="007B479F" w:rsidP="007B479F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675AA90" w14:textId="2F84A4B8" w:rsidR="00A03605" w:rsidRPr="00E301AC" w:rsidRDefault="00A46396" w:rsidP="00947E5C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="00723157"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64571611" w14:textId="77777777" w:rsidR="00436216" w:rsidRPr="00E301AC" w:rsidRDefault="00436216" w:rsidP="00947E5C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0B1D0D2A" w14:textId="508DB038" w:rsidR="00A46396" w:rsidRPr="00E301AC" w:rsidRDefault="00A46396" w:rsidP="00A03605">
      <w:pPr>
        <w:pStyle w:val="block"/>
        <w:numPr>
          <w:ilvl w:val="0"/>
          <w:numId w:val="10"/>
        </w:numPr>
        <w:spacing w:after="0" w:line="240" w:lineRule="atLeast"/>
        <w:ind w:right="-7" w:firstLine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301AC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C90145" w:rsidRPr="00E301AC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E301AC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E301AC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748EB63B" w14:textId="02F632F1" w:rsidR="00A46396" w:rsidRPr="00E301AC" w:rsidRDefault="00A03605" w:rsidP="00A03605">
      <w:pPr>
        <w:pStyle w:val="block"/>
        <w:spacing w:after="0" w:line="240" w:lineRule="atLeast"/>
        <w:ind w:left="1117" w:right="-7" w:hanging="55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301AC">
        <w:rPr>
          <w:rFonts w:asciiTheme="majorBidi" w:hAnsiTheme="majorBidi" w:cstheme="majorBidi"/>
          <w:sz w:val="30"/>
          <w:szCs w:val="30"/>
          <w:lang w:bidi="th-TH"/>
        </w:rPr>
        <w:t xml:space="preserve">- </w:t>
      </w:r>
      <w:r w:rsidRPr="00E301AC">
        <w:rPr>
          <w:rFonts w:asciiTheme="majorBidi" w:hAnsiTheme="majorBidi" w:cstheme="majorBidi"/>
          <w:sz w:val="30"/>
          <w:szCs w:val="30"/>
          <w:lang w:bidi="th-TH"/>
        </w:rPr>
        <w:tab/>
      </w:r>
      <w:r w:rsidR="00A46396" w:rsidRPr="00E301AC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="00A46396" w:rsidRPr="00E301AC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C90145" w:rsidRPr="00E301AC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957036" w:rsidRPr="00E301AC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เป็นข้อมูลอื่นที่สังเกตได้โดยตรงหรือโดยอ้อมสำหรับสินทรัพย์นั้นหรือหนี้สินนั้น</w:t>
      </w:r>
      <w:r w:rsidRPr="00E301AC">
        <w:rPr>
          <w:rFonts w:asciiTheme="majorBidi" w:hAnsiTheme="majorBidi" w:cstheme="majorBidi"/>
          <w:sz w:val="30"/>
          <w:szCs w:val="30"/>
          <w:lang w:bidi="th-TH"/>
        </w:rPr>
        <w:br/>
      </w:r>
      <w:r w:rsidR="00A46396" w:rsidRPr="00E301AC">
        <w:rPr>
          <w:rFonts w:asciiTheme="majorBidi" w:hAnsiTheme="majorBidi" w:cstheme="majorBidi"/>
          <w:sz w:val="30"/>
          <w:szCs w:val="30"/>
          <w:cs/>
          <w:lang w:bidi="th-TH"/>
        </w:rPr>
        <w:t xml:space="preserve">นอกเหนือจากราคาเสนอซื้อขายซึ่งรวมอยู่ในข้อมูลระดับ </w:t>
      </w:r>
      <w:r w:rsidR="00C90145" w:rsidRPr="00E301AC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21F1FB8F" w14:textId="0870FC50" w:rsidR="00A46396" w:rsidRPr="00E301AC" w:rsidRDefault="00A46396" w:rsidP="00A03605">
      <w:pPr>
        <w:pStyle w:val="block"/>
        <w:numPr>
          <w:ilvl w:val="0"/>
          <w:numId w:val="10"/>
        </w:numPr>
        <w:spacing w:after="0" w:line="240" w:lineRule="atLeast"/>
        <w:ind w:right="-7" w:firstLine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301AC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E301AC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C90145" w:rsidRPr="00E301AC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E301AC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E301AC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0240F396" w14:textId="77777777" w:rsidR="00944479" w:rsidRPr="00E301AC" w:rsidRDefault="00944479" w:rsidP="009918C3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10CD8455" w14:textId="77777777" w:rsidR="00A46396" w:rsidRPr="00E301AC" w:rsidRDefault="00A46396" w:rsidP="009918C3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792DC1E3" w14:textId="77777777" w:rsidR="00610EE9" w:rsidRPr="00E301AC" w:rsidRDefault="00610EE9" w:rsidP="009918C3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75A6542" w14:textId="2A659FEB" w:rsidR="00A46396" w:rsidRPr="00E301AC" w:rsidRDefault="00610EE9" w:rsidP="009918C3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หากสินทรัพย์หรือหนี้สินที่วัดมูลค่าด้วยมูลค่ายุติธรรมมีราคาเสนอซื้อและราคาเสนอขายบริษัทวัดมูลค่าสินทรัพย์</w:t>
      </w:r>
      <w:r w:rsidRPr="00E301AC">
        <w:rPr>
          <w:rFonts w:asciiTheme="majorBidi" w:hAnsiTheme="majorBidi" w:cstheme="majorBidi"/>
          <w:sz w:val="30"/>
          <w:szCs w:val="30"/>
          <w:cs/>
          <w:lang w:bidi="th-TH"/>
        </w:rPr>
        <w:br/>
        <w:t>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341FDBE8" w14:textId="77777777" w:rsidR="00610EE9" w:rsidRPr="00E301AC" w:rsidRDefault="00610EE9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ab/>
      </w:r>
    </w:p>
    <w:p w14:paraId="7E82B2F5" w14:textId="1E71889A" w:rsidR="004B20A5" w:rsidRPr="00E301AC" w:rsidRDefault="00610EE9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ab/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</w:t>
      </w:r>
      <w:r w:rsidRPr="00E301AC">
        <w:rPr>
          <w:rFonts w:asciiTheme="majorBidi" w:hAnsiTheme="majorBidi" w:cstheme="majorBidi"/>
          <w:sz w:val="30"/>
          <w:szCs w:val="30"/>
          <w:cs/>
        </w:rPr>
        <w:tab/>
        <w:t>รายการ เช่น มูลค่ายุติธรรมของผลตอบแทนที่ให้หรือได้รับ</w:t>
      </w:r>
    </w:p>
    <w:p w14:paraId="6F1CD6A9" w14:textId="77777777" w:rsidR="00033CF6" w:rsidRPr="00E301AC" w:rsidRDefault="00033CF6" w:rsidP="00033CF6">
      <w:pPr>
        <w:pStyle w:val="Heading8"/>
        <w:tabs>
          <w:tab w:val="left" w:pos="540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6451A69" w14:textId="1FEA005E" w:rsidR="00471CCE" w:rsidRPr="00E301AC" w:rsidRDefault="00471CCE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</w:t>
      </w:r>
    </w:p>
    <w:p w14:paraId="44130343" w14:textId="77777777" w:rsidR="00F15E67" w:rsidRPr="00E301AC" w:rsidRDefault="00F15E67" w:rsidP="00944479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1DB586C0" w14:textId="1BB12453" w:rsidR="00944479" w:rsidRPr="00E301AC" w:rsidRDefault="00944479" w:rsidP="009918C3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</w:t>
      </w:r>
      <w:r w:rsidR="001744DE" w:rsidRPr="00E301AC">
        <w:rPr>
          <w:rFonts w:asciiTheme="majorBidi" w:hAnsiTheme="majorBidi" w:cstheme="majorBidi"/>
          <w:sz w:val="30"/>
          <w:szCs w:val="30"/>
          <w:cs/>
          <w:lang w:bidi="th-TH"/>
        </w:rPr>
        <w:t>ค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าดว่าจะมีสิทธิได้รับซึ่งไม่รวมจำนวนเงินที่เก็บแทนบุคคลที่สาม </w:t>
      </w:r>
      <w:r w:rsidR="002C1156" w:rsidRPr="00E301AC">
        <w:rPr>
          <w:rFonts w:asciiTheme="majorBidi" w:hAnsiTheme="majorBidi" w:cstheme="majorBidi"/>
          <w:sz w:val="30"/>
          <w:szCs w:val="30"/>
          <w:cs/>
          <w:lang w:bidi="th-TH"/>
        </w:rPr>
        <w:t>รายได้ที่รับรู้ไม่รวม</w:t>
      </w:r>
      <w:r w:rsidRPr="00E301AC">
        <w:rPr>
          <w:rFonts w:asciiTheme="majorBidi" w:hAnsiTheme="majorBidi" w:cstheme="majorBidi"/>
          <w:sz w:val="30"/>
          <w:szCs w:val="30"/>
          <w:cs/>
        </w:rPr>
        <w:t>ภาษีมูลค่าเพิ่มและแสดงสุทธิจากส่วนลดการค้าและส่วนลดตามปริมาณ</w:t>
      </w:r>
    </w:p>
    <w:p w14:paraId="222080BC" w14:textId="77777777" w:rsidR="00D5242C" w:rsidRPr="00E301AC" w:rsidRDefault="00D5242C" w:rsidP="0094447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8849C77" w14:textId="1CABC919" w:rsidR="00944479" w:rsidRPr="00E301AC" w:rsidRDefault="00944479" w:rsidP="00436216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</w:t>
      </w:r>
      <w:r w:rsidR="002C1156" w:rsidRPr="00E301AC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ณ วันที่</w:t>
      </w:r>
      <w:r w:rsidRPr="00E301AC">
        <w:rPr>
          <w:rFonts w:asciiTheme="majorBidi" w:hAnsiTheme="majorBidi" w:cstheme="majorBidi"/>
          <w:sz w:val="30"/>
          <w:szCs w:val="30"/>
          <w:cs/>
        </w:rPr>
        <w:t>มีการส่งมอบสินค้าให้กับลูกค้า</w:t>
      </w:r>
      <w:r w:rsidRPr="00E301AC">
        <w:rPr>
          <w:rFonts w:asciiTheme="majorBidi" w:hAnsiTheme="majorBidi" w:cstheme="majorBidi"/>
          <w:sz w:val="30"/>
          <w:szCs w:val="30"/>
        </w:rPr>
        <w:t xml:space="preserve"> </w:t>
      </w:r>
    </w:p>
    <w:p w14:paraId="054E7F6E" w14:textId="77777777" w:rsidR="00AE28A2" w:rsidRPr="00E301AC" w:rsidRDefault="00AE28A2" w:rsidP="00436216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CDF85E" w14:textId="034A50F1" w:rsidR="00D5242C" w:rsidRPr="00E301AC" w:rsidRDefault="00944479" w:rsidP="00944479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รายได้จากการให้บริการรับรู้ตลอดช่วงเวลาหนึ่งเมื่อได้ให้บริการ ต้นทุนที่เกี่ยวข้องรับรู้ในกำไรหรือขาดทุนเมื่อเกิดขึ้น</w:t>
      </w:r>
    </w:p>
    <w:p w14:paraId="550FD377" w14:textId="77777777" w:rsidR="00273BF9" w:rsidRPr="00E301AC" w:rsidRDefault="00273BF9" w:rsidP="00944479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C82C18" w14:textId="023BB533" w:rsidR="000560C8" w:rsidRPr="00E301AC" w:rsidRDefault="000560C8" w:rsidP="000560C8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รายได้ค่าเช่า</w:t>
      </w:r>
    </w:p>
    <w:p w14:paraId="44BF0831" w14:textId="77777777" w:rsidR="00F15E67" w:rsidRPr="00E301AC" w:rsidRDefault="00F15E67" w:rsidP="000560C8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52AA89B5" w14:textId="5E784D22" w:rsidR="002C1156" w:rsidRPr="00E301AC" w:rsidRDefault="00A154B1" w:rsidP="008C3D15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301AC">
        <w:rPr>
          <w:rFonts w:asciiTheme="majorBidi" w:hAnsiTheme="majorBidi" w:cstheme="majorBidi"/>
          <w:sz w:val="30"/>
          <w:szCs w:val="30"/>
          <w:cs/>
          <w:lang w:bidi="th-TH"/>
        </w:rPr>
        <w:t xml:space="preserve">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 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 </w:t>
      </w:r>
      <w:r w:rsidRPr="00E301AC">
        <w:rPr>
          <w:rFonts w:asciiTheme="majorBidi" w:hAnsiTheme="majorBidi" w:cstheme="majorBidi"/>
          <w:sz w:val="30"/>
          <w:szCs w:val="30"/>
          <w:cs/>
          <w:lang w:val="en-US" w:bidi="th-TH"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  <w:r w:rsidR="002C1156" w:rsidRPr="00E301AC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</w:p>
    <w:p w14:paraId="5146B22F" w14:textId="77777777" w:rsidR="002C1156" w:rsidRPr="00E301AC" w:rsidRDefault="002C1156" w:rsidP="002C1156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161C60" w14:textId="294975A3" w:rsidR="00F15E67" w:rsidRPr="00E301AC" w:rsidRDefault="00F15E67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รายได้จากการลงทุน</w:t>
      </w:r>
    </w:p>
    <w:p w14:paraId="784B785F" w14:textId="77777777" w:rsidR="00F15E67" w:rsidRPr="00E301AC" w:rsidRDefault="00F15E67" w:rsidP="0094447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5E52C8" w14:textId="02263461" w:rsidR="00A46396" w:rsidRPr="00E301AC" w:rsidRDefault="00CA422E" w:rsidP="000560C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รายได้จากการลงทุนประกอบด้วยเงินปันผลและดอกเบี้ยรับจากการลงทุนและเงินฝากธนาคาร โดยเงินปันผลรับบันทึกในกำไรหรือขาดทุนในวันที่บริษัทมีสิทธิได้รับเงินปันผล และดอกเบี้ยรับบันทึกในกำไรหรือขาดทุนตามเกณฑ์คงค้าง</w:t>
      </w:r>
    </w:p>
    <w:p w14:paraId="57258B7C" w14:textId="77777777" w:rsidR="000560C8" w:rsidRPr="00E301AC" w:rsidRDefault="000560C8" w:rsidP="0094447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DE9F29" w14:textId="77777777" w:rsidR="00273BF9" w:rsidRPr="00E301AC" w:rsidRDefault="00273BF9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x-none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7664E9F9" w14:textId="5B3052A0" w:rsidR="00471CCE" w:rsidRPr="00E301AC" w:rsidRDefault="00471CCE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ภาษีเงินได้</w:t>
      </w:r>
    </w:p>
    <w:p w14:paraId="1870FB35" w14:textId="77777777" w:rsidR="00471CCE" w:rsidRPr="00E301AC" w:rsidRDefault="00471CCE" w:rsidP="0094447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61DC92" w14:textId="49F4A772" w:rsidR="00CA422E" w:rsidRPr="00E301AC" w:rsidRDefault="00CA422E" w:rsidP="00CA422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7E2F22" w:rsidRPr="00E301AC">
        <w:rPr>
          <w:rFonts w:asciiTheme="majorBidi" w:hAnsiTheme="majorBidi" w:cstheme="majorBidi"/>
          <w:sz w:val="30"/>
          <w:szCs w:val="30"/>
          <w:cs/>
        </w:rPr>
        <w:t>ซึ่ง</w:t>
      </w:r>
      <w:r w:rsidRPr="00E301AC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14:paraId="6257AF58" w14:textId="77777777" w:rsidR="00CA422E" w:rsidRPr="00E301AC" w:rsidRDefault="00CA422E" w:rsidP="00483696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8EEA8CC" w14:textId="70CC01AD" w:rsidR="00CA422E" w:rsidRPr="00E301AC" w:rsidRDefault="00CA422E" w:rsidP="00CA422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</w:t>
      </w:r>
      <w:r w:rsidR="007E2F22" w:rsidRPr="00E301AC">
        <w:rPr>
          <w:rFonts w:asciiTheme="majorBidi" w:hAnsiTheme="majorBidi" w:cstheme="majorBidi"/>
          <w:sz w:val="30"/>
          <w:szCs w:val="30"/>
          <w:cs/>
        </w:rPr>
        <w:t>บันทึก</w:t>
      </w:r>
      <w:r w:rsidRPr="00E301AC">
        <w:rPr>
          <w:rFonts w:asciiTheme="majorBidi" w:hAnsiTheme="majorBidi" w:cstheme="majorBidi"/>
          <w:sz w:val="30"/>
          <w:szCs w:val="30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4865ACE8" w14:textId="726311C0" w:rsidR="00CA422E" w:rsidRPr="00E301AC" w:rsidRDefault="00CA422E" w:rsidP="00483696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FA72415" w14:textId="0FC9B13B" w:rsidR="00CA422E" w:rsidRPr="00E301AC" w:rsidRDefault="00CA422E" w:rsidP="00CA422E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="00804960" w:rsidRPr="00E301AC">
        <w:rPr>
          <w:rFonts w:asciiTheme="majorBidi" w:hAnsiTheme="majorBidi" w:cstheme="majorBidi"/>
          <w:sz w:val="30"/>
          <w:szCs w:val="30"/>
          <w:cs/>
        </w:rPr>
        <w:t xml:space="preserve"> ภาษีเงินได้รอการตัดบัญชีจะไม่ถูกรับรู้เมื่อเกิดจากผลแตกต่างชั่วคราว สำหรับ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</w:t>
      </w:r>
    </w:p>
    <w:p w14:paraId="4A2037BC" w14:textId="77777777" w:rsidR="00CA422E" w:rsidRPr="00E301AC" w:rsidRDefault="00CA422E" w:rsidP="00483696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0E810C" w14:textId="771F2B28" w:rsidR="00CA422E" w:rsidRPr="00E301AC" w:rsidRDefault="00CA422E" w:rsidP="003B55B5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 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CF02AA" w:rsidRPr="00E301A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80D5E" w:rsidRPr="00E301AC">
        <w:rPr>
          <w:rFonts w:asciiTheme="majorBidi" w:hAnsiTheme="majorBidi" w:cstheme="majorBidi"/>
          <w:sz w:val="30"/>
          <w:szCs w:val="30"/>
          <w:cs/>
        </w:rPr>
        <w:t xml:space="preserve">โดยใช้อัตราภาษีที่ประกาศใช้หรือที่คาดว่ามีผลบังคับใช้ ณ วันที่รายงาน </w:t>
      </w:r>
      <w:r w:rsidR="00CF02AA" w:rsidRPr="00E301AC">
        <w:rPr>
          <w:rFonts w:asciiTheme="majorBidi" w:hAnsiTheme="majorBidi" w:cstheme="majorBidi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01C799C4" w14:textId="6162ADF9" w:rsidR="004B24A4" w:rsidRPr="00E301AC" w:rsidRDefault="004B24A4" w:rsidP="003B55B5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ab/>
      </w:r>
    </w:p>
    <w:p w14:paraId="02BCFA78" w14:textId="628CDC55" w:rsidR="00CA422E" w:rsidRPr="00E301AC" w:rsidRDefault="00CF02AA" w:rsidP="00483696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50ED8D0F" w14:textId="77777777" w:rsidR="00273BF9" w:rsidRPr="00E301AC" w:rsidRDefault="00273BF9" w:rsidP="00483696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EB5A76" w14:textId="77777777" w:rsidR="00471CCE" w:rsidRPr="00E301AC" w:rsidRDefault="00471CCE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กำไรต่อหุ้น</w:t>
      </w:r>
    </w:p>
    <w:p w14:paraId="20FA4307" w14:textId="77777777" w:rsidR="00471CCE" w:rsidRPr="00E301AC" w:rsidRDefault="00471CCE" w:rsidP="00F105B2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3BEA1512" w14:textId="6079CEDE" w:rsidR="00F105B2" w:rsidRPr="00E301AC" w:rsidRDefault="00471CCE" w:rsidP="00F105B2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กำไรต่อหุ้น</w:t>
      </w:r>
      <w:r w:rsidR="00D02098">
        <w:rPr>
          <w:rFonts w:asciiTheme="majorBidi" w:hAnsiTheme="majorBidi" w:cstheme="majorBidi" w:hint="cs"/>
          <w:sz w:val="30"/>
          <w:szCs w:val="30"/>
          <w:cs/>
        </w:rPr>
        <w:t>ขั้นพื้นฐาน</w:t>
      </w:r>
      <w:r w:rsidR="00F105B2" w:rsidRPr="00E301AC">
        <w:rPr>
          <w:rFonts w:asciiTheme="majorBidi" w:hAnsiTheme="majorBidi" w:cstheme="majorBidi"/>
          <w:sz w:val="30"/>
          <w:szCs w:val="30"/>
          <w:cs/>
        </w:rPr>
        <w:t>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2394ED33" w14:textId="77777777" w:rsidR="0008644D" w:rsidRPr="00E301AC" w:rsidRDefault="0008644D" w:rsidP="00B91BBA">
      <w:pPr>
        <w:pStyle w:val="BodyText"/>
        <w:spacing w:after="0" w:line="240" w:lineRule="auto"/>
        <w:ind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4B0F1C41" w14:textId="77777777" w:rsidR="00273BF9" w:rsidRPr="00E301AC" w:rsidRDefault="00273BF9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x-none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46338FA4" w14:textId="44494CAB" w:rsidR="00E91A96" w:rsidRPr="00E301AC" w:rsidRDefault="00E91A96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431A716D" w14:textId="77777777" w:rsidR="00E91A96" w:rsidRPr="00E301AC" w:rsidRDefault="00E91A96" w:rsidP="00903550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1A22A630" w14:textId="29866062" w:rsidR="00060D2C" w:rsidRPr="00E301AC" w:rsidRDefault="00E91A96" w:rsidP="00253D60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 หรือบริษัทมีอำนาจควบคุมทั้งทางตรงและทางอ้อม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232C689E" w14:textId="77777777" w:rsidR="00033CF6" w:rsidRPr="00E301AC" w:rsidRDefault="00033CF6" w:rsidP="00253D60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29E0D3B8" w14:textId="77777777" w:rsidR="00A200D2" w:rsidRPr="00E301AC" w:rsidRDefault="00A200D2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31270BD1" w14:textId="77777777" w:rsidR="00A200D2" w:rsidRPr="00E301AC" w:rsidRDefault="00A200D2" w:rsidP="00903550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1FD1FD3" w14:textId="157EF991" w:rsidR="00A200D2" w:rsidRPr="00E301AC" w:rsidRDefault="00892D82" w:rsidP="0008644D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ผลการดำเนินงานของส่วนงานที่รายงานต่อผู้มีอำนาจตัดสินใจสูงสุดด้านการดำเนินงานของบริษัท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  <w:r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รายการที่ไม่สามารถปันส่วนได้ส่วนใหญ่เป็นรายการสินทรัพย์ หนี้สิน รายได้จากการลงทุน กำไร</w:t>
      </w:r>
      <w:r w:rsidR="00E36ACE">
        <w:rPr>
          <w:rFonts w:asciiTheme="majorBidi" w:hAnsiTheme="majorBidi" w:cstheme="majorBidi" w:hint="cs"/>
          <w:sz w:val="30"/>
          <w:szCs w:val="30"/>
          <w:cs/>
        </w:rPr>
        <w:t xml:space="preserve"> (</w:t>
      </w:r>
      <w:r w:rsidRPr="00E301AC">
        <w:rPr>
          <w:rFonts w:asciiTheme="majorBidi" w:hAnsiTheme="majorBidi" w:cstheme="majorBidi"/>
          <w:sz w:val="30"/>
          <w:szCs w:val="30"/>
          <w:cs/>
        </w:rPr>
        <w:t>ขาดทุน</w:t>
      </w:r>
      <w:r w:rsidR="00E36ACE">
        <w:rPr>
          <w:rFonts w:asciiTheme="majorBidi" w:hAnsiTheme="majorBidi" w:cstheme="majorBidi" w:hint="cs"/>
          <w:sz w:val="30"/>
          <w:szCs w:val="30"/>
          <w:cs/>
        </w:rPr>
        <w:t xml:space="preserve">) </w:t>
      </w:r>
      <w:r w:rsidRPr="00E301AC">
        <w:rPr>
          <w:rFonts w:asciiTheme="majorBidi" w:hAnsiTheme="majorBidi" w:cstheme="majorBidi"/>
          <w:sz w:val="30"/>
          <w:szCs w:val="30"/>
          <w:cs/>
        </w:rPr>
        <w:t>จากอัตรา</w:t>
      </w: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>แ</w:t>
      </w:r>
      <w:r w:rsidRPr="00E301AC">
        <w:rPr>
          <w:rFonts w:asciiTheme="majorBidi" w:hAnsiTheme="majorBidi" w:cstheme="majorBidi"/>
          <w:sz w:val="30"/>
          <w:szCs w:val="30"/>
          <w:cs/>
        </w:rPr>
        <w:t>ลกเปลี่ยน รายได้อื่น ค่าใช้จ่ายในการขายและค่าใช้จ่ายในการบริหารบางรายการ</w:t>
      </w:r>
    </w:p>
    <w:p w14:paraId="26BAC5C2" w14:textId="77777777" w:rsidR="0053689C" w:rsidRPr="00E301AC" w:rsidRDefault="0053689C" w:rsidP="00903550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64170BA" w14:textId="3E4E4CEA" w:rsidR="00471CCE" w:rsidRPr="00E301AC" w:rsidRDefault="00471CCE" w:rsidP="008D1DB0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10140F14" w14:textId="77777777" w:rsidR="00E54C7E" w:rsidRPr="00E301AC" w:rsidRDefault="00E54C7E" w:rsidP="009D7A87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2EFE40D7" w14:textId="4CF81842" w:rsidR="007B26AC" w:rsidRPr="00E301AC" w:rsidRDefault="00256FB0" w:rsidP="009D7A87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ความสัมพันธ์</w:t>
      </w:r>
      <w:r w:rsidR="001C6C28" w:rsidRPr="00E301AC">
        <w:rPr>
          <w:rFonts w:asciiTheme="majorBidi" w:hAnsiTheme="majorBidi" w:cstheme="majorBidi"/>
          <w:sz w:val="30"/>
          <w:szCs w:val="30"/>
          <w:cs/>
        </w:rPr>
        <w:t>ที่มี</w:t>
      </w:r>
      <w:r w:rsidRPr="00E301AC">
        <w:rPr>
          <w:rFonts w:asciiTheme="majorBidi" w:hAnsiTheme="majorBidi" w:cstheme="majorBidi"/>
          <w:sz w:val="30"/>
          <w:szCs w:val="30"/>
          <w:cs/>
        </w:rPr>
        <w:t>กับ</w:t>
      </w:r>
      <w:r w:rsidR="00630C12" w:rsidRPr="00E301AC">
        <w:rPr>
          <w:rFonts w:asciiTheme="majorBidi" w:hAnsiTheme="majorBidi" w:cstheme="majorBidi"/>
          <w:sz w:val="30"/>
          <w:szCs w:val="30"/>
          <w:cs/>
        </w:rPr>
        <w:t xml:space="preserve">บริษัทร่วมได้เปิดเผยในหมายเหตุข้อ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8</w:t>
      </w:r>
      <w:r w:rsidR="007B26AC"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="00E54C7E" w:rsidRPr="00E301AC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7B26AC" w:rsidRPr="00E301AC">
        <w:rPr>
          <w:rFonts w:asciiTheme="majorBidi" w:hAnsiTheme="majorBidi" w:cstheme="majorBidi"/>
          <w:sz w:val="30"/>
          <w:szCs w:val="30"/>
          <w:cs/>
        </w:rPr>
        <w:t>บุคคลหรือกิจการอื่นที่เกี่ยวข้องกันที่มีรายการ</w:t>
      </w:r>
      <w:r w:rsidR="005813AC" w:rsidRPr="00E301AC">
        <w:rPr>
          <w:rFonts w:asciiTheme="majorBidi" w:hAnsiTheme="majorBidi" w:cstheme="majorBidi"/>
          <w:sz w:val="30"/>
          <w:szCs w:val="30"/>
          <w:cs/>
        </w:rPr>
        <w:br/>
      </w:r>
      <w:r w:rsidR="007B26AC" w:rsidRPr="00E301AC">
        <w:rPr>
          <w:rFonts w:asciiTheme="majorBidi" w:hAnsiTheme="majorBidi" w:cstheme="majorBidi"/>
          <w:sz w:val="30"/>
          <w:szCs w:val="30"/>
          <w:cs/>
        </w:rPr>
        <w:t>ระหว่างกันที่มีนัยสำคัญกับบริษัทในระหว่างปีมีดังต่อไปนี้</w:t>
      </w:r>
    </w:p>
    <w:p w14:paraId="6B0A5431" w14:textId="77777777" w:rsidR="0046467D" w:rsidRPr="00E301AC" w:rsidRDefault="0046467D" w:rsidP="0048638D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350"/>
        <w:gridCol w:w="3690"/>
      </w:tblGrid>
      <w:tr w:rsidR="00903550" w:rsidRPr="00E301AC" w14:paraId="58D2D056" w14:textId="77777777" w:rsidTr="00AC23A1">
        <w:trPr>
          <w:tblHeader/>
        </w:trPr>
        <w:tc>
          <w:tcPr>
            <w:tcW w:w="4320" w:type="dxa"/>
          </w:tcPr>
          <w:p w14:paraId="064CBEB6" w14:textId="77777777" w:rsidR="00903550" w:rsidRPr="00E301AC" w:rsidRDefault="00903550" w:rsidP="009C665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14:paraId="493CF69A" w14:textId="77777777" w:rsidR="00903550" w:rsidRPr="00E301AC" w:rsidRDefault="00903550" w:rsidP="00D27DF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ประเทศที่จัดตั้ง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/</w:t>
            </w:r>
          </w:p>
        </w:tc>
        <w:tc>
          <w:tcPr>
            <w:tcW w:w="3690" w:type="dxa"/>
          </w:tcPr>
          <w:p w14:paraId="42CD4B69" w14:textId="77777777" w:rsidR="00903550" w:rsidRPr="00E301AC" w:rsidRDefault="00903550" w:rsidP="00630C12">
            <w:pPr>
              <w:spacing w:line="240" w:lineRule="auto"/>
              <w:ind w:left="-18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</w:tr>
      <w:tr w:rsidR="00471CCE" w:rsidRPr="00E301AC" w14:paraId="1AB16B8F" w14:textId="77777777" w:rsidTr="00AC23A1">
        <w:trPr>
          <w:tblHeader/>
        </w:trPr>
        <w:tc>
          <w:tcPr>
            <w:tcW w:w="4320" w:type="dxa"/>
          </w:tcPr>
          <w:p w14:paraId="2A8F613D" w14:textId="77777777" w:rsidR="00471CCE" w:rsidRPr="00E301AC" w:rsidRDefault="00340057" w:rsidP="009C665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ชื่อกิจการ</w:t>
            </w:r>
          </w:p>
        </w:tc>
        <w:tc>
          <w:tcPr>
            <w:tcW w:w="1350" w:type="dxa"/>
          </w:tcPr>
          <w:p w14:paraId="59922D83" w14:textId="77777777" w:rsidR="00471CCE" w:rsidRPr="00E301AC" w:rsidRDefault="00D27DF5" w:rsidP="00D27DF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สัญชาติ</w:t>
            </w:r>
          </w:p>
        </w:tc>
        <w:tc>
          <w:tcPr>
            <w:tcW w:w="3690" w:type="dxa"/>
          </w:tcPr>
          <w:p w14:paraId="57E8D7F3" w14:textId="77777777" w:rsidR="00471CCE" w:rsidRPr="00E301AC" w:rsidRDefault="00630C12" w:rsidP="00630C12">
            <w:pPr>
              <w:spacing w:line="240" w:lineRule="auto"/>
              <w:ind w:left="-1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ลักษณะความสัมพันธ์</w:t>
            </w:r>
          </w:p>
        </w:tc>
      </w:tr>
      <w:tr w:rsidR="0085218B" w:rsidRPr="00E301AC" w14:paraId="5773AF71" w14:textId="77777777" w:rsidTr="00AC23A1">
        <w:tc>
          <w:tcPr>
            <w:tcW w:w="4320" w:type="dxa"/>
          </w:tcPr>
          <w:p w14:paraId="2377FE1B" w14:textId="77777777" w:rsidR="0085218B" w:rsidRPr="00E301AC" w:rsidRDefault="0085218B" w:rsidP="008A64AD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350" w:type="dxa"/>
          </w:tcPr>
          <w:p w14:paraId="4D5C0B47" w14:textId="77777777" w:rsidR="0085218B" w:rsidRPr="00E301AC" w:rsidRDefault="0085218B" w:rsidP="008A64A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ญี่ปุ่น ไทย</w:t>
            </w:r>
          </w:p>
        </w:tc>
        <w:tc>
          <w:tcPr>
            <w:tcW w:w="3690" w:type="dxa"/>
          </w:tcPr>
          <w:p w14:paraId="5F2988D8" w14:textId="5D69324C" w:rsidR="0085218B" w:rsidRPr="00E301AC" w:rsidRDefault="0085218B" w:rsidP="00997B88">
            <w:pPr>
              <w:spacing w:line="240" w:lineRule="auto"/>
              <w:ind w:right="75"/>
              <w:jc w:val="thaiDistribute"/>
              <w:rPr>
                <w:rFonts w:asciiTheme="majorBidi" w:hAnsiTheme="majorBidi" w:cstheme="majorBidi"/>
                <w:spacing w:val="-16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pacing w:val="-16"/>
                <w:sz w:val="30"/>
                <w:szCs w:val="30"/>
                <w:cs/>
                <w:lang w:val="th-TH"/>
              </w:rPr>
              <w:t>บุคคลที่มีอำนาจและความรับผิดชอบในการ</w:t>
            </w:r>
            <w:r w:rsidR="000E777F" w:rsidRPr="00E301AC">
              <w:rPr>
                <w:rFonts w:asciiTheme="majorBidi" w:hAnsiTheme="majorBidi" w:cstheme="majorBidi"/>
                <w:spacing w:val="-16"/>
                <w:sz w:val="30"/>
                <w:szCs w:val="30"/>
                <w:cs/>
                <w:lang w:val="th-TH"/>
              </w:rPr>
              <w:br/>
              <w:t xml:space="preserve">   </w:t>
            </w:r>
            <w:r w:rsidRPr="00E301AC">
              <w:rPr>
                <w:rFonts w:asciiTheme="majorBidi" w:hAnsiTheme="majorBidi" w:cstheme="majorBidi"/>
                <w:spacing w:val="-16"/>
                <w:sz w:val="30"/>
                <w:szCs w:val="30"/>
                <w:cs/>
                <w:lang w:val="th-TH"/>
              </w:rPr>
              <w:t xml:space="preserve">วางแผน สั่งการและควบคุมกิจกรรมต่างๆ </w:t>
            </w:r>
            <w:r w:rsidR="00C17735" w:rsidRPr="00E301AC">
              <w:rPr>
                <w:rFonts w:asciiTheme="majorBidi" w:hAnsiTheme="majorBidi" w:cstheme="majorBidi"/>
                <w:spacing w:val="-16"/>
                <w:sz w:val="30"/>
                <w:szCs w:val="30"/>
                <w:cs/>
                <w:lang w:val="th-TH"/>
              </w:rPr>
              <w:br/>
            </w:r>
            <w:r w:rsidR="000E777F" w:rsidRPr="00E301AC">
              <w:rPr>
                <w:rFonts w:asciiTheme="majorBidi" w:hAnsiTheme="majorBidi" w:cstheme="majorBidi"/>
                <w:spacing w:val="-16"/>
                <w:sz w:val="30"/>
                <w:szCs w:val="30"/>
                <w:cs/>
                <w:lang w:val="th-TH"/>
              </w:rPr>
              <w:t xml:space="preserve">   </w:t>
            </w:r>
            <w:r w:rsidRPr="00E301AC">
              <w:rPr>
                <w:rFonts w:asciiTheme="majorBidi" w:hAnsiTheme="majorBidi" w:cstheme="majorBidi"/>
                <w:spacing w:val="-16"/>
                <w:sz w:val="30"/>
                <w:szCs w:val="30"/>
                <w:cs/>
                <w:lang w:val="th-TH"/>
              </w:rPr>
              <w:t xml:space="preserve">ของกิจการไม่ว่าทางตรงหรือทางอ้อม ทั้งนี้ </w:t>
            </w:r>
            <w:r w:rsidR="000E777F" w:rsidRPr="00E301AC">
              <w:rPr>
                <w:rFonts w:asciiTheme="majorBidi" w:hAnsiTheme="majorBidi" w:cstheme="majorBidi"/>
                <w:spacing w:val="-16"/>
                <w:sz w:val="30"/>
                <w:szCs w:val="30"/>
                <w:cs/>
                <w:lang w:val="th-TH"/>
              </w:rPr>
              <w:br/>
              <w:t xml:space="preserve">   </w:t>
            </w:r>
            <w:r w:rsidRPr="00E301AC">
              <w:rPr>
                <w:rFonts w:asciiTheme="majorBidi" w:hAnsiTheme="majorBidi" w:cstheme="majorBidi"/>
                <w:spacing w:val="-16"/>
                <w:sz w:val="30"/>
                <w:szCs w:val="30"/>
                <w:cs/>
                <w:lang w:val="th-TH"/>
              </w:rPr>
              <w:t>รวมถึงกรรมการของบริษัท (ไม่ว่าจะทำหน้าที่</w:t>
            </w:r>
            <w:r w:rsidR="000E777F" w:rsidRPr="00E301AC">
              <w:rPr>
                <w:rFonts w:asciiTheme="majorBidi" w:hAnsiTheme="majorBidi" w:cstheme="majorBidi"/>
                <w:spacing w:val="-16"/>
                <w:sz w:val="30"/>
                <w:szCs w:val="30"/>
                <w:cs/>
                <w:lang w:val="th-TH"/>
              </w:rPr>
              <w:br/>
              <w:t xml:space="preserve">   </w:t>
            </w:r>
            <w:r w:rsidRPr="00E301AC">
              <w:rPr>
                <w:rFonts w:asciiTheme="majorBidi" w:hAnsiTheme="majorBidi" w:cstheme="majorBidi"/>
                <w:spacing w:val="-16"/>
                <w:sz w:val="30"/>
                <w:szCs w:val="30"/>
                <w:cs/>
                <w:lang w:val="th-TH"/>
              </w:rPr>
              <w:t>ในระดับบริหารหรือไม่)</w:t>
            </w:r>
          </w:p>
        </w:tc>
      </w:tr>
      <w:tr w:rsidR="00AA152A" w:rsidRPr="00E301AC" w14:paraId="5F83E8BB" w14:textId="77777777" w:rsidTr="00AC23A1">
        <w:tc>
          <w:tcPr>
            <w:tcW w:w="4320" w:type="dxa"/>
          </w:tcPr>
          <w:p w14:paraId="0C1E6E40" w14:textId="77777777" w:rsidR="00AA152A" w:rsidRPr="00E301AC" w:rsidRDefault="00AA152A" w:rsidP="00AA152A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Mitsubishi Electric Corporation</w:t>
            </w:r>
          </w:p>
        </w:tc>
        <w:tc>
          <w:tcPr>
            <w:tcW w:w="1350" w:type="dxa"/>
          </w:tcPr>
          <w:p w14:paraId="06784BD2" w14:textId="77777777" w:rsidR="00AA152A" w:rsidRPr="00E301AC" w:rsidRDefault="00AA152A" w:rsidP="00AA152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ญี่ปุ่น</w:t>
            </w:r>
          </w:p>
        </w:tc>
        <w:tc>
          <w:tcPr>
            <w:tcW w:w="3690" w:type="dxa"/>
          </w:tcPr>
          <w:p w14:paraId="50015E1A" w14:textId="1A52F388" w:rsidR="00AA152A" w:rsidRPr="00E301AC" w:rsidRDefault="00AA152A" w:rsidP="00AA152A">
            <w:pPr>
              <w:spacing w:line="240" w:lineRule="auto"/>
              <w:ind w:right="75"/>
              <w:jc w:val="thaiDistribute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เป็นบริษัทใหญ่ ถือหุ้นร้อยละ </w:t>
            </w:r>
            <w:r w:rsidR="00C90145"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A91956"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="00C90145"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</w:p>
        </w:tc>
      </w:tr>
      <w:tr w:rsidR="00043FFD" w:rsidRPr="00E301AC" w14:paraId="243533C0" w14:textId="77777777" w:rsidTr="00AC23A1">
        <w:tc>
          <w:tcPr>
            <w:tcW w:w="4320" w:type="dxa"/>
          </w:tcPr>
          <w:p w14:paraId="71BD7944" w14:textId="2F7C2194" w:rsidR="00043FFD" w:rsidRPr="00E301AC" w:rsidRDefault="00043FFD" w:rsidP="00AA152A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กุลธรเคอร์บี้ จำกัด (มหาชน)</w:t>
            </w:r>
          </w:p>
        </w:tc>
        <w:tc>
          <w:tcPr>
            <w:tcW w:w="1350" w:type="dxa"/>
          </w:tcPr>
          <w:p w14:paraId="0CE216D9" w14:textId="2F656FB2" w:rsidR="00043FFD" w:rsidRPr="00E301AC" w:rsidRDefault="00043FFD" w:rsidP="00AA152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690" w:type="dxa"/>
          </w:tcPr>
          <w:p w14:paraId="58934119" w14:textId="365F2CAA" w:rsidR="00043FFD" w:rsidRPr="00E301AC" w:rsidRDefault="00043FFD" w:rsidP="00AA152A">
            <w:pPr>
              <w:spacing w:line="240" w:lineRule="auto"/>
              <w:ind w:right="7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เป็นบริษัทที่มีกรรมการร่วมกัน</w:t>
            </w:r>
          </w:p>
        </w:tc>
      </w:tr>
      <w:tr w:rsidR="00AA152A" w:rsidRPr="00E301AC" w14:paraId="1BF60C11" w14:textId="77777777" w:rsidTr="00AC23A1">
        <w:tc>
          <w:tcPr>
            <w:tcW w:w="4320" w:type="dxa"/>
          </w:tcPr>
          <w:p w14:paraId="55B2EA68" w14:textId="77777777" w:rsidR="00AA152A" w:rsidRPr="00E301AC" w:rsidRDefault="00AA152A" w:rsidP="00AA152A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 มิตซูบิชิ อีเล็คทริค กันยงวัฒนา จำกัด</w:t>
            </w:r>
          </w:p>
        </w:tc>
        <w:tc>
          <w:tcPr>
            <w:tcW w:w="1350" w:type="dxa"/>
          </w:tcPr>
          <w:p w14:paraId="4BD78075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690" w:type="dxa"/>
          </w:tcPr>
          <w:p w14:paraId="2567D8D4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0DD5EF5C" w14:textId="77777777" w:rsidTr="00AC23A1">
        <w:tc>
          <w:tcPr>
            <w:tcW w:w="4320" w:type="dxa"/>
          </w:tcPr>
          <w:p w14:paraId="4939B3DA" w14:textId="786B20F4" w:rsidR="00AA152A" w:rsidRPr="00E301AC" w:rsidRDefault="00AA152A" w:rsidP="00AA152A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14:paraId="45B59D91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690" w:type="dxa"/>
          </w:tcPr>
          <w:p w14:paraId="636AA8AD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และเป็นบริษัทที่มีกรรมการร่วมกัน</w:t>
            </w:r>
          </w:p>
        </w:tc>
      </w:tr>
      <w:tr w:rsidR="00AA152A" w:rsidRPr="00E301AC" w14:paraId="69F9A944" w14:textId="77777777" w:rsidTr="00AC23A1">
        <w:tc>
          <w:tcPr>
            <w:tcW w:w="4320" w:type="dxa"/>
          </w:tcPr>
          <w:p w14:paraId="634C4F39" w14:textId="77777777" w:rsidR="00AA152A" w:rsidRPr="00E301AC" w:rsidRDefault="00AA152A" w:rsidP="00AA152A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 มิตซูบิชิ อีเล็คทริค คอนซูมเมอร์</w:t>
            </w:r>
          </w:p>
        </w:tc>
        <w:tc>
          <w:tcPr>
            <w:tcW w:w="1350" w:type="dxa"/>
          </w:tcPr>
          <w:p w14:paraId="01881D65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690" w:type="dxa"/>
          </w:tcPr>
          <w:p w14:paraId="5DDC5D71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29E98FFE" w14:textId="77777777" w:rsidTr="00AC23A1">
        <w:tc>
          <w:tcPr>
            <w:tcW w:w="4320" w:type="dxa"/>
          </w:tcPr>
          <w:p w14:paraId="29DF8C9E" w14:textId="77777777" w:rsidR="00AA152A" w:rsidRPr="00E301AC" w:rsidRDefault="00AA152A" w:rsidP="00AA152A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โปรดักส์ (ประเทศไทย) จำกัด</w:t>
            </w:r>
          </w:p>
        </w:tc>
        <w:tc>
          <w:tcPr>
            <w:tcW w:w="1350" w:type="dxa"/>
          </w:tcPr>
          <w:p w14:paraId="002246FE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690" w:type="dxa"/>
          </w:tcPr>
          <w:p w14:paraId="3E0A3D97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  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และเป็นบริษัทที่มีกรรมการร่วมกัน</w:t>
            </w:r>
          </w:p>
        </w:tc>
      </w:tr>
      <w:tr w:rsidR="00AA152A" w:rsidRPr="00E301AC" w14:paraId="022E8446" w14:textId="77777777" w:rsidTr="00AC23A1">
        <w:tc>
          <w:tcPr>
            <w:tcW w:w="4320" w:type="dxa"/>
          </w:tcPr>
          <w:p w14:paraId="0045C5BD" w14:textId="77777777" w:rsidR="00AA152A" w:rsidRPr="00E301AC" w:rsidRDefault="00AA152A" w:rsidP="00AA152A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lastRenderedPageBreak/>
              <w:t>บริษัท สยามคอมเพรสเซอร์อุตสาหกรรม จำกัด</w:t>
            </w:r>
          </w:p>
        </w:tc>
        <w:tc>
          <w:tcPr>
            <w:tcW w:w="1350" w:type="dxa"/>
          </w:tcPr>
          <w:p w14:paraId="0FBF9B8F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690" w:type="dxa"/>
          </w:tcPr>
          <w:p w14:paraId="44BF83C2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ของบริษัท</w:t>
            </w:r>
          </w:p>
        </w:tc>
      </w:tr>
      <w:tr w:rsidR="00AA152A" w:rsidRPr="00E301AC" w14:paraId="028B6135" w14:textId="77777777" w:rsidTr="00AC23A1">
        <w:tc>
          <w:tcPr>
            <w:tcW w:w="4320" w:type="dxa"/>
          </w:tcPr>
          <w:p w14:paraId="4D953278" w14:textId="77777777" w:rsidR="00AA152A" w:rsidRPr="00E301AC" w:rsidRDefault="00AA152A" w:rsidP="00AA152A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Mitsubishi Electric Life-Network Co., Ltd.</w:t>
            </w:r>
          </w:p>
        </w:tc>
        <w:tc>
          <w:tcPr>
            <w:tcW w:w="1350" w:type="dxa"/>
          </w:tcPr>
          <w:p w14:paraId="6FBDF28B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ญี่ปุ่น</w:t>
            </w:r>
          </w:p>
        </w:tc>
        <w:tc>
          <w:tcPr>
            <w:tcW w:w="3690" w:type="dxa"/>
          </w:tcPr>
          <w:p w14:paraId="650EC43E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485A9B76" w14:textId="77777777" w:rsidTr="00AC23A1">
        <w:tc>
          <w:tcPr>
            <w:tcW w:w="4320" w:type="dxa"/>
          </w:tcPr>
          <w:p w14:paraId="381CEA33" w14:textId="77777777" w:rsidR="00AA152A" w:rsidRPr="00E301AC" w:rsidRDefault="00AA152A" w:rsidP="00AA152A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Mitsubishi Electric Engineering Co., Ltd.</w:t>
            </w:r>
          </w:p>
        </w:tc>
        <w:tc>
          <w:tcPr>
            <w:tcW w:w="1350" w:type="dxa"/>
          </w:tcPr>
          <w:p w14:paraId="485165FE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ญี่ปุ่น</w:t>
            </w:r>
          </w:p>
        </w:tc>
        <w:tc>
          <w:tcPr>
            <w:tcW w:w="3690" w:type="dxa"/>
          </w:tcPr>
          <w:p w14:paraId="75C2AC58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66B5FF2E" w14:textId="77777777" w:rsidTr="00AC23A1">
        <w:tc>
          <w:tcPr>
            <w:tcW w:w="4320" w:type="dxa"/>
          </w:tcPr>
          <w:p w14:paraId="1091619B" w14:textId="77777777" w:rsidR="00AA152A" w:rsidRPr="00E301AC" w:rsidRDefault="00AA152A" w:rsidP="00AA152A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Mitsubishi Electric Taiwan Co., Ltd.</w:t>
            </w:r>
          </w:p>
        </w:tc>
        <w:tc>
          <w:tcPr>
            <w:tcW w:w="1350" w:type="dxa"/>
          </w:tcPr>
          <w:p w14:paraId="345A3619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ไต้หวัน</w:t>
            </w:r>
          </w:p>
        </w:tc>
        <w:tc>
          <w:tcPr>
            <w:tcW w:w="3690" w:type="dxa"/>
          </w:tcPr>
          <w:p w14:paraId="03DA3F2B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0B149CF1" w14:textId="77777777" w:rsidTr="00AC23A1">
        <w:tc>
          <w:tcPr>
            <w:tcW w:w="4320" w:type="dxa"/>
          </w:tcPr>
          <w:p w14:paraId="6F0B6824" w14:textId="77777777" w:rsidR="00AA152A" w:rsidRPr="00E301AC" w:rsidRDefault="00AA152A" w:rsidP="00AA152A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Mitsubishi Electric Asia Pte. Ltd.</w:t>
            </w:r>
          </w:p>
        </w:tc>
        <w:tc>
          <w:tcPr>
            <w:tcW w:w="1350" w:type="dxa"/>
          </w:tcPr>
          <w:p w14:paraId="23A72484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สิงคโปร์</w:t>
            </w:r>
          </w:p>
        </w:tc>
        <w:tc>
          <w:tcPr>
            <w:tcW w:w="3690" w:type="dxa"/>
          </w:tcPr>
          <w:p w14:paraId="5E30A41C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32A9A805" w14:textId="77777777" w:rsidTr="00AC23A1">
        <w:tc>
          <w:tcPr>
            <w:tcW w:w="4320" w:type="dxa"/>
          </w:tcPr>
          <w:p w14:paraId="30D58A11" w14:textId="77777777" w:rsidR="00AA152A" w:rsidRPr="00E301AC" w:rsidRDefault="00AA152A" w:rsidP="00AA152A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Mitsubishi Electric Australia Pty. Ltd.</w:t>
            </w:r>
          </w:p>
        </w:tc>
        <w:tc>
          <w:tcPr>
            <w:tcW w:w="1350" w:type="dxa"/>
          </w:tcPr>
          <w:p w14:paraId="0B1E70B7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ออสเตรเลีย</w:t>
            </w:r>
          </w:p>
        </w:tc>
        <w:tc>
          <w:tcPr>
            <w:tcW w:w="3690" w:type="dxa"/>
          </w:tcPr>
          <w:p w14:paraId="29D6DB59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494203D5" w14:textId="77777777" w:rsidTr="00AC23A1">
        <w:tc>
          <w:tcPr>
            <w:tcW w:w="4320" w:type="dxa"/>
          </w:tcPr>
          <w:p w14:paraId="5018FE68" w14:textId="79F62E11" w:rsidR="00AA152A" w:rsidRPr="00E301AC" w:rsidRDefault="00AA152A" w:rsidP="00AA152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Mitsubishi Eletric Sales Malaysia Sdn.</w:t>
            </w:r>
            <w:r w:rsidR="00891DD5"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Bhd.</w:t>
            </w:r>
          </w:p>
        </w:tc>
        <w:tc>
          <w:tcPr>
            <w:tcW w:w="1350" w:type="dxa"/>
          </w:tcPr>
          <w:p w14:paraId="69E4C8BA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มาเลเซีย</w:t>
            </w:r>
          </w:p>
        </w:tc>
        <w:tc>
          <w:tcPr>
            <w:tcW w:w="3690" w:type="dxa"/>
          </w:tcPr>
          <w:p w14:paraId="08F56576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00005C2A" w14:textId="77777777" w:rsidTr="00AC23A1">
        <w:tc>
          <w:tcPr>
            <w:tcW w:w="4320" w:type="dxa"/>
          </w:tcPr>
          <w:p w14:paraId="0499E36A" w14:textId="77777777" w:rsidR="00AA152A" w:rsidRPr="00E301AC" w:rsidRDefault="00AA152A" w:rsidP="00AA152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Mitsubishi Electric (Malaysia) Sdn. Bhd.</w:t>
            </w:r>
          </w:p>
        </w:tc>
        <w:tc>
          <w:tcPr>
            <w:tcW w:w="1350" w:type="dxa"/>
          </w:tcPr>
          <w:p w14:paraId="1EB6159A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มาเลเซีย</w:t>
            </w:r>
          </w:p>
        </w:tc>
        <w:tc>
          <w:tcPr>
            <w:tcW w:w="3690" w:type="dxa"/>
          </w:tcPr>
          <w:p w14:paraId="4A678259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717646D2" w14:textId="77777777" w:rsidTr="00AC23A1">
        <w:tc>
          <w:tcPr>
            <w:tcW w:w="4320" w:type="dxa"/>
          </w:tcPr>
          <w:p w14:paraId="28DC63D8" w14:textId="77777777" w:rsidR="00AA152A" w:rsidRPr="00E301AC" w:rsidRDefault="00AA152A" w:rsidP="00AA152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Setsuyo Astec Corporation</w:t>
            </w:r>
          </w:p>
        </w:tc>
        <w:tc>
          <w:tcPr>
            <w:tcW w:w="1350" w:type="dxa"/>
          </w:tcPr>
          <w:p w14:paraId="29EF0BDF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ญี่ปุ่น</w:t>
            </w:r>
          </w:p>
        </w:tc>
        <w:tc>
          <w:tcPr>
            <w:tcW w:w="3690" w:type="dxa"/>
          </w:tcPr>
          <w:p w14:paraId="52A72654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7CBDF2F6" w14:textId="77777777" w:rsidTr="00AC23A1">
        <w:tc>
          <w:tcPr>
            <w:tcW w:w="4320" w:type="dxa"/>
          </w:tcPr>
          <w:p w14:paraId="32E85BE2" w14:textId="77777777" w:rsidR="00AA152A" w:rsidRPr="00E301AC" w:rsidRDefault="00AA152A" w:rsidP="00AA152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เมลโค ไทย แคปปิตอล จำกัด</w:t>
            </w:r>
          </w:p>
        </w:tc>
        <w:tc>
          <w:tcPr>
            <w:tcW w:w="1350" w:type="dxa"/>
          </w:tcPr>
          <w:p w14:paraId="1719B7F5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690" w:type="dxa"/>
          </w:tcPr>
          <w:p w14:paraId="50B2F716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2069E4C3" w14:textId="77777777" w:rsidTr="00AC23A1">
        <w:tc>
          <w:tcPr>
            <w:tcW w:w="4320" w:type="dxa"/>
          </w:tcPr>
          <w:p w14:paraId="7001DFBA" w14:textId="77777777" w:rsidR="00AA152A" w:rsidRPr="00E301AC" w:rsidRDefault="00AA152A" w:rsidP="00AA152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Mitsubishi Electric (Hong Kong) Ltd.</w:t>
            </w:r>
          </w:p>
        </w:tc>
        <w:tc>
          <w:tcPr>
            <w:tcW w:w="1350" w:type="dxa"/>
          </w:tcPr>
          <w:p w14:paraId="12F0D4B0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ฮ่องกง</w:t>
            </w:r>
          </w:p>
        </w:tc>
        <w:tc>
          <w:tcPr>
            <w:tcW w:w="3690" w:type="dxa"/>
          </w:tcPr>
          <w:p w14:paraId="3C1C2FFE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3BA13387" w14:textId="77777777" w:rsidTr="00AC23A1">
        <w:tc>
          <w:tcPr>
            <w:tcW w:w="4320" w:type="dxa"/>
          </w:tcPr>
          <w:p w14:paraId="1979DD3E" w14:textId="77777777" w:rsidR="00AA152A" w:rsidRPr="00E301AC" w:rsidRDefault="00AA152A" w:rsidP="00AA152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มิตซูบิชิ อีเล็คทริค ออโตเมชั่น</w:t>
            </w:r>
          </w:p>
        </w:tc>
        <w:tc>
          <w:tcPr>
            <w:tcW w:w="1350" w:type="dxa"/>
          </w:tcPr>
          <w:p w14:paraId="7329432D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ไทย</w:t>
            </w:r>
          </w:p>
        </w:tc>
        <w:tc>
          <w:tcPr>
            <w:tcW w:w="3690" w:type="dxa"/>
          </w:tcPr>
          <w:p w14:paraId="11030345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590986BC" w14:textId="77777777" w:rsidTr="00AC23A1">
        <w:tc>
          <w:tcPr>
            <w:tcW w:w="4320" w:type="dxa"/>
          </w:tcPr>
          <w:p w14:paraId="32428422" w14:textId="77777777" w:rsidR="00AA152A" w:rsidRPr="00E301AC" w:rsidRDefault="00AA152A" w:rsidP="00AA152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  (ประเทศไทย) จำกัด</w:t>
            </w:r>
          </w:p>
        </w:tc>
        <w:tc>
          <w:tcPr>
            <w:tcW w:w="1350" w:type="dxa"/>
          </w:tcPr>
          <w:p w14:paraId="3CD3C7C5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3690" w:type="dxa"/>
          </w:tcPr>
          <w:p w14:paraId="23A3ABFB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AA152A" w:rsidRPr="00E301AC" w14:paraId="38189452" w14:textId="77777777" w:rsidTr="00AC23A1">
        <w:tc>
          <w:tcPr>
            <w:tcW w:w="4320" w:type="dxa"/>
          </w:tcPr>
          <w:p w14:paraId="5D82D03C" w14:textId="77777777" w:rsidR="00AA152A" w:rsidRPr="00E301AC" w:rsidRDefault="00AA152A" w:rsidP="00AA152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เคจีเอ็ม เซอร์วิส จำกัด</w:t>
            </w:r>
          </w:p>
        </w:tc>
        <w:tc>
          <w:tcPr>
            <w:tcW w:w="1350" w:type="dxa"/>
          </w:tcPr>
          <w:p w14:paraId="7E7B63E3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690" w:type="dxa"/>
          </w:tcPr>
          <w:p w14:paraId="5EB3F05A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7BB60F70" w14:textId="77777777" w:rsidTr="00AC23A1">
        <w:tc>
          <w:tcPr>
            <w:tcW w:w="4320" w:type="dxa"/>
          </w:tcPr>
          <w:p w14:paraId="21FEEFA6" w14:textId="77777777" w:rsidR="00AA152A" w:rsidRPr="00E301AC" w:rsidRDefault="00AA152A" w:rsidP="00AA152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เมลโค โลจิสติกส์ (ประเทศไทย) จำกัด</w:t>
            </w:r>
          </w:p>
        </w:tc>
        <w:tc>
          <w:tcPr>
            <w:tcW w:w="1350" w:type="dxa"/>
          </w:tcPr>
          <w:p w14:paraId="4C3C6F52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690" w:type="dxa"/>
          </w:tcPr>
          <w:p w14:paraId="45878996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22EDF72B" w14:textId="77777777" w:rsidTr="00AC23A1">
        <w:tc>
          <w:tcPr>
            <w:tcW w:w="4320" w:type="dxa"/>
          </w:tcPr>
          <w:p w14:paraId="127B34A0" w14:textId="77777777" w:rsidR="00AA152A" w:rsidRPr="00E301AC" w:rsidRDefault="00AA152A" w:rsidP="00AA152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Mitsubishi Electric Trading Corp.</w:t>
            </w:r>
          </w:p>
        </w:tc>
        <w:tc>
          <w:tcPr>
            <w:tcW w:w="1350" w:type="dxa"/>
          </w:tcPr>
          <w:p w14:paraId="1B9E9832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ญี่ปุ่น</w:t>
            </w:r>
          </w:p>
        </w:tc>
        <w:tc>
          <w:tcPr>
            <w:tcW w:w="3690" w:type="dxa"/>
          </w:tcPr>
          <w:p w14:paraId="2E41873D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60C06DE0" w14:textId="77777777" w:rsidTr="00AC23A1">
        <w:tc>
          <w:tcPr>
            <w:tcW w:w="4320" w:type="dxa"/>
          </w:tcPr>
          <w:p w14:paraId="1E2FF574" w14:textId="77777777" w:rsidR="00AA152A" w:rsidRPr="00E301AC" w:rsidRDefault="00AA152A" w:rsidP="00AA152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เมลโก้ เทรดดิ้ง (ประเทศไทย) จำกัด</w:t>
            </w:r>
          </w:p>
        </w:tc>
        <w:tc>
          <w:tcPr>
            <w:tcW w:w="1350" w:type="dxa"/>
          </w:tcPr>
          <w:p w14:paraId="30E82BE6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690" w:type="dxa"/>
          </w:tcPr>
          <w:p w14:paraId="55E8D857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37F8C98B" w14:textId="77777777" w:rsidTr="00AC23A1">
        <w:tc>
          <w:tcPr>
            <w:tcW w:w="4320" w:type="dxa"/>
          </w:tcPr>
          <w:p w14:paraId="51441645" w14:textId="77777777" w:rsidR="00AA152A" w:rsidRPr="00E301AC" w:rsidRDefault="00AA152A" w:rsidP="00AA152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Mitsubishi Electric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&amp;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Electronic (Shanghai)</w:t>
            </w:r>
          </w:p>
        </w:tc>
        <w:tc>
          <w:tcPr>
            <w:tcW w:w="1350" w:type="dxa"/>
          </w:tcPr>
          <w:p w14:paraId="3C17447C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จีน</w:t>
            </w:r>
          </w:p>
        </w:tc>
        <w:tc>
          <w:tcPr>
            <w:tcW w:w="3690" w:type="dxa"/>
          </w:tcPr>
          <w:p w14:paraId="63AB26B5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16134963" w14:textId="77777777" w:rsidTr="00AC23A1">
        <w:tc>
          <w:tcPr>
            <w:tcW w:w="4320" w:type="dxa"/>
          </w:tcPr>
          <w:p w14:paraId="5E58A087" w14:textId="77777777" w:rsidR="00AA152A" w:rsidRPr="00E301AC" w:rsidRDefault="00AA152A" w:rsidP="00AA152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Co., Ltd.</w:t>
            </w:r>
          </w:p>
        </w:tc>
        <w:tc>
          <w:tcPr>
            <w:tcW w:w="1350" w:type="dxa"/>
          </w:tcPr>
          <w:p w14:paraId="09133C61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690" w:type="dxa"/>
          </w:tcPr>
          <w:p w14:paraId="420006D7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AA152A" w:rsidRPr="00E301AC" w14:paraId="4F32C1A2" w14:textId="77777777" w:rsidTr="00AC23A1">
        <w:tc>
          <w:tcPr>
            <w:tcW w:w="4320" w:type="dxa"/>
          </w:tcPr>
          <w:p w14:paraId="7CF3284A" w14:textId="77777777" w:rsidR="00AA152A" w:rsidRPr="00E301AC" w:rsidRDefault="00AA152A" w:rsidP="00AA152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Mitsubishi Electric Vietnam Company Limited</w:t>
            </w:r>
          </w:p>
        </w:tc>
        <w:tc>
          <w:tcPr>
            <w:tcW w:w="1350" w:type="dxa"/>
          </w:tcPr>
          <w:p w14:paraId="175D8A1C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เวียดนาม</w:t>
            </w:r>
          </w:p>
        </w:tc>
        <w:tc>
          <w:tcPr>
            <w:tcW w:w="3690" w:type="dxa"/>
          </w:tcPr>
          <w:p w14:paraId="7A8804F2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3384F22A" w14:textId="77777777" w:rsidTr="00AC23A1">
        <w:tc>
          <w:tcPr>
            <w:tcW w:w="4320" w:type="dxa"/>
          </w:tcPr>
          <w:p w14:paraId="1FC2474D" w14:textId="77777777" w:rsidR="00AA152A" w:rsidRPr="00E301AC" w:rsidRDefault="00AA152A" w:rsidP="00AA152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PT. Mitsubishi Electric Indonesia</w:t>
            </w:r>
          </w:p>
        </w:tc>
        <w:tc>
          <w:tcPr>
            <w:tcW w:w="1350" w:type="dxa"/>
          </w:tcPr>
          <w:p w14:paraId="7B3609DE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อินโดนีเซีย</w:t>
            </w:r>
          </w:p>
        </w:tc>
        <w:tc>
          <w:tcPr>
            <w:tcW w:w="3690" w:type="dxa"/>
          </w:tcPr>
          <w:p w14:paraId="632592FD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7AD46ADB" w14:textId="77777777" w:rsidTr="00AC23A1">
        <w:tc>
          <w:tcPr>
            <w:tcW w:w="4320" w:type="dxa"/>
            <w:shd w:val="clear" w:color="auto" w:fill="auto"/>
          </w:tcPr>
          <w:p w14:paraId="2110341A" w14:textId="77777777" w:rsidR="00AA152A" w:rsidRPr="00E301AC" w:rsidRDefault="00AA152A" w:rsidP="00AA152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เซ็ทซึโย แอสเทค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ประเทศไทย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) 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350" w:type="dxa"/>
            <w:shd w:val="clear" w:color="auto" w:fill="auto"/>
          </w:tcPr>
          <w:p w14:paraId="05AB9EB8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23F4A115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4982EAD8" w14:textId="77777777" w:rsidTr="00AC23A1">
        <w:tc>
          <w:tcPr>
            <w:tcW w:w="4320" w:type="dxa"/>
            <w:shd w:val="clear" w:color="auto" w:fill="auto"/>
          </w:tcPr>
          <w:p w14:paraId="421457A8" w14:textId="77777777" w:rsidR="00AA152A" w:rsidRPr="00E301AC" w:rsidRDefault="00AA152A" w:rsidP="00AA152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Mitsubishi Electric (Russia) LLC</w:t>
            </w:r>
          </w:p>
        </w:tc>
        <w:tc>
          <w:tcPr>
            <w:tcW w:w="1350" w:type="dxa"/>
            <w:shd w:val="clear" w:color="auto" w:fill="auto"/>
          </w:tcPr>
          <w:p w14:paraId="2173AADD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รัสเซีย</w:t>
            </w:r>
          </w:p>
        </w:tc>
        <w:tc>
          <w:tcPr>
            <w:tcW w:w="3690" w:type="dxa"/>
            <w:shd w:val="clear" w:color="auto" w:fill="auto"/>
          </w:tcPr>
          <w:p w14:paraId="6D6EAA29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658469C2" w14:textId="77777777" w:rsidTr="00AC23A1">
        <w:tc>
          <w:tcPr>
            <w:tcW w:w="4320" w:type="dxa"/>
            <w:shd w:val="clear" w:color="auto" w:fill="auto"/>
          </w:tcPr>
          <w:p w14:paraId="3E78355D" w14:textId="77777777" w:rsidR="00AA152A" w:rsidRPr="00E301AC" w:rsidRDefault="00AA152A" w:rsidP="00AA152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มิตซูบิชิ อีเลคทริค แฟคทอรี่ ออโตเมชั่น</w:t>
            </w:r>
          </w:p>
        </w:tc>
        <w:tc>
          <w:tcPr>
            <w:tcW w:w="1350" w:type="dxa"/>
            <w:shd w:val="clear" w:color="auto" w:fill="auto"/>
          </w:tcPr>
          <w:p w14:paraId="24A402E9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43105B1E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0840C1F7" w14:textId="77777777" w:rsidTr="00AC23A1">
        <w:tc>
          <w:tcPr>
            <w:tcW w:w="4320" w:type="dxa"/>
            <w:shd w:val="clear" w:color="auto" w:fill="auto"/>
          </w:tcPr>
          <w:p w14:paraId="23DA2BD8" w14:textId="77777777" w:rsidR="00AA152A" w:rsidRPr="00E301AC" w:rsidRDefault="00AA152A" w:rsidP="00AA152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  (ประเทศไทย) จำกัด</w:t>
            </w:r>
          </w:p>
        </w:tc>
        <w:tc>
          <w:tcPr>
            <w:tcW w:w="1350" w:type="dxa"/>
            <w:shd w:val="clear" w:color="auto" w:fill="auto"/>
          </w:tcPr>
          <w:p w14:paraId="03D0B452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690" w:type="dxa"/>
            <w:shd w:val="clear" w:color="auto" w:fill="auto"/>
          </w:tcPr>
          <w:p w14:paraId="78A25FC3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AA152A" w:rsidRPr="00E301AC" w14:paraId="09F1573D" w14:textId="77777777" w:rsidTr="00AC23A1">
        <w:tc>
          <w:tcPr>
            <w:tcW w:w="4320" w:type="dxa"/>
            <w:shd w:val="clear" w:color="auto" w:fill="auto"/>
          </w:tcPr>
          <w:p w14:paraId="375DD99A" w14:textId="77777777" w:rsidR="00AA152A" w:rsidRPr="00E301AC" w:rsidRDefault="00AA152A" w:rsidP="00AA152A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มิตซูบิชิ อิเล็คทริก เอเชีย (ประเทศไทย) จำกัด</w:t>
            </w:r>
          </w:p>
        </w:tc>
        <w:tc>
          <w:tcPr>
            <w:tcW w:w="1350" w:type="dxa"/>
            <w:shd w:val="clear" w:color="auto" w:fill="auto"/>
          </w:tcPr>
          <w:p w14:paraId="2671BD9E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7484139D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เป็นบริษัทย่อยของบริษัทใหญ่ของบริษัท</w:t>
            </w:r>
          </w:p>
        </w:tc>
      </w:tr>
      <w:tr w:rsidR="009E38C8" w:rsidRPr="00E301AC" w14:paraId="6974AD30" w14:textId="77777777" w:rsidTr="00AC23A1">
        <w:tc>
          <w:tcPr>
            <w:tcW w:w="4320" w:type="dxa"/>
            <w:shd w:val="clear" w:color="auto" w:fill="auto"/>
          </w:tcPr>
          <w:p w14:paraId="26C3E024" w14:textId="50C39CB7" w:rsidR="009E38C8" w:rsidRPr="00E301AC" w:rsidRDefault="009E38C8" w:rsidP="00AA152A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มิตซูบิชิ เอลเลเวเตอร์ (ประเทศไทย) จำกัด</w:t>
            </w:r>
          </w:p>
        </w:tc>
        <w:tc>
          <w:tcPr>
            <w:tcW w:w="1350" w:type="dxa"/>
            <w:shd w:val="clear" w:color="auto" w:fill="auto"/>
          </w:tcPr>
          <w:p w14:paraId="437A9208" w14:textId="2BA65C8A" w:rsidR="009E38C8" w:rsidRPr="00E301AC" w:rsidRDefault="009E38C8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50410549" w14:textId="4F0897FE" w:rsidR="009E38C8" w:rsidRPr="00E301AC" w:rsidRDefault="009E38C8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เป็นบริษัทย่อยของบริษัทใหญ่ของบริษัท</w:t>
            </w:r>
          </w:p>
        </w:tc>
      </w:tr>
    </w:tbl>
    <w:p w14:paraId="53AF65B4" w14:textId="77777777" w:rsidR="009B6593" w:rsidRDefault="009B6593" w:rsidP="000A7B77">
      <w:pPr>
        <w:pStyle w:val="BlockText"/>
        <w:spacing w:before="0"/>
        <w:ind w:left="540" w:right="0" w:firstLine="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  <w:sectPr w:rsidR="009B6593" w:rsidSect="001437A4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720" w:gutter="0"/>
          <w:pgNumType w:start="15"/>
          <w:cols w:space="737"/>
        </w:sectPr>
      </w:pPr>
    </w:p>
    <w:p w14:paraId="15C6ECCA" w14:textId="55AF210E" w:rsidR="0021141D" w:rsidRPr="00E301AC" w:rsidRDefault="008C4C62" w:rsidP="000A7B77">
      <w:pPr>
        <w:pStyle w:val="BlockText"/>
        <w:spacing w:before="0"/>
        <w:ind w:left="540" w:right="0" w:firstLine="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GB"/>
        </w:rPr>
        <w:lastRenderedPageBreak/>
        <w:t>นโยบายการกำหนดราคาสำหรับรายการแต่ละประเภทมีดังต่อไปนี้</w:t>
      </w:r>
    </w:p>
    <w:p w14:paraId="0B76AC2C" w14:textId="77777777" w:rsidR="008C4C62" w:rsidRPr="00E301AC" w:rsidRDefault="008C4C62" w:rsidP="00170182">
      <w:pPr>
        <w:pStyle w:val="BlockText"/>
        <w:tabs>
          <w:tab w:val="left" w:pos="360"/>
        </w:tabs>
        <w:spacing w:before="0"/>
        <w:ind w:left="540" w:right="0" w:firstLine="0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tbl>
      <w:tblPr>
        <w:tblW w:w="9450" w:type="dxa"/>
        <w:tblInd w:w="450" w:type="dxa"/>
        <w:tblLook w:val="01E0" w:firstRow="1" w:lastRow="1" w:firstColumn="1" w:lastColumn="1" w:noHBand="0" w:noVBand="0"/>
      </w:tblPr>
      <w:tblGrid>
        <w:gridCol w:w="3330"/>
        <w:gridCol w:w="6120"/>
      </w:tblGrid>
      <w:tr w:rsidR="008C4C62" w:rsidRPr="00E301AC" w14:paraId="2F8A4C61" w14:textId="77777777" w:rsidTr="001C2B36">
        <w:trPr>
          <w:tblHeader/>
        </w:trPr>
        <w:tc>
          <w:tcPr>
            <w:tcW w:w="3330" w:type="dxa"/>
          </w:tcPr>
          <w:p w14:paraId="62B7BC98" w14:textId="77777777" w:rsidR="008C4C62" w:rsidRPr="00E301AC" w:rsidRDefault="008C4C62" w:rsidP="00FC6911">
            <w:pPr>
              <w:pStyle w:val="block"/>
              <w:spacing w:after="0"/>
              <w:ind w:left="0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6120" w:type="dxa"/>
          </w:tcPr>
          <w:p w14:paraId="3DCAFE4B" w14:textId="77777777" w:rsidR="008C4C62" w:rsidRPr="00E301AC" w:rsidRDefault="008C4C62" w:rsidP="00FC6911">
            <w:pPr>
              <w:pStyle w:val="block"/>
              <w:spacing w:after="0"/>
              <w:ind w:left="0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</w:p>
        </w:tc>
      </w:tr>
      <w:tr w:rsidR="008C4C62" w:rsidRPr="00E301AC" w14:paraId="3E425FD0" w14:textId="77777777" w:rsidTr="001C2B36">
        <w:tc>
          <w:tcPr>
            <w:tcW w:w="3330" w:type="dxa"/>
          </w:tcPr>
          <w:p w14:paraId="67A0E380" w14:textId="77777777" w:rsidR="008C4C62" w:rsidRPr="00E301A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ขายสินค้า</w:t>
            </w:r>
            <w:r w:rsidR="00096425"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6120" w:type="dxa"/>
          </w:tcPr>
          <w:p w14:paraId="2244A388" w14:textId="6956F58B" w:rsidR="008C4C62" w:rsidRPr="00E301AC" w:rsidRDefault="00527458" w:rsidP="00096425">
            <w:pPr>
              <w:tabs>
                <w:tab w:val="left" w:pos="108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บวกเพิ่มจาก</w:t>
            </w:r>
            <w:r w:rsidR="00096425"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ต้นทุนผลิตสินค้ามาตรฐานโดยถัวเฉลี่ยถ่วงน้ำหนักของสินค้า</w:t>
            </w:r>
            <w:r w:rsidR="00A420A9"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</w:t>
            </w:r>
            <w:r w:rsidR="00096425"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ทุกผลิตภัณฑ์</w:t>
            </w:r>
          </w:p>
        </w:tc>
      </w:tr>
      <w:tr w:rsidR="00096425" w:rsidRPr="00E301AC" w14:paraId="69529CF3" w14:textId="77777777" w:rsidTr="001C2B36">
        <w:tc>
          <w:tcPr>
            <w:tcW w:w="3330" w:type="dxa"/>
          </w:tcPr>
          <w:p w14:paraId="13628C60" w14:textId="77777777" w:rsidR="00096425" w:rsidRPr="00E301AC" w:rsidRDefault="00096425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ขายสินค้า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ในต่างประเทศ</w:t>
            </w:r>
          </w:p>
        </w:tc>
        <w:tc>
          <w:tcPr>
            <w:tcW w:w="6120" w:type="dxa"/>
          </w:tcPr>
          <w:p w14:paraId="46B0023C" w14:textId="77777777" w:rsidR="00096425" w:rsidRPr="00E301AC" w:rsidRDefault="00096425" w:rsidP="00096425">
            <w:pPr>
              <w:tabs>
                <w:tab w:val="left" w:pos="108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วิธีราคาขายต่อ ทั้งนี้ขึ้นอยู่กับภาวะตลาดและการแข่งขันในแต่ละประเทศ</w:t>
            </w:r>
          </w:p>
        </w:tc>
      </w:tr>
      <w:tr w:rsidR="008C4C62" w:rsidRPr="00E301AC" w14:paraId="05EDBA68" w14:textId="77777777" w:rsidTr="001C2B36">
        <w:tc>
          <w:tcPr>
            <w:tcW w:w="3330" w:type="dxa"/>
          </w:tcPr>
          <w:p w14:paraId="215BF85C" w14:textId="77777777" w:rsidR="008C4C62" w:rsidRPr="00E301A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รายได้อื่น</w:t>
            </w:r>
          </w:p>
        </w:tc>
        <w:tc>
          <w:tcPr>
            <w:tcW w:w="6120" w:type="dxa"/>
          </w:tcPr>
          <w:p w14:paraId="6053B258" w14:textId="77777777" w:rsidR="008C4C62" w:rsidRPr="00E301A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ราคาที่ตกลงร่วมกัน</w:t>
            </w:r>
          </w:p>
        </w:tc>
      </w:tr>
      <w:tr w:rsidR="008C4C62" w:rsidRPr="00E301AC" w14:paraId="3224087D" w14:textId="77777777" w:rsidTr="001C2B36">
        <w:tc>
          <w:tcPr>
            <w:tcW w:w="3330" w:type="dxa"/>
          </w:tcPr>
          <w:p w14:paraId="0C14D27E" w14:textId="07487723" w:rsidR="008C4C62" w:rsidRPr="00E301A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ซื้อสินค้า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/ 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วัตถุดิบ</w:t>
            </w:r>
          </w:p>
        </w:tc>
        <w:tc>
          <w:tcPr>
            <w:tcW w:w="6120" w:type="dxa"/>
          </w:tcPr>
          <w:p w14:paraId="15DBF3C8" w14:textId="77777777" w:rsidR="008C4C62" w:rsidRPr="00E301A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8C4C62" w:rsidRPr="00E301AC" w14:paraId="0FCED50E" w14:textId="77777777" w:rsidTr="001C2B36">
        <w:tc>
          <w:tcPr>
            <w:tcW w:w="3330" w:type="dxa"/>
          </w:tcPr>
          <w:p w14:paraId="2B666C2B" w14:textId="77777777" w:rsidR="008C4C62" w:rsidRPr="00E301A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ซื้อที่ดิน อาคารและอุปกรณ์</w:t>
            </w:r>
          </w:p>
        </w:tc>
        <w:tc>
          <w:tcPr>
            <w:tcW w:w="6120" w:type="dxa"/>
          </w:tcPr>
          <w:p w14:paraId="13506F69" w14:textId="77777777" w:rsidR="008C4C62" w:rsidRPr="00E301A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8C4C62" w:rsidRPr="00E301AC" w14:paraId="35A55296" w14:textId="77777777" w:rsidTr="001C2B36">
        <w:tc>
          <w:tcPr>
            <w:tcW w:w="3330" w:type="dxa"/>
          </w:tcPr>
          <w:p w14:paraId="0CD03F9F" w14:textId="77777777" w:rsidR="008C4C62" w:rsidRPr="00E301A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ค่าลิขสิทธิ์ในการขายสินค้า</w:t>
            </w:r>
          </w:p>
        </w:tc>
        <w:tc>
          <w:tcPr>
            <w:tcW w:w="6120" w:type="dxa"/>
          </w:tcPr>
          <w:p w14:paraId="2C257FD1" w14:textId="77777777" w:rsidR="008C4C62" w:rsidRPr="00E301AC" w:rsidRDefault="00D767D7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อัตราตามสัญญา</w:t>
            </w:r>
          </w:p>
        </w:tc>
      </w:tr>
      <w:tr w:rsidR="008C4C62" w:rsidRPr="00E301AC" w14:paraId="4BB0DFC5" w14:textId="77777777" w:rsidTr="001C2B36">
        <w:tc>
          <w:tcPr>
            <w:tcW w:w="3330" w:type="dxa"/>
          </w:tcPr>
          <w:p w14:paraId="225E2048" w14:textId="77777777" w:rsidR="008C4C62" w:rsidRPr="00E301A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ค่าพัฒนาผลิตภัณฑ์</w:t>
            </w:r>
          </w:p>
        </w:tc>
        <w:tc>
          <w:tcPr>
            <w:tcW w:w="6120" w:type="dxa"/>
          </w:tcPr>
          <w:p w14:paraId="10093131" w14:textId="77777777" w:rsidR="008C4C62" w:rsidRPr="00E301A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ตามจำนวนที่เกิดขึ้นจริง</w:t>
            </w:r>
          </w:p>
        </w:tc>
      </w:tr>
      <w:tr w:rsidR="008C4C62" w:rsidRPr="00E301AC" w14:paraId="59ED4143" w14:textId="77777777" w:rsidTr="001C2B36">
        <w:tc>
          <w:tcPr>
            <w:tcW w:w="3330" w:type="dxa"/>
          </w:tcPr>
          <w:p w14:paraId="5B856088" w14:textId="77777777" w:rsidR="008C4C62" w:rsidRPr="00E301A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ค่าความช่วยเหลือทางเทคนิค</w:t>
            </w:r>
          </w:p>
        </w:tc>
        <w:tc>
          <w:tcPr>
            <w:tcW w:w="6120" w:type="dxa"/>
          </w:tcPr>
          <w:p w14:paraId="26D524B0" w14:textId="77777777" w:rsidR="008C4C62" w:rsidRPr="00E301AC" w:rsidRDefault="00D767D7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อัตราตามสัญญา</w:t>
            </w:r>
          </w:p>
        </w:tc>
      </w:tr>
      <w:tr w:rsidR="008C4C62" w:rsidRPr="00E301AC" w14:paraId="44CFE6C6" w14:textId="77777777" w:rsidTr="001C2B36">
        <w:tc>
          <w:tcPr>
            <w:tcW w:w="3330" w:type="dxa"/>
          </w:tcPr>
          <w:p w14:paraId="7DED928F" w14:textId="7250B7C9" w:rsidR="008C4C62" w:rsidRPr="00E301AC" w:rsidRDefault="00485565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รายได้ค่าเช่า</w:t>
            </w:r>
          </w:p>
        </w:tc>
        <w:tc>
          <w:tcPr>
            <w:tcW w:w="6120" w:type="dxa"/>
          </w:tcPr>
          <w:p w14:paraId="1E1C7562" w14:textId="4716AEBE" w:rsidR="008C4C62" w:rsidRPr="00E301AC" w:rsidRDefault="00485565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ราคาตลาด/ ราคาตามสัญญา</w:t>
            </w:r>
          </w:p>
        </w:tc>
      </w:tr>
      <w:tr w:rsidR="008C4C62" w:rsidRPr="00E301AC" w14:paraId="7BA3975D" w14:textId="77777777" w:rsidTr="001C2B36">
        <w:trPr>
          <w:trHeight w:val="416"/>
        </w:trPr>
        <w:tc>
          <w:tcPr>
            <w:tcW w:w="3330" w:type="dxa"/>
          </w:tcPr>
          <w:p w14:paraId="76D52047" w14:textId="77777777" w:rsidR="008C4C62" w:rsidRPr="00E301A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ค่าบริการด้านบริหารสินค้าคงเหลือ</w:t>
            </w:r>
          </w:p>
        </w:tc>
        <w:tc>
          <w:tcPr>
            <w:tcW w:w="6120" w:type="dxa"/>
          </w:tcPr>
          <w:p w14:paraId="694448A3" w14:textId="77777777" w:rsidR="008C4C62" w:rsidRPr="00E301AC" w:rsidRDefault="00D767D7" w:rsidP="00D767D7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ตามขนาดของพื้นที่ใช้สอย</w:t>
            </w:r>
          </w:p>
        </w:tc>
      </w:tr>
      <w:tr w:rsidR="008C4C62" w:rsidRPr="00E301AC" w14:paraId="0E0BE3F7" w14:textId="77777777" w:rsidTr="001C2B36">
        <w:tc>
          <w:tcPr>
            <w:tcW w:w="3330" w:type="dxa"/>
          </w:tcPr>
          <w:p w14:paraId="04D25D94" w14:textId="0E031721" w:rsidR="001E5602" w:rsidRPr="00E301A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ดอกเบี้ยรับ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/</w:t>
            </w:r>
            <w:r w:rsidR="00B945F8" w:rsidRPr="00E301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จ่าย</w:t>
            </w:r>
            <w:r w:rsidR="00AE4D11"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จากการเปิดบัญชี</w:t>
            </w:r>
          </w:p>
          <w:p w14:paraId="4DF2B82E" w14:textId="2C25BD98" w:rsidR="008C4C62" w:rsidRPr="00E301AC" w:rsidRDefault="001E5602" w:rsidP="001E5602">
            <w:pPr>
              <w:pStyle w:val="block"/>
              <w:tabs>
                <w:tab w:val="left" w:pos="242"/>
              </w:tabs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</w:t>
            </w:r>
            <w:r w:rsidR="00AE4D11"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ธนาคารร่วมกับบริษัทในกลุ่มมิตซูบิชิ</w:t>
            </w:r>
          </w:p>
        </w:tc>
        <w:tc>
          <w:tcPr>
            <w:tcW w:w="6120" w:type="dxa"/>
          </w:tcPr>
          <w:p w14:paraId="73909E0A" w14:textId="604B0C8C" w:rsidR="008C4C62" w:rsidRPr="00E301A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ตามจำนวนเงินทุนที่บริษัทมีอยู่หรือใช้ไปในอัตราดอกเบี้ยถัวเฉลี่ยระหว่าง</w:t>
            </w:r>
            <w:r w:rsidR="00270A76"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270A76"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อัตราดอกเบี้ยเงินฝากหรืออัตราดอกเบี้ยเงินกู้ยืมของสถาบันการเงิน</w:t>
            </w:r>
          </w:p>
        </w:tc>
      </w:tr>
      <w:tr w:rsidR="008C4C62" w:rsidRPr="00E301AC" w14:paraId="6972E7A4" w14:textId="77777777" w:rsidTr="001C2B36">
        <w:tc>
          <w:tcPr>
            <w:tcW w:w="3330" w:type="dxa"/>
          </w:tcPr>
          <w:p w14:paraId="555D3C3A" w14:textId="279B0303" w:rsidR="001E5602" w:rsidRPr="00E301AC" w:rsidRDefault="001A7C9D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ดอกเบี้ย</w:t>
            </w:r>
            <w:r w:rsidR="001E5602"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รับ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/</w:t>
            </w:r>
            <w:r w:rsidR="00B945F8" w:rsidRPr="00E301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1E5602" w:rsidRPr="00E301A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จ่าย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จาก</w:t>
            </w:r>
            <w:r w:rsidR="008C4C62"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</w:t>
            </w:r>
            <w:r w:rsidR="001E5602"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ให้</w:t>
            </w:r>
            <w:r w:rsidR="008C4C62"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กู้ยืมและเงิน</w:t>
            </w:r>
          </w:p>
          <w:p w14:paraId="793537CB" w14:textId="33BB9BC7" w:rsidR="008C4C62" w:rsidRPr="00E301AC" w:rsidRDefault="001E5602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</w:t>
            </w:r>
            <w:r w:rsidR="008C4C62"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กู้ยืม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ระยะสั้น</w:t>
            </w:r>
          </w:p>
        </w:tc>
        <w:tc>
          <w:tcPr>
            <w:tcW w:w="6120" w:type="dxa"/>
          </w:tcPr>
          <w:p w14:paraId="09AA6860" w14:textId="77777777" w:rsidR="008C4C62" w:rsidRPr="00E301A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ตามอัตราดอกเบี้ยของสถาบันการเงิน</w:t>
            </w:r>
          </w:p>
        </w:tc>
      </w:tr>
      <w:tr w:rsidR="008C4C62" w:rsidRPr="00E301AC" w14:paraId="3846BC94" w14:textId="77777777" w:rsidTr="001C2B36">
        <w:tc>
          <w:tcPr>
            <w:tcW w:w="3330" w:type="dxa"/>
          </w:tcPr>
          <w:p w14:paraId="782D6454" w14:textId="77777777" w:rsidR="008C4C62" w:rsidRPr="00E301A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ค่าประกันความเสียหายคุณภาพสินค้า</w:t>
            </w:r>
          </w:p>
        </w:tc>
        <w:tc>
          <w:tcPr>
            <w:tcW w:w="6120" w:type="dxa"/>
          </w:tcPr>
          <w:p w14:paraId="006EDDFC" w14:textId="77777777" w:rsidR="008C4C62" w:rsidRPr="00E301A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ตาม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จำนวนที่เกิดขึ้นจริง</w:t>
            </w:r>
          </w:p>
        </w:tc>
      </w:tr>
      <w:tr w:rsidR="008C4C62" w:rsidRPr="00E301AC" w14:paraId="2C870E9B" w14:textId="77777777" w:rsidTr="001C2B36">
        <w:tc>
          <w:tcPr>
            <w:tcW w:w="3330" w:type="dxa"/>
          </w:tcPr>
          <w:p w14:paraId="0CBD3DCE" w14:textId="77777777" w:rsidR="008C4C62" w:rsidRPr="00E301A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ค่าใช้จ่ายในการจัดจำหน่ายและบริหาร</w:t>
            </w:r>
          </w:p>
        </w:tc>
        <w:tc>
          <w:tcPr>
            <w:tcW w:w="6120" w:type="dxa"/>
          </w:tcPr>
          <w:p w14:paraId="52F8C414" w14:textId="77777777" w:rsidR="008C4C62" w:rsidRPr="00E301A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8C4C62" w:rsidRPr="00E301AC" w14:paraId="0A44D930" w14:textId="77777777" w:rsidTr="001C2B36">
        <w:tc>
          <w:tcPr>
            <w:tcW w:w="3330" w:type="dxa"/>
          </w:tcPr>
          <w:p w14:paraId="544813E5" w14:textId="77777777" w:rsidR="008C4C62" w:rsidRPr="00E301A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120" w:type="dxa"/>
          </w:tcPr>
          <w:p w14:paraId="6C300BE2" w14:textId="5115AA0C" w:rsidR="008C4C62" w:rsidRPr="00E301A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ตาม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หลักเกณฑ์ที่กำหนดโดยคณะกรรมการสรรหาและกำหนด</w:t>
            </w:r>
            <w:r w:rsidR="001C2B36"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าตอบแทน</w:t>
            </w:r>
            <w:r w:rsidR="00563C73"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563C73"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และตามหลักเกณฑ์ที่บริษัทกำหนด</w:t>
            </w:r>
          </w:p>
        </w:tc>
      </w:tr>
      <w:tr w:rsidR="008C4C62" w:rsidRPr="00E301AC" w14:paraId="304F42F9" w14:textId="77777777" w:rsidTr="001C2B36">
        <w:tc>
          <w:tcPr>
            <w:tcW w:w="3330" w:type="dxa"/>
          </w:tcPr>
          <w:p w14:paraId="0E4CB220" w14:textId="77777777" w:rsidR="008C4C62" w:rsidRPr="00E301A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120" w:type="dxa"/>
          </w:tcPr>
          <w:p w14:paraId="2F5A2522" w14:textId="77777777" w:rsidR="008C4C62" w:rsidRPr="00E301A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ตามที่ประกาศจ่าย</w:t>
            </w:r>
          </w:p>
        </w:tc>
      </w:tr>
    </w:tbl>
    <w:p w14:paraId="0E558B37" w14:textId="77777777" w:rsidR="00343D19" w:rsidRPr="00E301AC" w:rsidRDefault="00343D19" w:rsidP="003B55B5">
      <w:pPr>
        <w:pStyle w:val="BlockText"/>
        <w:tabs>
          <w:tab w:val="left" w:pos="360"/>
        </w:tabs>
        <w:spacing w:before="0"/>
        <w:ind w:left="0" w:right="0" w:firstLine="0"/>
        <w:jc w:val="thaiDistribute"/>
        <w:rPr>
          <w:rFonts w:asciiTheme="majorBidi" w:hAnsiTheme="majorBidi" w:cstheme="majorBidi"/>
          <w:sz w:val="24"/>
          <w:szCs w:val="24"/>
          <w:cs/>
          <w:lang w:val="en-GB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270"/>
        <w:gridCol w:w="1260"/>
        <w:gridCol w:w="270"/>
        <w:gridCol w:w="1260"/>
        <w:gridCol w:w="270"/>
        <w:gridCol w:w="1260"/>
      </w:tblGrid>
      <w:tr w:rsidR="00343D19" w:rsidRPr="00E301AC" w14:paraId="65D41B2E" w14:textId="77777777" w:rsidTr="009D101D">
        <w:trPr>
          <w:tblHeader/>
        </w:trPr>
        <w:tc>
          <w:tcPr>
            <w:tcW w:w="3510" w:type="dxa"/>
          </w:tcPr>
          <w:p w14:paraId="02CA6E5D" w14:textId="1A4EAAEE" w:rsidR="00343D19" w:rsidRPr="003E47DC" w:rsidRDefault="003B3274" w:rsidP="009D101D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3E4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รายการที่สำคัญกับบุคคลหรือกิจการ</w:t>
            </w:r>
          </w:p>
        </w:tc>
        <w:tc>
          <w:tcPr>
            <w:tcW w:w="2790" w:type="dxa"/>
            <w:gridSpan w:val="3"/>
          </w:tcPr>
          <w:p w14:paraId="2AF88DCC" w14:textId="77777777" w:rsidR="00343D19" w:rsidRPr="00E301AC" w:rsidRDefault="00343D19" w:rsidP="009D101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1C64A4CE" w14:textId="77777777" w:rsidR="00343D19" w:rsidRPr="00E301AC" w:rsidRDefault="00343D19" w:rsidP="009D101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5C132736" w14:textId="77777777" w:rsidR="00343D19" w:rsidRPr="00E301AC" w:rsidRDefault="00343D19" w:rsidP="009D101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343D19" w:rsidRPr="00E301AC" w14:paraId="255BC7EA" w14:textId="77777777" w:rsidTr="009D101D">
        <w:trPr>
          <w:tblHeader/>
        </w:trPr>
        <w:tc>
          <w:tcPr>
            <w:tcW w:w="3510" w:type="dxa"/>
          </w:tcPr>
          <w:p w14:paraId="1523A861" w14:textId="4E35D211" w:rsidR="00343D19" w:rsidRPr="003E47DC" w:rsidRDefault="003B3274" w:rsidP="003B3274">
            <w:pPr>
              <w:tabs>
                <w:tab w:val="left" w:pos="540"/>
              </w:tabs>
              <w:spacing w:line="240" w:lineRule="auto"/>
              <w:ind w:left="16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3E4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2790" w:type="dxa"/>
            <w:gridSpan w:val="3"/>
          </w:tcPr>
          <w:p w14:paraId="13FF3D99" w14:textId="77777777" w:rsidR="00343D19" w:rsidRPr="00E301AC" w:rsidRDefault="00343D19" w:rsidP="009D101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41EADE70" w14:textId="77777777" w:rsidR="00343D19" w:rsidRPr="00E301AC" w:rsidRDefault="00343D19" w:rsidP="009D101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6A644FF1" w14:textId="77777777" w:rsidR="00343D19" w:rsidRPr="00E301AC" w:rsidRDefault="00343D19" w:rsidP="009D101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6C7001" w:rsidRPr="00A83E4D" w14:paraId="6AA65AA1" w14:textId="77777777" w:rsidTr="009D101D">
        <w:trPr>
          <w:tblHeader/>
        </w:trPr>
        <w:tc>
          <w:tcPr>
            <w:tcW w:w="3510" w:type="dxa"/>
          </w:tcPr>
          <w:p w14:paraId="4D111D0C" w14:textId="2ADEB89C" w:rsidR="006C7001" w:rsidRPr="00E301AC" w:rsidRDefault="006C7001" w:rsidP="006C7001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260" w:type="dxa"/>
          </w:tcPr>
          <w:p w14:paraId="24942250" w14:textId="2BE57304" w:rsidR="006C7001" w:rsidRPr="00E301AC" w:rsidRDefault="006C7001" w:rsidP="006C700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A83E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61F51F71" w14:textId="77777777" w:rsidR="006C7001" w:rsidRPr="00E301AC" w:rsidRDefault="006C7001" w:rsidP="006C700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13C41DBA" w14:textId="24FB8B40" w:rsidR="006C7001" w:rsidRPr="00E301AC" w:rsidRDefault="006C7001" w:rsidP="006C700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A83E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65B51CB8" w14:textId="77777777" w:rsidR="006C7001" w:rsidRPr="00E301AC" w:rsidRDefault="006C7001" w:rsidP="006C700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701BA8DD" w14:textId="3975E70A" w:rsidR="006C7001" w:rsidRPr="00E301AC" w:rsidRDefault="006C7001" w:rsidP="006C700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A83E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702A274F" w14:textId="77777777" w:rsidR="006C7001" w:rsidRPr="00E301AC" w:rsidRDefault="006C7001" w:rsidP="006C700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1C32F9D0" w14:textId="1163D63F" w:rsidR="006C7001" w:rsidRPr="00E301AC" w:rsidRDefault="006C7001" w:rsidP="006C700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A83E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6C7001" w:rsidRPr="00E301AC" w14:paraId="3B8E41A4" w14:textId="77777777" w:rsidTr="009D101D">
        <w:trPr>
          <w:trHeight w:val="290"/>
          <w:tblHeader/>
        </w:trPr>
        <w:tc>
          <w:tcPr>
            <w:tcW w:w="3510" w:type="dxa"/>
          </w:tcPr>
          <w:p w14:paraId="0AEFC9ED" w14:textId="77777777" w:rsidR="006C7001" w:rsidRPr="00E301AC" w:rsidRDefault="006C7001" w:rsidP="006C7001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850" w:type="dxa"/>
            <w:gridSpan w:val="7"/>
          </w:tcPr>
          <w:p w14:paraId="2C22511B" w14:textId="77777777" w:rsidR="006C7001" w:rsidRPr="00E301AC" w:rsidRDefault="006C7001" w:rsidP="006C700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6C7001" w:rsidRPr="00E301AC" w14:paraId="776AEFD0" w14:textId="77777777" w:rsidTr="009D101D">
        <w:tc>
          <w:tcPr>
            <w:tcW w:w="3510" w:type="dxa"/>
          </w:tcPr>
          <w:p w14:paraId="5B78F955" w14:textId="0C31FA09" w:rsidR="006C7001" w:rsidRPr="00E301AC" w:rsidRDefault="006C7001" w:rsidP="006C7001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260" w:type="dxa"/>
          </w:tcPr>
          <w:p w14:paraId="4B021A07" w14:textId="77777777" w:rsidR="006C7001" w:rsidRPr="00E301AC" w:rsidRDefault="006C7001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2AAD6AD1" w14:textId="77777777" w:rsidR="006C7001" w:rsidRPr="00E301AC" w:rsidRDefault="006C7001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59E79975" w14:textId="77777777" w:rsidR="006C7001" w:rsidRPr="00E301AC" w:rsidRDefault="006C7001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24F70CED" w14:textId="77777777" w:rsidR="006C7001" w:rsidRPr="00E301AC" w:rsidRDefault="006C7001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34B79765" w14:textId="77777777" w:rsidR="006C7001" w:rsidRPr="00E301AC" w:rsidRDefault="006C7001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0237D97C" w14:textId="77777777" w:rsidR="006C7001" w:rsidRPr="00E301AC" w:rsidRDefault="006C7001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339F0AB7" w14:textId="77777777" w:rsidR="006C7001" w:rsidRPr="00E301AC" w:rsidRDefault="006C7001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A83E4D" w:rsidRPr="00E301AC" w14:paraId="7D343584" w14:textId="77777777" w:rsidTr="009D101D">
        <w:tc>
          <w:tcPr>
            <w:tcW w:w="3510" w:type="dxa"/>
          </w:tcPr>
          <w:p w14:paraId="5C7EED88" w14:textId="77777777" w:rsidR="00A83E4D" w:rsidRPr="00E301AC" w:rsidRDefault="00A83E4D" w:rsidP="00A83E4D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รายได้จากการ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260" w:type="dxa"/>
          </w:tcPr>
          <w:p w14:paraId="0C6B54B3" w14:textId="6C91362F" w:rsidR="00A83E4D" w:rsidRPr="00E301AC" w:rsidRDefault="00274B5D" w:rsidP="00A83E4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3,076,781</w:t>
            </w:r>
          </w:p>
        </w:tc>
        <w:tc>
          <w:tcPr>
            <w:tcW w:w="270" w:type="dxa"/>
          </w:tcPr>
          <w:p w14:paraId="0C9D05C9" w14:textId="77777777" w:rsidR="00A83E4D" w:rsidRPr="00E301AC" w:rsidRDefault="00A83E4D" w:rsidP="00A83E4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7EF3B0AE" w14:textId="3F8AA809" w:rsidR="00A83E4D" w:rsidRPr="00E301AC" w:rsidRDefault="00A83E4D" w:rsidP="00A83E4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47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3,465,070</w:t>
            </w:r>
          </w:p>
        </w:tc>
        <w:tc>
          <w:tcPr>
            <w:tcW w:w="270" w:type="dxa"/>
          </w:tcPr>
          <w:p w14:paraId="65CDFA0C" w14:textId="77777777" w:rsidR="00A83E4D" w:rsidRPr="00E301AC" w:rsidRDefault="00A83E4D" w:rsidP="00A83E4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29FE7B7F" w14:textId="5D27169B" w:rsidR="00A83E4D" w:rsidRPr="00E301AC" w:rsidRDefault="00274B5D" w:rsidP="00A83E4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3,076,781</w:t>
            </w:r>
          </w:p>
        </w:tc>
        <w:tc>
          <w:tcPr>
            <w:tcW w:w="270" w:type="dxa"/>
          </w:tcPr>
          <w:p w14:paraId="22D48883" w14:textId="77777777" w:rsidR="00A83E4D" w:rsidRPr="00E301AC" w:rsidRDefault="00A83E4D" w:rsidP="00A83E4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4E85C71B" w14:textId="1827A500" w:rsidR="00A83E4D" w:rsidRPr="00E301AC" w:rsidRDefault="00A83E4D" w:rsidP="00A83E4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47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3,465,070</w:t>
            </w:r>
          </w:p>
        </w:tc>
      </w:tr>
      <w:tr w:rsidR="00274B5D" w:rsidRPr="00E301AC" w14:paraId="3CFD3DA1" w14:textId="77777777" w:rsidTr="009D101D">
        <w:tc>
          <w:tcPr>
            <w:tcW w:w="3510" w:type="dxa"/>
          </w:tcPr>
          <w:p w14:paraId="56F5F992" w14:textId="77777777" w:rsidR="00274B5D" w:rsidRPr="00E301AC" w:rsidRDefault="00274B5D" w:rsidP="00274B5D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260" w:type="dxa"/>
          </w:tcPr>
          <w:p w14:paraId="3574302E" w14:textId="04F24CDA" w:rsidR="00274B5D" w:rsidRPr="00E301AC" w:rsidRDefault="00274B5D" w:rsidP="00274B5D">
            <w:pPr>
              <w:tabs>
                <w:tab w:val="decimal" w:pos="7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5691BE5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6C5FE918" w14:textId="26CAFAA9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E47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300</w:t>
            </w:r>
          </w:p>
        </w:tc>
        <w:tc>
          <w:tcPr>
            <w:tcW w:w="270" w:type="dxa"/>
          </w:tcPr>
          <w:p w14:paraId="367E33CF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229649DE" w14:textId="19D89772" w:rsidR="00274B5D" w:rsidRPr="00E301AC" w:rsidRDefault="00274B5D" w:rsidP="00274B5D">
            <w:pPr>
              <w:tabs>
                <w:tab w:val="decimal" w:pos="7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A9C8FEE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634A85D6" w14:textId="2942625B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E47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300</w:t>
            </w:r>
          </w:p>
        </w:tc>
      </w:tr>
      <w:tr w:rsidR="00274B5D" w:rsidRPr="00E301AC" w14:paraId="7F3CBA81" w14:textId="77777777" w:rsidTr="00FF3A3D">
        <w:tc>
          <w:tcPr>
            <w:tcW w:w="3510" w:type="dxa"/>
          </w:tcPr>
          <w:p w14:paraId="491A9300" w14:textId="77777777" w:rsidR="00274B5D" w:rsidRPr="00E301AC" w:rsidRDefault="00274B5D" w:rsidP="00274B5D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ซื้ออุปกรณ์</w:t>
            </w:r>
          </w:p>
        </w:tc>
        <w:tc>
          <w:tcPr>
            <w:tcW w:w="1260" w:type="dxa"/>
          </w:tcPr>
          <w:p w14:paraId="1B864E07" w14:textId="5A9CEB50" w:rsidR="00274B5D" w:rsidRPr="00E301AC" w:rsidRDefault="00274B5D" w:rsidP="00274B5D">
            <w:pPr>
              <w:tabs>
                <w:tab w:val="decimal" w:pos="7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A6C3305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73EDFD70" w14:textId="77FFD910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47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1,033</w:t>
            </w:r>
          </w:p>
        </w:tc>
        <w:tc>
          <w:tcPr>
            <w:tcW w:w="270" w:type="dxa"/>
          </w:tcPr>
          <w:p w14:paraId="0C209B7D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59F9D02B" w14:textId="7A38C53C" w:rsidR="00274B5D" w:rsidRPr="00E301AC" w:rsidRDefault="00274B5D" w:rsidP="00274B5D">
            <w:pPr>
              <w:tabs>
                <w:tab w:val="decimal" w:pos="7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FB3DF94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1295286E" w14:textId="63C6F43B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47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1,033</w:t>
            </w:r>
          </w:p>
        </w:tc>
      </w:tr>
      <w:tr w:rsidR="00274B5D" w:rsidRPr="00E301AC" w14:paraId="1B35E032" w14:textId="77777777" w:rsidTr="009D101D">
        <w:tc>
          <w:tcPr>
            <w:tcW w:w="3510" w:type="dxa"/>
          </w:tcPr>
          <w:p w14:paraId="3259D20A" w14:textId="6862852C" w:rsidR="00274B5D" w:rsidRPr="00E301AC" w:rsidRDefault="00274B5D" w:rsidP="00274B5D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lastRenderedPageBreak/>
              <w:t xml:space="preserve">บริษัทใหญ่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ต่อ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260" w:type="dxa"/>
          </w:tcPr>
          <w:p w14:paraId="3ADB8F8B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41E8D08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731534F5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F9D9F08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2CEAAB7B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1C162A7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32F279C2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74B5D" w:rsidRPr="00E301AC" w14:paraId="255FF1BC" w14:textId="77777777" w:rsidTr="00A9732A">
        <w:tc>
          <w:tcPr>
            <w:tcW w:w="3510" w:type="dxa"/>
          </w:tcPr>
          <w:p w14:paraId="16302B5C" w14:textId="77777777" w:rsidR="00274B5D" w:rsidRPr="00E301AC" w:rsidRDefault="00274B5D" w:rsidP="00274B5D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ค่าลิขสิทธิ์ในการขายสินค้า</w:t>
            </w:r>
          </w:p>
        </w:tc>
        <w:tc>
          <w:tcPr>
            <w:tcW w:w="1260" w:type="dxa"/>
          </w:tcPr>
          <w:p w14:paraId="50FC26C3" w14:textId="24E32240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151,394</w:t>
            </w:r>
          </w:p>
        </w:tc>
        <w:tc>
          <w:tcPr>
            <w:tcW w:w="270" w:type="dxa"/>
          </w:tcPr>
          <w:p w14:paraId="7467E579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50DB3C9B" w14:textId="0426169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47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178,355</w:t>
            </w:r>
          </w:p>
        </w:tc>
        <w:tc>
          <w:tcPr>
            <w:tcW w:w="270" w:type="dxa"/>
          </w:tcPr>
          <w:p w14:paraId="05B0E4A6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6E405BB7" w14:textId="79AC29A4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151,394</w:t>
            </w:r>
          </w:p>
        </w:tc>
        <w:tc>
          <w:tcPr>
            <w:tcW w:w="270" w:type="dxa"/>
          </w:tcPr>
          <w:p w14:paraId="360B6A27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6EF41895" w14:textId="3C323E6D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47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178,355</w:t>
            </w:r>
          </w:p>
        </w:tc>
      </w:tr>
      <w:tr w:rsidR="00274B5D" w:rsidRPr="00E301AC" w14:paraId="6BC5BF63" w14:textId="77777777" w:rsidTr="009D101D">
        <w:tc>
          <w:tcPr>
            <w:tcW w:w="3510" w:type="dxa"/>
          </w:tcPr>
          <w:p w14:paraId="22EBDAE0" w14:textId="77777777" w:rsidR="00274B5D" w:rsidRPr="00E301AC" w:rsidRDefault="00274B5D" w:rsidP="00274B5D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ค่าพัฒนาผลิตภัณฑ์</w:t>
            </w:r>
          </w:p>
        </w:tc>
        <w:tc>
          <w:tcPr>
            <w:tcW w:w="1260" w:type="dxa"/>
          </w:tcPr>
          <w:p w14:paraId="4D388D54" w14:textId="3D7D2A8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169,642</w:t>
            </w:r>
          </w:p>
        </w:tc>
        <w:tc>
          <w:tcPr>
            <w:tcW w:w="270" w:type="dxa"/>
          </w:tcPr>
          <w:p w14:paraId="0D92B413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5012E73C" w14:textId="7C9B3A6E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47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193,739</w:t>
            </w:r>
          </w:p>
        </w:tc>
        <w:tc>
          <w:tcPr>
            <w:tcW w:w="270" w:type="dxa"/>
          </w:tcPr>
          <w:p w14:paraId="003DDAB1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5FFB6F5F" w14:textId="41E2EB33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169,642</w:t>
            </w:r>
          </w:p>
        </w:tc>
        <w:tc>
          <w:tcPr>
            <w:tcW w:w="270" w:type="dxa"/>
          </w:tcPr>
          <w:p w14:paraId="4BEC7CC2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4A7B0042" w14:textId="675A7650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47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193,739</w:t>
            </w:r>
          </w:p>
        </w:tc>
      </w:tr>
      <w:tr w:rsidR="00274B5D" w:rsidRPr="00E301AC" w14:paraId="06D36628" w14:textId="77777777" w:rsidTr="009D101D">
        <w:tc>
          <w:tcPr>
            <w:tcW w:w="3510" w:type="dxa"/>
          </w:tcPr>
          <w:p w14:paraId="1C4C29E2" w14:textId="77777777" w:rsidR="00274B5D" w:rsidRPr="00E301AC" w:rsidRDefault="00274B5D" w:rsidP="00274B5D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  <w:t>ค่าประกันความเสียหายคุณภาพสิ</w:t>
            </w:r>
            <w:r w:rsidRPr="00E301A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นค้า</w:t>
            </w:r>
          </w:p>
        </w:tc>
        <w:tc>
          <w:tcPr>
            <w:tcW w:w="1260" w:type="dxa"/>
          </w:tcPr>
          <w:p w14:paraId="30EF92C0" w14:textId="6D3EC8E5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40,678</w:t>
            </w:r>
          </w:p>
        </w:tc>
        <w:tc>
          <w:tcPr>
            <w:tcW w:w="270" w:type="dxa"/>
          </w:tcPr>
          <w:p w14:paraId="71DDACCF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603B71F7" w14:textId="0BA72A3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55,383</w:t>
            </w:r>
          </w:p>
        </w:tc>
        <w:tc>
          <w:tcPr>
            <w:tcW w:w="270" w:type="dxa"/>
          </w:tcPr>
          <w:p w14:paraId="638FF8CE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2548DC24" w14:textId="352C5AF2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40,678</w:t>
            </w:r>
          </w:p>
        </w:tc>
        <w:tc>
          <w:tcPr>
            <w:tcW w:w="270" w:type="dxa"/>
          </w:tcPr>
          <w:p w14:paraId="77321ABB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583866FA" w14:textId="20B85E92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55,383</w:t>
            </w:r>
          </w:p>
        </w:tc>
      </w:tr>
      <w:tr w:rsidR="00274B5D" w:rsidRPr="00E301AC" w14:paraId="317B84E4" w14:textId="77777777" w:rsidTr="009D101D">
        <w:tc>
          <w:tcPr>
            <w:tcW w:w="3510" w:type="dxa"/>
          </w:tcPr>
          <w:p w14:paraId="7702BE21" w14:textId="77777777" w:rsidR="00274B5D" w:rsidRPr="00E301AC" w:rsidRDefault="00274B5D" w:rsidP="00274B5D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ค่าความช่วยเหลือทางเทคนิค</w:t>
            </w:r>
          </w:p>
        </w:tc>
        <w:tc>
          <w:tcPr>
            <w:tcW w:w="1260" w:type="dxa"/>
          </w:tcPr>
          <w:p w14:paraId="3F4501A2" w14:textId="6D8CC4CD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9,944</w:t>
            </w:r>
          </w:p>
        </w:tc>
        <w:tc>
          <w:tcPr>
            <w:tcW w:w="270" w:type="dxa"/>
          </w:tcPr>
          <w:p w14:paraId="555C7140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56719671" w14:textId="72FB8A19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3,037</w:t>
            </w:r>
          </w:p>
        </w:tc>
        <w:tc>
          <w:tcPr>
            <w:tcW w:w="270" w:type="dxa"/>
          </w:tcPr>
          <w:p w14:paraId="5EA53FFF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0494F667" w14:textId="341B4349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9,944</w:t>
            </w:r>
          </w:p>
        </w:tc>
        <w:tc>
          <w:tcPr>
            <w:tcW w:w="270" w:type="dxa"/>
          </w:tcPr>
          <w:p w14:paraId="61BD7BF2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3D48EB66" w14:textId="087FAF40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3,037</w:t>
            </w:r>
          </w:p>
        </w:tc>
      </w:tr>
      <w:tr w:rsidR="00274B5D" w:rsidRPr="00E301AC" w14:paraId="447BAC82" w14:textId="77777777" w:rsidTr="009D101D">
        <w:tc>
          <w:tcPr>
            <w:tcW w:w="3510" w:type="dxa"/>
          </w:tcPr>
          <w:p w14:paraId="6AA5FAB0" w14:textId="77777777" w:rsidR="00274B5D" w:rsidRPr="00E301AC" w:rsidRDefault="00274B5D" w:rsidP="00274B5D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260" w:type="dxa"/>
          </w:tcPr>
          <w:p w14:paraId="7C8F264C" w14:textId="3571537C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7,744</w:t>
            </w:r>
          </w:p>
        </w:tc>
        <w:tc>
          <w:tcPr>
            <w:tcW w:w="270" w:type="dxa"/>
          </w:tcPr>
          <w:p w14:paraId="1ABD3530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67AE246A" w14:textId="5B7606E5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5,345</w:t>
            </w:r>
          </w:p>
        </w:tc>
        <w:tc>
          <w:tcPr>
            <w:tcW w:w="270" w:type="dxa"/>
          </w:tcPr>
          <w:p w14:paraId="1EB7D645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0DA3CDCA" w14:textId="3A15F6A3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7,744</w:t>
            </w:r>
          </w:p>
        </w:tc>
        <w:tc>
          <w:tcPr>
            <w:tcW w:w="270" w:type="dxa"/>
          </w:tcPr>
          <w:p w14:paraId="601A851D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7471955B" w14:textId="42AB3A80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5,345</w:t>
            </w:r>
          </w:p>
        </w:tc>
      </w:tr>
      <w:tr w:rsidR="00274B5D" w:rsidRPr="00E301AC" w14:paraId="4D533DEF" w14:textId="77777777" w:rsidTr="009D101D">
        <w:tc>
          <w:tcPr>
            <w:tcW w:w="3510" w:type="dxa"/>
          </w:tcPr>
          <w:p w14:paraId="5795D928" w14:textId="77777777" w:rsidR="00274B5D" w:rsidRPr="00E301AC" w:rsidRDefault="00274B5D" w:rsidP="00274B5D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260" w:type="dxa"/>
          </w:tcPr>
          <w:p w14:paraId="2AB8BCE2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70" w:type="dxa"/>
          </w:tcPr>
          <w:p w14:paraId="0C32EC6B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</w:tcPr>
          <w:p w14:paraId="18A46ED5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70" w:type="dxa"/>
          </w:tcPr>
          <w:p w14:paraId="773CB06D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</w:tcPr>
          <w:p w14:paraId="6E4937A3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70" w:type="dxa"/>
          </w:tcPr>
          <w:p w14:paraId="09E853BE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260" w:type="dxa"/>
          </w:tcPr>
          <w:p w14:paraId="30E14650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274B5D" w:rsidRPr="00E301AC" w14:paraId="6C03D941" w14:textId="77777777" w:rsidTr="009D101D">
        <w:tc>
          <w:tcPr>
            <w:tcW w:w="3510" w:type="dxa"/>
          </w:tcPr>
          <w:p w14:paraId="0D7BCF9F" w14:textId="77777777" w:rsidR="00274B5D" w:rsidRPr="00E301AC" w:rsidRDefault="00274B5D" w:rsidP="00274B5D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260" w:type="dxa"/>
          </w:tcPr>
          <w:p w14:paraId="61D8B969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524DE941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11FA42F9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48E81490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0A69A471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11D64B82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651B8680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274B5D" w:rsidRPr="00E301AC" w14:paraId="5C493AB2" w14:textId="77777777" w:rsidTr="009D101D">
        <w:tc>
          <w:tcPr>
            <w:tcW w:w="3510" w:type="dxa"/>
          </w:tcPr>
          <w:p w14:paraId="6AB27D02" w14:textId="77777777" w:rsidR="00274B5D" w:rsidRPr="00E301AC" w:rsidRDefault="00274B5D" w:rsidP="00274B5D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รายได้จากการ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260" w:type="dxa"/>
          </w:tcPr>
          <w:p w14:paraId="5C72B33B" w14:textId="28233C49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140</w:t>
            </w:r>
          </w:p>
        </w:tc>
        <w:tc>
          <w:tcPr>
            <w:tcW w:w="270" w:type="dxa"/>
          </w:tcPr>
          <w:p w14:paraId="3752C1CA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CE136AC" w14:textId="677A7BC6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126</w:t>
            </w:r>
          </w:p>
        </w:tc>
        <w:tc>
          <w:tcPr>
            <w:tcW w:w="270" w:type="dxa"/>
          </w:tcPr>
          <w:p w14:paraId="66FB71F2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74F4EB8" w14:textId="6AF671C0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140</w:t>
            </w:r>
          </w:p>
        </w:tc>
        <w:tc>
          <w:tcPr>
            <w:tcW w:w="270" w:type="dxa"/>
          </w:tcPr>
          <w:p w14:paraId="188BC1B6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49326ED" w14:textId="405A3FD4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126</w:t>
            </w:r>
          </w:p>
        </w:tc>
      </w:tr>
      <w:tr w:rsidR="00274B5D" w:rsidRPr="00E301AC" w14:paraId="5F6220C2" w14:textId="77777777" w:rsidTr="00334908">
        <w:trPr>
          <w:trHeight w:val="407"/>
        </w:trPr>
        <w:tc>
          <w:tcPr>
            <w:tcW w:w="3510" w:type="dxa"/>
          </w:tcPr>
          <w:p w14:paraId="005DAE63" w14:textId="77777777" w:rsidR="00274B5D" w:rsidRPr="00E301AC" w:rsidRDefault="00274B5D" w:rsidP="00274B5D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รายได้ค่าเช่า</w:t>
            </w:r>
          </w:p>
        </w:tc>
        <w:tc>
          <w:tcPr>
            <w:tcW w:w="1260" w:type="dxa"/>
          </w:tcPr>
          <w:p w14:paraId="24F7B8C6" w14:textId="7E7B7768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17,178</w:t>
            </w:r>
          </w:p>
        </w:tc>
        <w:tc>
          <w:tcPr>
            <w:tcW w:w="270" w:type="dxa"/>
          </w:tcPr>
          <w:p w14:paraId="4E784F3C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88487B6" w14:textId="3F02E54F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E47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13,847</w:t>
            </w:r>
          </w:p>
        </w:tc>
        <w:tc>
          <w:tcPr>
            <w:tcW w:w="270" w:type="dxa"/>
          </w:tcPr>
          <w:p w14:paraId="0F5745EF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22229C32" w14:textId="1DEA6346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17,178</w:t>
            </w:r>
          </w:p>
        </w:tc>
        <w:tc>
          <w:tcPr>
            <w:tcW w:w="270" w:type="dxa"/>
          </w:tcPr>
          <w:p w14:paraId="24CEF0C0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1F6AD46" w14:textId="41274C63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E47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13,847</w:t>
            </w:r>
          </w:p>
        </w:tc>
      </w:tr>
      <w:tr w:rsidR="00274B5D" w:rsidRPr="00E301AC" w14:paraId="32B587F5" w14:textId="77777777" w:rsidTr="009D101D">
        <w:tc>
          <w:tcPr>
            <w:tcW w:w="3510" w:type="dxa"/>
          </w:tcPr>
          <w:p w14:paraId="528F9382" w14:textId="77777777" w:rsidR="00274B5D" w:rsidRPr="00E301AC" w:rsidRDefault="00274B5D" w:rsidP="00274B5D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รายได้เงินปันผล</w:t>
            </w:r>
          </w:p>
        </w:tc>
        <w:tc>
          <w:tcPr>
            <w:tcW w:w="1260" w:type="dxa"/>
          </w:tcPr>
          <w:p w14:paraId="691AC4AE" w14:textId="0DAE259D" w:rsidR="00274B5D" w:rsidRPr="00E301AC" w:rsidRDefault="00274B5D" w:rsidP="00274B5D">
            <w:pPr>
              <w:tabs>
                <w:tab w:val="decimal" w:pos="7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2F83AFA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7FB54A6" w14:textId="15ACD001" w:rsidR="00274B5D" w:rsidRPr="00E301AC" w:rsidRDefault="00274B5D" w:rsidP="00274B5D">
            <w:pPr>
              <w:tabs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FEB3741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DB36F03" w14:textId="736891CC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710</w:t>
            </w:r>
          </w:p>
        </w:tc>
        <w:tc>
          <w:tcPr>
            <w:tcW w:w="270" w:type="dxa"/>
          </w:tcPr>
          <w:p w14:paraId="77B69AFB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36487AB" w14:textId="6FA969D1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47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674</w:t>
            </w:r>
          </w:p>
        </w:tc>
      </w:tr>
      <w:tr w:rsidR="00274B5D" w:rsidRPr="00E301AC" w14:paraId="0233E3D7" w14:textId="77777777" w:rsidTr="009D101D">
        <w:tc>
          <w:tcPr>
            <w:tcW w:w="3510" w:type="dxa"/>
          </w:tcPr>
          <w:p w14:paraId="792D9DDD" w14:textId="77777777" w:rsidR="00274B5D" w:rsidRPr="00E301AC" w:rsidRDefault="00274B5D" w:rsidP="00274B5D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260" w:type="dxa"/>
          </w:tcPr>
          <w:p w14:paraId="660E1BA6" w14:textId="3CC28EED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828</w:t>
            </w:r>
          </w:p>
        </w:tc>
        <w:tc>
          <w:tcPr>
            <w:tcW w:w="270" w:type="dxa"/>
          </w:tcPr>
          <w:p w14:paraId="46478C97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1E95C2A" w14:textId="2358573E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47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609</w:t>
            </w:r>
          </w:p>
        </w:tc>
        <w:tc>
          <w:tcPr>
            <w:tcW w:w="270" w:type="dxa"/>
          </w:tcPr>
          <w:p w14:paraId="308192E5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5ED3AA6" w14:textId="40E547FB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828</w:t>
            </w:r>
          </w:p>
        </w:tc>
        <w:tc>
          <w:tcPr>
            <w:tcW w:w="270" w:type="dxa"/>
          </w:tcPr>
          <w:p w14:paraId="28EFDBE1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4D31E08" w14:textId="1FA16F9F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47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609</w:t>
            </w:r>
          </w:p>
        </w:tc>
      </w:tr>
      <w:tr w:rsidR="00274B5D" w:rsidRPr="00E301AC" w14:paraId="6072D444" w14:textId="77777777" w:rsidTr="009D101D">
        <w:tc>
          <w:tcPr>
            <w:tcW w:w="3510" w:type="dxa"/>
          </w:tcPr>
          <w:p w14:paraId="1BB854CC" w14:textId="77777777" w:rsidR="00274B5D" w:rsidRPr="00E301AC" w:rsidRDefault="00274B5D" w:rsidP="00274B5D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ค่าบริการบริหารสินค้า</w:t>
            </w:r>
          </w:p>
        </w:tc>
        <w:tc>
          <w:tcPr>
            <w:tcW w:w="1260" w:type="dxa"/>
          </w:tcPr>
          <w:p w14:paraId="0999D79A" w14:textId="0CB1091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61,016</w:t>
            </w:r>
          </w:p>
        </w:tc>
        <w:tc>
          <w:tcPr>
            <w:tcW w:w="270" w:type="dxa"/>
          </w:tcPr>
          <w:p w14:paraId="6DF0EFFB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F33637F" w14:textId="19D949B5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47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77,726</w:t>
            </w:r>
          </w:p>
        </w:tc>
        <w:tc>
          <w:tcPr>
            <w:tcW w:w="270" w:type="dxa"/>
          </w:tcPr>
          <w:p w14:paraId="017CEDF6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0C19C48" w14:textId="198AFB86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61,016</w:t>
            </w:r>
          </w:p>
        </w:tc>
        <w:tc>
          <w:tcPr>
            <w:tcW w:w="270" w:type="dxa"/>
          </w:tcPr>
          <w:p w14:paraId="0E954C8E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0A68CC3" w14:textId="3D8D547D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47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77,726</w:t>
            </w:r>
          </w:p>
        </w:tc>
      </w:tr>
      <w:tr w:rsidR="00274B5D" w:rsidRPr="00E301AC" w14:paraId="003F4B99" w14:textId="77777777" w:rsidTr="009D101D">
        <w:tc>
          <w:tcPr>
            <w:tcW w:w="3510" w:type="dxa"/>
          </w:tcPr>
          <w:p w14:paraId="30461879" w14:textId="77777777" w:rsidR="00274B5D" w:rsidRPr="00E301AC" w:rsidRDefault="00274B5D" w:rsidP="00274B5D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260" w:type="dxa"/>
          </w:tcPr>
          <w:p w14:paraId="0C259B00" w14:textId="47B35DF4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5,281</w:t>
            </w:r>
          </w:p>
        </w:tc>
        <w:tc>
          <w:tcPr>
            <w:tcW w:w="270" w:type="dxa"/>
          </w:tcPr>
          <w:p w14:paraId="19B7F597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1556A3D" w14:textId="0EF16606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E47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</w:p>
        </w:tc>
        <w:tc>
          <w:tcPr>
            <w:tcW w:w="270" w:type="dxa"/>
          </w:tcPr>
          <w:p w14:paraId="04D96B79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3FCB51C" w14:textId="1949F15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5,281</w:t>
            </w:r>
          </w:p>
        </w:tc>
        <w:tc>
          <w:tcPr>
            <w:tcW w:w="270" w:type="dxa"/>
          </w:tcPr>
          <w:p w14:paraId="30BCB6D5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2BEE40B" w14:textId="7E9F8749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E47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</w:p>
        </w:tc>
      </w:tr>
      <w:tr w:rsidR="00274B5D" w:rsidRPr="00E301AC" w14:paraId="42358F12" w14:textId="77777777" w:rsidTr="009D101D">
        <w:tc>
          <w:tcPr>
            <w:tcW w:w="3510" w:type="dxa"/>
          </w:tcPr>
          <w:p w14:paraId="7BB91EB7" w14:textId="77777777" w:rsidR="00274B5D" w:rsidRPr="00E301AC" w:rsidRDefault="00274B5D" w:rsidP="00274B5D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260" w:type="dxa"/>
          </w:tcPr>
          <w:p w14:paraId="07DC4DD1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29A1FDCE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46928820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7E7D079E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1D9A29FE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3E49B6D6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2CF8071C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274B5D" w:rsidRPr="00E301AC" w14:paraId="6785D79B" w14:textId="77777777" w:rsidTr="009D101D">
        <w:tc>
          <w:tcPr>
            <w:tcW w:w="3510" w:type="dxa"/>
          </w:tcPr>
          <w:p w14:paraId="03F67E1E" w14:textId="77777777" w:rsidR="00274B5D" w:rsidRPr="00E301AC" w:rsidRDefault="00274B5D" w:rsidP="00274B5D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260" w:type="dxa"/>
          </w:tcPr>
          <w:p w14:paraId="2250EB44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55E432F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C440D62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9C241FE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C6A7B7F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C10A941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639EEAB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74B5D" w:rsidRPr="00E301AC" w14:paraId="4905F949" w14:textId="77777777" w:rsidTr="009D101D">
        <w:tc>
          <w:tcPr>
            <w:tcW w:w="3510" w:type="dxa"/>
          </w:tcPr>
          <w:p w14:paraId="14AD4C13" w14:textId="77777777" w:rsidR="00274B5D" w:rsidRPr="00E301AC" w:rsidRDefault="00274B5D" w:rsidP="00274B5D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1260" w:type="dxa"/>
          </w:tcPr>
          <w:p w14:paraId="574C248E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F234982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7C7C59D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5F4D328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C556513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3133E94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45481D7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74B5D" w:rsidRPr="00E301AC" w14:paraId="23B347A1" w14:textId="77777777" w:rsidTr="009D101D">
        <w:tc>
          <w:tcPr>
            <w:tcW w:w="3510" w:type="dxa"/>
          </w:tcPr>
          <w:p w14:paraId="053939BE" w14:textId="77777777" w:rsidR="00274B5D" w:rsidRPr="00E301AC" w:rsidRDefault="00274B5D" w:rsidP="00274B5D">
            <w:pPr>
              <w:spacing w:line="240" w:lineRule="auto"/>
              <w:ind w:left="3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260" w:type="dxa"/>
            <w:shd w:val="clear" w:color="auto" w:fill="auto"/>
          </w:tcPr>
          <w:p w14:paraId="7F68E7CA" w14:textId="74D45FDA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CD66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5,785</w:t>
            </w:r>
          </w:p>
        </w:tc>
        <w:tc>
          <w:tcPr>
            <w:tcW w:w="270" w:type="dxa"/>
            <w:shd w:val="clear" w:color="auto" w:fill="auto"/>
          </w:tcPr>
          <w:p w14:paraId="7691324E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B43D957" w14:textId="7E61BCA3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8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96,01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4F5B3F3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10546D8" w14:textId="234304FB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9425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425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785</w:t>
            </w:r>
          </w:p>
        </w:tc>
        <w:tc>
          <w:tcPr>
            <w:tcW w:w="270" w:type="dxa"/>
            <w:shd w:val="clear" w:color="auto" w:fill="auto"/>
          </w:tcPr>
          <w:p w14:paraId="527BB6F1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F2619A8" w14:textId="562AFC5D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8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96,01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274B5D" w:rsidRPr="00E301AC" w14:paraId="1BBE93E0" w14:textId="77777777" w:rsidTr="009D101D">
        <w:tc>
          <w:tcPr>
            <w:tcW w:w="3510" w:type="dxa"/>
          </w:tcPr>
          <w:p w14:paraId="2FCFC03C" w14:textId="77777777" w:rsidR="00274B5D" w:rsidRPr="00E301AC" w:rsidRDefault="00274B5D" w:rsidP="00274B5D">
            <w:pPr>
              <w:spacing w:line="240" w:lineRule="auto"/>
              <w:ind w:left="3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260" w:type="dxa"/>
            <w:shd w:val="clear" w:color="auto" w:fill="auto"/>
          </w:tcPr>
          <w:p w14:paraId="500E81FB" w14:textId="66DB9EC9" w:rsidR="00274B5D" w:rsidRPr="00E301AC" w:rsidRDefault="009425CF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683</w:t>
            </w:r>
          </w:p>
        </w:tc>
        <w:tc>
          <w:tcPr>
            <w:tcW w:w="270" w:type="dxa"/>
            <w:shd w:val="clear" w:color="auto" w:fill="auto"/>
          </w:tcPr>
          <w:p w14:paraId="579D5F43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4B5C6874" w14:textId="2966D27C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8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768</w:t>
            </w:r>
          </w:p>
        </w:tc>
        <w:tc>
          <w:tcPr>
            <w:tcW w:w="270" w:type="dxa"/>
            <w:shd w:val="clear" w:color="auto" w:fill="auto"/>
          </w:tcPr>
          <w:p w14:paraId="331FFF2F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D8D8E21" w14:textId="3B48FB66" w:rsidR="00274B5D" w:rsidRPr="00E301AC" w:rsidRDefault="009425CF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683</w:t>
            </w:r>
          </w:p>
        </w:tc>
        <w:tc>
          <w:tcPr>
            <w:tcW w:w="270" w:type="dxa"/>
            <w:shd w:val="clear" w:color="auto" w:fill="auto"/>
          </w:tcPr>
          <w:p w14:paraId="6A9282F1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1B65A9A" w14:textId="55FA675D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8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768</w:t>
            </w:r>
          </w:p>
        </w:tc>
      </w:tr>
      <w:tr w:rsidR="00274B5D" w:rsidRPr="00E301AC" w14:paraId="053AEA00" w14:textId="77777777" w:rsidTr="009D101D">
        <w:tc>
          <w:tcPr>
            <w:tcW w:w="3510" w:type="dxa"/>
          </w:tcPr>
          <w:p w14:paraId="793BA840" w14:textId="77777777" w:rsidR="00274B5D" w:rsidRPr="00E301AC" w:rsidRDefault="00274B5D" w:rsidP="00274B5D">
            <w:pPr>
              <w:spacing w:line="240" w:lineRule="auto"/>
              <w:ind w:left="3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ผลประโยชน์ระยะยาวอื่น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0B2A214" w14:textId="270A3D6B" w:rsidR="00274B5D" w:rsidRPr="00E301AC" w:rsidRDefault="009425CF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6000926F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0FE9CDF" w14:textId="345FFFEE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8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12D4CF36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1E06F0" w14:textId="536037C0" w:rsidR="00274B5D" w:rsidRPr="00E301AC" w:rsidRDefault="009425CF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5FFCE121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35594D2" w14:textId="2919103E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8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274B5D" w:rsidRPr="00E301AC" w14:paraId="2E32CD9F" w14:textId="77777777" w:rsidTr="009D101D">
        <w:tc>
          <w:tcPr>
            <w:tcW w:w="3510" w:type="dxa"/>
          </w:tcPr>
          <w:p w14:paraId="402FADD5" w14:textId="77777777" w:rsidR="00274B5D" w:rsidRPr="00E301AC" w:rsidRDefault="00274B5D" w:rsidP="00274B5D">
            <w:pPr>
              <w:spacing w:line="240" w:lineRule="auto"/>
              <w:ind w:left="3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02CA830" w14:textId="34E20E51" w:rsidR="00274B5D" w:rsidRPr="00E301AC" w:rsidRDefault="00F610E3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74B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96,</w:t>
            </w:r>
            <w:r w:rsidR="00CD66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476</w:t>
            </w:r>
          </w:p>
        </w:tc>
        <w:tc>
          <w:tcPr>
            <w:tcW w:w="270" w:type="dxa"/>
          </w:tcPr>
          <w:p w14:paraId="4C3CEAD1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809224D" w14:textId="6B2F91F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D18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96,791</w:t>
            </w:r>
          </w:p>
        </w:tc>
        <w:tc>
          <w:tcPr>
            <w:tcW w:w="270" w:type="dxa"/>
          </w:tcPr>
          <w:p w14:paraId="7175CC0C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F21CDA9" w14:textId="409F2BAB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74B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96,</w:t>
            </w:r>
            <w:r w:rsidR="00CD66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476</w:t>
            </w:r>
          </w:p>
        </w:tc>
        <w:tc>
          <w:tcPr>
            <w:tcW w:w="270" w:type="dxa"/>
          </w:tcPr>
          <w:p w14:paraId="5EDBBC69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ED7F731" w14:textId="6FB3CB33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D18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96,791</w:t>
            </w:r>
          </w:p>
        </w:tc>
      </w:tr>
      <w:tr w:rsidR="00274B5D" w:rsidRPr="00E301AC" w14:paraId="2E6B02D4" w14:textId="77777777" w:rsidTr="009D101D">
        <w:tc>
          <w:tcPr>
            <w:tcW w:w="3510" w:type="dxa"/>
          </w:tcPr>
          <w:p w14:paraId="6E0716CA" w14:textId="77777777" w:rsidR="00274B5D" w:rsidRPr="00E301AC" w:rsidRDefault="00274B5D" w:rsidP="00274B5D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260" w:type="dxa"/>
          </w:tcPr>
          <w:p w14:paraId="21022EE8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70" w:type="dxa"/>
          </w:tcPr>
          <w:p w14:paraId="6BCE46EE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</w:tcPr>
          <w:p w14:paraId="638411B1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70" w:type="dxa"/>
          </w:tcPr>
          <w:p w14:paraId="5CA7AF9B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</w:tcPr>
          <w:p w14:paraId="2808B443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70" w:type="dxa"/>
          </w:tcPr>
          <w:p w14:paraId="70F837D8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260" w:type="dxa"/>
          </w:tcPr>
          <w:p w14:paraId="7D833A93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274B5D" w:rsidRPr="00E301AC" w14:paraId="43E0F2A2" w14:textId="77777777" w:rsidTr="009D101D">
        <w:tc>
          <w:tcPr>
            <w:tcW w:w="3510" w:type="dxa"/>
          </w:tcPr>
          <w:p w14:paraId="5A58485F" w14:textId="77777777" w:rsidR="00274B5D" w:rsidRPr="00E301AC" w:rsidRDefault="00274B5D" w:rsidP="00274B5D">
            <w:pPr>
              <w:spacing w:line="240" w:lineRule="auto"/>
              <w:ind w:left="369" w:hanging="36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กิจการอื่น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260" w:type="dxa"/>
          </w:tcPr>
          <w:p w14:paraId="07DD37B0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4CADFFE0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4A3E2345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4CDBE150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2A5F8C56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E9783A7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05A2714B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274B5D" w:rsidRPr="00E301AC" w14:paraId="12FA15E9" w14:textId="77777777" w:rsidTr="009D101D">
        <w:tc>
          <w:tcPr>
            <w:tcW w:w="3510" w:type="dxa"/>
          </w:tcPr>
          <w:p w14:paraId="27C90705" w14:textId="77777777" w:rsidR="00274B5D" w:rsidRPr="00E301AC" w:rsidRDefault="00274B5D" w:rsidP="00274B5D">
            <w:pPr>
              <w:spacing w:line="240" w:lineRule="auto"/>
              <w:ind w:left="369" w:hanging="36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รายได้จากการ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260" w:type="dxa"/>
          </w:tcPr>
          <w:p w14:paraId="661F204F" w14:textId="34CDF9AB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3,996,427</w:t>
            </w:r>
          </w:p>
        </w:tc>
        <w:tc>
          <w:tcPr>
            <w:tcW w:w="270" w:type="dxa"/>
          </w:tcPr>
          <w:p w14:paraId="53275A34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27BC5F20" w14:textId="7FC5F32D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E47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30,354</w:t>
            </w:r>
          </w:p>
        </w:tc>
        <w:tc>
          <w:tcPr>
            <w:tcW w:w="270" w:type="dxa"/>
          </w:tcPr>
          <w:p w14:paraId="009A0720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30100874" w14:textId="28726FCC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3,996,427</w:t>
            </w:r>
          </w:p>
        </w:tc>
        <w:tc>
          <w:tcPr>
            <w:tcW w:w="270" w:type="dxa"/>
          </w:tcPr>
          <w:p w14:paraId="72211BF6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7B3A9F31" w14:textId="362C7728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E47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30,354</w:t>
            </w:r>
          </w:p>
        </w:tc>
      </w:tr>
      <w:tr w:rsidR="00274B5D" w:rsidRPr="00E301AC" w14:paraId="2DCA7A23" w14:textId="77777777" w:rsidTr="009D101D">
        <w:tc>
          <w:tcPr>
            <w:tcW w:w="3510" w:type="dxa"/>
          </w:tcPr>
          <w:p w14:paraId="1F274FE8" w14:textId="1741C503" w:rsidR="00274B5D" w:rsidRPr="00E301AC" w:rsidRDefault="00274B5D" w:rsidP="00274B5D">
            <w:pPr>
              <w:spacing w:line="240" w:lineRule="auto"/>
              <w:ind w:left="369" w:hanging="36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ซื้อสินค้า</w:t>
            </w:r>
          </w:p>
        </w:tc>
        <w:tc>
          <w:tcPr>
            <w:tcW w:w="1260" w:type="dxa"/>
          </w:tcPr>
          <w:p w14:paraId="42313CF7" w14:textId="2EEE7361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</w:t>
            </w:r>
            <w:r w:rsidR="006A31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6A31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590</w:t>
            </w:r>
          </w:p>
        </w:tc>
        <w:tc>
          <w:tcPr>
            <w:tcW w:w="270" w:type="dxa"/>
          </w:tcPr>
          <w:p w14:paraId="75FCA6B8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7894DC9F" w14:textId="237FE21B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47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1,462,858</w:t>
            </w:r>
          </w:p>
        </w:tc>
        <w:tc>
          <w:tcPr>
            <w:tcW w:w="270" w:type="dxa"/>
          </w:tcPr>
          <w:p w14:paraId="01E0C2AA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2698B3D3" w14:textId="3E3720D0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</w:t>
            </w:r>
            <w:r w:rsidR="006A31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6A31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590</w:t>
            </w:r>
          </w:p>
        </w:tc>
        <w:tc>
          <w:tcPr>
            <w:tcW w:w="270" w:type="dxa"/>
          </w:tcPr>
          <w:p w14:paraId="4B3764BE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2720BB9F" w14:textId="5EB1A442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47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1,462,858</w:t>
            </w:r>
          </w:p>
        </w:tc>
      </w:tr>
      <w:tr w:rsidR="00274B5D" w:rsidRPr="00E301AC" w14:paraId="5511DB7A" w14:textId="77777777" w:rsidTr="009D101D">
        <w:tc>
          <w:tcPr>
            <w:tcW w:w="3510" w:type="dxa"/>
          </w:tcPr>
          <w:p w14:paraId="4BBC4D1B" w14:textId="77777777" w:rsidR="00274B5D" w:rsidRPr="00E301AC" w:rsidRDefault="00274B5D" w:rsidP="00274B5D">
            <w:pPr>
              <w:spacing w:line="240" w:lineRule="auto"/>
              <w:ind w:left="369" w:hanging="36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ซื้ออุปกรณ์</w:t>
            </w:r>
          </w:p>
        </w:tc>
        <w:tc>
          <w:tcPr>
            <w:tcW w:w="1260" w:type="dxa"/>
          </w:tcPr>
          <w:p w14:paraId="11E6EE16" w14:textId="7D7AC4FC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5,821</w:t>
            </w:r>
          </w:p>
        </w:tc>
        <w:tc>
          <w:tcPr>
            <w:tcW w:w="270" w:type="dxa"/>
          </w:tcPr>
          <w:p w14:paraId="63487D55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6EFD20AF" w14:textId="580B062D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47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212</w:t>
            </w:r>
          </w:p>
        </w:tc>
        <w:tc>
          <w:tcPr>
            <w:tcW w:w="270" w:type="dxa"/>
          </w:tcPr>
          <w:p w14:paraId="7FDBCE9C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2E922C63" w14:textId="35DBF33C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5,821</w:t>
            </w:r>
          </w:p>
        </w:tc>
        <w:tc>
          <w:tcPr>
            <w:tcW w:w="270" w:type="dxa"/>
          </w:tcPr>
          <w:p w14:paraId="38BD933A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5BC5F9ED" w14:textId="2E8ECAA6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47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212</w:t>
            </w:r>
          </w:p>
        </w:tc>
      </w:tr>
      <w:tr w:rsidR="00274B5D" w:rsidRPr="00E301AC" w14:paraId="09869D13" w14:textId="77777777" w:rsidTr="009D101D">
        <w:tc>
          <w:tcPr>
            <w:tcW w:w="3510" w:type="dxa"/>
          </w:tcPr>
          <w:p w14:paraId="291DC41E" w14:textId="77777777" w:rsidR="00274B5D" w:rsidRPr="00E301AC" w:rsidRDefault="00274B5D" w:rsidP="00274B5D">
            <w:pPr>
              <w:spacing w:line="240" w:lineRule="auto"/>
              <w:ind w:left="369" w:hanging="36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รายได้เงินปันผล</w:t>
            </w:r>
          </w:p>
        </w:tc>
        <w:tc>
          <w:tcPr>
            <w:tcW w:w="1260" w:type="dxa"/>
          </w:tcPr>
          <w:p w14:paraId="75F982D8" w14:textId="66B24F66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509,215</w:t>
            </w:r>
          </w:p>
        </w:tc>
        <w:tc>
          <w:tcPr>
            <w:tcW w:w="270" w:type="dxa"/>
          </w:tcPr>
          <w:p w14:paraId="001D9168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095FFCDB" w14:textId="19701EBF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E47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235,041</w:t>
            </w:r>
          </w:p>
        </w:tc>
        <w:tc>
          <w:tcPr>
            <w:tcW w:w="270" w:type="dxa"/>
          </w:tcPr>
          <w:p w14:paraId="42740845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786E1572" w14:textId="6DB6D849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509,215</w:t>
            </w:r>
          </w:p>
        </w:tc>
        <w:tc>
          <w:tcPr>
            <w:tcW w:w="270" w:type="dxa"/>
          </w:tcPr>
          <w:p w14:paraId="3239B7E4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6B507ADF" w14:textId="40E68602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E47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235,041</w:t>
            </w:r>
          </w:p>
        </w:tc>
      </w:tr>
      <w:tr w:rsidR="00274B5D" w:rsidRPr="00E301AC" w14:paraId="29D53E45" w14:textId="77777777" w:rsidTr="009D101D">
        <w:tc>
          <w:tcPr>
            <w:tcW w:w="3510" w:type="dxa"/>
          </w:tcPr>
          <w:p w14:paraId="0C449049" w14:textId="77777777" w:rsidR="00274B5D" w:rsidRPr="00E301AC" w:rsidRDefault="00274B5D" w:rsidP="00274B5D">
            <w:pPr>
              <w:spacing w:line="240" w:lineRule="auto"/>
              <w:ind w:left="369" w:hanging="36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รายได้ดอกเบี้ย</w:t>
            </w:r>
          </w:p>
        </w:tc>
        <w:tc>
          <w:tcPr>
            <w:tcW w:w="1260" w:type="dxa"/>
          </w:tcPr>
          <w:p w14:paraId="3D6004B4" w14:textId="559CD4D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2,162</w:t>
            </w:r>
          </w:p>
        </w:tc>
        <w:tc>
          <w:tcPr>
            <w:tcW w:w="270" w:type="dxa"/>
          </w:tcPr>
          <w:p w14:paraId="27A15278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72E5A0B4" w14:textId="40C31755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47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6E5314CC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0451B63F" w14:textId="04F7537C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2,162</w:t>
            </w:r>
          </w:p>
        </w:tc>
        <w:tc>
          <w:tcPr>
            <w:tcW w:w="270" w:type="dxa"/>
          </w:tcPr>
          <w:p w14:paraId="4DC94429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3D48B85B" w14:textId="04D63531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47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274B5D" w:rsidRPr="00E301AC" w14:paraId="2AAC59C5" w14:textId="77777777" w:rsidTr="00FF3A3D">
        <w:tc>
          <w:tcPr>
            <w:tcW w:w="3510" w:type="dxa"/>
          </w:tcPr>
          <w:p w14:paraId="5D66BD74" w14:textId="77777777" w:rsidR="00274B5D" w:rsidRPr="00E301AC" w:rsidRDefault="00274B5D" w:rsidP="00274B5D">
            <w:pPr>
              <w:spacing w:line="240" w:lineRule="auto"/>
              <w:ind w:left="369" w:hanging="36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260" w:type="dxa"/>
          </w:tcPr>
          <w:p w14:paraId="497EEA13" w14:textId="481A5BDF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153</w:t>
            </w:r>
          </w:p>
        </w:tc>
        <w:tc>
          <w:tcPr>
            <w:tcW w:w="270" w:type="dxa"/>
          </w:tcPr>
          <w:p w14:paraId="24E6BA10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427CC583" w14:textId="47958BE6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E47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6,277</w:t>
            </w:r>
          </w:p>
        </w:tc>
        <w:tc>
          <w:tcPr>
            <w:tcW w:w="270" w:type="dxa"/>
          </w:tcPr>
          <w:p w14:paraId="47B21A4A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16A771B6" w14:textId="2267AB72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153</w:t>
            </w:r>
          </w:p>
        </w:tc>
        <w:tc>
          <w:tcPr>
            <w:tcW w:w="270" w:type="dxa"/>
          </w:tcPr>
          <w:p w14:paraId="30C20B04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1F2D5F43" w14:textId="69CA7503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E47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6,277</w:t>
            </w:r>
          </w:p>
        </w:tc>
      </w:tr>
      <w:tr w:rsidR="00274B5D" w:rsidRPr="00E301AC" w14:paraId="71424E80" w14:textId="77777777" w:rsidTr="009D101D">
        <w:tc>
          <w:tcPr>
            <w:tcW w:w="3510" w:type="dxa"/>
          </w:tcPr>
          <w:p w14:paraId="20A1E76F" w14:textId="60397957" w:rsidR="00274B5D" w:rsidRPr="00616A10" w:rsidRDefault="00274B5D" w:rsidP="00274B5D">
            <w:pPr>
              <w:spacing w:line="240" w:lineRule="auto"/>
              <w:ind w:left="369" w:hanging="36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lastRenderedPageBreak/>
              <w:t>กิจการอื่น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ที่เกี่ยวข้องกัน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 xml:space="preserve"> (ต่อ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260" w:type="dxa"/>
          </w:tcPr>
          <w:p w14:paraId="7E3854E1" w14:textId="77777777" w:rsidR="00274B5D" w:rsidRPr="003E47D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21D277C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4380A1AE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8C75DB0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5361FBBB" w14:textId="77777777" w:rsidR="00274B5D" w:rsidRPr="003E47D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1032A1E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2173C466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74B5D" w:rsidRPr="00E301AC" w14:paraId="54200A69" w14:textId="77777777" w:rsidTr="009D101D">
        <w:tc>
          <w:tcPr>
            <w:tcW w:w="3510" w:type="dxa"/>
          </w:tcPr>
          <w:p w14:paraId="5EDADC65" w14:textId="77777777" w:rsidR="00274B5D" w:rsidRPr="00E301AC" w:rsidRDefault="00274B5D" w:rsidP="00274B5D">
            <w:pPr>
              <w:spacing w:line="240" w:lineRule="auto"/>
              <w:ind w:left="369" w:hanging="36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ค่าประกันความเสียหายคุณภาพสินค้า</w:t>
            </w:r>
          </w:p>
        </w:tc>
        <w:tc>
          <w:tcPr>
            <w:tcW w:w="1260" w:type="dxa"/>
          </w:tcPr>
          <w:p w14:paraId="0D45EF81" w14:textId="27C617AB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1,923</w:t>
            </w:r>
          </w:p>
        </w:tc>
        <w:tc>
          <w:tcPr>
            <w:tcW w:w="270" w:type="dxa"/>
          </w:tcPr>
          <w:p w14:paraId="4F01CF0D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1370FF7D" w14:textId="787D8951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E47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050</w:t>
            </w:r>
          </w:p>
        </w:tc>
        <w:tc>
          <w:tcPr>
            <w:tcW w:w="270" w:type="dxa"/>
          </w:tcPr>
          <w:p w14:paraId="7106291C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14641B0C" w14:textId="6C507514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1,923</w:t>
            </w:r>
          </w:p>
        </w:tc>
        <w:tc>
          <w:tcPr>
            <w:tcW w:w="270" w:type="dxa"/>
          </w:tcPr>
          <w:p w14:paraId="5F6E6935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29C70BE5" w14:textId="0D8ED040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E47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050</w:t>
            </w:r>
          </w:p>
        </w:tc>
      </w:tr>
      <w:tr w:rsidR="00274B5D" w:rsidRPr="00E301AC" w14:paraId="60F7766F" w14:textId="77777777" w:rsidTr="009D101D">
        <w:tc>
          <w:tcPr>
            <w:tcW w:w="3510" w:type="dxa"/>
          </w:tcPr>
          <w:p w14:paraId="2F1DD71F" w14:textId="36554F81" w:rsidR="00274B5D" w:rsidRPr="00E301AC" w:rsidRDefault="00274B5D" w:rsidP="00274B5D">
            <w:pPr>
              <w:spacing w:line="240" w:lineRule="auto"/>
              <w:ind w:left="369" w:hanging="36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ค่าความช่วยเหลือทางเทคนิค</w:t>
            </w:r>
          </w:p>
        </w:tc>
        <w:tc>
          <w:tcPr>
            <w:tcW w:w="1260" w:type="dxa"/>
          </w:tcPr>
          <w:p w14:paraId="26D28738" w14:textId="2680B903" w:rsidR="00274B5D" w:rsidRPr="00274B5D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172</w:t>
            </w:r>
          </w:p>
        </w:tc>
        <w:tc>
          <w:tcPr>
            <w:tcW w:w="270" w:type="dxa"/>
          </w:tcPr>
          <w:p w14:paraId="759A49B4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3B0A80D7" w14:textId="7DC04B71" w:rsidR="00274B5D" w:rsidRPr="003E47DC" w:rsidRDefault="00274B5D" w:rsidP="00274B5D">
            <w:pPr>
              <w:tabs>
                <w:tab w:val="decimal" w:pos="7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CFD9B17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483372CF" w14:textId="74E12E76" w:rsidR="00274B5D" w:rsidRPr="00274B5D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172</w:t>
            </w:r>
          </w:p>
        </w:tc>
        <w:tc>
          <w:tcPr>
            <w:tcW w:w="270" w:type="dxa"/>
          </w:tcPr>
          <w:p w14:paraId="78C8448A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35FA5E11" w14:textId="4686A83C" w:rsidR="00274B5D" w:rsidRPr="003E47DC" w:rsidRDefault="00274B5D" w:rsidP="00274B5D">
            <w:pPr>
              <w:tabs>
                <w:tab w:val="decimal" w:pos="7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74B5D" w:rsidRPr="00E301AC" w14:paraId="55E14A1D" w14:textId="77777777" w:rsidTr="009D101D">
        <w:tc>
          <w:tcPr>
            <w:tcW w:w="3510" w:type="dxa"/>
          </w:tcPr>
          <w:p w14:paraId="6C3C3D27" w14:textId="77777777" w:rsidR="00274B5D" w:rsidRPr="00E301AC" w:rsidRDefault="00274B5D" w:rsidP="00274B5D">
            <w:pPr>
              <w:spacing w:line="240" w:lineRule="auto"/>
              <w:ind w:left="369" w:hanging="36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260" w:type="dxa"/>
          </w:tcPr>
          <w:p w14:paraId="5E02E74B" w14:textId="4647DB0B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48,4</w:t>
            </w:r>
            <w:r w:rsidR="00AA36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</w:t>
            </w:r>
          </w:p>
        </w:tc>
        <w:tc>
          <w:tcPr>
            <w:tcW w:w="270" w:type="dxa"/>
          </w:tcPr>
          <w:p w14:paraId="30701844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575FB162" w14:textId="2E3F7976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47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850</w:t>
            </w:r>
          </w:p>
        </w:tc>
        <w:tc>
          <w:tcPr>
            <w:tcW w:w="270" w:type="dxa"/>
          </w:tcPr>
          <w:p w14:paraId="0D24DDC9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5A5D320C" w14:textId="76EF82C8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48,4</w:t>
            </w:r>
            <w:r w:rsidR="00AA36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</w:t>
            </w:r>
          </w:p>
        </w:tc>
        <w:tc>
          <w:tcPr>
            <w:tcW w:w="270" w:type="dxa"/>
          </w:tcPr>
          <w:p w14:paraId="4455E1E2" w14:textId="77777777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2DC767AE" w14:textId="086FE668" w:rsidR="00274B5D" w:rsidRPr="00E301AC" w:rsidRDefault="00274B5D" w:rsidP="00274B5D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47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850</w:t>
            </w:r>
          </w:p>
        </w:tc>
      </w:tr>
    </w:tbl>
    <w:p w14:paraId="710E1F32" w14:textId="3355CC86" w:rsidR="001578E7" w:rsidRPr="00E301AC" w:rsidRDefault="00436216" w:rsidP="00436216">
      <w:pPr>
        <w:pStyle w:val="Heading5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="00995896" w:rsidRPr="00E301AC">
        <w:rPr>
          <w:rFonts w:asciiTheme="majorBidi" w:hAnsiTheme="majorBidi" w:cstheme="majorBidi"/>
          <w:sz w:val="30"/>
          <w:szCs w:val="30"/>
          <w:cs/>
          <w:lang w:val="th-TH"/>
        </w:rPr>
        <w:tab/>
      </w:r>
    </w:p>
    <w:p w14:paraId="4D83780B" w14:textId="18191422" w:rsidR="00471CCE" w:rsidRPr="00E301AC" w:rsidRDefault="001578E7" w:rsidP="00436216">
      <w:pPr>
        <w:pStyle w:val="Heading5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="00471CCE" w:rsidRPr="00E301AC">
        <w:rPr>
          <w:rFonts w:asciiTheme="majorBidi" w:hAnsiTheme="majorBidi" w:cstheme="majorBidi"/>
          <w:sz w:val="30"/>
          <w:szCs w:val="30"/>
          <w:cs/>
          <w:lang w:val="th-TH"/>
        </w:rPr>
        <w:t>ยอดคงเหลือกับ</w:t>
      </w:r>
      <w:r w:rsidR="00471CCE" w:rsidRPr="00E301AC">
        <w:rPr>
          <w:rFonts w:asciiTheme="majorBidi" w:hAnsiTheme="majorBidi" w:cstheme="majorBidi"/>
          <w:sz w:val="30"/>
          <w:szCs w:val="30"/>
          <w:cs/>
          <w:lang w:val="en-US"/>
        </w:rPr>
        <w:t>กิจการ</w:t>
      </w:r>
      <w:r w:rsidR="00471CCE" w:rsidRPr="00E301AC">
        <w:rPr>
          <w:rFonts w:asciiTheme="majorBidi" w:hAnsiTheme="majorBidi" w:cstheme="majorBidi"/>
          <w:sz w:val="30"/>
          <w:szCs w:val="30"/>
          <w:cs/>
          <w:lang w:val="th-TH"/>
        </w:rPr>
        <w:t xml:space="preserve">ที่เกี่ยวข้องกัน ณ วันที่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343D19" w:rsidRPr="00E301A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343D19" w:rsidRPr="00E301AC">
        <w:rPr>
          <w:rFonts w:asciiTheme="majorBidi" w:hAnsiTheme="majorBidi" w:cstheme="majorBidi"/>
          <w:sz w:val="30"/>
          <w:szCs w:val="30"/>
          <w:cs/>
          <w:lang w:val="en-US"/>
        </w:rPr>
        <w:t>มีนาคม</w:t>
      </w:r>
      <w:r w:rsidR="001C2B36"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471CCE" w:rsidRPr="00E301AC">
        <w:rPr>
          <w:rFonts w:asciiTheme="majorBidi" w:hAnsiTheme="majorBidi" w:cstheme="majorBidi"/>
          <w:sz w:val="30"/>
          <w:szCs w:val="30"/>
          <w:cs/>
          <w:lang w:val="th-TH"/>
        </w:rPr>
        <w:t>มีดังนี้</w:t>
      </w:r>
    </w:p>
    <w:p w14:paraId="47A12206" w14:textId="77777777" w:rsidR="00471CCE" w:rsidRPr="00E301AC" w:rsidRDefault="00471CCE" w:rsidP="004D248F">
      <w:pPr>
        <w:pStyle w:val="Heading5"/>
        <w:tabs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284"/>
        <w:gridCol w:w="1426"/>
      </w:tblGrid>
      <w:tr w:rsidR="008B7DC4" w:rsidRPr="00E301AC" w14:paraId="04DE7E5C" w14:textId="77777777" w:rsidTr="00BB3D5B">
        <w:trPr>
          <w:tblHeader/>
        </w:trPr>
        <w:tc>
          <w:tcPr>
            <w:tcW w:w="6210" w:type="dxa"/>
          </w:tcPr>
          <w:p w14:paraId="0BA32CD4" w14:textId="0F1C2ABE" w:rsidR="008B7DC4" w:rsidRPr="00E301AC" w:rsidRDefault="008B7DC4" w:rsidP="008B7DC4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150" w:type="dxa"/>
            <w:gridSpan w:val="3"/>
          </w:tcPr>
          <w:p w14:paraId="0DFB8308" w14:textId="77777777" w:rsidR="008B7DC4" w:rsidRPr="00E301AC" w:rsidRDefault="008B7DC4" w:rsidP="008B7DC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3022D9" w:rsidRPr="00E301AC" w14:paraId="5B205126" w14:textId="77777777" w:rsidTr="00BB3D5B">
        <w:trPr>
          <w:tblHeader/>
        </w:trPr>
        <w:tc>
          <w:tcPr>
            <w:tcW w:w="6210" w:type="dxa"/>
          </w:tcPr>
          <w:p w14:paraId="66A24897" w14:textId="77777777" w:rsidR="003022D9" w:rsidRPr="00E301AC" w:rsidRDefault="003022D9" w:rsidP="00F728C5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7AC7B965" w14:textId="77777777" w:rsidR="003022D9" w:rsidRPr="00E301AC" w:rsidRDefault="003022D9" w:rsidP="008A64A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471CCE" w:rsidRPr="00E301AC" w14:paraId="55AB12B7" w14:textId="77777777" w:rsidTr="00BB3D5B">
        <w:trPr>
          <w:tblHeader/>
        </w:trPr>
        <w:tc>
          <w:tcPr>
            <w:tcW w:w="6210" w:type="dxa"/>
          </w:tcPr>
          <w:p w14:paraId="01D60995" w14:textId="77777777" w:rsidR="00471CCE" w:rsidRPr="00E301AC" w:rsidRDefault="00471CCE" w:rsidP="008A64AD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0B3A4664" w14:textId="77777777" w:rsidR="00471CCE" w:rsidRPr="00E301AC" w:rsidRDefault="00471CCE" w:rsidP="008A64A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9D16AB" w:rsidRPr="00E301AC" w14:paraId="2C6393B8" w14:textId="77777777" w:rsidTr="00BB3D5B">
        <w:tc>
          <w:tcPr>
            <w:tcW w:w="6210" w:type="dxa"/>
          </w:tcPr>
          <w:p w14:paraId="1EF9E3A5" w14:textId="318C1C93" w:rsidR="009D16AB" w:rsidRPr="00E301AC" w:rsidRDefault="009D16AB" w:rsidP="009D16AB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739EEE14" w14:textId="36C7948B" w:rsidR="009D16AB" w:rsidRPr="00E301AC" w:rsidRDefault="00C90145" w:rsidP="009D16A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15D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84" w:type="dxa"/>
          </w:tcPr>
          <w:p w14:paraId="33207DDC" w14:textId="77777777" w:rsidR="009D16AB" w:rsidRPr="00E301AC" w:rsidRDefault="009D16AB" w:rsidP="009D16A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00893FDC" w14:textId="3DC7D76A" w:rsidR="009D16AB" w:rsidRPr="00E301AC" w:rsidRDefault="00C90145" w:rsidP="009D16A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15D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A050AA" w:rsidRPr="00E301AC" w14:paraId="0D542E25" w14:textId="77777777" w:rsidTr="00BB3D5B">
        <w:tc>
          <w:tcPr>
            <w:tcW w:w="6210" w:type="dxa"/>
          </w:tcPr>
          <w:p w14:paraId="0326C78D" w14:textId="1D96DBF0" w:rsidR="00A050AA" w:rsidRPr="00E301AC" w:rsidRDefault="00A050AA" w:rsidP="008A64AD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01C212B4" w14:textId="77777777" w:rsidR="00A050AA" w:rsidRPr="00E301AC" w:rsidRDefault="00A050AA" w:rsidP="008A64A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6E3C2C" w:rsidRPr="00E301AC" w14:paraId="42A30B6D" w14:textId="77777777" w:rsidTr="00BB3D5B">
        <w:tc>
          <w:tcPr>
            <w:tcW w:w="6210" w:type="dxa"/>
          </w:tcPr>
          <w:p w14:paraId="2EB40951" w14:textId="6730FC15" w:rsidR="006E3C2C" w:rsidRPr="00E301AC" w:rsidRDefault="006E3C2C" w:rsidP="0033490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ลูกหนี้การค้า</w:t>
            </w:r>
          </w:p>
        </w:tc>
        <w:tc>
          <w:tcPr>
            <w:tcW w:w="1440" w:type="dxa"/>
          </w:tcPr>
          <w:p w14:paraId="4BD63813" w14:textId="77777777" w:rsidR="006E3C2C" w:rsidRPr="00E301AC" w:rsidRDefault="006E3C2C" w:rsidP="00334908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74320DF6" w14:textId="77777777" w:rsidR="006E3C2C" w:rsidRPr="00E301AC" w:rsidRDefault="006E3C2C" w:rsidP="00334908">
            <w:pPr>
              <w:tabs>
                <w:tab w:val="decimal" w:pos="135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3F4E8722" w14:textId="77777777" w:rsidR="006E3C2C" w:rsidRPr="00E301AC" w:rsidRDefault="006E3C2C" w:rsidP="00334908">
            <w:pPr>
              <w:tabs>
                <w:tab w:val="decimal" w:pos="114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15D22" w:rsidRPr="00E301AC" w14:paraId="777D5846" w14:textId="77777777" w:rsidTr="00BB3D5B">
        <w:tc>
          <w:tcPr>
            <w:tcW w:w="6210" w:type="dxa"/>
          </w:tcPr>
          <w:p w14:paraId="717AEA62" w14:textId="77777777" w:rsidR="00615D22" w:rsidRPr="00E301AC" w:rsidRDefault="00615D22" w:rsidP="00615D22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440" w:type="dxa"/>
          </w:tcPr>
          <w:p w14:paraId="137EA13B" w14:textId="67A1DFAC" w:rsidR="00615D22" w:rsidRPr="00E301AC" w:rsidRDefault="00274B5D" w:rsidP="00615D22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248,397</w:t>
            </w:r>
          </w:p>
        </w:tc>
        <w:tc>
          <w:tcPr>
            <w:tcW w:w="284" w:type="dxa"/>
          </w:tcPr>
          <w:p w14:paraId="7BFC0236" w14:textId="77777777" w:rsidR="00615D22" w:rsidRPr="00E301AC" w:rsidRDefault="00615D22" w:rsidP="00615D22">
            <w:pPr>
              <w:tabs>
                <w:tab w:val="decimal" w:pos="135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0DEDD126" w14:textId="5195396C" w:rsidR="00615D22" w:rsidRPr="00E301AC" w:rsidRDefault="00615D22" w:rsidP="00615D22">
            <w:pPr>
              <w:tabs>
                <w:tab w:val="decimal" w:pos="114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21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306,892</w:t>
            </w:r>
          </w:p>
        </w:tc>
      </w:tr>
      <w:tr w:rsidR="00615D22" w:rsidRPr="00E301AC" w14:paraId="60514A52" w14:textId="77777777" w:rsidTr="00BB3D5B">
        <w:tc>
          <w:tcPr>
            <w:tcW w:w="6210" w:type="dxa"/>
          </w:tcPr>
          <w:p w14:paraId="1EB05B7C" w14:textId="77777777" w:rsidR="00615D22" w:rsidRPr="00E301AC" w:rsidRDefault="00615D22" w:rsidP="00615D2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</w:tcPr>
          <w:p w14:paraId="6EB266CE" w14:textId="27FC9DC5" w:rsidR="00615D22" w:rsidRPr="00E301AC" w:rsidRDefault="00274B5D" w:rsidP="00615D22">
            <w:pPr>
              <w:tabs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</w:p>
        </w:tc>
        <w:tc>
          <w:tcPr>
            <w:tcW w:w="284" w:type="dxa"/>
          </w:tcPr>
          <w:p w14:paraId="4D1EE6F8" w14:textId="77777777" w:rsidR="00615D22" w:rsidRPr="00E301AC" w:rsidRDefault="00615D22" w:rsidP="00615D22">
            <w:pPr>
              <w:tabs>
                <w:tab w:val="decimal" w:pos="135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</w:tcPr>
          <w:p w14:paraId="358F94EE" w14:textId="046D0DDD" w:rsidR="00615D22" w:rsidRPr="00E301AC" w:rsidRDefault="00615D22" w:rsidP="00615D22">
            <w:pPr>
              <w:tabs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21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</w:tr>
      <w:tr w:rsidR="00615D22" w:rsidRPr="00E301AC" w14:paraId="0DD37EC4" w14:textId="77777777" w:rsidTr="00BB3D5B">
        <w:tc>
          <w:tcPr>
            <w:tcW w:w="6210" w:type="dxa"/>
          </w:tcPr>
          <w:p w14:paraId="299D2028" w14:textId="77777777" w:rsidR="00615D22" w:rsidRPr="00E301AC" w:rsidRDefault="00615D22" w:rsidP="00615D2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กิจการอื่น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E75562" w14:textId="707E9865" w:rsidR="00615D22" w:rsidRPr="00E301AC" w:rsidRDefault="00274B5D" w:rsidP="00615D22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660,359</w:t>
            </w:r>
          </w:p>
        </w:tc>
        <w:tc>
          <w:tcPr>
            <w:tcW w:w="284" w:type="dxa"/>
          </w:tcPr>
          <w:p w14:paraId="44C34294" w14:textId="77777777" w:rsidR="00615D22" w:rsidRPr="00E301AC" w:rsidRDefault="00615D22" w:rsidP="00615D22">
            <w:pPr>
              <w:tabs>
                <w:tab w:val="decimal" w:pos="135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11DE0787" w14:textId="75835E3A" w:rsidR="00615D22" w:rsidRPr="00E301AC" w:rsidRDefault="00615D22" w:rsidP="00615D22">
            <w:pPr>
              <w:tabs>
                <w:tab w:val="decimal" w:pos="114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21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734,40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615D22" w:rsidRPr="00E301AC" w14:paraId="20BD6C96" w14:textId="77777777" w:rsidTr="00BB3D5B">
        <w:trPr>
          <w:trHeight w:val="49"/>
        </w:trPr>
        <w:tc>
          <w:tcPr>
            <w:tcW w:w="6210" w:type="dxa"/>
          </w:tcPr>
          <w:p w14:paraId="05B2EBF0" w14:textId="77777777" w:rsidR="00615D22" w:rsidRPr="00E301AC" w:rsidRDefault="00615D22" w:rsidP="00615D22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121BA6" w14:textId="164B2BC5" w:rsidR="00615D22" w:rsidRPr="00E301AC" w:rsidRDefault="00274B5D" w:rsidP="00615D22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908,774</w:t>
            </w:r>
          </w:p>
        </w:tc>
        <w:tc>
          <w:tcPr>
            <w:tcW w:w="284" w:type="dxa"/>
            <w:shd w:val="clear" w:color="auto" w:fill="auto"/>
          </w:tcPr>
          <w:p w14:paraId="1DBB7165" w14:textId="77777777" w:rsidR="00615D22" w:rsidRPr="00E301AC" w:rsidRDefault="00615D22" w:rsidP="00615D22">
            <w:pPr>
              <w:tabs>
                <w:tab w:val="decimal" w:pos="135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F9EB1C" w14:textId="0B175DA2" w:rsidR="00615D22" w:rsidRPr="00E301AC" w:rsidRDefault="00615D22" w:rsidP="00615D22">
            <w:pPr>
              <w:tabs>
                <w:tab w:val="decimal" w:pos="11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721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1,041,307</w:t>
            </w:r>
          </w:p>
        </w:tc>
      </w:tr>
      <w:tr w:rsidR="006C7001" w:rsidRPr="00E301AC" w14:paraId="70AE7ED3" w14:textId="77777777" w:rsidTr="00BB3D5B">
        <w:trPr>
          <w:trHeight w:val="49"/>
        </w:trPr>
        <w:tc>
          <w:tcPr>
            <w:tcW w:w="6210" w:type="dxa"/>
          </w:tcPr>
          <w:p w14:paraId="1A42C576" w14:textId="77777777" w:rsidR="006C7001" w:rsidRPr="00E301AC" w:rsidRDefault="006C7001" w:rsidP="006C700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auto"/>
          </w:tcPr>
          <w:p w14:paraId="0E9E0BEC" w14:textId="77777777" w:rsidR="006C7001" w:rsidRPr="00E301AC" w:rsidRDefault="006C7001" w:rsidP="006C7001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603C1E38" w14:textId="77777777" w:rsidR="006C7001" w:rsidRPr="00E301AC" w:rsidRDefault="006C7001" w:rsidP="006C7001">
            <w:pPr>
              <w:tabs>
                <w:tab w:val="decimal" w:pos="135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shd w:val="clear" w:color="auto" w:fill="auto"/>
          </w:tcPr>
          <w:p w14:paraId="7D60411A" w14:textId="77777777" w:rsidR="006C7001" w:rsidRPr="00E301AC" w:rsidRDefault="006C7001" w:rsidP="006C7001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C7001" w:rsidRPr="00E301AC" w14:paraId="143C4F84" w14:textId="77777777" w:rsidTr="00BB3D5B">
        <w:trPr>
          <w:trHeight w:val="49"/>
        </w:trPr>
        <w:tc>
          <w:tcPr>
            <w:tcW w:w="6210" w:type="dxa"/>
          </w:tcPr>
          <w:p w14:paraId="3CBE1131" w14:textId="227EE3DA" w:rsidR="006C7001" w:rsidRPr="00E301AC" w:rsidRDefault="006C7001" w:rsidP="006C700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ลูกหนี้อื่น</w:t>
            </w:r>
          </w:p>
        </w:tc>
        <w:tc>
          <w:tcPr>
            <w:tcW w:w="1440" w:type="dxa"/>
            <w:shd w:val="clear" w:color="auto" w:fill="auto"/>
          </w:tcPr>
          <w:p w14:paraId="62A656C5" w14:textId="1556054D" w:rsidR="006C7001" w:rsidRPr="00E301AC" w:rsidRDefault="006C7001" w:rsidP="006C7001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225BB8D5" w14:textId="77777777" w:rsidR="006C7001" w:rsidRPr="00E301AC" w:rsidRDefault="006C7001" w:rsidP="006C7001">
            <w:pPr>
              <w:tabs>
                <w:tab w:val="decimal" w:pos="135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shd w:val="clear" w:color="auto" w:fill="auto"/>
          </w:tcPr>
          <w:p w14:paraId="33CE811F" w14:textId="21A6C165" w:rsidR="006C7001" w:rsidRPr="00E301AC" w:rsidRDefault="006C7001" w:rsidP="006C7001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15D22" w:rsidRPr="00E301AC" w14:paraId="591C1A6B" w14:textId="77777777" w:rsidTr="00BB3D5B">
        <w:tc>
          <w:tcPr>
            <w:tcW w:w="6210" w:type="dxa"/>
          </w:tcPr>
          <w:p w14:paraId="0468034E" w14:textId="77777777" w:rsidR="00615D22" w:rsidRPr="00E301AC" w:rsidRDefault="00615D22" w:rsidP="00615D22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</w:tcPr>
          <w:p w14:paraId="255389E0" w14:textId="7694FF4F" w:rsidR="00615D22" w:rsidRPr="00E301AC" w:rsidRDefault="00274B5D" w:rsidP="00615D22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1,473</w:t>
            </w:r>
          </w:p>
        </w:tc>
        <w:tc>
          <w:tcPr>
            <w:tcW w:w="284" w:type="dxa"/>
          </w:tcPr>
          <w:p w14:paraId="10DD153E" w14:textId="77777777" w:rsidR="00615D22" w:rsidRPr="00E301AC" w:rsidRDefault="00615D22" w:rsidP="00615D22">
            <w:pPr>
              <w:tabs>
                <w:tab w:val="decimal" w:pos="1359"/>
              </w:tabs>
              <w:spacing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</w:tcPr>
          <w:p w14:paraId="0C84AE37" w14:textId="45E309E3" w:rsidR="00615D22" w:rsidRPr="00E301AC" w:rsidRDefault="00615D22" w:rsidP="00615D22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14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615D22" w:rsidRPr="00E301AC" w14:paraId="5A6AEE99" w14:textId="77777777" w:rsidTr="00BB3D5B">
        <w:tc>
          <w:tcPr>
            <w:tcW w:w="6210" w:type="dxa"/>
          </w:tcPr>
          <w:p w14:paraId="262E5BAE" w14:textId="77777777" w:rsidR="00615D22" w:rsidRPr="00E301AC" w:rsidRDefault="00615D22" w:rsidP="00615D22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7FEFC3" w14:textId="554A1BC0" w:rsidR="00615D22" w:rsidRPr="00E301AC" w:rsidRDefault="00274B5D" w:rsidP="00615D22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552</w:t>
            </w:r>
          </w:p>
        </w:tc>
        <w:tc>
          <w:tcPr>
            <w:tcW w:w="284" w:type="dxa"/>
          </w:tcPr>
          <w:p w14:paraId="561DE59A" w14:textId="77777777" w:rsidR="00615D22" w:rsidRPr="00E301AC" w:rsidRDefault="00615D22" w:rsidP="00615D22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53FE3603" w14:textId="23424149" w:rsidR="00615D22" w:rsidRPr="00E301AC" w:rsidRDefault="00615D22" w:rsidP="00615D22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14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272</w:t>
            </w:r>
          </w:p>
        </w:tc>
      </w:tr>
      <w:tr w:rsidR="00615D22" w:rsidRPr="00E301AC" w14:paraId="0E3509C2" w14:textId="77777777" w:rsidTr="00BB3D5B">
        <w:trPr>
          <w:trHeight w:val="49"/>
        </w:trPr>
        <w:tc>
          <w:tcPr>
            <w:tcW w:w="6210" w:type="dxa"/>
          </w:tcPr>
          <w:p w14:paraId="535057CC" w14:textId="77777777" w:rsidR="00615D22" w:rsidRPr="00E301AC" w:rsidRDefault="00615D22" w:rsidP="00615D22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44FC62" w14:textId="74467125" w:rsidR="00615D22" w:rsidRPr="00E301AC" w:rsidRDefault="00274B5D" w:rsidP="00615D22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2,025</w:t>
            </w:r>
          </w:p>
        </w:tc>
        <w:tc>
          <w:tcPr>
            <w:tcW w:w="284" w:type="dxa"/>
            <w:shd w:val="clear" w:color="auto" w:fill="auto"/>
          </w:tcPr>
          <w:p w14:paraId="0D931C30" w14:textId="77777777" w:rsidR="00615D22" w:rsidRPr="00E301AC" w:rsidRDefault="00615D22" w:rsidP="00615D22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AD1615" w14:textId="11F3CF26" w:rsidR="00615D22" w:rsidRPr="00E301AC" w:rsidRDefault="00615D22" w:rsidP="00615D22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A14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1,77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  <w:tr w:rsidR="00615D22" w:rsidRPr="00E301AC" w14:paraId="40A857C4" w14:textId="77777777" w:rsidTr="00BB3D5B">
        <w:trPr>
          <w:trHeight w:val="269"/>
        </w:trPr>
        <w:tc>
          <w:tcPr>
            <w:tcW w:w="6210" w:type="dxa"/>
          </w:tcPr>
          <w:p w14:paraId="5A66EE3C" w14:textId="2E54C0F6" w:rsidR="00615D22" w:rsidRPr="00E301AC" w:rsidRDefault="00615D22" w:rsidP="00615D22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39CE47B8" w14:textId="77777777" w:rsidR="00615D22" w:rsidRPr="00E301AC" w:rsidRDefault="00615D22" w:rsidP="00615D22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39A2221B" w14:textId="77777777" w:rsidR="00615D22" w:rsidRPr="00E301AC" w:rsidRDefault="00615D22" w:rsidP="00615D22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426" w:type="dxa"/>
            <w:tcBorders>
              <w:top w:val="double" w:sz="4" w:space="0" w:color="auto"/>
            </w:tcBorders>
            <w:shd w:val="clear" w:color="auto" w:fill="auto"/>
          </w:tcPr>
          <w:p w14:paraId="1C032B7F" w14:textId="77777777" w:rsidR="00615D22" w:rsidRPr="00E301AC" w:rsidRDefault="00615D22" w:rsidP="00615D22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615D22" w:rsidRPr="00E301AC" w14:paraId="5774CE58" w14:textId="77777777" w:rsidTr="00523DFF">
        <w:tc>
          <w:tcPr>
            <w:tcW w:w="6210" w:type="dxa"/>
          </w:tcPr>
          <w:p w14:paraId="5F3984DB" w14:textId="6CDC7656" w:rsidR="00615D22" w:rsidRPr="00E301AC" w:rsidRDefault="00615D22" w:rsidP="00615D22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ให้กู้ยืม</w:t>
            </w:r>
          </w:p>
        </w:tc>
        <w:tc>
          <w:tcPr>
            <w:tcW w:w="1440" w:type="dxa"/>
            <w:shd w:val="clear" w:color="auto" w:fill="auto"/>
          </w:tcPr>
          <w:p w14:paraId="3CAAA17F" w14:textId="284FD6FD" w:rsidR="00615D22" w:rsidRPr="00E301AC" w:rsidRDefault="00615D22" w:rsidP="00615D22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79025A1A" w14:textId="77777777" w:rsidR="00615D22" w:rsidRPr="00E301AC" w:rsidRDefault="00615D22" w:rsidP="00615D22">
            <w:pPr>
              <w:tabs>
                <w:tab w:val="decimal" w:pos="135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shd w:val="clear" w:color="auto" w:fill="auto"/>
          </w:tcPr>
          <w:p w14:paraId="6A4796E5" w14:textId="3B4A313D" w:rsidR="00615D22" w:rsidRPr="00E301AC" w:rsidRDefault="00615D22" w:rsidP="00615D22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15D22" w:rsidRPr="00E301AC" w14:paraId="1D19A0E5" w14:textId="77777777" w:rsidTr="00523DFF">
        <w:tc>
          <w:tcPr>
            <w:tcW w:w="6210" w:type="dxa"/>
          </w:tcPr>
          <w:p w14:paraId="44BBDC7C" w14:textId="40840782" w:rsidR="00615D22" w:rsidRPr="00E301AC" w:rsidRDefault="00615D22" w:rsidP="00615D22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7606635A" w14:textId="1D27E556" w:rsidR="00615D22" w:rsidRPr="00E301AC" w:rsidRDefault="00274B5D" w:rsidP="00615D22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74B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97,830</w:t>
            </w:r>
          </w:p>
        </w:tc>
        <w:tc>
          <w:tcPr>
            <w:tcW w:w="284" w:type="dxa"/>
            <w:shd w:val="clear" w:color="auto" w:fill="auto"/>
          </w:tcPr>
          <w:p w14:paraId="6E1E5985" w14:textId="77777777" w:rsidR="00615D22" w:rsidRPr="00E301AC" w:rsidRDefault="00615D22" w:rsidP="00615D22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double" w:sz="4" w:space="0" w:color="auto"/>
            </w:tcBorders>
            <w:shd w:val="clear" w:color="auto" w:fill="auto"/>
          </w:tcPr>
          <w:p w14:paraId="1D5D3DD4" w14:textId="37F03234" w:rsidR="00615D22" w:rsidRPr="00E301AC" w:rsidRDefault="00615D22" w:rsidP="00615D22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D06E0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96</w:t>
            </w:r>
            <w:r w:rsidRPr="00CD06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D06E0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959</w:t>
            </w:r>
          </w:p>
        </w:tc>
      </w:tr>
      <w:tr w:rsidR="00615D22" w:rsidRPr="00E301AC" w14:paraId="3E710595" w14:textId="77777777" w:rsidTr="00B07675">
        <w:tc>
          <w:tcPr>
            <w:tcW w:w="6210" w:type="dxa"/>
          </w:tcPr>
          <w:p w14:paraId="0ABEEC40" w14:textId="77777777" w:rsidR="00615D22" w:rsidRPr="00E301AC" w:rsidRDefault="00615D22" w:rsidP="00615D22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597A15A3" w14:textId="77777777" w:rsidR="00615D22" w:rsidRPr="00E301AC" w:rsidRDefault="00615D22" w:rsidP="00615D22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3B9CE582" w14:textId="77777777" w:rsidR="00615D22" w:rsidRPr="00E301AC" w:rsidRDefault="00615D22" w:rsidP="00615D22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0D1D7729" w14:textId="77777777" w:rsidR="00615D22" w:rsidRPr="00E301AC" w:rsidRDefault="00615D22" w:rsidP="00615D22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274B5D" w:rsidRPr="00E301AC" w14:paraId="29EBDCAE" w14:textId="77777777" w:rsidTr="00B07675">
        <w:tc>
          <w:tcPr>
            <w:tcW w:w="6210" w:type="dxa"/>
          </w:tcPr>
          <w:p w14:paraId="44D85D34" w14:textId="77777777" w:rsidR="00274B5D" w:rsidRPr="00E301AC" w:rsidRDefault="00274B5D" w:rsidP="00615D22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3B7C638A" w14:textId="77777777" w:rsidR="00274B5D" w:rsidRPr="00E301AC" w:rsidRDefault="00274B5D" w:rsidP="00615D22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2E038232" w14:textId="77777777" w:rsidR="00274B5D" w:rsidRPr="00E301AC" w:rsidRDefault="00274B5D" w:rsidP="00615D22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57A68291" w14:textId="77777777" w:rsidR="00274B5D" w:rsidRPr="00E301AC" w:rsidRDefault="00274B5D" w:rsidP="00615D22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D02098" w:rsidRPr="00E301AC" w14:paraId="3EF78C19" w14:textId="77777777" w:rsidTr="00616A10">
        <w:tc>
          <w:tcPr>
            <w:tcW w:w="6210" w:type="dxa"/>
          </w:tcPr>
          <w:p w14:paraId="305B64CF" w14:textId="77777777" w:rsidR="00D02098" w:rsidRPr="00E301AC" w:rsidRDefault="00D02098" w:rsidP="00D020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3D3734D7" w14:textId="1153FB9B" w:rsidR="00D02098" w:rsidRPr="00E301AC" w:rsidRDefault="00D02098" w:rsidP="00D0209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84" w:type="dxa"/>
          </w:tcPr>
          <w:p w14:paraId="09F2EC35" w14:textId="77777777" w:rsidR="00D02098" w:rsidRPr="00E301AC" w:rsidRDefault="00D02098" w:rsidP="00D0209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475C6766" w14:textId="5DE817B0" w:rsidR="00D02098" w:rsidRPr="00E301AC" w:rsidRDefault="00D02098" w:rsidP="00D0209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D02098" w:rsidRPr="00E301AC" w14:paraId="401D6427" w14:textId="77777777" w:rsidTr="004E20D6">
        <w:tc>
          <w:tcPr>
            <w:tcW w:w="6210" w:type="dxa"/>
          </w:tcPr>
          <w:p w14:paraId="28794733" w14:textId="77777777" w:rsidR="00D02098" w:rsidRPr="00E301AC" w:rsidRDefault="00D02098" w:rsidP="00D020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0CA8BB12" w14:textId="35826C95" w:rsidR="00D02098" w:rsidRPr="00E301AC" w:rsidRDefault="00D02098" w:rsidP="00D0209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615D22" w:rsidRPr="00E301AC" w14:paraId="4F78E406" w14:textId="77777777" w:rsidTr="00616A10">
        <w:tc>
          <w:tcPr>
            <w:tcW w:w="6210" w:type="dxa"/>
          </w:tcPr>
          <w:p w14:paraId="48CF91AD" w14:textId="2C7732CE" w:rsidR="00615D22" w:rsidRPr="00E301AC" w:rsidRDefault="00615D22" w:rsidP="00615D22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เจ้าหนี้การค้า</w:t>
            </w:r>
          </w:p>
        </w:tc>
        <w:tc>
          <w:tcPr>
            <w:tcW w:w="1440" w:type="dxa"/>
          </w:tcPr>
          <w:p w14:paraId="5E147CF0" w14:textId="77777777" w:rsidR="00615D22" w:rsidRPr="00E301AC" w:rsidRDefault="00615D22" w:rsidP="00615D22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5309F8AD" w14:textId="77777777" w:rsidR="00615D22" w:rsidRPr="00E301AC" w:rsidRDefault="00615D22" w:rsidP="00615D22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4095D77E" w14:textId="77777777" w:rsidR="00615D22" w:rsidRPr="00E301AC" w:rsidRDefault="00615D22" w:rsidP="00615D22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615D22" w:rsidRPr="00E301AC" w14:paraId="309A8FA5" w14:textId="77777777" w:rsidTr="00616A10">
        <w:tc>
          <w:tcPr>
            <w:tcW w:w="6210" w:type="dxa"/>
          </w:tcPr>
          <w:p w14:paraId="3C83F6F3" w14:textId="73E4C500" w:rsidR="00615D22" w:rsidRPr="00E301AC" w:rsidRDefault="00615D22" w:rsidP="00615D22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2DA58DF6" w14:textId="77240AAB" w:rsidR="00615D22" w:rsidRPr="00D02098" w:rsidRDefault="00274B5D" w:rsidP="00615D22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020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70,583</w:t>
            </w:r>
          </w:p>
        </w:tc>
        <w:tc>
          <w:tcPr>
            <w:tcW w:w="284" w:type="dxa"/>
          </w:tcPr>
          <w:p w14:paraId="4343ED5C" w14:textId="77777777" w:rsidR="00615D22" w:rsidRPr="00E301AC" w:rsidRDefault="00615D22" w:rsidP="00615D22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double" w:sz="4" w:space="0" w:color="auto"/>
            </w:tcBorders>
          </w:tcPr>
          <w:p w14:paraId="1FF5B7D8" w14:textId="10D7E9BB" w:rsidR="00615D22" w:rsidRPr="007653E7" w:rsidRDefault="00615D22" w:rsidP="00615D22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721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136,952</w:t>
            </w:r>
          </w:p>
        </w:tc>
      </w:tr>
      <w:tr w:rsidR="00274B5D" w:rsidRPr="00E301AC" w14:paraId="2D8A7A87" w14:textId="77777777" w:rsidTr="00FF3A3D">
        <w:tc>
          <w:tcPr>
            <w:tcW w:w="6210" w:type="dxa"/>
          </w:tcPr>
          <w:p w14:paraId="37429A81" w14:textId="77777777" w:rsidR="00274B5D" w:rsidRPr="00E301AC" w:rsidRDefault="00274B5D" w:rsidP="006C7001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112E0535" w14:textId="77777777" w:rsidR="00274B5D" w:rsidRPr="00E301AC" w:rsidRDefault="00274B5D" w:rsidP="006C7001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  <w:tr w:rsidR="003E47DC" w:rsidRPr="00E301AC" w14:paraId="3F3B1ED2" w14:textId="77777777" w:rsidTr="00B07675">
        <w:tc>
          <w:tcPr>
            <w:tcW w:w="6210" w:type="dxa"/>
          </w:tcPr>
          <w:p w14:paraId="4FE446E5" w14:textId="2D9B8650" w:rsidR="003E47DC" w:rsidRPr="00E301AC" w:rsidRDefault="003E47DC" w:rsidP="003E47DC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เจ้าหนี้อื่น</w:t>
            </w:r>
          </w:p>
        </w:tc>
        <w:tc>
          <w:tcPr>
            <w:tcW w:w="1440" w:type="dxa"/>
          </w:tcPr>
          <w:p w14:paraId="0380955D" w14:textId="77777777" w:rsidR="003E47DC" w:rsidRPr="00E301AC" w:rsidRDefault="003E47DC" w:rsidP="003E47D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76EEBFE9" w14:textId="77777777" w:rsidR="003E47DC" w:rsidRPr="00E301AC" w:rsidRDefault="003E47DC" w:rsidP="003E47DC">
            <w:pPr>
              <w:tabs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</w:tcPr>
          <w:p w14:paraId="40455783" w14:textId="77777777" w:rsidR="003E47DC" w:rsidRPr="00E301AC" w:rsidRDefault="003E47DC" w:rsidP="003E47D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15D22" w:rsidRPr="00E301AC" w14:paraId="0CC25EDD" w14:textId="77777777" w:rsidTr="00B07675">
        <w:tc>
          <w:tcPr>
            <w:tcW w:w="6210" w:type="dxa"/>
          </w:tcPr>
          <w:p w14:paraId="320DA361" w14:textId="77777777" w:rsidR="00615D22" w:rsidRPr="00E301AC" w:rsidRDefault="00615D22" w:rsidP="00615D22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440" w:type="dxa"/>
          </w:tcPr>
          <w:p w14:paraId="50417CC8" w14:textId="0256FB94" w:rsidR="00615D22" w:rsidRPr="00E301AC" w:rsidRDefault="00274B5D" w:rsidP="00615D22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88,142</w:t>
            </w:r>
          </w:p>
        </w:tc>
        <w:tc>
          <w:tcPr>
            <w:tcW w:w="284" w:type="dxa"/>
          </w:tcPr>
          <w:p w14:paraId="7B5CD580" w14:textId="77777777" w:rsidR="00615D22" w:rsidRPr="00E301AC" w:rsidRDefault="00615D22" w:rsidP="00615D22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33778F54" w14:textId="586B5EFF" w:rsidR="00615D22" w:rsidRPr="00E301AC" w:rsidRDefault="00615D22" w:rsidP="00615D22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16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102,113</w:t>
            </w:r>
          </w:p>
        </w:tc>
      </w:tr>
      <w:tr w:rsidR="00615D22" w:rsidRPr="00E301AC" w14:paraId="192B15DE" w14:textId="77777777" w:rsidTr="00B07675">
        <w:tc>
          <w:tcPr>
            <w:tcW w:w="6210" w:type="dxa"/>
          </w:tcPr>
          <w:p w14:paraId="17BDF37E" w14:textId="77777777" w:rsidR="00615D22" w:rsidRPr="00E301AC" w:rsidRDefault="00615D22" w:rsidP="00615D22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</w:tcPr>
          <w:p w14:paraId="6D32ECE1" w14:textId="18D5F50E" w:rsidR="00615D22" w:rsidRPr="00E301AC" w:rsidRDefault="00274B5D" w:rsidP="00615D22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5,86</w:t>
            </w:r>
            <w:r w:rsidR="00E53B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84" w:type="dxa"/>
          </w:tcPr>
          <w:p w14:paraId="55B67836" w14:textId="77777777" w:rsidR="00615D22" w:rsidRPr="00E301AC" w:rsidRDefault="00615D22" w:rsidP="00615D22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542E8EDA" w14:textId="66BB5597" w:rsidR="00615D22" w:rsidRPr="00E301AC" w:rsidRDefault="00615D22" w:rsidP="00615D22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16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8,875</w:t>
            </w:r>
          </w:p>
        </w:tc>
      </w:tr>
      <w:tr w:rsidR="00615D22" w:rsidRPr="00E301AC" w14:paraId="77AC8FCA" w14:textId="77777777" w:rsidTr="00B07675">
        <w:tc>
          <w:tcPr>
            <w:tcW w:w="6210" w:type="dxa"/>
          </w:tcPr>
          <w:p w14:paraId="24F2A2DE" w14:textId="77777777" w:rsidR="00615D22" w:rsidRPr="00E301AC" w:rsidRDefault="00615D22" w:rsidP="00615D22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5EE17D" w14:textId="02D08032" w:rsidR="00615D22" w:rsidRPr="00E301AC" w:rsidRDefault="00274B5D" w:rsidP="00615D22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3,474</w:t>
            </w:r>
          </w:p>
        </w:tc>
        <w:tc>
          <w:tcPr>
            <w:tcW w:w="284" w:type="dxa"/>
          </w:tcPr>
          <w:p w14:paraId="51FD2CC9" w14:textId="77777777" w:rsidR="00615D22" w:rsidRPr="00E301AC" w:rsidRDefault="00615D22" w:rsidP="00615D22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78ABF395" w14:textId="1F5EF1EC" w:rsidR="00615D22" w:rsidRPr="00E301AC" w:rsidRDefault="00615D22" w:rsidP="00615D22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16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13,29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615D22" w:rsidRPr="00E301AC" w14:paraId="0F6916C1" w14:textId="77777777" w:rsidTr="00B07675">
        <w:trPr>
          <w:trHeight w:val="49"/>
        </w:trPr>
        <w:tc>
          <w:tcPr>
            <w:tcW w:w="6210" w:type="dxa"/>
          </w:tcPr>
          <w:p w14:paraId="3215318B" w14:textId="77777777" w:rsidR="00615D22" w:rsidRPr="00E301AC" w:rsidRDefault="00615D22" w:rsidP="00615D22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1A7065" w14:textId="77E99331" w:rsidR="00615D22" w:rsidRPr="00E301AC" w:rsidRDefault="00274B5D" w:rsidP="00615D22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74B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97,480</w:t>
            </w:r>
          </w:p>
        </w:tc>
        <w:tc>
          <w:tcPr>
            <w:tcW w:w="284" w:type="dxa"/>
            <w:shd w:val="clear" w:color="auto" w:fill="auto"/>
          </w:tcPr>
          <w:p w14:paraId="7B56B6CB" w14:textId="77777777" w:rsidR="00615D22" w:rsidRPr="00E301AC" w:rsidRDefault="00615D22" w:rsidP="00615D22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AF7D5C" w14:textId="27C58111" w:rsidR="00615D22" w:rsidRPr="00E301AC" w:rsidRDefault="00615D22" w:rsidP="00615D22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516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124,280</w:t>
            </w:r>
          </w:p>
        </w:tc>
      </w:tr>
    </w:tbl>
    <w:p w14:paraId="0DA4035E" w14:textId="77777777" w:rsidR="00DB0E9B" w:rsidRPr="00E301AC" w:rsidRDefault="00DB0E9B" w:rsidP="0071634E">
      <w:pPr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</w:p>
    <w:p w14:paraId="40DB8D2C" w14:textId="132500FF" w:rsidR="00471CCE" w:rsidRPr="00E301AC" w:rsidRDefault="00471CCE" w:rsidP="0071634E">
      <w:pPr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สัญญาสำคัญที่ทำกับกิจการที่เกี่ยวข้องกัน</w:t>
      </w:r>
    </w:p>
    <w:p w14:paraId="41C3AD4C" w14:textId="77777777" w:rsidR="00471CCE" w:rsidRPr="00E301AC" w:rsidRDefault="00471CCE" w:rsidP="00471CCE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ADC0E0F" w14:textId="77777777" w:rsidR="00471CCE" w:rsidRPr="00E301AC" w:rsidRDefault="00471CCE" w:rsidP="00471CCE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สัญญาให้ความช่วยเหลือทางเทคนิค</w:t>
      </w:r>
    </w:p>
    <w:p w14:paraId="371419EF" w14:textId="77777777" w:rsidR="00471CCE" w:rsidRPr="00E301AC" w:rsidRDefault="00471CCE" w:rsidP="000A6E30">
      <w:pPr>
        <w:pStyle w:val="a"/>
        <w:tabs>
          <w:tab w:val="left" w:pos="9360"/>
        </w:tabs>
        <w:ind w:left="540"/>
        <w:jc w:val="thaiDistribute"/>
        <w:rPr>
          <w:rFonts w:asciiTheme="majorBidi" w:hAnsiTheme="majorBidi" w:cstheme="majorBidi"/>
          <w:lang w:val="en-US"/>
        </w:rPr>
      </w:pPr>
    </w:p>
    <w:p w14:paraId="1933C06A" w14:textId="011A6985" w:rsidR="00471CCE" w:rsidRPr="00E301AC" w:rsidRDefault="00471CCE" w:rsidP="00471CCE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lang w:val="en-US"/>
        </w:rPr>
      </w:pPr>
      <w:r w:rsidRPr="00E301AC">
        <w:rPr>
          <w:rFonts w:asciiTheme="majorBidi" w:hAnsiTheme="majorBidi" w:cstheme="majorBidi"/>
          <w:cs/>
          <w:lang w:val="en-US"/>
        </w:rPr>
        <w:t xml:space="preserve">บริษัทได้ทำสัญญากับ </w:t>
      </w:r>
      <w:r w:rsidRPr="00E301AC">
        <w:rPr>
          <w:rFonts w:asciiTheme="majorBidi" w:hAnsiTheme="majorBidi" w:cstheme="majorBidi"/>
          <w:lang w:val="en-US"/>
        </w:rPr>
        <w:t xml:space="preserve">Mitsubishi Electric Corporation (MELCO) </w:t>
      </w:r>
      <w:r w:rsidR="004D12F9" w:rsidRPr="00E301AC">
        <w:rPr>
          <w:rFonts w:asciiTheme="majorBidi" w:hAnsiTheme="majorBidi" w:cstheme="majorBidi"/>
          <w:cs/>
          <w:lang w:val="en-US"/>
        </w:rPr>
        <w:t xml:space="preserve">ซึ่งเป็นบริษัทใหญ่ </w:t>
      </w:r>
      <w:r w:rsidRPr="00E301AC">
        <w:rPr>
          <w:rFonts w:asciiTheme="majorBidi" w:hAnsiTheme="majorBidi" w:cstheme="majorBidi"/>
          <w:cs/>
          <w:lang w:val="en-US"/>
        </w:rPr>
        <w:t>โดยบริษัทดังกล่าวตกลงที่จะให้ข้อมูลด้านเทคนิคและความช่วยเหลือทางด้านเทคโนโลยีในการผลิต ในการนี้ บริษัทตกลงที่จะต้องจ่ายค่าลิขสิทธิ์ในการขายสินค้า ค่าพัฒนาผลิตภัณฑ์ และค่าความช่วยเหลือทางด้านเทคนิค ซึ่งคำนวณตามวิธีการที่ได้</w:t>
      </w:r>
      <w:r w:rsidR="004D12F9" w:rsidRPr="00E301AC">
        <w:rPr>
          <w:rFonts w:asciiTheme="majorBidi" w:hAnsiTheme="majorBidi" w:cstheme="majorBidi"/>
          <w:cs/>
          <w:lang w:val="en-US"/>
        </w:rPr>
        <w:br/>
      </w:r>
      <w:r w:rsidRPr="00E301AC">
        <w:rPr>
          <w:rFonts w:asciiTheme="majorBidi" w:hAnsiTheme="majorBidi" w:cstheme="majorBidi"/>
          <w:cs/>
          <w:lang w:val="en-US"/>
        </w:rPr>
        <w:t xml:space="preserve">ตกลงกันให้แก่ </w:t>
      </w:r>
      <w:r w:rsidRPr="00E301AC">
        <w:rPr>
          <w:rFonts w:asciiTheme="majorBidi" w:hAnsiTheme="majorBidi" w:cstheme="majorBidi"/>
          <w:lang w:val="en-US"/>
        </w:rPr>
        <w:t xml:space="preserve">MELCO </w:t>
      </w:r>
      <w:r w:rsidRPr="00E301AC">
        <w:rPr>
          <w:rFonts w:asciiTheme="majorBidi" w:hAnsiTheme="majorBidi" w:cstheme="majorBidi"/>
          <w:cs/>
          <w:lang w:val="en-US"/>
        </w:rPr>
        <w:t>สัญญานี้มีกำหนด</w:t>
      </w:r>
      <w:r w:rsidR="006C472E" w:rsidRPr="00E301AC">
        <w:rPr>
          <w:rFonts w:asciiTheme="majorBidi" w:hAnsiTheme="majorBidi" w:cstheme="majorBidi"/>
          <w:cs/>
          <w:lang w:val="en-US"/>
        </w:rPr>
        <w:t>ระยะเวลา</w:t>
      </w:r>
      <w:r w:rsidR="004D12F9" w:rsidRPr="00E301AC">
        <w:rPr>
          <w:rFonts w:asciiTheme="majorBidi" w:hAnsiTheme="majorBidi" w:cstheme="majorBidi"/>
          <w:lang w:val="en-US"/>
        </w:rPr>
        <w:t xml:space="preserve"> </w:t>
      </w:r>
      <w:r w:rsidR="00C90145" w:rsidRPr="00E301AC">
        <w:rPr>
          <w:rFonts w:asciiTheme="majorBidi" w:hAnsiTheme="majorBidi" w:cstheme="majorBidi"/>
          <w:lang w:val="en-US"/>
        </w:rPr>
        <w:t>5</w:t>
      </w:r>
      <w:r w:rsidR="004D12F9" w:rsidRPr="00E301AC">
        <w:rPr>
          <w:rFonts w:asciiTheme="majorBidi" w:hAnsiTheme="majorBidi" w:cstheme="majorBidi"/>
          <w:lang w:val="en-US"/>
        </w:rPr>
        <w:t xml:space="preserve"> </w:t>
      </w:r>
      <w:r w:rsidRPr="00E301AC">
        <w:rPr>
          <w:rFonts w:asciiTheme="majorBidi" w:hAnsiTheme="majorBidi" w:cstheme="majorBidi"/>
          <w:cs/>
          <w:lang w:val="en-US"/>
        </w:rPr>
        <w:t>ปี และสามารถต่ออายุออกไปอีกโดยอัตโนมัติคราวละ</w:t>
      </w:r>
      <w:r w:rsidR="004D12F9" w:rsidRPr="00E301AC">
        <w:rPr>
          <w:rFonts w:asciiTheme="majorBidi" w:hAnsiTheme="majorBidi" w:cstheme="majorBidi"/>
          <w:cs/>
          <w:lang w:val="en-US"/>
        </w:rPr>
        <w:t xml:space="preserve"> </w:t>
      </w:r>
      <w:r w:rsidR="00C90145" w:rsidRPr="00E301AC">
        <w:rPr>
          <w:rFonts w:asciiTheme="majorBidi" w:hAnsiTheme="majorBidi" w:cstheme="majorBidi"/>
          <w:lang w:val="en-US"/>
        </w:rPr>
        <w:t>5</w:t>
      </w:r>
      <w:r w:rsidR="004D12F9" w:rsidRPr="00E301AC">
        <w:rPr>
          <w:rFonts w:asciiTheme="majorBidi" w:hAnsiTheme="majorBidi" w:cstheme="majorBidi"/>
          <w:lang w:val="en-US"/>
        </w:rPr>
        <w:t xml:space="preserve"> </w:t>
      </w:r>
      <w:r w:rsidRPr="00E301AC">
        <w:rPr>
          <w:rFonts w:asciiTheme="majorBidi" w:hAnsiTheme="majorBidi" w:cstheme="majorBidi"/>
          <w:cs/>
          <w:lang w:val="en-US"/>
        </w:rPr>
        <w:t>ปี ถ้าฝ่ายหนึ่งฝ่ายใดไม่มีการแจ้งความจำนงในการยกเลิกเป็นลายลักษณ์อักษรแก่อีกฝ่ายหนึ่งอย่างน้อย</w:t>
      </w:r>
      <w:r w:rsidR="004D12F9" w:rsidRPr="00E301AC">
        <w:rPr>
          <w:rFonts w:asciiTheme="majorBidi" w:hAnsiTheme="majorBidi" w:cstheme="majorBidi"/>
          <w:lang w:val="en-US"/>
        </w:rPr>
        <w:t xml:space="preserve"> </w:t>
      </w:r>
      <w:r w:rsidR="00C90145" w:rsidRPr="00E301AC">
        <w:rPr>
          <w:rFonts w:asciiTheme="majorBidi" w:hAnsiTheme="majorBidi" w:cstheme="majorBidi"/>
          <w:lang w:val="en-US"/>
        </w:rPr>
        <w:t>6</w:t>
      </w:r>
      <w:r w:rsidR="004D12F9" w:rsidRPr="00E301AC">
        <w:rPr>
          <w:rFonts w:asciiTheme="majorBidi" w:hAnsiTheme="majorBidi" w:cstheme="majorBidi"/>
          <w:lang w:val="en-US"/>
        </w:rPr>
        <w:t xml:space="preserve"> </w:t>
      </w:r>
      <w:r w:rsidRPr="00E301AC">
        <w:rPr>
          <w:rFonts w:asciiTheme="majorBidi" w:hAnsiTheme="majorBidi" w:cstheme="majorBidi"/>
          <w:cs/>
          <w:lang w:val="en-US"/>
        </w:rPr>
        <w:t>เดือนก่อนหมดสัญญา</w:t>
      </w:r>
    </w:p>
    <w:p w14:paraId="5405EC06" w14:textId="4ABFCC42" w:rsidR="00B97127" w:rsidRPr="00E301AC" w:rsidRDefault="002D1A59" w:rsidP="00B97127">
      <w:pPr>
        <w:pStyle w:val="a"/>
        <w:tabs>
          <w:tab w:val="left" w:pos="9360"/>
        </w:tabs>
        <w:ind w:left="540"/>
        <w:jc w:val="thaiDistribute"/>
        <w:rPr>
          <w:rFonts w:asciiTheme="majorBidi" w:hAnsiTheme="majorBidi" w:cstheme="majorBidi"/>
          <w:i/>
          <w:iCs/>
          <w:lang w:val="en-US"/>
        </w:rPr>
      </w:pPr>
      <w:r w:rsidRPr="00E301AC">
        <w:rPr>
          <w:rFonts w:asciiTheme="majorBidi" w:hAnsiTheme="majorBidi" w:cstheme="majorBidi"/>
          <w:i/>
          <w:iCs/>
          <w:cs/>
          <w:lang w:val="en-US"/>
        </w:rPr>
        <w:br/>
      </w:r>
      <w:r w:rsidR="00B97127" w:rsidRPr="00E301AC">
        <w:rPr>
          <w:rFonts w:asciiTheme="majorBidi" w:hAnsiTheme="majorBidi" w:cstheme="majorBidi"/>
          <w:i/>
          <w:iCs/>
          <w:cs/>
          <w:lang w:val="en-US"/>
        </w:rPr>
        <w:t>สัญญาเช่าอาคารโรงงาน</w:t>
      </w:r>
    </w:p>
    <w:p w14:paraId="023C7820" w14:textId="77777777" w:rsidR="00B97127" w:rsidRPr="00E301AC" w:rsidRDefault="00B97127" w:rsidP="00B97127">
      <w:pPr>
        <w:pStyle w:val="a"/>
        <w:tabs>
          <w:tab w:val="left" w:pos="9360"/>
        </w:tabs>
        <w:ind w:left="540"/>
        <w:jc w:val="thaiDistribute"/>
        <w:rPr>
          <w:rFonts w:asciiTheme="majorBidi" w:hAnsiTheme="majorBidi" w:cstheme="majorBidi"/>
          <w:lang w:val="en-US"/>
        </w:rPr>
      </w:pPr>
    </w:p>
    <w:p w14:paraId="7CF4B649" w14:textId="62294872" w:rsidR="002364E0" w:rsidRPr="00E301AC" w:rsidRDefault="00B97127" w:rsidP="009B6593">
      <w:pPr>
        <w:pStyle w:val="a"/>
        <w:tabs>
          <w:tab w:val="clear" w:pos="1080"/>
          <w:tab w:val="left" w:pos="9360"/>
        </w:tabs>
        <w:ind w:left="540"/>
        <w:jc w:val="thaiDistribute"/>
        <w:rPr>
          <w:rFonts w:asciiTheme="majorBidi" w:hAnsiTheme="majorBidi" w:cstheme="majorBidi"/>
          <w:i/>
          <w:iCs/>
          <w:cs/>
        </w:rPr>
      </w:pPr>
      <w:r w:rsidRPr="00E301AC">
        <w:rPr>
          <w:rFonts w:asciiTheme="majorBidi" w:hAnsiTheme="majorBidi" w:cstheme="majorBidi"/>
          <w:cs/>
          <w:lang w:val="en-US"/>
        </w:rPr>
        <w:t>บริษัททำสัญญาเช่าอาคารโรงงานกับบริษัท สไมล์ ซุปเปอร์ เอ็กซ์เพรส จำกัด ซึ่งเป็นบริษัทร่วม โดยบริษัทจะให้เช่าอาคารโรงงานเพื่อเป็นโกดังเก็บสินค้า สัญญาดังกล่าวมีกำหนดระยะเวลา</w:t>
      </w:r>
      <w:r w:rsidR="00B7599B" w:rsidRPr="00E301AC">
        <w:rPr>
          <w:rFonts w:asciiTheme="majorBidi" w:hAnsiTheme="majorBidi" w:cstheme="majorBidi"/>
          <w:lang w:val="en-US"/>
        </w:rPr>
        <w:t xml:space="preserve"> </w:t>
      </w:r>
      <w:r w:rsidR="00C90145" w:rsidRPr="00E301AC">
        <w:rPr>
          <w:rFonts w:asciiTheme="majorBidi" w:hAnsiTheme="majorBidi" w:cstheme="majorBidi"/>
          <w:lang w:val="en-US"/>
        </w:rPr>
        <w:t>2</w:t>
      </w:r>
      <w:r w:rsidR="00B7599B" w:rsidRPr="00E301AC">
        <w:rPr>
          <w:rFonts w:asciiTheme="majorBidi" w:hAnsiTheme="majorBidi" w:cstheme="majorBidi"/>
          <w:lang w:val="en-US"/>
        </w:rPr>
        <w:t xml:space="preserve"> </w:t>
      </w:r>
      <w:r w:rsidRPr="00E301AC">
        <w:rPr>
          <w:rFonts w:asciiTheme="majorBidi" w:hAnsiTheme="majorBidi" w:cstheme="majorBidi"/>
          <w:cs/>
          <w:lang w:val="en-US"/>
        </w:rPr>
        <w:t>ปีโดยมีอัตราค่าเช่าและค่าบริการตามที่ระบุในสัญญา สัญญานี้จะต่ออายุออกไปอีกโดยการแจ้งความจำนงเป็นลายลักษณ์อักษรแก่อีกฝ่ายหนึ่งอย่างน้อย</w:t>
      </w:r>
      <w:r w:rsidR="00B7599B" w:rsidRPr="00E301AC">
        <w:rPr>
          <w:rFonts w:asciiTheme="majorBidi" w:hAnsiTheme="majorBidi" w:cstheme="majorBidi"/>
          <w:lang w:val="en-US"/>
        </w:rPr>
        <w:t xml:space="preserve"> </w:t>
      </w:r>
      <w:r w:rsidR="00B7599B" w:rsidRPr="00E301AC">
        <w:rPr>
          <w:rFonts w:asciiTheme="majorBidi" w:hAnsiTheme="majorBidi" w:cstheme="majorBidi"/>
          <w:lang w:val="en-US"/>
        </w:rPr>
        <w:br/>
      </w:r>
      <w:r w:rsidR="00C90145" w:rsidRPr="00E301AC">
        <w:rPr>
          <w:rFonts w:asciiTheme="majorBidi" w:hAnsiTheme="majorBidi" w:cstheme="majorBidi"/>
          <w:lang w:val="en-US"/>
        </w:rPr>
        <w:t>60</w:t>
      </w:r>
      <w:r w:rsidR="00B7599B" w:rsidRPr="00E301AC">
        <w:rPr>
          <w:rFonts w:asciiTheme="majorBidi" w:hAnsiTheme="majorBidi" w:cstheme="majorBidi"/>
          <w:lang w:val="en-US"/>
        </w:rPr>
        <w:t xml:space="preserve"> </w:t>
      </w:r>
      <w:r w:rsidRPr="00E301AC">
        <w:rPr>
          <w:rFonts w:asciiTheme="majorBidi" w:hAnsiTheme="majorBidi" w:cstheme="majorBidi"/>
          <w:cs/>
          <w:lang w:val="en-US"/>
        </w:rPr>
        <w:t>วันก่อนหมดสัญญา ในเดือน</w:t>
      </w:r>
      <w:r w:rsidR="00E21851" w:rsidRPr="00E301AC">
        <w:rPr>
          <w:rFonts w:asciiTheme="majorBidi" w:hAnsiTheme="majorBidi" w:cstheme="majorBidi"/>
          <w:cs/>
          <w:lang w:val="en-US"/>
        </w:rPr>
        <w:t>มิถุนายน</w:t>
      </w:r>
      <w:r w:rsidRPr="00E301AC">
        <w:rPr>
          <w:rFonts w:asciiTheme="majorBidi" w:hAnsiTheme="majorBidi" w:cstheme="majorBidi"/>
          <w:cs/>
          <w:lang w:val="en-US"/>
        </w:rPr>
        <w:t xml:space="preserve"> </w:t>
      </w:r>
      <w:r w:rsidR="00C90145" w:rsidRPr="00E301AC">
        <w:rPr>
          <w:rFonts w:asciiTheme="majorBidi" w:hAnsiTheme="majorBidi" w:cstheme="majorBidi"/>
          <w:lang w:val="en-US"/>
        </w:rPr>
        <w:t>256</w:t>
      </w:r>
      <w:r w:rsidR="00E53B8B">
        <w:rPr>
          <w:rFonts w:asciiTheme="majorBidi" w:hAnsiTheme="majorBidi" w:cstheme="majorBidi"/>
          <w:lang w:val="en-US"/>
        </w:rPr>
        <w:t>6</w:t>
      </w:r>
      <w:r w:rsidRPr="00E301AC">
        <w:rPr>
          <w:rFonts w:asciiTheme="majorBidi" w:hAnsiTheme="majorBidi" w:cstheme="majorBidi"/>
          <w:cs/>
          <w:lang w:val="en-US"/>
        </w:rPr>
        <w:t xml:space="preserve"> บริษัทได้แจ้งต่อสัญญาดังกล่าวโดยมีระยะเวลา</w:t>
      </w:r>
      <w:r w:rsidR="00B7599B" w:rsidRPr="00E301AC">
        <w:rPr>
          <w:rFonts w:asciiTheme="majorBidi" w:hAnsiTheme="majorBidi" w:cstheme="majorBidi"/>
          <w:lang w:val="en-US"/>
        </w:rPr>
        <w:t xml:space="preserve"> </w:t>
      </w:r>
      <w:r w:rsidR="00C90145" w:rsidRPr="00E301AC">
        <w:rPr>
          <w:rFonts w:asciiTheme="majorBidi" w:hAnsiTheme="majorBidi" w:cstheme="majorBidi"/>
          <w:lang w:val="en-US"/>
        </w:rPr>
        <w:t>2</w:t>
      </w:r>
      <w:r w:rsidR="00B7599B" w:rsidRPr="00E301AC">
        <w:rPr>
          <w:rFonts w:asciiTheme="majorBidi" w:hAnsiTheme="majorBidi" w:cstheme="majorBidi"/>
          <w:lang w:val="en-US"/>
        </w:rPr>
        <w:t xml:space="preserve"> </w:t>
      </w:r>
      <w:r w:rsidRPr="00E301AC">
        <w:rPr>
          <w:rFonts w:asciiTheme="majorBidi" w:hAnsiTheme="majorBidi" w:cstheme="majorBidi"/>
          <w:cs/>
          <w:lang w:val="en-US"/>
        </w:rPr>
        <w:t xml:space="preserve">ปีสิ้นสุดวันที่ </w:t>
      </w:r>
      <w:r w:rsidR="00E42F36" w:rsidRPr="00E301AC">
        <w:rPr>
          <w:rFonts w:asciiTheme="majorBidi" w:hAnsiTheme="majorBidi" w:cstheme="majorBidi"/>
          <w:lang w:val="en-US"/>
        </w:rPr>
        <w:br/>
      </w:r>
      <w:r w:rsidR="00C90145" w:rsidRPr="00E301AC">
        <w:rPr>
          <w:rFonts w:asciiTheme="majorBidi" w:hAnsiTheme="majorBidi" w:cstheme="majorBidi"/>
          <w:lang w:val="en-US"/>
        </w:rPr>
        <w:t>31</w:t>
      </w:r>
      <w:r w:rsidRPr="00E301AC">
        <w:rPr>
          <w:rFonts w:asciiTheme="majorBidi" w:hAnsiTheme="majorBidi" w:cstheme="majorBidi"/>
          <w:cs/>
          <w:lang w:val="en-US"/>
        </w:rPr>
        <w:t xml:space="preserve"> กรกฎาคม </w:t>
      </w:r>
      <w:r w:rsidR="00C90145" w:rsidRPr="00E301AC">
        <w:rPr>
          <w:rFonts w:asciiTheme="majorBidi" w:hAnsiTheme="majorBidi" w:cstheme="majorBidi"/>
          <w:lang w:val="en-US"/>
        </w:rPr>
        <w:t>256</w:t>
      </w:r>
      <w:r w:rsidR="00E53B8B">
        <w:rPr>
          <w:rFonts w:asciiTheme="majorBidi" w:hAnsiTheme="majorBidi" w:cstheme="majorBidi"/>
          <w:lang w:val="en-US"/>
        </w:rPr>
        <w:t>8</w:t>
      </w:r>
      <w:r w:rsidR="002364E0" w:rsidRPr="00E301AC">
        <w:rPr>
          <w:rFonts w:asciiTheme="majorBidi" w:hAnsiTheme="majorBidi" w:cstheme="majorBidi"/>
          <w:i/>
          <w:iCs/>
          <w:cs/>
        </w:rPr>
        <w:br w:type="page"/>
      </w:r>
    </w:p>
    <w:p w14:paraId="6ADE5C28" w14:textId="417D3F5D" w:rsidR="00B97127" w:rsidRPr="00E301AC" w:rsidRDefault="00B97127" w:rsidP="006C7001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301A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สัญญาบริหารสินค้า</w:t>
      </w:r>
    </w:p>
    <w:p w14:paraId="6F824AF6" w14:textId="77777777" w:rsidR="00B97127" w:rsidRPr="00E301AC" w:rsidRDefault="00B97127" w:rsidP="006C7001">
      <w:pPr>
        <w:pStyle w:val="a"/>
        <w:tabs>
          <w:tab w:val="left" w:pos="9360"/>
        </w:tabs>
        <w:ind w:left="54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7482B6E0" w14:textId="2345DB03" w:rsidR="00B97127" w:rsidRPr="00E301AC" w:rsidRDefault="00B97127" w:rsidP="006C7001">
      <w:pPr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บริษัททำสัญญาบริหารสินค้ากับบริษัท สไมล์ ซุปเปอร์ เอ็กซ์เพรส จำกัด ซึ่งเป็นบริษัทร่วม ภายใต้เงื่อนไขของสัญญาบริษัทตกลงที่จะชำระค่าบริการบริหารสินค้าตามจำนวนและเงื่อนไขที่ระบุไว้ในสัญญาดังกล่าว สัญญาฉบับนี้มีกำหนดระยะเวลา</w:t>
      </w:r>
      <w:r w:rsidR="00B7599B"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B7599B" w:rsidRPr="00E301A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ปี</w:t>
      </w:r>
      <w:r w:rsidR="00B7599B"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และสามารถต่ออายุได้อีกอัตโนมัติอีกคราวละ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ปี จนกว่าฝ่ายหนึ่งฝ่ายใดจะยกเลิกสัญญา</w:t>
      </w:r>
    </w:p>
    <w:p w14:paraId="55AEA4C9" w14:textId="77777777" w:rsidR="00B97127" w:rsidRPr="00E301AC" w:rsidRDefault="00B97127" w:rsidP="006C7001">
      <w:pPr>
        <w:pStyle w:val="a"/>
        <w:tabs>
          <w:tab w:val="left" w:pos="9360"/>
        </w:tabs>
        <w:ind w:left="54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27F4A523" w14:textId="77777777" w:rsidR="00471CCE" w:rsidRPr="00E301AC" w:rsidRDefault="00471CCE" w:rsidP="006C7001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สัญญาบริการบริหารเงินบาทกลุ่ม</w:t>
      </w:r>
    </w:p>
    <w:p w14:paraId="6F6FFBB1" w14:textId="77777777" w:rsidR="00471CCE" w:rsidRPr="00E301AC" w:rsidRDefault="00471CCE" w:rsidP="006C7001">
      <w:pPr>
        <w:pStyle w:val="a"/>
        <w:tabs>
          <w:tab w:val="left" w:pos="9360"/>
        </w:tabs>
        <w:ind w:left="54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3617962F" w14:textId="5182B991" w:rsidR="00C37629" w:rsidRPr="00E301AC" w:rsidRDefault="00471CCE" w:rsidP="006C700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301AC">
        <w:rPr>
          <w:rFonts w:asciiTheme="majorBidi" w:eastAsia="Arial Unicode MS" w:hAnsiTheme="majorBidi" w:cstheme="majorBidi"/>
          <w:sz w:val="30"/>
          <w:szCs w:val="30"/>
          <w:cs/>
        </w:rPr>
        <w:t xml:space="preserve">ในเดือนพฤษภาคม </w:t>
      </w:r>
      <w:r w:rsidR="00C90145" w:rsidRPr="00E301AC">
        <w:rPr>
          <w:rFonts w:asciiTheme="majorBidi" w:eastAsia="Arial Unicode MS" w:hAnsiTheme="majorBidi" w:cstheme="majorBidi"/>
          <w:sz w:val="30"/>
          <w:szCs w:val="30"/>
          <w:lang w:val="en-US"/>
        </w:rPr>
        <w:t>2545</w:t>
      </w:r>
      <w:r w:rsidRPr="00E301AC">
        <w:rPr>
          <w:rFonts w:asciiTheme="majorBidi" w:eastAsia="Arial Unicode MS" w:hAnsiTheme="majorBidi" w:cstheme="majorBidi"/>
          <w:sz w:val="30"/>
          <w:szCs w:val="30"/>
          <w:lang w:val="en-US"/>
        </w:rPr>
        <w:t xml:space="preserve"> </w:t>
      </w:r>
      <w:r w:rsidRPr="00E301AC">
        <w:rPr>
          <w:rFonts w:asciiTheme="majorBidi" w:eastAsia="Arial Unicode MS" w:hAnsiTheme="majorBidi" w:cstheme="majorBidi"/>
          <w:sz w:val="30"/>
          <w:szCs w:val="30"/>
          <w:cs/>
        </w:rPr>
        <w:t>บริษัทได้ทำสัญญาบริการ</w:t>
      </w: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บริหารเงินบาทกลุ่มกับบริษัท เมลโค ไทย แคปปิตอล จำกัด </w:t>
      </w:r>
      <w:r w:rsidR="00B7599B" w:rsidRPr="00E301AC">
        <w:rPr>
          <w:rFonts w:asciiTheme="majorBidi" w:hAnsiTheme="majorBidi" w:cstheme="majorBidi"/>
          <w:sz w:val="30"/>
          <w:szCs w:val="30"/>
          <w:cs/>
          <w:lang w:val="en-US"/>
        </w:rPr>
        <w:br/>
        <w:t>ซึ่งเป็นกิจการอื่น</w:t>
      </w:r>
      <w:r w:rsidR="00B7599B" w:rsidRPr="00E301AC">
        <w:rPr>
          <w:rFonts w:asciiTheme="majorBidi" w:hAnsiTheme="majorBidi" w:cstheme="majorBidi"/>
          <w:sz w:val="30"/>
          <w:szCs w:val="30"/>
          <w:cs/>
          <w:lang w:val="th-TH"/>
        </w:rPr>
        <w:t xml:space="preserve">ที่เกี่ยวข้องกัน </w:t>
      </w: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>โดยบริษัทดังกล่าวตกลงที่จะให้บริการบริหารบัญชีกระแสรายวันสำหรับเงินบาทของบริษัท ในการนี้ บริษัทผูกพันที่จะต้องจ่ายหรือได้รับดอกเบี้ยในอัตราและวิธีการที่ตกลงกันตามสัญญา โดยไม่มีกำหนดสิ้นสุดสัญญา</w:t>
      </w:r>
      <w:r w:rsidR="001D5894" w:rsidRPr="00E301A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>เว้นแต่เป็นไปตามเงื่อนไขใดเงื่อนไขหนึ่งในการสิ้นสุดสัญญาตามที่กำหนดในสัญญา</w:t>
      </w:r>
    </w:p>
    <w:p w14:paraId="35EA9BDF" w14:textId="44CFF962" w:rsidR="00BB3E4D" w:rsidRPr="00E301AC" w:rsidRDefault="00BB3E4D" w:rsidP="006C7001">
      <w:pPr>
        <w:spacing w:line="240" w:lineRule="auto"/>
        <w:rPr>
          <w:rFonts w:asciiTheme="majorBidi" w:hAnsiTheme="majorBidi" w:cstheme="majorBidi"/>
          <w:i/>
          <w:iCs/>
          <w:sz w:val="24"/>
          <w:szCs w:val="24"/>
          <w:cs/>
          <w:lang w:val="en-US"/>
        </w:rPr>
      </w:pPr>
    </w:p>
    <w:p w14:paraId="30BB45BC" w14:textId="0C8DC5D1" w:rsidR="00B7599B" w:rsidRPr="00E301AC" w:rsidRDefault="00B7599B" w:rsidP="006C7001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 w:rsidRPr="00E301AC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เงินให้กู้ยืมระยะสั้นแก่กิจการที่เกี่ยวข้องกัน</w:t>
      </w:r>
    </w:p>
    <w:p w14:paraId="1B6F0442" w14:textId="77777777" w:rsidR="00B7599B" w:rsidRPr="00E301AC" w:rsidRDefault="00B7599B" w:rsidP="006C7001">
      <w:pPr>
        <w:pStyle w:val="a"/>
        <w:tabs>
          <w:tab w:val="left" w:pos="9360"/>
        </w:tabs>
        <w:ind w:left="54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0D030BFB" w14:textId="68189AA9" w:rsidR="004D12F9" w:rsidRPr="00E301AC" w:rsidRDefault="004D12F9" w:rsidP="006C700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9B6593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D02098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E301A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>มกราคม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D02098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บริษัทได้ทำสัญญาเงินกู้กับ</w:t>
      </w: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 เมลโค ไทย แคปปิตอล จำกัด </w:t>
      </w:r>
      <w:r w:rsidR="00B7599B" w:rsidRPr="00E301AC">
        <w:rPr>
          <w:rFonts w:asciiTheme="majorBidi" w:hAnsiTheme="majorBidi" w:cstheme="majorBidi"/>
          <w:sz w:val="30"/>
          <w:szCs w:val="30"/>
          <w:cs/>
          <w:lang w:val="en-US"/>
        </w:rPr>
        <w:t>ซึ่งเป็นกิจการอื่น</w:t>
      </w:r>
      <w:r w:rsidR="00B7599B" w:rsidRPr="00E301AC">
        <w:rPr>
          <w:rFonts w:asciiTheme="majorBidi" w:hAnsiTheme="majorBidi" w:cstheme="majorBidi"/>
          <w:sz w:val="30"/>
          <w:szCs w:val="30"/>
          <w:cs/>
          <w:lang w:val="th-TH"/>
        </w:rPr>
        <w:t xml:space="preserve">ที่เกี่ยวข้องกัน </w:t>
      </w: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>โดยบริษัทดังกล่าวได้ออกตั๋วสัญญาใช้เงินให้แก่บริษัท</w:t>
      </w:r>
      <w:r w:rsidR="00B7599B"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เป็นจำนวนเงิน </w:t>
      </w:r>
      <w:r w:rsidR="009B6593">
        <w:rPr>
          <w:rFonts w:asciiTheme="majorBidi" w:hAnsiTheme="majorBidi" w:cstheme="majorBidi"/>
          <w:sz w:val="30"/>
          <w:szCs w:val="30"/>
          <w:lang w:val="en-US"/>
        </w:rPr>
        <w:t>90</w:t>
      </w:r>
      <w:r w:rsidR="00B7599B" w:rsidRPr="00E301A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B7599B"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ล้านบาท </w:t>
      </w:r>
      <w:r w:rsidR="00B7599B" w:rsidRPr="00E301AC">
        <w:rPr>
          <w:rFonts w:asciiTheme="majorBidi" w:hAnsiTheme="majorBidi" w:cstheme="majorBidi"/>
          <w:sz w:val="30"/>
          <w:szCs w:val="30"/>
          <w:cs/>
        </w:rPr>
        <w:t xml:space="preserve">โดยมีอัตราดอกเบี้ยร้อยละ </w:t>
      </w:r>
      <w:r w:rsidR="00D02098">
        <w:rPr>
          <w:rFonts w:asciiTheme="majorBidi" w:hAnsiTheme="majorBidi" w:cstheme="majorBidi"/>
          <w:sz w:val="30"/>
          <w:szCs w:val="30"/>
        </w:rPr>
        <w:t>2</w:t>
      </w:r>
      <w:r w:rsidR="00226447" w:rsidRPr="00E301AC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9B6593">
        <w:rPr>
          <w:rFonts w:asciiTheme="majorBidi" w:hAnsiTheme="majorBidi" w:cstheme="majorBidi"/>
          <w:sz w:val="30"/>
          <w:szCs w:val="30"/>
          <w:lang w:val="en-US"/>
        </w:rPr>
        <w:t>50</w:t>
      </w:r>
      <w:r w:rsidR="00B7599B" w:rsidRPr="00E301A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B7599B" w:rsidRPr="00E301AC">
        <w:rPr>
          <w:rFonts w:asciiTheme="majorBidi" w:hAnsiTheme="majorBidi" w:cstheme="majorBidi"/>
          <w:sz w:val="30"/>
          <w:szCs w:val="30"/>
          <w:cs/>
        </w:rPr>
        <w:t xml:space="preserve">ต่อปี และมีกำหนดชำระคืนในวันที่ </w:t>
      </w:r>
      <w:r w:rsidR="009B6593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D02098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B7599B" w:rsidRPr="00E301A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B7599B" w:rsidRPr="00E301AC">
        <w:rPr>
          <w:rFonts w:asciiTheme="majorBidi" w:hAnsiTheme="majorBidi" w:cstheme="majorBidi"/>
          <w:sz w:val="30"/>
          <w:szCs w:val="30"/>
          <w:cs/>
          <w:lang w:val="en-US"/>
        </w:rPr>
        <w:t>มกราคม</w:t>
      </w:r>
      <w:r w:rsidR="00B7599B" w:rsidRPr="00E301A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D02098">
        <w:rPr>
          <w:rFonts w:asciiTheme="majorBidi" w:hAnsiTheme="majorBidi" w:cstheme="majorBidi"/>
          <w:sz w:val="30"/>
          <w:szCs w:val="30"/>
          <w:lang w:val="en-US"/>
        </w:rPr>
        <w:t>8</w:t>
      </w:r>
    </w:p>
    <w:p w14:paraId="1660F108" w14:textId="200B74E2" w:rsidR="00226447" w:rsidRPr="00E301AC" w:rsidRDefault="00226447" w:rsidP="006C7001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6FE14648" w14:textId="27206F4C" w:rsidR="00471CCE" w:rsidRPr="00E301AC" w:rsidRDefault="00471CCE" w:rsidP="006C7001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305237FC" w14:textId="77777777" w:rsidR="003675B1" w:rsidRPr="00E301AC" w:rsidRDefault="003675B1" w:rsidP="006C7001">
      <w:pPr>
        <w:pStyle w:val="a"/>
        <w:tabs>
          <w:tab w:val="left" w:pos="9360"/>
        </w:tabs>
        <w:ind w:left="540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270"/>
        <w:gridCol w:w="1440"/>
      </w:tblGrid>
      <w:tr w:rsidR="00471CCE" w:rsidRPr="00E301AC" w14:paraId="13B3782B" w14:textId="77777777" w:rsidTr="009471A3">
        <w:tc>
          <w:tcPr>
            <w:tcW w:w="5940" w:type="dxa"/>
          </w:tcPr>
          <w:p w14:paraId="5D3A93E4" w14:textId="77777777" w:rsidR="00471CCE" w:rsidRPr="00E301AC" w:rsidRDefault="00471CCE" w:rsidP="006C70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2B486766" w14:textId="77777777" w:rsidR="00471CCE" w:rsidRPr="00E301AC" w:rsidRDefault="00471CCE" w:rsidP="006C7001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471CCE" w:rsidRPr="00E301AC" w14:paraId="72D60E45" w14:textId="77777777" w:rsidTr="009471A3">
        <w:tc>
          <w:tcPr>
            <w:tcW w:w="5940" w:type="dxa"/>
          </w:tcPr>
          <w:p w14:paraId="6715C15E" w14:textId="77777777" w:rsidR="00471CCE" w:rsidRPr="00E301AC" w:rsidRDefault="00471CCE" w:rsidP="006C70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48A81262" w14:textId="77777777" w:rsidR="00471CCE" w:rsidRPr="00E301AC" w:rsidRDefault="00471CCE" w:rsidP="006C7001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471CCE" w:rsidRPr="00E301AC" w14:paraId="422026B0" w14:textId="77777777" w:rsidTr="009471A3">
        <w:tc>
          <w:tcPr>
            <w:tcW w:w="5940" w:type="dxa"/>
          </w:tcPr>
          <w:p w14:paraId="18EE50A6" w14:textId="77777777" w:rsidR="00471CCE" w:rsidRPr="00E301AC" w:rsidRDefault="00471CCE" w:rsidP="006C70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0998B338" w14:textId="77777777" w:rsidR="00471CCE" w:rsidRPr="00E301AC" w:rsidRDefault="00471CCE" w:rsidP="006C7001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285B40" w:rsidRPr="00E301AC" w14:paraId="22682699" w14:textId="77777777" w:rsidTr="009471A3">
        <w:trPr>
          <w:trHeight w:val="115"/>
        </w:trPr>
        <w:tc>
          <w:tcPr>
            <w:tcW w:w="5940" w:type="dxa"/>
          </w:tcPr>
          <w:p w14:paraId="66790261" w14:textId="77777777" w:rsidR="00285B40" w:rsidRPr="00E301AC" w:rsidRDefault="00285B40" w:rsidP="006C700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B5D3847" w14:textId="79418944" w:rsidR="00285B40" w:rsidRPr="00E301AC" w:rsidRDefault="00C90145" w:rsidP="006C700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15D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244CAFE" w14:textId="77777777" w:rsidR="00285B40" w:rsidRPr="00E301AC" w:rsidRDefault="00285B40" w:rsidP="006C700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auto"/>
          </w:tcPr>
          <w:p w14:paraId="342C4BE4" w14:textId="2E6758DC" w:rsidR="00285B40" w:rsidRPr="00E301AC" w:rsidRDefault="00C90145" w:rsidP="006C700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15D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285B40" w:rsidRPr="00E301AC" w14:paraId="415B9744" w14:textId="77777777" w:rsidTr="009471A3">
        <w:tc>
          <w:tcPr>
            <w:tcW w:w="5940" w:type="dxa"/>
          </w:tcPr>
          <w:p w14:paraId="109D7AF9" w14:textId="77777777" w:rsidR="00285B40" w:rsidRPr="00E301AC" w:rsidRDefault="00285B40" w:rsidP="006C7001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04836F90" w14:textId="77777777" w:rsidR="00285B40" w:rsidRPr="00E301AC" w:rsidRDefault="00285B40" w:rsidP="006C700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615D22" w:rsidRPr="00E301AC" w14:paraId="35EC0510" w14:textId="77777777" w:rsidTr="009471A3">
        <w:trPr>
          <w:trHeight w:val="115"/>
        </w:trPr>
        <w:tc>
          <w:tcPr>
            <w:tcW w:w="5940" w:type="dxa"/>
          </w:tcPr>
          <w:p w14:paraId="71C6EF21" w14:textId="77777777" w:rsidR="00615D22" w:rsidRPr="00E301AC" w:rsidRDefault="00615D22" w:rsidP="00615D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440" w:type="dxa"/>
            <w:shd w:val="clear" w:color="auto" w:fill="auto"/>
          </w:tcPr>
          <w:p w14:paraId="77D0C69C" w14:textId="484D719E" w:rsidR="00615D22" w:rsidRPr="00E301AC" w:rsidRDefault="00570AF7" w:rsidP="00615D22">
            <w:pPr>
              <w:tabs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0A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1F60582B" w14:textId="77777777" w:rsidR="00615D22" w:rsidRPr="00E301AC" w:rsidRDefault="00615D22" w:rsidP="00615D22">
            <w:pPr>
              <w:tabs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auto"/>
          </w:tcPr>
          <w:p w14:paraId="4E232916" w14:textId="6FBA01BE" w:rsidR="00615D22" w:rsidRPr="00E301AC" w:rsidRDefault="00615D22" w:rsidP="00615D22">
            <w:pPr>
              <w:tabs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</w:p>
        </w:tc>
      </w:tr>
      <w:tr w:rsidR="00615D22" w:rsidRPr="00E301AC" w14:paraId="4BDA5F67" w14:textId="77777777" w:rsidTr="009471A3">
        <w:trPr>
          <w:trHeight w:val="115"/>
        </w:trPr>
        <w:tc>
          <w:tcPr>
            <w:tcW w:w="5940" w:type="dxa"/>
          </w:tcPr>
          <w:p w14:paraId="3A8B0902" w14:textId="236246E0" w:rsidR="00615D22" w:rsidRPr="00E301AC" w:rsidRDefault="00615D22" w:rsidP="00615D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440" w:type="dxa"/>
            <w:shd w:val="clear" w:color="auto" w:fill="auto"/>
          </w:tcPr>
          <w:p w14:paraId="02E57589" w14:textId="6C562826" w:rsidR="00615D22" w:rsidRPr="00E301AC" w:rsidRDefault="00570AF7" w:rsidP="00615D22">
            <w:pPr>
              <w:tabs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0A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152,262</w:t>
            </w:r>
          </w:p>
        </w:tc>
        <w:tc>
          <w:tcPr>
            <w:tcW w:w="270" w:type="dxa"/>
            <w:shd w:val="clear" w:color="auto" w:fill="auto"/>
          </w:tcPr>
          <w:p w14:paraId="37DABA26" w14:textId="77777777" w:rsidR="00615D22" w:rsidRPr="00E301AC" w:rsidRDefault="00615D22" w:rsidP="00615D22">
            <w:pPr>
              <w:tabs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auto"/>
          </w:tcPr>
          <w:p w14:paraId="5D24122E" w14:textId="6A93F005" w:rsidR="00615D22" w:rsidRPr="00E301AC" w:rsidRDefault="00615D22" w:rsidP="00615D22">
            <w:pPr>
              <w:tabs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62C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283,531</w:t>
            </w:r>
          </w:p>
        </w:tc>
      </w:tr>
      <w:tr w:rsidR="00615D22" w:rsidRPr="00E301AC" w14:paraId="42646201" w14:textId="77777777" w:rsidTr="009471A3">
        <w:trPr>
          <w:trHeight w:val="115"/>
        </w:trPr>
        <w:tc>
          <w:tcPr>
            <w:tcW w:w="5940" w:type="dxa"/>
          </w:tcPr>
          <w:p w14:paraId="138AD374" w14:textId="77777777" w:rsidR="00615D22" w:rsidRPr="00E301AC" w:rsidRDefault="00615D22" w:rsidP="00615D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440" w:type="dxa"/>
            <w:shd w:val="clear" w:color="auto" w:fill="auto"/>
          </w:tcPr>
          <w:p w14:paraId="4FDEC53C" w14:textId="6644FA83" w:rsidR="00615D22" w:rsidRPr="00E301AC" w:rsidRDefault="00570AF7" w:rsidP="00615D22">
            <w:pPr>
              <w:tabs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0A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70,000</w:t>
            </w:r>
          </w:p>
        </w:tc>
        <w:tc>
          <w:tcPr>
            <w:tcW w:w="270" w:type="dxa"/>
            <w:shd w:val="clear" w:color="auto" w:fill="auto"/>
          </w:tcPr>
          <w:p w14:paraId="30415C33" w14:textId="77777777" w:rsidR="00615D22" w:rsidRPr="00E301AC" w:rsidRDefault="00615D22" w:rsidP="00615D22">
            <w:pPr>
              <w:tabs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auto"/>
          </w:tcPr>
          <w:p w14:paraId="567ADC5B" w14:textId="6F6DE6CA" w:rsidR="00615D22" w:rsidRPr="00E301AC" w:rsidRDefault="00615D22" w:rsidP="00615D22">
            <w:pPr>
              <w:tabs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5C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347,000</w:t>
            </w:r>
          </w:p>
        </w:tc>
      </w:tr>
      <w:tr w:rsidR="00615D22" w:rsidRPr="00E301AC" w14:paraId="3EEDEE8B" w14:textId="77777777" w:rsidTr="009471A3">
        <w:trPr>
          <w:trHeight w:val="115"/>
        </w:trPr>
        <w:tc>
          <w:tcPr>
            <w:tcW w:w="5940" w:type="dxa"/>
          </w:tcPr>
          <w:p w14:paraId="20109D20" w14:textId="77777777" w:rsidR="00615D22" w:rsidRPr="00E301AC" w:rsidRDefault="00615D22" w:rsidP="00615D22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68A985" w14:textId="521D776D" w:rsidR="00615D22" w:rsidRPr="00E301AC" w:rsidRDefault="00570AF7" w:rsidP="00615D22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0A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222,312</w:t>
            </w:r>
          </w:p>
        </w:tc>
        <w:tc>
          <w:tcPr>
            <w:tcW w:w="270" w:type="dxa"/>
            <w:shd w:val="clear" w:color="auto" w:fill="auto"/>
          </w:tcPr>
          <w:p w14:paraId="223C2571" w14:textId="77777777" w:rsidR="00615D22" w:rsidRPr="00E301AC" w:rsidRDefault="00615D22" w:rsidP="00615D22">
            <w:pPr>
              <w:tabs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751685" w14:textId="1CB2FB63" w:rsidR="00615D22" w:rsidRPr="00E301AC" w:rsidRDefault="00615D22" w:rsidP="00615D22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65C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630,631</w:t>
            </w:r>
          </w:p>
        </w:tc>
      </w:tr>
    </w:tbl>
    <w:p w14:paraId="64DCB2B0" w14:textId="77777777" w:rsidR="009B6593" w:rsidRDefault="009B6593" w:rsidP="009B6593">
      <w:pPr>
        <w:tabs>
          <w:tab w:val="left" w:pos="540"/>
        </w:tabs>
        <w:spacing w:line="240" w:lineRule="auto"/>
        <w:ind w:left="720"/>
        <w:rPr>
          <w:rFonts w:asciiTheme="majorBidi" w:hAnsiTheme="majorBidi" w:cstheme="majorBidi"/>
          <w:b/>
          <w:bCs/>
          <w:sz w:val="30"/>
          <w:szCs w:val="30"/>
          <w:lang w:val="en-US"/>
        </w:rPr>
        <w:sectPr w:rsidR="009B6593" w:rsidSect="00341046">
          <w:footerReference w:type="default" r:id="rId12"/>
          <w:pgSz w:w="11909" w:h="16834" w:code="9"/>
          <w:pgMar w:top="691" w:right="1152" w:bottom="576" w:left="1152" w:header="720" w:footer="720" w:gutter="0"/>
          <w:cols w:space="737"/>
        </w:sectPr>
      </w:pPr>
    </w:p>
    <w:p w14:paraId="4AD86297" w14:textId="3D94C3C2" w:rsidR="00E43E6A" w:rsidRPr="00E301AC" w:rsidRDefault="00471CCE" w:rsidP="006C7001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ลูกหนี้การค้า</w:t>
      </w:r>
      <w:r w:rsidR="005F42F0"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</w:p>
    <w:p w14:paraId="1E523F7E" w14:textId="77777777" w:rsidR="00471CCE" w:rsidRPr="00E301AC" w:rsidRDefault="00471CCE" w:rsidP="006C7001">
      <w:pPr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010"/>
        <w:gridCol w:w="1420"/>
        <w:gridCol w:w="284"/>
        <w:gridCol w:w="1426"/>
      </w:tblGrid>
      <w:tr w:rsidR="00471CCE" w:rsidRPr="00E301AC" w14:paraId="78914722" w14:textId="77777777" w:rsidTr="00D207C1">
        <w:trPr>
          <w:trHeight w:val="115"/>
          <w:tblHeader/>
        </w:trPr>
        <w:tc>
          <w:tcPr>
            <w:tcW w:w="4950" w:type="dxa"/>
          </w:tcPr>
          <w:p w14:paraId="545A8AD5" w14:textId="77777777" w:rsidR="00471CCE" w:rsidRPr="00E301AC" w:rsidRDefault="00471CCE" w:rsidP="006C7001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308CE0DA" w14:textId="77777777" w:rsidR="00471CCE" w:rsidRPr="00E301AC" w:rsidRDefault="00471CCE" w:rsidP="006C7001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30" w:type="dxa"/>
            <w:gridSpan w:val="3"/>
            <w:shd w:val="clear" w:color="auto" w:fill="auto"/>
          </w:tcPr>
          <w:p w14:paraId="279ACC03" w14:textId="77777777" w:rsidR="00471CCE" w:rsidRPr="00E301AC" w:rsidRDefault="00471CCE" w:rsidP="006C7001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471CCE" w:rsidRPr="00E301AC" w14:paraId="35F09959" w14:textId="77777777" w:rsidTr="00D207C1">
        <w:trPr>
          <w:trHeight w:val="115"/>
          <w:tblHeader/>
        </w:trPr>
        <w:tc>
          <w:tcPr>
            <w:tcW w:w="4950" w:type="dxa"/>
          </w:tcPr>
          <w:p w14:paraId="7862DE75" w14:textId="77777777" w:rsidR="00471CCE" w:rsidRPr="00E301AC" w:rsidRDefault="00471CCE" w:rsidP="006C7001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03FD1922" w14:textId="77777777" w:rsidR="00471CCE" w:rsidRPr="00E301AC" w:rsidRDefault="00471CCE" w:rsidP="006C7001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30" w:type="dxa"/>
            <w:gridSpan w:val="3"/>
            <w:shd w:val="clear" w:color="auto" w:fill="auto"/>
          </w:tcPr>
          <w:p w14:paraId="1FB9CCC0" w14:textId="77777777" w:rsidR="00471CCE" w:rsidRPr="00E301AC" w:rsidRDefault="00471CCE" w:rsidP="006C7001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471CCE" w:rsidRPr="00E301AC" w14:paraId="1696BE6C" w14:textId="77777777" w:rsidTr="00D207C1">
        <w:trPr>
          <w:trHeight w:val="115"/>
          <w:tblHeader/>
        </w:trPr>
        <w:tc>
          <w:tcPr>
            <w:tcW w:w="4950" w:type="dxa"/>
          </w:tcPr>
          <w:p w14:paraId="6A37BCA1" w14:textId="77777777" w:rsidR="00471CCE" w:rsidRPr="00E301AC" w:rsidRDefault="00471CCE" w:rsidP="006C7001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10" w:type="dxa"/>
          </w:tcPr>
          <w:p w14:paraId="774C4965" w14:textId="77777777" w:rsidR="00471CCE" w:rsidRPr="00E301AC" w:rsidRDefault="00471CCE" w:rsidP="006C7001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3130" w:type="dxa"/>
            <w:gridSpan w:val="3"/>
            <w:shd w:val="clear" w:color="auto" w:fill="auto"/>
          </w:tcPr>
          <w:p w14:paraId="44A8B0E3" w14:textId="77777777" w:rsidR="00471CCE" w:rsidRPr="00E301AC" w:rsidRDefault="00471CCE" w:rsidP="006C7001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285B40" w:rsidRPr="00E301AC" w14:paraId="51836D1F" w14:textId="77777777" w:rsidTr="00D207C1">
        <w:trPr>
          <w:trHeight w:val="115"/>
          <w:tblHeader/>
        </w:trPr>
        <w:tc>
          <w:tcPr>
            <w:tcW w:w="4950" w:type="dxa"/>
          </w:tcPr>
          <w:p w14:paraId="3013F36D" w14:textId="143B4C58" w:rsidR="00285B40" w:rsidRPr="00E301AC" w:rsidRDefault="00B07675" w:rsidP="006C700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ณ วันที่ </w:t>
            </w:r>
            <w:r w:rsidR="00C90145"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มีนาคม</w:t>
            </w:r>
          </w:p>
        </w:tc>
        <w:tc>
          <w:tcPr>
            <w:tcW w:w="1010" w:type="dxa"/>
          </w:tcPr>
          <w:p w14:paraId="086E6D4D" w14:textId="77777777" w:rsidR="00285B40" w:rsidRPr="00E301AC" w:rsidRDefault="00285B40" w:rsidP="006C7001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หมายเหตุ</w:t>
            </w:r>
          </w:p>
        </w:tc>
        <w:tc>
          <w:tcPr>
            <w:tcW w:w="1420" w:type="dxa"/>
            <w:shd w:val="clear" w:color="auto" w:fill="auto"/>
          </w:tcPr>
          <w:p w14:paraId="0F63C824" w14:textId="3B2D0A17" w:rsidR="00285B40" w:rsidRPr="00E301AC" w:rsidRDefault="00C90145" w:rsidP="006C7001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615D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</w:t>
            </w:r>
          </w:p>
        </w:tc>
        <w:tc>
          <w:tcPr>
            <w:tcW w:w="284" w:type="dxa"/>
            <w:shd w:val="clear" w:color="auto" w:fill="auto"/>
          </w:tcPr>
          <w:p w14:paraId="0201C428" w14:textId="77777777" w:rsidR="00285B40" w:rsidRPr="00E301AC" w:rsidRDefault="00285B40" w:rsidP="006C7001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shd w:val="clear" w:color="auto" w:fill="auto"/>
          </w:tcPr>
          <w:p w14:paraId="18CED30E" w14:textId="2156F694" w:rsidR="00285B40" w:rsidRPr="00E301AC" w:rsidRDefault="00C90145" w:rsidP="006C7001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15D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285B40" w:rsidRPr="00E301AC" w14:paraId="04A06BC8" w14:textId="77777777" w:rsidTr="00D207C1">
        <w:trPr>
          <w:tblHeader/>
        </w:trPr>
        <w:tc>
          <w:tcPr>
            <w:tcW w:w="4950" w:type="dxa"/>
          </w:tcPr>
          <w:p w14:paraId="39FE0F1C" w14:textId="77777777" w:rsidR="00285B40" w:rsidRPr="00E301AC" w:rsidRDefault="00285B40" w:rsidP="006C7001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10" w:type="dxa"/>
          </w:tcPr>
          <w:p w14:paraId="62967EA2" w14:textId="77777777" w:rsidR="00285B40" w:rsidRPr="00E301AC" w:rsidRDefault="00285B40" w:rsidP="006C7001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30" w:type="dxa"/>
            <w:gridSpan w:val="3"/>
          </w:tcPr>
          <w:p w14:paraId="42850869" w14:textId="77777777" w:rsidR="00285B40" w:rsidRPr="00E301AC" w:rsidRDefault="00285B40" w:rsidP="006C7001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285B40" w:rsidRPr="00E301AC" w14:paraId="7515B052" w14:textId="77777777" w:rsidTr="00285B40">
        <w:trPr>
          <w:trHeight w:val="115"/>
        </w:trPr>
        <w:tc>
          <w:tcPr>
            <w:tcW w:w="4950" w:type="dxa"/>
          </w:tcPr>
          <w:p w14:paraId="19537DA6" w14:textId="77777777" w:rsidR="00285B40" w:rsidRPr="00E301AC" w:rsidRDefault="00285B40" w:rsidP="006C7001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010" w:type="dxa"/>
          </w:tcPr>
          <w:p w14:paraId="3308004E" w14:textId="77777777" w:rsidR="00285B40" w:rsidRPr="00E301AC" w:rsidRDefault="00285B40" w:rsidP="006C7001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0" w:type="dxa"/>
            <w:shd w:val="clear" w:color="auto" w:fill="auto"/>
          </w:tcPr>
          <w:p w14:paraId="55007040" w14:textId="77777777" w:rsidR="00285B40" w:rsidRPr="00E301AC" w:rsidRDefault="00285B40" w:rsidP="006C7001">
            <w:pPr>
              <w:tabs>
                <w:tab w:val="decimal" w:pos="11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0CDF1EC5" w14:textId="77777777" w:rsidR="00285B40" w:rsidRPr="00E301AC" w:rsidRDefault="00285B40" w:rsidP="006C7001">
            <w:pPr>
              <w:tabs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shd w:val="clear" w:color="auto" w:fill="auto"/>
          </w:tcPr>
          <w:p w14:paraId="66AC2509" w14:textId="77777777" w:rsidR="00285B40" w:rsidRPr="00E301AC" w:rsidRDefault="00285B40" w:rsidP="006C7001">
            <w:pPr>
              <w:tabs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615D22" w:rsidRPr="00E301AC" w14:paraId="27A9FF87" w14:textId="77777777" w:rsidTr="00285B40">
        <w:trPr>
          <w:trHeight w:val="115"/>
        </w:trPr>
        <w:tc>
          <w:tcPr>
            <w:tcW w:w="4950" w:type="dxa"/>
          </w:tcPr>
          <w:p w14:paraId="5C1A22C3" w14:textId="023D8D81" w:rsidR="00615D22" w:rsidRPr="00E301AC" w:rsidRDefault="00615D22" w:rsidP="00615D22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ถึง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1010" w:type="dxa"/>
          </w:tcPr>
          <w:p w14:paraId="71B47F1C" w14:textId="77777777" w:rsidR="00615D22" w:rsidRPr="00E301AC" w:rsidRDefault="00615D22" w:rsidP="00615D22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347D4112" w14:textId="35759AD9" w:rsidR="00615D22" w:rsidRPr="00E301AC" w:rsidRDefault="00570AF7" w:rsidP="00615D22">
            <w:pPr>
              <w:tabs>
                <w:tab w:val="decimal" w:pos="11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0A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908,774</w:t>
            </w:r>
          </w:p>
        </w:tc>
        <w:tc>
          <w:tcPr>
            <w:tcW w:w="284" w:type="dxa"/>
            <w:shd w:val="clear" w:color="auto" w:fill="auto"/>
          </w:tcPr>
          <w:p w14:paraId="44361898" w14:textId="77777777" w:rsidR="00615D22" w:rsidRPr="00E301AC" w:rsidRDefault="00615D22" w:rsidP="00615D22">
            <w:pPr>
              <w:pStyle w:val="Heading4"/>
              <w:tabs>
                <w:tab w:val="decimal" w:pos="108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6A5A5CE0" w14:textId="33738B97" w:rsidR="00615D22" w:rsidRPr="00E301AC" w:rsidRDefault="00615D22" w:rsidP="00615D22">
            <w:pPr>
              <w:tabs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67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1,041,307</w:t>
            </w:r>
          </w:p>
        </w:tc>
      </w:tr>
      <w:tr w:rsidR="00570AF7" w:rsidRPr="00E301AC" w14:paraId="75B35CAE" w14:textId="77777777" w:rsidTr="00285B40">
        <w:trPr>
          <w:trHeight w:val="115"/>
        </w:trPr>
        <w:tc>
          <w:tcPr>
            <w:tcW w:w="4950" w:type="dxa"/>
          </w:tcPr>
          <w:p w14:paraId="09328D2B" w14:textId="77D22EF2" w:rsidR="00570AF7" w:rsidRPr="00E301AC" w:rsidRDefault="00570AF7" w:rsidP="00570AF7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10" w:type="dxa"/>
          </w:tcPr>
          <w:p w14:paraId="735E5720" w14:textId="77777777" w:rsidR="00570AF7" w:rsidRPr="00E301AC" w:rsidRDefault="00570AF7" w:rsidP="00570AF7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</w:tcPr>
          <w:p w14:paraId="054162C9" w14:textId="7A6B8EC5" w:rsidR="00570AF7" w:rsidRPr="00E301AC" w:rsidRDefault="00570AF7" w:rsidP="00570AF7">
            <w:pPr>
              <w:tabs>
                <w:tab w:val="decimal" w:pos="8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8776BBF" w14:textId="77777777" w:rsidR="00570AF7" w:rsidRPr="00E301AC" w:rsidRDefault="00570AF7" w:rsidP="00570AF7">
            <w:pPr>
              <w:tabs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14:paraId="586D571A" w14:textId="3F89FBAF" w:rsidR="00570AF7" w:rsidRPr="00E301AC" w:rsidRDefault="00570AF7" w:rsidP="00570AF7">
            <w:pPr>
              <w:tabs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70AF7" w:rsidRPr="00E301AC" w14:paraId="6AC538B8" w14:textId="77777777" w:rsidTr="00285B40">
        <w:trPr>
          <w:trHeight w:val="115"/>
        </w:trPr>
        <w:tc>
          <w:tcPr>
            <w:tcW w:w="4950" w:type="dxa"/>
          </w:tcPr>
          <w:p w14:paraId="7CF7700D" w14:textId="77777777" w:rsidR="00570AF7" w:rsidRPr="00E301AC" w:rsidRDefault="00570AF7" w:rsidP="00570AF7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10" w:type="dxa"/>
          </w:tcPr>
          <w:p w14:paraId="3B9291D8" w14:textId="12E2A8F1" w:rsidR="00570AF7" w:rsidRPr="00E301AC" w:rsidRDefault="00570AF7" w:rsidP="00570AF7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F1CD56" w14:textId="2E11E6DD" w:rsidR="00570AF7" w:rsidRPr="00E301AC" w:rsidRDefault="00570AF7" w:rsidP="00570AF7">
            <w:pPr>
              <w:tabs>
                <w:tab w:val="decimal" w:pos="113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0A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908,774</w:t>
            </w:r>
          </w:p>
        </w:tc>
        <w:tc>
          <w:tcPr>
            <w:tcW w:w="284" w:type="dxa"/>
            <w:shd w:val="clear" w:color="auto" w:fill="auto"/>
          </w:tcPr>
          <w:p w14:paraId="575F02C1" w14:textId="77777777" w:rsidR="00570AF7" w:rsidRPr="00E301AC" w:rsidRDefault="00570AF7" w:rsidP="00570AF7">
            <w:pPr>
              <w:tabs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F98DE3" w14:textId="4A3BDFE6" w:rsidR="00570AF7" w:rsidRPr="00E301AC" w:rsidRDefault="00570AF7" w:rsidP="00570AF7">
            <w:pPr>
              <w:tabs>
                <w:tab w:val="decimal" w:pos="11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67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1,041,307</w:t>
            </w:r>
          </w:p>
        </w:tc>
      </w:tr>
      <w:tr w:rsidR="00570AF7" w:rsidRPr="00E301AC" w14:paraId="57B0FC78" w14:textId="77777777" w:rsidTr="00285B40">
        <w:trPr>
          <w:trHeight w:val="115"/>
        </w:trPr>
        <w:tc>
          <w:tcPr>
            <w:tcW w:w="4950" w:type="dxa"/>
          </w:tcPr>
          <w:p w14:paraId="2CCAB3FF" w14:textId="77777777" w:rsidR="00570AF7" w:rsidRPr="00E301AC" w:rsidRDefault="00570AF7" w:rsidP="00570AF7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10" w:type="dxa"/>
          </w:tcPr>
          <w:p w14:paraId="77680138" w14:textId="77777777" w:rsidR="00570AF7" w:rsidRPr="00E301AC" w:rsidRDefault="00570AF7" w:rsidP="00570AF7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0" w:type="dxa"/>
            <w:shd w:val="clear" w:color="auto" w:fill="auto"/>
          </w:tcPr>
          <w:p w14:paraId="6C03BB66" w14:textId="77777777" w:rsidR="00570AF7" w:rsidRPr="00E301AC" w:rsidRDefault="00570AF7" w:rsidP="00570AF7">
            <w:pPr>
              <w:tabs>
                <w:tab w:val="decimal" w:pos="11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66393435" w14:textId="77777777" w:rsidR="00570AF7" w:rsidRPr="00E301AC" w:rsidRDefault="00570AF7" w:rsidP="00570AF7">
            <w:pPr>
              <w:tabs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shd w:val="clear" w:color="auto" w:fill="auto"/>
          </w:tcPr>
          <w:p w14:paraId="3B94D4B5" w14:textId="77777777" w:rsidR="00570AF7" w:rsidRPr="00E301AC" w:rsidRDefault="00570AF7" w:rsidP="00570AF7">
            <w:pPr>
              <w:tabs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70AF7" w:rsidRPr="00E301AC" w14:paraId="37F6CFCF" w14:textId="77777777" w:rsidTr="00285B40">
        <w:trPr>
          <w:trHeight w:val="115"/>
        </w:trPr>
        <w:tc>
          <w:tcPr>
            <w:tcW w:w="4950" w:type="dxa"/>
          </w:tcPr>
          <w:p w14:paraId="0A5FB956" w14:textId="77777777" w:rsidR="00570AF7" w:rsidRPr="00E301AC" w:rsidRDefault="00570AF7" w:rsidP="00570AF7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010" w:type="dxa"/>
          </w:tcPr>
          <w:p w14:paraId="1555BD7C" w14:textId="77777777" w:rsidR="00570AF7" w:rsidRPr="00E301AC" w:rsidRDefault="00570AF7" w:rsidP="00570AF7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0" w:type="dxa"/>
            <w:shd w:val="clear" w:color="auto" w:fill="auto"/>
          </w:tcPr>
          <w:p w14:paraId="1552FC17" w14:textId="77777777" w:rsidR="00570AF7" w:rsidRPr="00E301AC" w:rsidRDefault="00570AF7" w:rsidP="00570AF7">
            <w:pPr>
              <w:tabs>
                <w:tab w:val="decimal" w:pos="11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2B9DC11E" w14:textId="77777777" w:rsidR="00570AF7" w:rsidRPr="00E301AC" w:rsidRDefault="00570AF7" w:rsidP="00570AF7">
            <w:pPr>
              <w:tabs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shd w:val="clear" w:color="auto" w:fill="auto"/>
          </w:tcPr>
          <w:p w14:paraId="5E066FAB" w14:textId="77777777" w:rsidR="00570AF7" w:rsidRPr="00E301AC" w:rsidRDefault="00570AF7" w:rsidP="00570AF7">
            <w:pPr>
              <w:tabs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70AF7" w:rsidRPr="00E301AC" w14:paraId="72577223" w14:textId="77777777" w:rsidTr="006A3346">
        <w:trPr>
          <w:trHeight w:val="20"/>
        </w:trPr>
        <w:tc>
          <w:tcPr>
            <w:tcW w:w="4950" w:type="dxa"/>
          </w:tcPr>
          <w:p w14:paraId="128F0621" w14:textId="770351F1" w:rsidR="00570AF7" w:rsidRPr="00E301AC" w:rsidRDefault="00570AF7" w:rsidP="00570AF7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ถึง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1010" w:type="dxa"/>
          </w:tcPr>
          <w:p w14:paraId="13EACFDF" w14:textId="77777777" w:rsidR="00570AF7" w:rsidRPr="00E301AC" w:rsidRDefault="00570AF7" w:rsidP="00570AF7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0" w:type="dxa"/>
            <w:shd w:val="clear" w:color="auto" w:fill="auto"/>
          </w:tcPr>
          <w:p w14:paraId="3235541C" w14:textId="1AE81F0E" w:rsidR="00570AF7" w:rsidRPr="00E301AC" w:rsidRDefault="00570AF7" w:rsidP="00570AF7">
            <w:pPr>
              <w:tabs>
                <w:tab w:val="decimal" w:pos="11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0A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</w:t>
            </w:r>
          </w:p>
        </w:tc>
        <w:tc>
          <w:tcPr>
            <w:tcW w:w="284" w:type="dxa"/>
            <w:shd w:val="clear" w:color="auto" w:fill="auto"/>
          </w:tcPr>
          <w:p w14:paraId="42E8958E" w14:textId="77777777" w:rsidR="00570AF7" w:rsidRPr="00E301AC" w:rsidRDefault="00570AF7" w:rsidP="00570AF7">
            <w:pPr>
              <w:tabs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shd w:val="clear" w:color="auto" w:fill="auto"/>
          </w:tcPr>
          <w:p w14:paraId="6FBE4B30" w14:textId="5D456BE4" w:rsidR="00570AF7" w:rsidRPr="00E301AC" w:rsidRDefault="00570AF7" w:rsidP="00570AF7">
            <w:pPr>
              <w:tabs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67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</w:tr>
      <w:tr w:rsidR="00570AF7" w:rsidRPr="00E301AC" w14:paraId="03BC65A1" w14:textId="77777777" w:rsidTr="00285B40">
        <w:trPr>
          <w:trHeight w:val="115"/>
        </w:trPr>
        <w:tc>
          <w:tcPr>
            <w:tcW w:w="4950" w:type="dxa"/>
          </w:tcPr>
          <w:p w14:paraId="1FC292BE" w14:textId="6F19C135" w:rsidR="00570AF7" w:rsidRPr="00E301AC" w:rsidRDefault="00570AF7" w:rsidP="00570AF7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010" w:type="dxa"/>
          </w:tcPr>
          <w:p w14:paraId="06843767" w14:textId="77777777" w:rsidR="00570AF7" w:rsidRPr="00E301AC" w:rsidRDefault="00570AF7" w:rsidP="00570AF7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</w:tcPr>
          <w:p w14:paraId="194E1C9F" w14:textId="5489BB05" w:rsidR="00570AF7" w:rsidRPr="00E301AC" w:rsidRDefault="00570AF7" w:rsidP="00570AF7">
            <w:pPr>
              <w:tabs>
                <w:tab w:val="decimal" w:pos="8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4ACCE0F" w14:textId="77777777" w:rsidR="00570AF7" w:rsidRPr="00E301AC" w:rsidRDefault="00570AF7" w:rsidP="00570AF7">
            <w:pPr>
              <w:tabs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14:paraId="546A0E88" w14:textId="47895AD3" w:rsidR="00570AF7" w:rsidRPr="00E301AC" w:rsidRDefault="00570AF7" w:rsidP="00570AF7">
            <w:pPr>
              <w:tabs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70AF7" w:rsidRPr="00E301AC" w14:paraId="3E4DA19D" w14:textId="77777777" w:rsidTr="00285B40">
        <w:trPr>
          <w:trHeight w:val="115"/>
        </w:trPr>
        <w:tc>
          <w:tcPr>
            <w:tcW w:w="4950" w:type="dxa"/>
          </w:tcPr>
          <w:p w14:paraId="6D938C61" w14:textId="77777777" w:rsidR="00570AF7" w:rsidRPr="00E301AC" w:rsidRDefault="00570AF7" w:rsidP="00570AF7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10" w:type="dxa"/>
          </w:tcPr>
          <w:p w14:paraId="507D5C99" w14:textId="77777777" w:rsidR="00570AF7" w:rsidRPr="00E301AC" w:rsidRDefault="00570AF7" w:rsidP="00570AF7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56410E" w14:textId="23D35BCE" w:rsidR="00570AF7" w:rsidRPr="00E301AC" w:rsidRDefault="00570AF7" w:rsidP="00570AF7">
            <w:pPr>
              <w:tabs>
                <w:tab w:val="decimal" w:pos="11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0A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</w:t>
            </w:r>
          </w:p>
        </w:tc>
        <w:tc>
          <w:tcPr>
            <w:tcW w:w="284" w:type="dxa"/>
            <w:shd w:val="clear" w:color="auto" w:fill="auto"/>
          </w:tcPr>
          <w:p w14:paraId="2C0AB05F" w14:textId="77777777" w:rsidR="00570AF7" w:rsidRPr="00E301AC" w:rsidRDefault="00570AF7" w:rsidP="00570AF7">
            <w:pPr>
              <w:tabs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CF0C6" w14:textId="4E9A1BD7" w:rsidR="00570AF7" w:rsidRPr="00E301AC" w:rsidRDefault="00570AF7" w:rsidP="00570AF7">
            <w:pPr>
              <w:tabs>
                <w:tab w:val="decimal" w:pos="11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67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</w:p>
        </w:tc>
      </w:tr>
      <w:tr w:rsidR="00570AF7" w:rsidRPr="00E301AC" w14:paraId="7BA4EEEE" w14:textId="77777777" w:rsidTr="00285B40">
        <w:trPr>
          <w:trHeight w:val="115"/>
        </w:trPr>
        <w:tc>
          <w:tcPr>
            <w:tcW w:w="4950" w:type="dxa"/>
          </w:tcPr>
          <w:p w14:paraId="433DDB07" w14:textId="77777777" w:rsidR="00570AF7" w:rsidRPr="00E301AC" w:rsidRDefault="00570AF7" w:rsidP="00570AF7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0" w:type="dxa"/>
          </w:tcPr>
          <w:p w14:paraId="370870F6" w14:textId="77777777" w:rsidR="00570AF7" w:rsidRPr="00E301AC" w:rsidRDefault="00570AF7" w:rsidP="00570AF7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</w:tcPr>
          <w:p w14:paraId="59E269E7" w14:textId="77777777" w:rsidR="00570AF7" w:rsidRPr="00E301AC" w:rsidRDefault="00570AF7" w:rsidP="00570AF7">
            <w:pPr>
              <w:tabs>
                <w:tab w:val="decimal" w:pos="113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5E05A945" w14:textId="77777777" w:rsidR="00570AF7" w:rsidRPr="00E301AC" w:rsidRDefault="00570AF7" w:rsidP="00570AF7">
            <w:pPr>
              <w:tabs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</w:tcPr>
          <w:p w14:paraId="1A3B9A8E" w14:textId="77777777" w:rsidR="00570AF7" w:rsidRPr="00E301AC" w:rsidRDefault="00570AF7" w:rsidP="00570AF7">
            <w:pPr>
              <w:tabs>
                <w:tab w:val="decimal" w:pos="11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570AF7" w:rsidRPr="00E301AC" w14:paraId="53BB4841" w14:textId="77777777" w:rsidTr="00285B40">
        <w:trPr>
          <w:trHeight w:val="115"/>
        </w:trPr>
        <w:tc>
          <w:tcPr>
            <w:tcW w:w="4950" w:type="dxa"/>
          </w:tcPr>
          <w:p w14:paraId="016F2D41" w14:textId="77777777" w:rsidR="00570AF7" w:rsidRPr="00E301AC" w:rsidRDefault="00570AF7" w:rsidP="00570AF7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0" w:type="dxa"/>
          </w:tcPr>
          <w:p w14:paraId="2127D5C8" w14:textId="77777777" w:rsidR="00570AF7" w:rsidRPr="00E301AC" w:rsidRDefault="00570AF7" w:rsidP="00570AF7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0" w:type="dxa"/>
            <w:tcBorders>
              <w:bottom w:val="double" w:sz="4" w:space="0" w:color="auto"/>
            </w:tcBorders>
            <w:shd w:val="clear" w:color="auto" w:fill="auto"/>
          </w:tcPr>
          <w:p w14:paraId="104111DB" w14:textId="7C63A28F" w:rsidR="00570AF7" w:rsidRPr="00E301AC" w:rsidRDefault="00570AF7" w:rsidP="00570AF7">
            <w:pPr>
              <w:tabs>
                <w:tab w:val="decimal" w:pos="113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0A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908,847</w:t>
            </w:r>
          </w:p>
        </w:tc>
        <w:tc>
          <w:tcPr>
            <w:tcW w:w="284" w:type="dxa"/>
            <w:shd w:val="clear" w:color="auto" w:fill="auto"/>
          </w:tcPr>
          <w:p w14:paraId="2B56C661" w14:textId="77777777" w:rsidR="00570AF7" w:rsidRPr="00E301AC" w:rsidRDefault="00570AF7" w:rsidP="00570AF7">
            <w:pPr>
              <w:tabs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double" w:sz="4" w:space="0" w:color="auto"/>
            </w:tcBorders>
            <w:shd w:val="clear" w:color="auto" w:fill="auto"/>
          </w:tcPr>
          <w:p w14:paraId="3B0541D4" w14:textId="4B668835" w:rsidR="00570AF7" w:rsidRPr="00E301AC" w:rsidRDefault="00570AF7" w:rsidP="00570AF7">
            <w:pPr>
              <w:tabs>
                <w:tab w:val="decimal" w:pos="11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67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1,041,526</w:t>
            </w:r>
          </w:p>
        </w:tc>
      </w:tr>
    </w:tbl>
    <w:p w14:paraId="7FF16D5D" w14:textId="77777777" w:rsidR="00DB0E9B" w:rsidRPr="00E301AC" w:rsidRDefault="00DB0E9B" w:rsidP="006C700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4CC6AD29" w14:textId="6334E992" w:rsidR="00471CCE" w:rsidRPr="00E301AC" w:rsidRDefault="00471CCE" w:rsidP="006C7001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สินค้าคงเหลือ</w:t>
      </w:r>
    </w:p>
    <w:p w14:paraId="7CEDDF86" w14:textId="77777777" w:rsidR="00471CCE" w:rsidRPr="00E301AC" w:rsidRDefault="00471CCE" w:rsidP="006C7001">
      <w:pPr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270"/>
        <w:gridCol w:w="1440"/>
      </w:tblGrid>
      <w:tr w:rsidR="00482A31" w:rsidRPr="00E301AC" w14:paraId="0E57A71B" w14:textId="77777777" w:rsidTr="00482A31">
        <w:tc>
          <w:tcPr>
            <w:tcW w:w="5940" w:type="dxa"/>
          </w:tcPr>
          <w:p w14:paraId="4CA50B85" w14:textId="77777777" w:rsidR="00482A31" w:rsidRPr="00E301AC" w:rsidRDefault="00482A31" w:rsidP="006C70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72B7C042" w14:textId="77777777" w:rsidR="00482A31" w:rsidRPr="00E301AC" w:rsidRDefault="00482A31" w:rsidP="006C7001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482A31" w:rsidRPr="00E301AC" w14:paraId="6D3E6C2F" w14:textId="77777777" w:rsidTr="00482A31">
        <w:tc>
          <w:tcPr>
            <w:tcW w:w="5940" w:type="dxa"/>
          </w:tcPr>
          <w:p w14:paraId="53B2657D" w14:textId="77777777" w:rsidR="00482A31" w:rsidRPr="00E301AC" w:rsidRDefault="00482A31" w:rsidP="006C70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7DEC4C77" w14:textId="77777777" w:rsidR="00482A31" w:rsidRPr="00E301AC" w:rsidRDefault="00482A31" w:rsidP="006C7001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482A31" w:rsidRPr="00E301AC" w14:paraId="7AEC8655" w14:textId="77777777" w:rsidTr="00482A31">
        <w:tc>
          <w:tcPr>
            <w:tcW w:w="5940" w:type="dxa"/>
          </w:tcPr>
          <w:p w14:paraId="0EC94A21" w14:textId="77777777" w:rsidR="00482A31" w:rsidRPr="00E301AC" w:rsidRDefault="00482A31" w:rsidP="006C70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5B2D7BA0" w14:textId="77777777" w:rsidR="00482A31" w:rsidRPr="00E301AC" w:rsidRDefault="00482A31" w:rsidP="006C7001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285B40" w:rsidRPr="00E301AC" w14:paraId="52A6AAAA" w14:textId="77777777" w:rsidTr="00482A31">
        <w:tc>
          <w:tcPr>
            <w:tcW w:w="5940" w:type="dxa"/>
          </w:tcPr>
          <w:p w14:paraId="5EEA6995" w14:textId="77777777" w:rsidR="00285B40" w:rsidRPr="00E301AC" w:rsidRDefault="00285B40" w:rsidP="006C70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1E158F6" w14:textId="3C5A6E1C" w:rsidR="00285B40" w:rsidRPr="00E301AC" w:rsidRDefault="00C90145" w:rsidP="006C7001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15D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1D1EBB6C" w14:textId="77777777" w:rsidR="00285B40" w:rsidRPr="00E301AC" w:rsidRDefault="00285B40" w:rsidP="006C7001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auto"/>
          </w:tcPr>
          <w:p w14:paraId="3F08E0D9" w14:textId="2E5CF45C" w:rsidR="00285B40" w:rsidRPr="00E301AC" w:rsidRDefault="00C90145" w:rsidP="006C7001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15D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285B40" w:rsidRPr="00E301AC" w14:paraId="7F91AED1" w14:textId="77777777" w:rsidTr="006A3346">
        <w:trPr>
          <w:trHeight w:val="245"/>
        </w:trPr>
        <w:tc>
          <w:tcPr>
            <w:tcW w:w="5940" w:type="dxa"/>
          </w:tcPr>
          <w:p w14:paraId="5EEE20AF" w14:textId="77777777" w:rsidR="00285B40" w:rsidRPr="00E301AC" w:rsidRDefault="00285B40" w:rsidP="006C700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150" w:type="dxa"/>
            <w:gridSpan w:val="3"/>
          </w:tcPr>
          <w:p w14:paraId="7068CD1C" w14:textId="77777777" w:rsidR="00285B40" w:rsidRPr="00E301AC" w:rsidRDefault="00285B40" w:rsidP="006C7001">
            <w:pPr>
              <w:pStyle w:val="zDistnHeader"/>
              <w:keepNext w:val="0"/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15D22" w:rsidRPr="00E301AC" w14:paraId="589F4A26" w14:textId="77777777" w:rsidTr="00482A31">
        <w:tc>
          <w:tcPr>
            <w:tcW w:w="5940" w:type="dxa"/>
          </w:tcPr>
          <w:p w14:paraId="12EC8DAD" w14:textId="77777777" w:rsidR="00615D22" w:rsidRPr="00E301AC" w:rsidRDefault="00615D22" w:rsidP="00615D2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สินค้าสำเร็จรูป</w:t>
            </w:r>
          </w:p>
        </w:tc>
        <w:tc>
          <w:tcPr>
            <w:tcW w:w="1440" w:type="dxa"/>
          </w:tcPr>
          <w:p w14:paraId="1803E22B" w14:textId="4D814199" w:rsidR="00615D22" w:rsidRPr="00E301AC" w:rsidRDefault="00570AF7" w:rsidP="00615D22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</w:rPr>
            </w:pPr>
            <w:r w:rsidRPr="00570AF7">
              <w:rPr>
                <w:rFonts w:asciiTheme="majorBidi" w:hAnsiTheme="majorBidi" w:cstheme="majorBidi"/>
                <w:sz w:val="30"/>
                <w:szCs w:val="30"/>
              </w:rPr>
              <w:t>170,1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270" w:type="dxa"/>
          </w:tcPr>
          <w:p w14:paraId="68084790" w14:textId="77777777" w:rsidR="00615D22" w:rsidRPr="00E301AC" w:rsidRDefault="00615D22" w:rsidP="00615D22">
            <w:pPr>
              <w:tabs>
                <w:tab w:val="decimal" w:pos="1089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20AE4524" w14:textId="718DC00D" w:rsidR="00615D22" w:rsidRPr="00E301AC" w:rsidRDefault="00615D22" w:rsidP="00615D22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</w:rPr>
            </w:pPr>
            <w:r w:rsidRPr="00747576">
              <w:rPr>
                <w:rFonts w:asciiTheme="majorBidi" w:hAnsiTheme="majorBidi" w:cstheme="majorBidi"/>
                <w:sz w:val="30"/>
                <w:szCs w:val="30"/>
              </w:rPr>
              <w:t>508,682</w:t>
            </w:r>
          </w:p>
        </w:tc>
      </w:tr>
      <w:tr w:rsidR="00615D22" w:rsidRPr="00E301AC" w14:paraId="1D8165EB" w14:textId="77777777" w:rsidTr="00482A31">
        <w:tc>
          <w:tcPr>
            <w:tcW w:w="5940" w:type="dxa"/>
          </w:tcPr>
          <w:p w14:paraId="71EC6600" w14:textId="77777777" w:rsidR="00615D22" w:rsidRPr="00E301AC" w:rsidRDefault="00615D22" w:rsidP="00615D2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สินค้าระหว่างผลิต</w:t>
            </w:r>
          </w:p>
        </w:tc>
        <w:tc>
          <w:tcPr>
            <w:tcW w:w="1440" w:type="dxa"/>
          </w:tcPr>
          <w:p w14:paraId="1511F1CF" w14:textId="6EFAC15B" w:rsidR="00615D22" w:rsidRPr="00E301AC" w:rsidRDefault="00570AF7" w:rsidP="00615D22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</w:rPr>
            </w:pPr>
            <w:r w:rsidRPr="00570AF7">
              <w:rPr>
                <w:rFonts w:asciiTheme="majorBidi" w:hAnsiTheme="majorBidi" w:cstheme="majorBidi"/>
                <w:sz w:val="30"/>
                <w:szCs w:val="30"/>
              </w:rPr>
              <w:t>56,618</w:t>
            </w:r>
          </w:p>
        </w:tc>
        <w:tc>
          <w:tcPr>
            <w:tcW w:w="270" w:type="dxa"/>
          </w:tcPr>
          <w:p w14:paraId="6C764393" w14:textId="77777777" w:rsidR="00615D22" w:rsidRPr="00E301AC" w:rsidRDefault="00615D22" w:rsidP="00615D22">
            <w:pPr>
              <w:tabs>
                <w:tab w:val="decimal" w:pos="1089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100B5325" w14:textId="365102F3" w:rsidR="00615D22" w:rsidRPr="00E301AC" w:rsidRDefault="00615D22" w:rsidP="00615D22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</w:rPr>
            </w:pPr>
            <w:r w:rsidRPr="00747576">
              <w:rPr>
                <w:rFonts w:asciiTheme="majorBidi" w:hAnsiTheme="majorBidi" w:cstheme="majorBidi"/>
                <w:sz w:val="30"/>
                <w:szCs w:val="30"/>
              </w:rPr>
              <w:t>59,90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615D22" w:rsidRPr="00E301AC" w14:paraId="25B9E391" w14:textId="77777777" w:rsidTr="00482A31">
        <w:tc>
          <w:tcPr>
            <w:tcW w:w="5940" w:type="dxa"/>
          </w:tcPr>
          <w:p w14:paraId="082FBA0C" w14:textId="77777777" w:rsidR="00615D22" w:rsidRPr="00E301AC" w:rsidRDefault="00615D22" w:rsidP="00615D2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วัตถุดิบและวัสดุโรงงาน</w:t>
            </w:r>
          </w:p>
        </w:tc>
        <w:tc>
          <w:tcPr>
            <w:tcW w:w="1440" w:type="dxa"/>
          </w:tcPr>
          <w:p w14:paraId="2A011163" w14:textId="5AC3078A" w:rsidR="00615D22" w:rsidRPr="00E301AC" w:rsidRDefault="00570AF7" w:rsidP="00615D22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</w:rPr>
            </w:pPr>
            <w:r w:rsidRPr="00570AF7">
              <w:rPr>
                <w:rFonts w:asciiTheme="majorBidi" w:hAnsiTheme="majorBidi" w:cstheme="majorBidi"/>
                <w:sz w:val="30"/>
                <w:szCs w:val="30"/>
              </w:rPr>
              <w:t>490,383</w:t>
            </w:r>
          </w:p>
        </w:tc>
        <w:tc>
          <w:tcPr>
            <w:tcW w:w="270" w:type="dxa"/>
          </w:tcPr>
          <w:p w14:paraId="0604D132" w14:textId="77777777" w:rsidR="00615D22" w:rsidRPr="00E301AC" w:rsidRDefault="00615D22" w:rsidP="00615D22">
            <w:pPr>
              <w:tabs>
                <w:tab w:val="decimal" w:pos="1089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01DA108F" w14:textId="3CB0C741" w:rsidR="00615D22" w:rsidRPr="00E301AC" w:rsidRDefault="00615D22" w:rsidP="00615D22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</w:rPr>
            </w:pPr>
            <w:r w:rsidRPr="00747576">
              <w:rPr>
                <w:rFonts w:asciiTheme="majorBidi" w:hAnsiTheme="majorBidi" w:cstheme="majorBidi"/>
                <w:sz w:val="30"/>
                <w:szCs w:val="30"/>
              </w:rPr>
              <w:t>711,1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</w:tr>
      <w:tr w:rsidR="00615D22" w:rsidRPr="00E301AC" w14:paraId="3F805779" w14:textId="77777777" w:rsidTr="00482A31">
        <w:tc>
          <w:tcPr>
            <w:tcW w:w="5940" w:type="dxa"/>
          </w:tcPr>
          <w:p w14:paraId="675BEC32" w14:textId="77777777" w:rsidR="00615D22" w:rsidRPr="00E301AC" w:rsidRDefault="00615D22" w:rsidP="00615D2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สินค้าระหว่างทาง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8125B0" w14:textId="669F2F18" w:rsidR="00615D22" w:rsidRPr="00E301AC" w:rsidRDefault="00570AF7" w:rsidP="00615D22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0AF7">
              <w:rPr>
                <w:rFonts w:asciiTheme="majorBidi" w:hAnsiTheme="majorBidi" w:cstheme="majorBidi"/>
                <w:sz w:val="30"/>
                <w:szCs w:val="30"/>
              </w:rPr>
              <w:t>24,109</w:t>
            </w:r>
          </w:p>
        </w:tc>
        <w:tc>
          <w:tcPr>
            <w:tcW w:w="270" w:type="dxa"/>
          </w:tcPr>
          <w:p w14:paraId="118F9D84" w14:textId="77777777" w:rsidR="00615D22" w:rsidRPr="00E301AC" w:rsidRDefault="00615D22" w:rsidP="00615D22">
            <w:pPr>
              <w:tabs>
                <w:tab w:val="decimal" w:pos="1089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9A9CDB" w14:textId="6E913807" w:rsidR="00615D22" w:rsidRPr="00E301AC" w:rsidRDefault="00615D22" w:rsidP="00615D22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7576">
              <w:rPr>
                <w:rFonts w:asciiTheme="majorBidi" w:hAnsiTheme="majorBidi" w:cstheme="majorBidi"/>
                <w:sz w:val="30"/>
                <w:szCs w:val="30"/>
              </w:rPr>
              <w:t>26,645</w:t>
            </w:r>
          </w:p>
        </w:tc>
      </w:tr>
      <w:tr w:rsidR="00615D22" w:rsidRPr="00E301AC" w14:paraId="7D160956" w14:textId="77777777" w:rsidTr="00482A31">
        <w:tc>
          <w:tcPr>
            <w:tcW w:w="5940" w:type="dxa"/>
          </w:tcPr>
          <w:p w14:paraId="39A89599" w14:textId="3F64C872" w:rsidR="00615D22" w:rsidRPr="00E301AC" w:rsidRDefault="00615D22" w:rsidP="00615D2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37FE3DA" w14:textId="1066AF25" w:rsidR="00615D22" w:rsidRPr="00E301AC" w:rsidRDefault="00570AF7" w:rsidP="00615D22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0A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741,25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C54F0CC" w14:textId="77777777" w:rsidR="00615D22" w:rsidRPr="00E301AC" w:rsidRDefault="00615D22" w:rsidP="00615D22">
            <w:pPr>
              <w:tabs>
                <w:tab w:val="decimal" w:pos="1089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A68A57" w14:textId="506387FF" w:rsidR="00615D22" w:rsidRPr="00E301AC" w:rsidRDefault="00615D22" w:rsidP="00615D22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1,306,418</w:t>
            </w:r>
          </w:p>
        </w:tc>
      </w:tr>
      <w:tr w:rsidR="00615D22" w:rsidRPr="00E301AC" w14:paraId="379EAEE7" w14:textId="77777777" w:rsidTr="00482A31">
        <w:tc>
          <w:tcPr>
            <w:tcW w:w="5940" w:type="dxa"/>
          </w:tcPr>
          <w:p w14:paraId="5171315C" w14:textId="77777777" w:rsidR="00615D22" w:rsidRPr="00E301AC" w:rsidRDefault="00615D22" w:rsidP="00615D2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ค่าเผื่อมูลค่าสินค้าลดลง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7F7FD8" w14:textId="022A47F8" w:rsidR="00615D22" w:rsidRPr="00E301AC" w:rsidRDefault="00570AF7" w:rsidP="00615D22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0A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(18,878)</w:t>
            </w:r>
          </w:p>
        </w:tc>
        <w:tc>
          <w:tcPr>
            <w:tcW w:w="270" w:type="dxa"/>
          </w:tcPr>
          <w:p w14:paraId="7C58711C" w14:textId="77777777" w:rsidR="00615D22" w:rsidRPr="00E301AC" w:rsidRDefault="00615D22" w:rsidP="00615D22">
            <w:pPr>
              <w:tabs>
                <w:tab w:val="decimal" w:pos="1089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F831E3" w14:textId="6448F891" w:rsidR="00615D22" w:rsidRPr="00E301AC" w:rsidRDefault="00615D22" w:rsidP="00615D22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75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(35,064)</w:t>
            </w:r>
          </w:p>
        </w:tc>
      </w:tr>
      <w:tr w:rsidR="00615D22" w:rsidRPr="00E301AC" w14:paraId="313E5FBA" w14:textId="77777777" w:rsidTr="00482A31">
        <w:tc>
          <w:tcPr>
            <w:tcW w:w="5940" w:type="dxa"/>
          </w:tcPr>
          <w:p w14:paraId="5DA89ACC" w14:textId="77777777" w:rsidR="00615D22" w:rsidRPr="00E301AC" w:rsidRDefault="00615D22" w:rsidP="00615D2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477DDF" w14:textId="6A6ECCA8" w:rsidR="00615D22" w:rsidRPr="00E301AC" w:rsidRDefault="00570AF7" w:rsidP="00615D22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0A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722,37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59B48DDB" w14:textId="77777777" w:rsidR="00615D22" w:rsidRPr="00E301AC" w:rsidRDefault="00615D22" w:rsidP="00615D22">
            <w:pPr>
              <w:tabs>
                <w:tab w:val="decimal" w:pos="1089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EB2ED16" w14:textId="3F07DEBC" w:rsidR="00615D22" w:rsidRPr="00E301AC" w:rsidRDefault="00615D22" w:rsidP="00615D22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75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1,271,35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  <w:tr w:rsidR="00615D22" w:rsidRPr="00E301AC" w14:paraId="2884F6DD" w14:textId="77777777" w:rsidTr="00482A31">
        <w:tc>
          <w:tcPr>
            <w:tcW w:w="5940" w:type="dxa"/>
          </w:tcPr>
          <w:p w14:paraId="40EB2A6D" w14:textId="77777777" w:rsidR="00615D22" w:rsidRPr="00E301AC" w:rsidRDefault="00615D22" w:rsidP="00615D2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8C778DB" w14:textId="77777777" w:rsidR="00615D22" w:rsidRPr="00E301AC" w:rsidRDefault="00615D22" w:rsidP="00615D22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7743A8F" w14:textId="77777777" w:rsidR="00615D22" w:rsidRPr="00E301AC" w:rsidRDefault="00615D22" w:rsidP="00615D22">
            <w:pPr>
              <w:tabs>
                <w:tab w:val="decimal" w:pos="1089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00F740FE" w14:textId="77777777" w:rsidR="00615D22" w:rsidRPr="00E301AC" w:rsidRDefault="00615D22" w:rsidP="00615D22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15D22" w:rsidRPr="00E301AC" w14:paraId="714D2109" w14:textId="77777777" w:rsidTr="00482A31">
        <w:tc>
          <w:tcPr>
            <w:tcW w:w="5940" w:type="dxa"/>
          </w:tcPr>
          <w:p w14:paraId="0FFF44AC" w14:textId="77777777" w:rsidR="00615D22" w:rsidRPr="00E301AC" w:rsidRDefault="00615D22" w:rsidP="00615D2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1440" w:type="dxa"/>
          </w:tcPr>
          <w:p w14:paraId="4EFA24EE" w14:textId="77777777" w:rsidR="00615D22" w:rsidRPr="00E301AC" w:rsidRDefault="00615D22" w:rsidP="00615D22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D67A79F" w14:textId="77777777" w:rsidR="00615D22" w:rsidRPr="00E301AC" w:rsidRDefault="00615D22" w:rsidP="00615D22">
            <w:pPr>
              <w:tabs>
                <w:tab w:val="decimal" w:pos="1089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3C966929" w14:textId="77777777" w:rsidR="00615D22" w:rsidRPr="00E301AC" w:rsidRDefault="00615D22" w:rsidP="00615D22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615D22" w:rsidRPr="00E301AC" w14:paraId="460351D3" w14:textId="77777777" w:rsidTr="00482A31">
        <w:tc>
          <w:tcPr>
            <w:tcW w:w="5940" w:type="dxa"/>
          </w:tcPr>
          <w:p w14:paraId="36F939A0" w14:textId="77777777" w:rsidR="00615D22" w:rsidRPr="00E301AC" w:rsidRDefault="00615D22" w:rsidP="00615D22">
            <w:pPr>
              <w:numPr>
                <w:ilvl w:val="0"/>
                <w:numId w:val="10"/>
              </w:numPr>
              <w:tabs>
                <w:tab w:val="left" w:pos="2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ต้นทุนขาย</w:t>
            </w:r>
          </w:p>
        </w:tc>
        <w:tc>
          <w:tcPr>
            <w:tcW w:w="1440" w:type="dxa"/>
          </w:tcPr>
          <w:p w14:paraId="12248393" w14:textId="38D3EF78" w:rsidR="00615D22" w:rsidRPr="00E301AC" w:rsidRDefault="002D6B2D" w:rsidP="00615D22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</w:rPr>
            </w:pPr>
            <w:r w:rsidRPr="002D6B2D">
              <w:rPr>
                <w:rFonts w:asciiTheme="majorBidi" w:hAnsiTheme="majorBidi" w:cstheme="majorBidi"/>
                <w:sz w:val="30"/>
                <w:szCs w:val="30"/>
              </w:rPr>
              <w:t>6,124,965</w:t>
            </w:r>
          </w:p>
        </w:tc>
        <w:tc>
          <w:tcPr>
            <w:tcW w:w="270" w:type="dxa"/>
          </w:tcPr>
          <w:p w14:paraId="1DD846B7" w14:textId="77777777" w:rsidR="00615D22" w:rsidRPr="00E301AC" w:rsidRDefault="00615D22" w:rsidP="00615D22">
            <w:pPr>
              <w:tabs>
                <w:tab w:val="decimal" w:pos="1089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0D1DA9AF" w14:textId="7DCB2E11" w:rsidR="00615D22" w:rsidRPr="00E301AC" w:rsidRDefault="00615D22" w:rsidP="00615D22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7576">
              <w:rPr>
                <w:rFonts w:asciiTheme="majorBidi" w:hAnsiTheme="majorBidi" w:cstheme="majorBidi"/>
                <w:sz w:val="30"/>
                <w:szCs w:val="30"/>
              </w:rPr>
              <w:t>7,508,11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615D22" w:rsidRPr="00E301AC" w14:paraId="57568E44" w14:textId="77777777" w:rsidTr="00482A31">
        <w:tc>
          <w:tcPr>
            <w:tcW w:w="5940" w:type="dxa"/>
          </w:tcPr>
          <w:p w14:paraId="0866EEC9" w14:textId="75AE17FD" w:rsidR="00615D22" w:rsidRPr="00E301AC" w:rsidRDefault="00C80D86" w:rsidP="00615D22">
            <w:pPr>
              <w:numPr>
                <w:ilvl w:val="0"/>
                <w:numId w:val="10"/>
              </w:numPr>
              <w:tabs>
                <w:tab w:val="left" w:pos="255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(กลับรายการ) </w:t>
            </w:r>
            <w:r w:rsidR="00615D22"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440" w:type="dxa"/>
          </w:tcPr>
          <w:p w14:paraId="6FE35468" w14:textId="63805EEA" w:rsidR="00615D22" w:rsidRPr="00E301AC" w:rsidRDefault="002D6B2D" w:rsidP="00615D22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6B2D">
              <w:rPr>
                <w:rFonts w:asciiTheme="majorBidi" w:hAnsiTheme="majorBidi" w:cstheme="majorBidi"/>
                <w:sz w:val="30"/>
                <w:szCs w:val="30"/>
              </w:rPr>
              <w:t>(16,186)</w:t>
            </w:r>
          </w:p>
        </w:tc>
        <w:tc>
          <w:tcPr>
            <w:tcW w:w="270" w:type="dxa"/>
          </w:tcPr>
          <w:p w14:paraId="7F2A0D3E" w14:textId="77777777" w:rsidR="00615D22" w:rsidRPr="00E301AC" w:rsidRDefault="00615D22" w:rsidP="00615D22">
            <w:pPr>
              <w:tabs>
                <w:tab w:val="decimal" w:pos="1089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0B4B0048" w14:textId="527CDDA6" w:rsidR="00615D22" w:rsidRPr="00E301AC" w:rsidRDefault="00615D22" w:rsidP="00615D22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7576">
              <w:rPr>
                <w:rFonts w:asciiTheme="majorBidi" w:hAnsiTheme="majorBidi" w:cstheme="majorBidi"/>
                <w:sz w:val="30"/>
                <w:szCs w:val="30"/>
              </w:rPr>
              <w:t>9,332</w:t>
            </w:r>
          </w:p>
        </w:tc>
      </w:tr>
      <w:tr w:rsidR="00615D22" w:rsidRPr="00E301AC" w14:paraId="2D14C7A6" w14:textId="77777777" w:rsidTr="00482A31">
        <w:tc>
          <w:tcPr>
            <w:tcW w:w="5940" w:type="dxa"/>
          </w:tcPr>
          <w:p w14:paraId="12818F5C" w14:textId="77777777" w:rsidR="00615D22" w:rsidRPr="00E301AC" w:rsidRDefault="00615D22" w:rsidP="00615D22">
            <w:pPr>
              <w:spacing w:line="240" w:lineRule="auto"/>
              <w:jc w:val="both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F656EA1" w14:textId="41275667" w:rsidR="00615D22" w:rsidRPr="00E301AC" w:rsidRDefault="002D6B2D" w:rsidP="00615D22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D6B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6,108,779</w:t>
            </w:r>
          </w:p>
        </w:tc>
        <w:tc>
          <w:tcPr>
            <w:tcW w:w="270" w:type="dxa"/>
          </w:tcPr>
          <w:p w14:paraId="4151BE6D" w14:textId="77777777" w:rsidR="00615D22" w:rsidRPr="00E301AC" w:rsidRDefault="00615D22" w:rsidP="00615D22">
            <w:pPr>
              <w:tabs>
                <w:tab w:val="decimal" w:pos="1089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8032E51" w14:textId="66987F7E" w:rsidR="00615D22" w:rsidRPr="00E301AC" w:rsidRDefault="00615D22" w:rsidP="00615D22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75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7,517,445</w:t>
            </w:r>
          </w:p>
        </w:tc>
      </w:tr>
    </w:tbl>
    <w:p w14:paraId="5D8EC04F" w14:textId="77777777" w:rsidR="00FF59C8" w:rsidRPr="00E301AC" w:rsidRDefault="00FF59C8" w:rsidP="00E928B4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  <w:sectPr w:rsidR="00FF59C8" w:rsidRPr="00E301AC" w:rsidSect="00405C2B">
          <w:pgSz w:w="11909" w:h="16834" w:code="9"/>
          <w:pgMar w:top="691" w:right="1152" w:bottom="576" w:left="1152" w:header="720" w:footer="720" w:gutter="0"/>
          <w:cols w:space="737"/>
        </w:sectPr>
      </w:pPr>
    </w:p>
    <w:p w14:paraId="52D24A7A" w14:textId="74B5FF62" w:rsidR="00E928B4" w:rsidRPr="00E301AC" w:rsidRDefault="00E928B4" w:rsidP="00E928B4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เงินลงทุนในบริษัทร่วม</w:t>
      </w:r>
    </w:p>
    <w:p w14:paraId="7A2E0713" w14:textId="77777777" w:rsidR="00E928B4" w:rsidRPr="00E301AC" w:rsidRDefault="00E928B4" w:rsidP="00A21EF0">
      <w:pPr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</w:p>
    <w:p w14:paraId="3980A81A" w14:textId="4D5D2B83" w:rsidR="00E50F95" w:rsidRPr="00E301AC" w:rsidRDefault="006A30CE" w:rsidP="00B3354B">
      <w:pPr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</w:rPr>
        <w:tab/>
      </w:r>
      <w:r w:rsidR="00471CCE" w:rsidRPr="00E301AC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เงินลงทุนในบริษัทร่วม ณ วันที่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4E47FB" w:rsidRPr="00E301A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4E47FB" w:rsidRPr="00E301AC">
        <w:rPr>
          <w:rFonts w:asciiTheme="majorBidi" w:hAnsiTheme="majorBidi" w:cstheme="majorBidi"/>
          <w:sz w:val="30"/>
          <w:szCs w:val="30"/>
          <w:cs/>
          <w:lang w:val="en-US"/>
        </w:rPr>
        <w:t>มีนาคม</w:t>
      </w:r>
      <w:r w:rsidR="00285B40"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615D22">
        <w:rPr>
          <w:rFonts w:asciiTheme="majorBidi" w:hAnsiTheme="majorBidi" w:cstheme="majorBidi"/>
          <w:sz w:val="30"/>
          <w:szCs w:val="30"/>
          <w:lang w:val="en-US"/>
        </w:rPr>
        <w:t>7</w:t>
      </w:r>
      <w:r w:rsidR="001055CD" w:rsidRPr="00E301A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471CCE"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615D22">
        <w:rPr>
          <w:rFonts w:asciiTheme="majorBidi" w:hAnsiTheme="majorBidi" w:cstheme="majorBidi"/>
          <w:sz w:val="30"/>
          <w:szCs w:val="30"/>
          <w:lang w:val="en-US"/>
        </w:rPr>
        <w:t>6</w:t>
      </w:r>
      <w:r w:rsidR="001055CD" w:rsidRPr="00E301A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471CCE" w:rsidRPr="00E301AC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8F09FB4" w14:textId="122B7377" w:rsidR="00B3354B" w:rsidRPr="00E301AC" w:rsidRDefault="00B3354B" w:rsidP="00B3354B">
      <w:pPr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</w:p>
    <w:tbl>
      <w:tblPr>
        <w:tblW w:w="1459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2160"/>
        <w:gridCol w:w="720"/>
        <w:gridCol w:w="180"/>
        <w:gridCol w:w="722"/>
        <w:gridCol w:w="8"/>
        <w:gridCol w:w="172"/>
        <w:gridCol w:w="8"/>
        <w:gridCol w:w="712"/>
        <w:gridCol w:w="180"/>
        <w:gridCol w:w="720"/>
        <w:gridCol w:w="8"/>
        <w:gridCol w:w="172"/>
        <w:gridCol w:w="8"/>
        <w:gridCol w:w="723"/>
        <w:gridCol w:w="180"/>
        <w:gridCol w:w="720"/>
        <w:gridCol w:w="180"/>
        <w:gridCol w:w="720"/>
        <w:gridCol w:w="180"/>
        <w:gridCol w:w="810"/>
        <w:gridCol w:w="180"/>
        <w:gridCol w:w="890"/>
        <w:gridCol w:w="180"/>
        <w:gridCol w:w="810"/>
        <w:gridCol w:w="8"/>
      </w:tblGrid>
      <w:tr w:rsidR="00064EB6" w:rsidRPr="00E301AC" w14:paraId="34001AE5" w14:textId="77777777" w:rsidTr="00A92FED">
        <w:trPr>
          <w:cantSplit/>
          <w:trHeight w:val="20"/>
          <w:tblHeader/>
        </w:trPr>
        <w:tc>
          <w:tcPr>
            <w:tcW w:w="7030" w:type="dxa"/>
            <w:gridSpan w:val="6"/>
          </w:tcPr>
          <w:p w14:paraId="255C22EF" w14:textId="0A906BB4" w:rsidR="00064EB6" w:rsidRPr="00E301AC" w:rsidRDefault="00064EB6" w:rsidP="001D2E2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  <w:gridSpan w:val="2"/>
          </w:tcPr>
          <w:p w14:paraId="5AB4E4AB" w14:textId="77777777" w:rsidR="00064EB6" w:rsidRPr="00E301AC" w:rsidRDefault="00064EB6" w:rsidP="001D2E2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4"/>
            <w:tcBorders>
              <w:left w:val="nil"/>
            </w:tcBorders>
          </w:tcPr>
          <w:p w14:paraId="68B556A6" w14:textId="521356E5" w:rsidR="00064EB6" w:rsidRPr="00E301AC" w:rsidRDefault="000B1007" w:rsidP="001D2E2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80" w:type="dxa"/>
            <w:gridSpan w:val="2"/>
          </w:tcPr>
          <w:p w14:paraId="0FCA190A" w14:textId="77777777" w:rsidR="00064EB6" w:rsidRPr="00E301AC" w:rsidRDefault="00064EB6" w:rsidP="001D2E2E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581" w:type="dxa"/>
            <w:gridSpan w:val="12"/>
          </w:tcPr>
          <w:p w14:paraId="5D6D2782" w14:textId="77777777" w:rsidR="000B1007" w:rsidRPr="00E301AC" w:rsidRDefault="000B1007" w:rsidP="001D2E2E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  <w:p w14:paraId="4D778C00" w14:textId="77777777" w:rsidR="000B1007" w:rsidRPr="00E301AC" w:rsidRDefault="000B1007" w:rsidP="001D2E2E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  <w:p w14:paraId="572F5C57" w14:textId="30A63258" w:rsidR="00064EB6" w:rsidRPr="00E301AC" w:rsidRDefault="00064EB6" w:rsidP="001D2E2E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E301AC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B1007" w:rsidRPr="00E301AC" w14:paraId="123CBD91" w14:textId="77777777" w:rsidTr="00A92FED">
        <w:trPr>
          <w:gridAfter w:val="1"/>
          <w:wAfter w:w="8" w:type="dxa"/>
          <w:cantSplit/>
          <w:trHeight w:val="20"/>
          <w:tblHeader/>
        </w:trPr>
        <w:tc>
          <w:tcPr>
            <w:tcW w:w="3240" w:type="dxa"/>
            <w:vAlign w:val="bottom"/>
          </w:tcPr>
          <w:p w14:paraId="03149731" w14:textId="77777777" w:rsidR="000B1007" w:rsidRPr="00E301AC" w:rsidRDefault="000B1007" w:rsidP="001D2E2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2160" w:type="dxa"/>
          </w:tcPr>
          <w:p w14:paraId="1CDC022B" w14:textId="77777777" w:rsidR="000B1007" w:rsidRPr="00E301AC" w:rsidRDefault="000B1007" w:rsidP="001D2E2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C793BE" w14:textId="3F4BFC3F" w:rsidR="000B1007" w:rsidRPr="00E301AC" w:rsidRDefault="000B1007" w:rsidP="001D2E2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622" w:type="dxa"/>
            <w:gridSpan w:val="3"/>
          </w:tcPr>
          <w:p w14:paraId="4D7BCF24" w14:textId="77777777" w:rsidR="000B1007" w:rsidRPr="00E301AC" w:rsidRDefault="000B1007" w:rsidP="001D2E2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</w:t>
            </w:r>
          </w:p>
          <w:p w14:paraId="21C6803B" w14:textId="77777777" w:rsidR="000B1007" w:rsidRPr="00E301AC" w:rsidRDefault="000B1007" w:rsidP="001D2E2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ความเป็นเจ้าของ</w:t>
            </w:r>
          </w:p>
        </w:tc>
        <w:tc>
          <w:tcPr>
            <w:tcW w:w="180" w:type="dxa"/>
            <w:gridSpan w:val="2"/>
          </w:tcPr>
          <w:p w14:paraId="57321D57" w14:textId="77777777" w:rsidR="000B1007" w:rsidRPr="00E301AC" w:rsidRDefault="000B1007" w:rsidP="001D2E2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4"/>
            <w:tcBorders>
              <w:left w:val="nil"/>
            </w:tcBorders>
          </w:tcPr>
          <w:p w14:paraId="389C7E81" w14:textId="77777777" w:rsidR="000B1007" w:rsidRPr="00E301AC" w:rsidRDefault="000B1007" w:rsidP="001D2E2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66ADE3EB" w14:textId="77777777" w:rsidR="000B1007" w:rsidRPr="00E301AC" w:rsidRDefault="000B1007" w:rsidP="001D2E2E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  <w:gridSpan w:val="2"/>
          </w:tcPr>
          <w:p w14:paraId="380D8C08" w14:textId="77777777" w:rsidR="000B1007" w:rsidRPr="00E301AC" w:rsidRDefault="000B1007" w:rsidP="001D2E2E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631" w:type="dxa"/>
            <w:gridSpan w:val="4"/>
            <w:vAlign w:val="bottom"/>
          </w:tcPr>
          <w:p w14:paraId="7AC1EAB1" w14:textId="77777777" w:rsidR="000B1007" w:rsidRPr="00E301AC" w:rsidRDefault="000B1007" w:rsidP="001D2E2E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7C5575B1" w14:textId="77777777" w:rsidR="000B1007" w:rsidRPr="00E301AC" w:rsidRDefault="000B1007" w:rsidP="001D2E2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75910EFE" w14:textId="77777777" w:rsidR="000B1007" w:rsidRPr="00E301AC" w:rsidRDefault="000B1007" w:rsidP="001D2E2E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58F924AD" w14:textId="77777777" w:rsidR="000B1007" w:rsidRPr="00E301AC" w:rsidRDefault="000B1007" w:rsidP="001D2E2E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80" w:type="dxa"/>
            <w:gridSpan w:val="3"/>
            <w:vAlign w:val="bottom"/>
          </w:tcPr>
          <w:p w14:paraId="6900EB2B" w14:textId="77777777" w:rsidR="000B1007" w:rsidRPr="00E301AC" w:rsidRDefault="000B1007" w:rsidP="001D2E2E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ราคาทุน-สุทธิ</w:t>
            </w:r>
          </w:p>
        </w:tc>
      </w:tr>
      <w:tr w:rsidR="00615D22" w:rsidRPr="00E301AC" w14:paraId="1BC5CDFD" w14:textId="77777777" w:rsidTr="00A92FED">
        <w:trPr>
          <w:gridAfter w:val="1"/>
          <w:wAfter w:w="8" w:type="dxa"/>
          <w:cantSplit/>
          <w:trHeight w:val="20"/>
          <w:tblHeader/>
        </w:trPr>
        <w:tc>
          <w:tcPr>
            <w:tcW w:w="3240" w:type="dxa"/>
          </w:tcPr>
          <w:p w14:paraId="3F41295C" w14:textId="77777777" w:rsidR="00615D22" w:rsidRPr="00E301AC" w:rsidRDefault="00615D22" w:rsidP="00615D2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43F708ED" w14:textId="77777777" w:rsidR="00615D22" w:rsidRPr="00E301AC" w:rsidRDefault="00615D22" w:rsidP="00615D22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771E48A2" w14:textId="6453DCA8" w:rsidR="00615D22" w:rsidRPr="00E301AC" w:rsidRDefault="00615D22" w:rsidP="00615D22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  <w:vAlign w:val="center"/>
          </w:tcPr>
          <w:p w14:paraId="5FD55534" w14:textId="77777777" w:rsidR="00615D22" w:rsidRPr="00E301AC" w:rsidRDefault="00615D22" w:rsidP="00615D22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vAlign w:val="center"/>
          </w:tcPr>
          <w:p w14:paraId="16328A87" w14:textId="731FE469" w:rsidR="00615D22" w:rsidRPr="00E301AC" w:rsidRDefault="00615D22" w:rsidP="00615D22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  <w:gridSpan w:val="2"/>
          </w:tcPr>
          <w:p w14:paraId="2BF92055" w14:textId="77777777" w:rsidR="00615D22" w:rsidRPr="00E301AC" w:rsidRDefault="00615D22" w:rsidP="00615D22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vAlign w:val="center"/>
          </w:tcPr>
          <w:p w14:paraId="0F5A14B4" w14:textId="2BF74EB0" w:rsidR="00615D22" w:rsidRPr="00E301AC" w:rsidRDefault="00615D22" w:rsidP="00615D22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  <w:vAlign w:val="center"/>
          </w:tcPr>
          <w:p w14:paraId="0DD8FD3C" w14:textId="77777777" w:rsidR="00615D22" w:rsidRPr="00E301AC" w:rsidRDefault="00615D22" w:rsidP="00615D22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587790FB" w14:textId="14DC6B67" w:rsidR="00615D22" w:rsidRPr="00E301AC" w:rsidRDefault="00615D22" w:rsidP="00615D22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  <w:gridSpan w:val="2"/>
          </w:tcPr>
          <w:p w14:paraId="7E01D122" w14:textId="77777777" w:rsidR="00615D22" w:rsidRPr="00E301AC" w:rsidRDefault="00615D22" w:rsidP="00615D22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731" w:type="dxa"/>
            <w:gridSpan w:val="2"/>
            <w:vAlign w:val="center"/>
          </w:tcPr>
          <w:p w14:paraId="26C11165" w14:textId="0C27A7E2" w:rsidR="00615D22" w:rsidRPr="00E301AC" w:rsidRDefault="00615D22" w:rsidP="00615D22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  <w:vAlign w:val="center"/>
          </w:tcPr>
          <w:p w14:paraId="57C515E6" w14:textId="77777777" w:rsidR="00615D22" w:rsidRPr="00E301AC" w:rsidRDefault="00615D22" w:rsidP="00615D22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3EE5F9F6" w14:textId="50317DBA" w:rsidR="00615D22" w:rsidRPr="00E301AC" w:rsidRDefault="00615D22" w:rsidP="00615D22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17B3314E" w14:textId="77777777" w:rsidR="00615D22" w:rsidRPr="00E301AC" w:rsidRDefault="00615D22" w:rsidP="00615D22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50773622" w14:textId="3F6B6DDC" w:rsidR="00615D22" w:rsidRPr="00E301AC" w:rsidRDefault="00615D22" w:rsidP="00615D22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  <w:vAlign w:val="center"/>
          </w:tcPr>
          <w:p w14:paraId="0864840E" w14:textId="77777777" w:rsidR="00615D22" w:rsidRPr="00E301AC" w:rsidRDefault="00615D22" w:rsidP="00615D22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132ACE6D" w14:textId="3279111D" w:rsidR="00615D22" w:rsidRPr="00E301AC" w:rsidRDefault="00615D22" w:rsidP="00615D22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6C3DEE0F" w14:textId="77777777" w:rsidR="00615D22" w:rsidRPr="00E301AC" w:rsidRDefault="00615D22" w:rsidP="00615D22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890" w:type="dxa"/>
            <w:vAlign w:val="center"/>
          </w:tcPr>
          <w:p w14:paraId="1EE293B6" w14:textId="59F690E3" w:rsidR="00615D22" w:rsidRPr="00E301AC" w:rsidRDefault="00615D22" w:rsidP="00615D22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  <w:vAlign w:val="center"/>
          </w:tcPr>
          <w:p w14:paraId="75497412" w14:textId="77777777" w:rsidR="00615D22" w:rsidRPr="00E301AC" w:rsidRDefault="00615D22" w:rsidP="00615D22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1DF6D745" w14:textId="0C086BDB" w:rsidR="00615D22" w:rsidRPr="00E301AC" w:rsidRDefault="00615D22" w:rsidP="00615D22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</w:tr>
      <w:tr w:rsidR="006A30CE" w:rsidRPr="00E301AC" w14:paraId="6B90757B" w14:textId="77777777" w:rsidTr="00A92FED">
        <w:trPr>
          <w:gridAfter w:val="1"/>
          <w:wAfter w:w="8" w:type="dxa"/>
          <w:cantSplit/>
          <w:trHeight w:val="20"/>
          <w:tblHeader/>
        </w:trPr>
        <w:tc>
          <w:tcPr>
            <w:tcW w:w="3240" w:type="dxa"/>
          </w:tcPr>
          <w:p w14:paraId="0E7C27B3" w14:textId="77777777" w:rsidR="006A30CE" w:rsidRPr="00E301AC" w:rsidRDefault="006A30CE" w:rsidP="006A30C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</w:tcPr>
          <w:p w14:paraId="762FC458" w14:textId="77777777" w:rsidR="006A30CE" w:rsidRPr="00E301AC" w:rsidRDefault="006A30CE" w:rsidP="006A30C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2" w:type="dxa"/>
            <w:gridSpan w:val="3"/>
          </w:tcPr>
          <w:p w14:paraId="218C6260" w14:textId="77777777" w:rsidR="006A30CE" w:rsidRPr="00E301AC" w:rsidRDefault="006A30CE" w:rsidP="006A30C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0" w:type="dxa"/>
            <w:gridSpan w:val="2"/>
          </w:tcPr>
          <w:p w14:paraId="21A6C0D6" w14:textId="77777777" w:rsidR="006A30CE" w:rsidRPr="00E301AC" w:rsidRDefault="006A30CE" w:rsidP="006A30C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381" w:type="dxa"/>
            <w:gridSpan w:val="18"/>
          </w:tcPr>
          <w:p w14:paraId="0D159FC2" w14:textId="56B38D7C" w:rsidR="006A30CE" w:rsidRPr="00E301AC" w:rsidRDefault="006A30CE" w:rsidP="006A30C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A30CE" w:rsidRPr="00E301AC" w14:paraId="7C04331F" w14:textId="77777777" w:rsidTr="00A92FED">
        <w:trPr>
          <w:gridAfter w:val="1"/>
          <w:wAfter w:w="8" w:type="dxa"/>
          <w:cantSplit/>
          <w:trHeight w:val="20"/>
        </w:trPr>
        <w:tc>
          <w:tcPr>
            <w:tcW w:w="3240" w:type="dxa"/>
          </w:tcPr>
          <w:p w14:paraId="1FF7E9F8" w14:textId="77777777" w:rsidR="006A30CE" w:rsidRPr="00E301AC" w:rsidRDefault="006A30CE" w:rsidP="006A30C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160" w:type="dxa"/>
          </w:tcPr>
          <w:p w14:paraId="5D3CCFBE" w14:textId="77777777" w:rsidR="006A30CE" w:rsidRPr="00E301AC" w:rsidRDefault="006A30CE" w:rsidP="006A30C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20" w:type="dxa"/>
          </w:tcPr>
          <w:p w14:paraId="00FA8305" w14:textId="77777777" w:rsidR="006A30CE" w:rsidRPr="00E301AC" w:rsidRDefault="006A30CE" w:rsidP="006A30C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58105E0" w14:textId="77777777" w:rsidR="006A30CE" w:rsidRPr="00E301AC" w:rsidRDefault="006A30CE" w:rsidP="006A30C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22" w:type="dxa"/>
          </w:tcPr>
          <w:p w14:paraId="61CB188C" w14:textId="77777777" w:rsidR="006A30CE" w:rsidRPr="00E301AC" w:rsidRDefault="006A30CE" w:rsidP="006A30C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4779A4B6" w14:textId="77777777" w:rsidR="006A30CE" w:rsidRPr="00E301AC" w:rsidRDefault="006A30CE" w:rsidP="006A30C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20" w:type="dxa"/>
            <w:gridSpan w:val="2"/>
          </w:tcPr>
          <w:p w14:paraId="20B0C737" w14:textId="77777777" w:rsidR="006A30CE" w:rsidRPr="00E301AC" w:rsidRDefault="006A30CE" w:rsidP="006A30C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8D74E71" w14:textId="77777777" w:rsidR="006A30CE" w:rsidRPr="00E301AC" w:rsidRDefault="006A30CE" w:rsidP="006A30CE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6E90723" w14:textId="77777777" w:rsidR="006A30CE" w:rsidRPr="00E301AC" w:rsidRDefault="006A30CE" w:rsidP="006A30C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24C3AB80" w14:textId="77777777" w:rsidR="006A30CE" w:rsidRPr="00E301AC" w:rsidRDefault="006A30CE" w:rsidP="006A30CE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gridSpan w:val="2"/>
          </w:tcPr>
          <w:p w14:paraId="0197028E" w14:textId="77777777" w:rsidR="006A30CE" w:rsidRPr="00E301AC" w:rsidRDefault="006A30CE" w:rsidP="006A30C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949A5C7" w14:textId="77777777" w:rsidR="006A30CE" w:rsidRPr="00E301AC" w:rsidRDefault="006A30CE" w:rsidP="006A30CE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96992DE" w14:textId="77777777" w:rsidR="006A30CE" w:rsidRPr="00E301AC" w:rsidRDefault="006A30CE" w:rsidP="006A30C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234303F" w14:textId="77777777" w:rsidR="006A30CE" w:rsidRPr="00E301AC" w:rsidRDefault="006A30CE" w:rsidP="006A30C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72B97BC" w14:textId="77777777" w:rsidR="006A30CE" w:rsidRPr="00E301AC" w:rsidRDefault="006A30CE" w:rsidP="006A30C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E68DFA3" w14:textId="77777777" w:rsidR="006A30CE" w:rsidRPr="00E301AC" w:rsidRDefault="006A30CE" w:rsidP="006A30CE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8584FF9" w14:textId="77777777" w:rsidR="006A30CE" w:rsidRPr="00E301AC" w:rsidRDefault="006A30CE" w:rsidP="006A30C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F00E2B0" w14:textId="77777777" w:rsidR="006A30CE" w:rsidRPr="00E301AC" w:rsidRDefault="006A30CE" w:rsidP="006A30CE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0" w:type="dxa"/>
          </w:tcPr>
          <w:p w14:paraId="600574F8" w14:textId="77777777" w:rsidR="006A30CE" w:rsidRPr="00E301AC" w:rsidRDefault="006A30CE" w:rsidP="006A30C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C6531D3" w14:textId="77777777" w:rsidR="006A30CE" w:rsidRPr="00E301AC" w:rsidRDefault="006A30CE" w:rsidP="006A30C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1353C6C" w14:textId="77777777" w:rsidR="006A30CE" w:rsidRPr="00E301AC" w:rsidRDefault="006A30CE" w:rsidP="006A30C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6B2D" w:rsidRPr="00E301AC" w14:paraId="43E98ED5" w14:textId="77777777" w:rsidTr="00A92FED">
        <w:trPr>
          <w:gridAfter w:val="1"/>
          <w:wAfter w:w="8" w:type="dxa"/>
          <w:cantSplit/>
          <w:trHeight w:val="20"/>
        </w:trPr>
        <w:tc>
          <w:tcPr>
            <w:tcW w:w="3240" w:type="dxa"/>
          </w:tcPr>
          <w:p w14:paraId="49A460AF" w14:textId="386EF1E5" w:rsidR="002D6B2D" w:rsidRPr="00E301AC" w:rsidRDefault="002D6B2D" w:rsidP="002D6B2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สไมล์ ซุปเปอร์ เอ็กซ์เพรส จำกัด</w:t>
            </w:r>
          </w:p>
        </w:tc>
        <w:tc>
          <w:tcPr>
            <w:tcW w:w="2160" w:type="dxa"/>
          </w:tcPr>
          <w:p w14:paraId="149C7DD3" w14:textId="6B021C4E" w:rsidR="002D6B2D" w:rsidRPr="00E301AC" w:rsidRDefault="002D6B2D" w:rsidP="002D6B2D">
            <w:pPr>
              <w:tabs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ศูนย์รับและกระจายสินค้า</w:t>
            </w:r>
          </w:p>
        </w:tc>
        <w:tc>
          <w:tcPr>
            <w:tcW w:w="720" w:type="dxa"/>
          </w:tcPr>
          <w:p w14:paraId="5293D248" w14:textId="3898A9FB" w:rsidR="002D6B2D" w:rsidRPr="00E301AC" w:rsidRDefault="002D6B2D" w:rsidP="002D6B2D">
            <w:pPr>
              <w:tabs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  <w:r w:rsidRPr="00E301A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</w:p>
        </w:tc>
        <w:tc>
          <w:tcPr>
            <w:tcW w:w="180" w:type="dxa"/>
          </w:tcPr>
          <w:p w14:paraId="0BF6EAB4" w14:textId="77777777" w:rsidR="002D6B2D" w:rsidRPr="00E301AC" w:rsidRDefault="002D6B2D" w:rsidP="002D6B2D">
            <w:pPr>
              <w:tabs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2" w:type="dxa"/>
          </w:tcPr>
          <w:p w14:paraId="1A96A700" w14:textId="267AAC94" w:rsidR="002D6B2D" w:rsidRPr="00E301AC" w:rsidRDefault="002D6B2D" w:rsidP="002D6B2D">
            <w:pPr>
              <w:tabs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  <w:r w:rsidRPr="00E301A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</w:p>
        </w:tc>
        <w:tc>
          <w:tcPr>
            <w:tcW w:w="180" w:type="dxa"/>
            <w:gridSpan w:val="2"/>
          </w:tcPr>
          <w:p w14:paraId="209179E7" w14:textId="77777777" w:rsidR="002D6B2D" w:rsidRPr="00E301AC" w:rsidRDefault="002D6B2D" w:rsidP="002D6B2D">
            <w:pPr>
              <w:tabs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bottom w:val="double" w:sz="4" w:space="0" w:color="auto"/>
            </w:tcBorders>
          </w:tcPr>
          <w:p w14:paraId="07FE50AA" w14:textId="5194B4AE" w:rsidR="002D6B2D" w:rsidRPr="00E301AC" w:rsidRDefault="002D6B2D" w:rsidP="002D6B2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D6B2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23,520</w:t>
            </w:r>
          </w:p>
        </w:tc>
        <w:tc>
          <w:tcPr>
            <w:tcW w:w="180" w:type="dxa"/>
          </w:tcPr>
          <w:p w14:paraId="426930A5" w14:textId="77777777" w:rsidR="002D6B2D" w:rsidRPr="00E301AC" w:rsidRDefault="002D6B2D" w:rsidP="002D6B2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587C0E32" w14:textId="694E921D" w:rsidR="002D6B2D" w:rsidRPr="00E301AC" w:rsidRDefault="002D6B2D" w:rsidP="002D6B2D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62C5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23,261</w:t>
            </w:r>
          </w:p>
        </w:tc>
        <w:tc>
          <w:tcPr>
            <w:tcW w:w="180" w:type="dxa"/>
            <w:gridSpan w:val="2"/>
          </w:tcPr>
          <w:p w14:paraId="2A396F5A" w14:textId="77777777" w:rsidR="002D6B2D" w:rsidRPr="00E301AC" w:rsidRDefault="002D6B2D" w:rsidP="002D6B2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1" w:type="dxa"/>
            <w:gridSpan w:val="2"/>
            <w:tcBorders>
              <w:bottom w:val="double" w:sz="4" w:space="0" w:color="auto"/>
            </w:tcBorders>
          </w:tcPr>
          <w:p w14:paraId="7871ABB4" w14:textId="614524AE" w:rsidR="002D6B2D" w:rsidRPr="00E301AC" w:rsidRDefault="002D6B2D" w:rsidP="002D6B2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D6B2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3,000</w:t>
            </w:r>
          </w:p>
        </w:tc>
        <w:tc>
          <w:tcPr>
            <w:tcW w:w="180" w:type="dxa"/>
          </w:tcPr>
          <w:p w14:paraId="3BD51AB1" w14:textId="77777777" w:rsidR="002D6B2D" w:rsidRPr="00E301AC" w:rsidRDefault="002D6B2D" w:rsidP="002D6B2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796DCD57" w14:textId="4860191E" w:rsidR="002D6B2D" w:rsidRPr="00E301AC" w:rsidRDefault="002D6B2D" w:rsidP="002D6B2D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046B8908" w14:textId="77777777" w:rsidR="002D6B2D" w:rsidRPr="00E301AC" w:rsidRDefault="002D6B2D" w:rsidP="002D6B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2C74A64A" w14:textId="349D1761" w:rsidR="002D6B2D" w:rsidRPr="00E301AC" w:rsidRDefault="002D6B2D" w:rsidP="002D6B2D">
            <w:pPr>
              <w:pStyle w:val="acctfourfigures"/>
              <w:tabs>
                <w:tab w:val="clear" w:pos="765"/>
                <w:tab w:val="decimal" w:pos="36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121C2912" w14:textId="77777777" w:rsidR="002D6B2D" w:rsidRPr="00E301AC" w:rsidRDefault="002D6B2D" w:rsidP="002D6B2D">
            <w:pPr>
              <w:pStyle w:val="acctfourfigures"/>
              <w:tabs>
                <w:tab w:val="decimal" w:pos="4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5D605641" w14:textId="0324CA87" w:rsidR="002D6B2D" w:rsidRPr="00E301AC" w:rsidRDefault="002D6B2D" w:rsidP="002D6B2D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3D9D6BA" w14:textId="77777777" w:rsidR="002D6B2D" w:rsidRPr="00E301AC" w:rsidRDefault="002D6B2D" w:rsidP="002D6B2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0" w:type="dxa"/>
            <w:tcBorders>
              <w:bottom w:val="double" w:sz="4" w:space="0" w:color="auto"/>
            </w:tcBorders>
          </w:tcPr>
          <w:p w14:paraId="670F729D" w14:textId="57959417" w:rsidR="002D6B2D" w:rsidRPr="00E301AC" w:rsidRDefault="002D6B2D" w:rsidP="002D6B2D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D6B2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3,000</w:t>
            </w:r>
          </w:p>
        </w:tc>
        <w:tc>
          <w:tcPr>
            <w:tcW w:w="180" w:type="dxa"/>
          </w:tcPr>
          <w:p w14:paraId="56ACD118" w14:textId="77777777" w:rsidR="002D6B2D" w:rsidRPr="00E301AC" w:rsidRDefault="002D6B2D" w:rsidP="002D6B2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3EDE5A50" w14:textId="24F9EE6A" w:rsidR="002D6B2D" w:rsidRPr="00E301AC" w:rsidRDefault="002D6B2D" w:rsidP="002D6B2D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000</w:t>
            </w:r>
          </w:p>
        </w:tc>
      </w:tr>
    </w:tbl>
    <w:p w14:paraId="6101094B" w14:textId="77777777" w:rsidR="00471CCE" w:rsidRPr="00E301AC" w:rsidRDefault="00471CCE" w:rsidP="00471CCE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FCE64EC" w14:textId="77777777" w:rsidR="0099466A" w:rsidRPr="00E301AC" w:rsidRDefault="0099466A" w:rsidP="006A30CE">
      <w:pPr>
        <w:pStyle w:val="block"/>
        <w:shd w:val="clear" w:color="auto" w:fill="FFFFFF"/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บริษัท สไมล์</w:t>
      </w:r>
      <w:r w:rsidR="00D82B0F"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ซุปเปอร์</w:t>
      </w:r>
      <w:r w:rsidRPr="00E301AC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เอ็กซ์เพรส จำกัด</w:t>
      </w:r>
      <w:r w:rsidRPr="00E301AC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D82B0F" w:rsidRPr="00E301AC">
        <w:rPr>
          <w:rFonts w:asciiTheme="majorBidi" w:hAnsiTheme="majorBidi" w:cstheme="majorBidi"/>
          <w:sz w:val="30"/>
          <w:szCs w:val="30"/>
          <w:cs/>
        </w:rPr>
        <w:t>จดทะเบียนจัดตั้งและดำเนินธุรกิจในประเทศไทย</w:t>
      </w:r>
    </w:p>
    <w:p w14:paraId="2C02BA68" w14:textId="77777777" w:rsidR="00D82B0F" w:rsidRPr="00E301AC" w:rsidRDefault="00D82B0F" w:rsidP="006A30CE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4E500F2F" w14:textId="77777777" w:rsidR="006554E7" w:rsidRPr="00E301AC" w:rsidRDefault="00D82B0F" w:rsidP="006A30CE">
      <w:pPr>
        <w:pStyle w:val="block"/>
        <w:shd w:val="clear" w:color="auto" w:fill="FFFFFF"/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E301AC">
        <w:rPr>
          <w:rFonts w:asciiTheme="majorBidi" w:hAnsiTheme="majorBidi" w:cstheme="majorBidi"/>
          <w:sz w:val="30"/>
          <w:szCs w:val="30"/>
          <w:cs/>
          <w:lang w:bidi="th-TH"/>
        </w:rPr>
        <w:t>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30C59FF0" w14:textId="77777777" w:rsidR="006A30CE" w:rsidRPr="00E301AC" w:rsidRDefault="006A30CE" w:rsidP="00127462">
      <w:pPr>
        <w:pStyle w:val="block"/>
        <w:shd w:val="clear" w:color="auto" w:fill="FFFFFF"/>
        <w:spacing w:after="0" w:line="240" w:lineRule="auto"/>
        <w:ind w:left="0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00752FF6" w14:textId="70636925" w:rsidR="006A30CE" w:rsidRPr="00E301AC" w:rsidRDefault="006A30CE" w:rsidP="00127462">
      <w:pPr>
        <w:pStyle w:val="block"/>
        <w:shd w:val="clear" w:color="auto" w:fill="FFFFFF"/>
        <w:spacing w:after="0" w:line="240" w:lineRule="auto"/>
        <w:ind w:left="0"/>
        <w:jc w:val="both"/>
        <w:rPr>
          <w:rFonts w:asciiTheme="majorBidi" w:hAnsiTheme="majorBidi" w:cstheme="majorBidi"/>
          <w:sz w:val="30"/>
          <w:szCs w:val="30"/>
        </w:rPr>
        <w:sectPr w:rsidR="006A30CE" w:rsidRPr="00E301AC" w:rsidSect="001437A4">
          <w:footerReference w:type="default" r:id="rId13"/>
          <w:pgSz w:w="16834" w:h="11909" w:orient="landscape" w:code="9"/>
          <w:pgMar w:top="691" w:right="1152" w:bottom="576" w:left="1152" w:header="720" w:footer="720" w:gutter="0"/>
          <w:cols w:space="737"/>
        </w:sectPr>
      </w:pPr>
    </w:p>
    <w:p w14:paraId="2ABD9C5A" w14:textId="5487D934" w:rsidR="00D82B0F" w:rsidRPr="00E301AC" w:rsidRDefault="00D82B0F" w:rsidP="00D82B0F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301A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บริษัทร่วม</w:t>
      </w:r>
      <w:r w:rsidR="006D7C98" w:rsidRPr="00E301AC">
        <w:rPr>
          <w:rFonts w:asciiTheme="majorBidi" w:hAnsiTheme="majorBidi" w:cstheme="majorBidi"/>
          <w:i/>
          <w:iCs/>
          <w:sz w:val="30"/>
          <w:szCs w:val="30"/>
          <w:cs/>
        </w:rPr>
        <w:t>ที่มีสาระสำคัญ</w:t>
      </w:r>
    </w:p>
    <w:p w14:paraId="4723F413" w14:textId="77777777" w:rsidR="00D82B0F" w:rsidRPr="00E301AC" w:rsidRDefault="00D82B0F" w:rsidP="00D82B0F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5757E7" w14:textId="64C25EA4" w:rsidR="00D82B0F" w:rsidRPr="00E301AC" w:rsidRDefault="00D82B0F" w:rsidP="00D82B0F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ตารางต่อไปนี้สรุปข้อมูลทางการเงินของบริษัทร่วม</w:t>
      </w:r>
      <w:r w:rsidR="006D7C98" w:rsidRPr="00E301AC">
        <w:rPr>
          <w:rFonts w:asciiTheme="majorBidi" w:hAnsiTheme="majorBidi" w:cstheme="majorBidi"/>
          <w:sz w:val="30"/>
          <w:szCs w:val="30"/>
          <w:cs/>
        </w:rPr>
        <w:t>ที่มีสาระสำคัญซึ่งนำเสนอ</w:t>
      </w:r>
      <w:r w:rsidRPr="00E301AC">
        <w:rPr>
          <w:rFonts w:asciiTheme="majorBidi" w:hAnsiTheme="majorBidi" w:cstheme="majorBidi"/>
          <w:sz w:val="30"/>
          <w:szCs w:val="30"/>
          <w:cs/>
        </w:rPr>
        <w:t>อยู่ในงบการเงินของบริษัทร่วม</w:t>
      </w:r>
      <w:r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บริษัทในบริษัทร่วม</w:t>
      </w:r>
    </w:p>
    <w:p w14:paraId="36D416BB" w14:textId="77777777" w:rsidR="006554E7" w:rsidRPr="00E301AC" w:rsidRDefault="006554E7" w:rsidP="00FE38D3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720"/>
        <w:gridCol w:w="1530"/>
        <w:gridCol w:w="270"/>
        <w:gridCol w:w="1530"/>
      </w:tblGrid>
      <w:tr w:rsidR="00D82B0F" w:rsidRPr="00E301AC" w14:paraId="7F904F23" w14:textId="77777777" w:rsidTr="00CB7BD2">
        <w:tc>
          <w:tcPr>
            <w:tcW w:w="5040" w:type="dxa"/>
            <w:vAlign w:val="bottom"/>
          </w:tcPr>
          <w:p w14:paraId="0178C74C" w14:textId="77777777" w:rsidR="00D82B0F" w:rsidRPr="00E301AC" w:rsidRDefault="00D82B0F" w:rsidP="00CB7BD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11826D67" w14:textId="77777777" w:rsidR="00D82B0F" w:rsidRPr="00E301AC" w:rsidRDefault="00D82B0F" w:rsidP="00CB7BD2">
            <w:pPr>
              <w:pStyle w:val="BodyTextIndent2"/>
              <w:spacing w:before="0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3330" w:type="dxa"/>
            <w:gridSpan w:val="3"/>
          </w:tcPr>
          <w:p w14:paraId="53ABC423" w14:textId="77777777" w:rsidR="00D82B0F" w:rsidRPr="00E301AC" w:rsidRDefault="00D82B0F" w:rsidP="00CB7BD2">
            <w:pPr>
              <w:pStyle w:val="BodyTextIndent2"/>
              <w:tabs>
                <w:tab w:val="clear" w:pos="990"/>
              </w:tabs>
              <w:spacing w:before="0"/>
              <w:ind w:left="-108" w:right="-105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สไมล์ ซุปเปอร์ เอ็กซ์เพรส จำกัด</w:t>
            </w:r>
          </w:p>
        </w:tc>
      </w:tr>
      <w:tr w:rsidR="00AF2D8F" w:rsidRPr="00E301AC" w14:paraId="4C3E54BA" w14:textId="77777777" w:rsidTr="00CB7BD2">
        <w:tc>
          <w:tcPr>
            <w:tcW w:w="5040" w:type="dxa"/>
            <w:vAlign w:val="bottom"/>
          </w:tcPr>
          <w:p w14:paraId="5E38E0C2" w14:textId="77777777" w:rsidR="00AF2D8F" w:rsidRPr="00E301AC" w:rsidRDefault="00AF2D8F" w:rsidP="00CB7BD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bookmarkStart w:id="0" w:name="_Hlk38370120"/>
          </w:p>
        </w:tc>
        <w:tc>
          <w:tcPr>
            <w:tcW w:w="720" w:type="dxa"/>
          </w:tcPr>
          <w:p w14:paraId="471353CF" w14:textId="77777777" w:rsidR="00AF2D8F" w:rsidRPr="00E301AC" w:rsidRDefault="00AF2D8F" w:rsidP="00CB7BD2">
            <w:pPr>
              <w:pStyle w:val="BodyTextIndent2"/>
              <w:spacing w:before="0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30" w:type="dxa"/>
          </w:tcPr>
          <w:p w14:paraId="4B83042A" w14:textId="08D7A4B2" w:rsidR="00AF2D8F" w:rsidRPr="00E301AC" w:rsidRDefault="00C90145" w:rsidP="00CB7BD2">
            <w:pPr>
              <w:pStyle w:val="BodyTextIndent2"/>
              <w:tabs>
                <w:tab w:val="clear" w:pos="990"/>
              </w:tabs>
              <w:spacing w:before="0"/>
              <w:ind w:left="-108" w:right="-105" w:firstLine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15D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7C43A289" w14:textId="77777777" w:rsidR="00AF2D8F" w:rsidRPr="00E301AC" w:rsidRDefault="00AF2D8F" w:rsidP="00CB7BD2">
            <w:pPr>
              <w:pStyle w:val="BodyTextIndent2"/>
              <w:spacing w:before="0"/>
              <w:ind w:left="-108" w:right="0" w:firstLine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530" w:type="dxa"/>
          </w:tcPr>
          <w:p w14:paraId="49BF5575" w14:textId="52237954" w:rsidR="00AF2D8F" w:rsidRPr="00E301AC" w:rsidRDefault="00C90145" w:rsidP="00CB7BD2">
            <w:pPr>
              <w:pStyle w:val="BodyTextIndent2"/>
              <w:tabs>
                <w:tab w:val="clear" w:pos="990"/>
              </w:tabs>
              <w:spacing w:before="0"/>
              <w:ind w:left="-108" w:right="-105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15D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AF2D8F" w:rsidRPr="00E301AC" w14:paraId="4504DF26" w14:textId="77777777" w:rsidTr="00CB7BD2">
        <w:tc>
          <w:tcPr>
            <w:tcW w:w="5040" w:type="dxa"/>
            <w:vAlign w:val="bottom"/>
          </w:tcPr>
          <w:p w14:paraId="0E453AA4" w14:textId="77777777" w:rsidR="00AF2D8F" w:rsidRPr="00E301AC" w:rsidRDefault="00AF2D8F" w:rsidP="00CB7BD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10E75B9B" w14:textId="77777777" w:rsidR="00AF2D8F" w:rsidRPr="00E301AC" w:rsidRDefault="00AF2D8F" w:rsidP="00CB7BD2">
            <w:pPr>
              <w:pStyle w:val="BodyTextIndent2"/>
              <w:spacing w:before="0"/>
              <w:ind w:left="-108" w:right="0" w:firstLine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16B1FB5D" w14:textId="77777777" w:rsidR="00AF2D8F" w:rsidRPr="00E301AC" w:rsidRDefault="00AF2D8F" w:rsidP="00CB7BD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615D22" w:rsidRPr="00E301AC" w14:paraId="26E21B5B" w14:textId="77777777" w:rsidTr="002D2931">
        <w:tc>
          <w:tcPr>
            <w:tcW w:w="5040" w:type="dxa"/>
            <w:shd w:val="clear" w:color="auto" w:fill="auto"/>
          </w:tcPr>
          <w:p w14:paraId="66F18FC4" w14:textId="77777777" w:rsidR="00615D22" w:rsidRPr="00E301AC" w:rsidRDefault="00615D22" w:rsidP="00615D2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720" w:type="dxa"/>
          </w:tcPr>
          <w:p w14:paraId="5C253FAC" w14:textId="77777777" w:rsidR="00615D22" w:rsidRPr="00E301AC" w:rsidRDefault="00615D22" w:rsidP="00615D22">
            <w:pPr>
              <w:tabs>
                <w:tab w:val="decimal" w:pos="1422"/>
              </w:tabs>
              <w:spacing w:line="240" w:lineRule="auto"/>
              <w:ind w:left="-108" w:right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C0891C9" w14:textId="63262B27" w:rsidR="00615D22" w:rsidRPr="00E301AC" w:rsidRDefault="00EB6B69" w:rsidP="00615D22">
            <w:pPr>
              <w:tabs>
                <w:tab w:val="decimal" w:pos="115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EB6B69">
              <w:rPr>
                <w:rFonts w:asciiTheme="majorBidi" w:hAnsiTheme="majorBidi" w:cstheme="majorBidi"/>
                <w:sz w:val="30"/>
                <w:szCs w:val="30"/>
              </w:rPr>
              <w:t>272,862</w:t>
            </w:r>
          </w:p>
        </w:tc>
        <w:tc>
          <w:tcPr>
            <w:tcW w:w="270" w:type="dxa"/>
          </w:tcPr>
          <w:p w14:paraId="0FCD9FDE" w14:textId="77777777" w:rsidR="00615D22" w:rsidRPr="00E301AC" w:rsidRDefault="00615D22" w:rsidP="00615D22">
            <w:pPr>
              <w:tabs>
                <w:tab w:val="decimal" w:pos="1512"/>
              </w:tabs>
              <w:spacing w:line="240" w:lineRule="auto"/>
              <w:ind w:left="-108" w:right="4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E7AC4F0" w14:textId="125268F2" w:rsidR="00615D22" w:rsidRPr="00E301AC" w:rsidRDefault="00615D22" w:rsidP="00615D22">
            <w:pPr>
              <w:tabs>
                <w:tab w:val="decimal" w:pos="12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292,924</w:t>
            </w:r>
          </w:p>
        </w:tc>
      </w:tr>
      <w:tr w:rsidR="00615D22" w:rsidRPr="00E301AC" w14:paraId="6F55979B" w14:textId="77777777" w:rsidTr="002D2931">
        <w:tc>
          <w:tcPr>
            <w:tcW w:w="5040" w:type="dxa"/>
            <w:shd w:val="clear" w:color="auto" w:fill="auto"/>
          </w:tcPr>
          <w:p w14:paraId="4B4048AD" w14:textId="77777777" w:rsidR="00615D22" w:rsidRPr="00E301AC" w:rsidRDefault="00615D22" w:rsidP="00615D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7C30EDC9" w14:textId="77777777" w:rsidR="00615D22" w:rsidRPr="00E301AC" w:rsidRDefault="00615D22" w:rsidP="00615D22">
            <w:pPr>
              <w:tabs>
                <w:tab w:val="decimal" w:pos="1422"/>
              </w:tabs>
              <w:spacing w:line="240" w:lineRule="auto"/>
              <w:ind w:left="-108" w:right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C1F2928" w14:textId="77777777" w:rsidR="00615D22" w:rsidRPr="00E301AC" w:rsidRDefault="00615D22" w:rsidP="00615D22">
            <w:pPr>
              <w:tabs>
                <w:tab w:val="decimal" w:pos="1150"/>
                <w:tab w:val="decimal" w:pos="1422"/>
              </w:tabs>
              <w:spacing w:line="240" w:lineRule="auto"/>
              <w:ind w:left="-108" w:right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7AEE86" w14:textId="77777777" w:rsidR="00615D22" w:rsidRPr="00E301AC" w:rsidRDefault="00615D22" w:rsidP="00615D22">
            <w:pPr>
              <w:tabs>
                <w:tab w:val="decimal" w:pos="1512"/>
              </w:tabs>
              <w:spacing w:line="240" w:lineRule="auto"/>
              <w:ind w:left="-108" w:right="4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11D626C" w14:textId="77777777" w:rsidR="00615D22" w:rsidRPr="00E301AC" w:rsidRDefault="00615D22" w:rsidP="00615D22">
            <w:pPr>
              <w:tabs>
                <w:tab w:val="decimal" w:pos="1240"/>
                <w:tab w:val="decimal" w:pos="1422"/>
              </w:tabs>
              <w:spacing w:line="240" w:lineRule="auto"/>
              <w:ind w:left="-108" w:right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5D22" w:rsidRPr="00E301AC" w14:paraId="73C864D6" w14:textId="77777777" w:rsidTr="002D2931">
        <w:tc>
          <w:tcPr>
            <w:tcW w:w="5040" w:type="dxa"/>
            <w:shd w:val="clear" w:color="auto" w:fill="auto"/>
          </w:tcPr>
          <w:p w14:paraId="41A6155C" w14:textId="4FF6A0BC" w:rsidR="00615D22" w:rsidRPr="00E301AC" w:rsidRDefault="00615D22" w:rsidP="00615D2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กำไรขาดทุนเบ็ดเสร็จรวม (ร้อยละ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720" w:type="dxa"/>
          </w:tcPr>
          <w:p w14:paraId="1B8E5499" w14:textId="77777777" w:rsidR="00615D22" w:rsidRPr="00E301AC" w:rsidRDefault="00615D22" w:rsidP="00615D22">
            <w:pPr>
              <w:tabs>
                <w:tab w:val="decimal" w:pos="1422"/>
              </w:tabs>
              <w:spacing w:line="240" w:lineRule="auto"/>
              <w:ind w:right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E5033D2" w14:textId="1A08C979" w:rsidR="00615D22" w:rsidRPr="00E301AC" w:rsidRDefault="00EB6B69" w:rsidP="00615D22">
            <w:pPr>
              <w:tabs>
                <w:tab w:val="decimal" w:pos="115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EB6B69">
              <w:rPr>
                <w:rFonts w:asciiTheme="majorBidi" w:hAnsiTheme="majorBidi" w:cstheme="majorBidi"/>
                <w:sz w:val="30"/>
                <w:szCs w:val="30"/>
              </w:rPr>
              <w:t>3,573</w:t>
            </w:r>
          </w:p>
        </w:tc>
        <w:tc>
          <w:tcPr>
            <w:tcW w:w="270" w:type="dxa"/>
          </w:tcPr>
          <w:p w14:paraId="25E0C8A5" w14:textId="77777777" w:rsidR="00615D22" w:rsidRPr="00E301AC" w:rsidRDefault="00615D22" w:rsidP="00615D22">
            <w:pPr>
              <w:tabs>
                <w:tab w:val="decimal" w:pos="1512"/>
              </w:tabs>
              <w:spacing w:line="240" w:lineRule="auto"/>
              <w:ind w:left="-108" w:right="4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B7E351D" w14:textId="15BFC653" w:rsidR="00615D22" w:rsidRPr="00E301AC" w:rsidRDefault="00615D22" w:rsidP="00615D22">
            <w:pPr>
              <w:tabs>
                <w:tab w:val="decimal" w:pos="12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B667D2">
              <w:rPr>
                <w:rFonts w:asciiTheme="majorBidi" w:hAnsiTheme="majorBidi" w:cstheme="majorBidi"/>
                <w:sz w:val="30"/>
                <w:szCs w:val="30"/>
              </w:rPr>
              <w:t>8,371</w:t>
            </w:r>
          </w:p>
        </w:tc>
      </w:tr>
      <w:tr w:rsidR="002D6B2D" w:rsidRPr="00E301AC" w14:paraId="034AAEA9" w14:textId="77777777" w:rsidTr="00111AC6">
        <w:tc>
          <w:tcPr>
            <w:tcW w:w="5040" w:type="dxa"/>
            <w:shd w:val="clear" w:color="auto" w:fill="auto"/>
            <w:vAlign w:val="bottom"/>
          </w:tcPr>
          <w:p w14:paraId="69D154A2" w14:textId="77777777" w:rsidR="002D6B2D" w:rsidRPr="00E301AC" w:rsidRDefault="002D6B2D" w:rsidP="002D6B2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ถือหุ้นร้อยละ</w:t>
            </w:r>
          </w:p>
        </w:tc>
        <w:tc>
          <w:tcPr>
            <w:tcW w:w="720" w:type="dxa"/>
          </w:tcPr>
          <w:p w14:paraId="1EA8C476" w14:textId="77777777" w:rsidR="002D6B2D" w:rsidRPr="00E301AC" w:rsidRDefault="002D6B2D" w:rsidP="002D6B2D">
            <w:pPr>
              <w:tabs>
                <w:tab w:val="decimal" w:pos="1332"/>
              </w:tabs>
              <w:spacing w:line="240" w:lineRule="auto"/>
              <w:ind w:left="-108" w:right="34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B85B523" w14:textId="53632CD7" w:rsidR="002D6B2D" w:rsidRPr="00E301AC" w:rsidRDefault="002D6B2D" w:rsidP="002D6B2D">
            <w:pPr>
              <w:tabs>
                <w:tab w:val="decimal" w:pos="970"/>
              </w:tabs>
              <w:spacing w:line="240" w:lineRule="auto"/>
              <w:ind w:left="-108" w:right="16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27.12</w:t>
            </w:r>
          </w:p>
        </w:tc>
        <w:tc>
          <w:tcPr>
            <w:tcW w:w="270" w:type="dxa"/>
          </w:tcPr>
          <w:p w14:paraId="6382EA7C" w14:textId="77777777" w:rsidR="002D6B2D" w:rsidRPr="00E301AC" w:rsidRDefault="002D6B2D" w:rsidP="002D6B2D">
            <w:pPr>
              <w:pStyle w:val="BodyTextIndent2"/>
              <w:spacing w:before="0"/>
              <w:ind w:left="-108" w:right="432" w:firstLine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06A9108" w14:textId="14527B78" w:rsidR="002D6B2D" w:rsidRPr="00E301AC" w:rsidRDefault="002D6B2D" w:rsidP="002D6B2D">
            <w:pPr>
              <w:tabs>
                <w:tab w:val="decimal" w:pos="1240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27.12</w:t>
            </w:r>
          </w:p>
        </w:tc>
      </w:tr>
      <w:tr w:rsidR="002D6B2D" w:rsidRPr="00E301AC" w14:paraId="35D03308" w14:textId="77777777" w:rsidTr="00111AC6">
        <w:tc>
          <w:tcPr>
            <w:tcW w:w="5040" w:type="dxa"/>
            <w:shd w:val="clear" w:color="auto" w:fill="auto"/>
            <w:vAlign w:val="bottom"/>
          </w:tcPr>
          <w:p w14:paraId="631B3932" w14:textId="77777777" w:rsidR="002D6B2D" w:rsidRPr="00E301AC" w:rsidRDefault="002D6B2D" w:rsidP="002D6B2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กำไรขาดทุนเบ็ดเสร็จรวมตามส่วนได้เสียของบริษัท</w:t>
            </w:r>
          </w:p>
        </w:tc>
        <w:tc>
          <w:tcPr>
            <w:tcW w:w="720" w:type="dxa"/>
          </w:tcPr>
          <w:p w14:paraId="266E2F06" w14:textId="77777777" w:rsidR="002D6B2D" w:rsidRPr="00E301AC" w:rsidRDefault="002D6B2D" w:rsidP="002D6B2D">
            <w:pPr>
              <w:tabs>
                <w:tab w:val="decimal" w:pos="1422"/>
              </w:tabs>
              <w:spacing w:line="240" w:lineRule="auto"/>
              <w:ind w:left="-108" w:right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C0ECD52" w14:textId="44029A04" w:rsidR="002D6B2D" w:rsidRPr="00E301AC" w:rsidRDefault="00EB6B69" w:rsidP="002D6B2D">
            <w:pPr>
              <w:tabs>
                <w:tab w:val="decimal" w:pos="115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6B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969</w:t>
            </w:r>
          </w:p>
        </w:tc>
        <w:tc>
          <w:tcPr>
            <w:tcW w:w="270" w:type="dxa"/>
          </w:tcPr>
          <w:p w14:paraId="0EE7C252" w14:textId="77777777" w:rsidR="002D6B2D" w:rsidRPr="00E301AC" w:rsidRDefault="002D6B2D" w:rsidP="002D6B2D">
            <w:pPr>
              <w:pStyle w:val="BodyTextIndent2"/>
              <w:spacing w:before="0"/>
              <w:ind w:left="-108" w:right="432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C167D42" w14:textId="23BA9374" w:rsidR="002D6B2D" w:rsidRPr="00E301AC" w:rsidRDefault="002D6B2D" w:rsidP="002D6B2D">
            <w:pPr>
              <w:tabs>
                <w:tab w:val="decimal" w:pos="12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67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2,270</w:t>
            </w:r>
          </w:p>
        </w:tc>
      </w:tr>
      <w:tr w:rsidR="002D6B2D" w:rsidRPr="00E301AC" w14:paraId="324881A5" w14:textId="77777777" w:rsidTr="00111AC6">
        <w:tc>
          <w:tcPr>
            <w:tcW w:w="5040" w:type="dxa"/>
            <w:shd w:val="clear" w:color="auto" w:fill="auto"/>
            <w:vAlign w:val="bottom"/>
          </w:tcPr>
          <w:p w14:paraId="0F427CAC" w14:textId="555C4D7A" w:rsidR="002D6B2D" w:rsidRPr="00E301AC" w:rsidRDefault="002D6B2D" w:rsidP="002D6B2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20" w:type="dxa"/>
          </w:tcPr>
          <w:p w14:paraId="04B57FE5" w14:textId="77777777" w:rsidR="002D6B2D" w:rsidRPr="00E301AC" w:rsidRDefault="002D6B2D" w:rsidP="002D6B2D">
            <w:pPr>
              <w:pStyle w:val="BodyTextIndent2"/>
              <w:spacing w:before="0"/>
              <w:ind w:left="-108" w:right="342" w:firstLine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30" w:type="dxa"/>
          </w:tcPr>
          <w:p w14:paraId="41F82A84" w14:textId="77777777" w:rsidR="002D6B2D" w:rsidRPr="00E301AC" w:rsidRDefault="002D6B2D" w:rsidP="002D6B2D">
            <w:pPr>
              <w:pStyle w:val="BodyTextIndent2"/>
              <w:tabs>
                <w:tab w:val="decimal" w:pos="1150"/>
              </w:tabs>
              <w:spacing w:before="0"/>
              <w:ind w:left="-108" w:right="342" w:firstLine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0" w:type="dxa"/>
          </w:tcPr>
          <w:p w14:paraId="6883D7E0" w14:textId="77777777" w:rsidR="002D6B2D" w:rsidRPr="00E301AC" w:rsidRDefault="002D6B2D" w:rsidP="002D6B2D">
            <w:pPr>
              <w:pStyle w:val="BodyTextIndent2"/>
              <w:spacing w:before="0"/>
              <w:ind w:left="-108" w:right="432" w:firstLine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30" w:type="dxa"/>
          </w:tcPr>
          <w:p w14:paraId="24FDA8FC" w14:textId="77777777" w:rsidR="002D6B2D" w:rsidRPr="00E301AC" w:rsidRDefault="002D6B2D" w:rsidP="002D6B2D">
            <w:pPr>
              <w:tabs>
                <w:tab w:val="decimal" w:pos="12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D6B2D" w:rsidRPr="00E301AC" w14:paraId="1610953E" w14:textId="77777777" w:rsidTr="002D2931">
        <w:tc>
          <w:tcPr>
            <w:tcW w:w="5040" w:type="dxa"/>
            <w:shd w:val="clear" w:color="auto" w:fill="auto"/>
          </w:tcPr>
          <w:p w14:paraId="22A27654" w14:textId="77777777" w:rsidR="002D6B2D" w:rsidRPr="00E301AC" w:rsidRDefault="002D6B2D" w:rsidP="002D6B2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720" w:type="dxa"/>
          </w:tcPr>
          <w:p w14:paraId="4DA230C2" w14:textId="77777777" w:rsidR="002D6B2D" w:rsidRPr="00E301AC" w:rsidRDefault="002D6B2D" w:rsidP="002D6B2D">
            <w:pPr>
              <w:tabs>
                <w:tab w:val="decimal" w:pos="1422"/>
              </w:tabs>
              <w:spacing w:line="240" w:lineRule="auto"/>
              <w:ind w:left="-108" w:right="34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62355DD0" w14:textId="6252CB2B" w:rsidR="002D6B2D" w:rsidRPr="00E301AC" w:rsidRDefault="00EB6B69" w:rsidP="002D6B2D">
            <w:pPr>
              <w:tabs>
                <w:tab w:val="decimal" w:pos="115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6B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100,991</w:t>
            </w:r>
          </w:p>
        </w:tc>
        <w:tc>
          <w:tcPr>
            <w:tcW w:w="270" w:type="dxa"/>
          </w:tcPr>
          <w:p w14:paraId="345CDE83" w14:textId="77777777" w:rsidR="002D6B2D" w:rsidRPr="00E301AC" w:rsidRDefault="002D6B2D" w:rsidP="002D6B2D">
            <w:pPr>
              <w:pStyle w:val="BodyTextIndent2"/>
              <w:spacing w:before="0"/>
              <w:ind w:left="-108" w:right="432" w:firstLine="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530" w:type="dxa"/>
          </w:tcPr>
          <w:p w14:paraId="69D11B48" w14:textId="65AD45A3" w:rsidR="002D6B2D" w:rsidRPr="00E301AC" w:rsidRDefault="002D6B2D" w:rsidP="002D6B2D">
            <w:pPr>
              <w:tabs>
                <w:tab w:val="decimal" w:pos="12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8D6A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98,336</w:t>
            </w:r>
          </w:p>
        </w:tc>
      </w:tr>
      <w:tr w:rsidR="002D6B2D" w:rsidRPr="00E301AC" w14:paraId="49A9E3A0" w14:textId="77777777" w:rsidTr="002D2931">
        <w:tc>
          <w:tcPr>
            <w:tcW w:w="5040" w:type="dxa"/>
            <w:shd w:val="clear" w:color="auto" w:fill="auto"/>
          </w:tcPr>
          <w:p w14:paraId="153A1736" w14:textId="77777777" w:rsidR="002D6B2D" w:rsidRPr="00E301AC" w:rsidRDefault="002D6B2D" w:rsidP="002D6B2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720" w:type="dxa"/>
          </w:tcPr>
          <w:p w14:paraId="7099221E" w14:textId="77777777" w:rsidR="002D6B2D" w:rsidRPr="00E301AC" w:rsidRDefault="002D6B2D" w:rsidP="002D6B2D">
            <w:pPr>
              <w:tabs>
                <w:tab w:val="decimal" w:pos="1422"/>
              </w:tabs>
              <w:spacing w:line="240" w:lineRule="auto"/>
              <w:ind w:left="-108" w:right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DBEDF3F" w14:textId="62B30512" w:rsidR="002D6B2D" w:rsidRPr="00E301AC" w:rsidRDefault="00E21A26" w:rsidP="002D6B2D">
            <w:pPr>
              <w:tabs>
                <w:tab w:val="decimal" w:pos="115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1A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16,448</w:t>
            </w:r>
          </w:p>
        </w:tc>
        <w:tc>
          <w:tcPr>
            <w:tcW w:w="270" w:type="dxa"/>
          </w:tcPr>
          <w:p w14:paraId="5E874196" w14:textId="77777777" w:rsidR="002D6B2D" w:rsidRPr="00E301AC" w:rsidRDefault="002D6B2D" w:rsidP="002D6B2D">
            <w:pPr>
              <w:spacing w:line="240" w:lineRule="auto"/>
              <w:ind w:left="-108" w:right="4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05EBFF32" w14:textId="3EDD4334" w:rsidR="002D6B2D" w:rsidRPr="00E301AC" w:rsidRDefault="002D6B2D" w:rsidP="002D6B2D">
            <w:pPr>
              <w:tabs>
                <w:tab w:val="decimal" w:pos="12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8D6A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20,90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2D6B2D" w:rsidRPr="00E301AC" w14:paraId="2B9B0B06" w14:textId="77777777" w:rsidTr="002D2931">
        <w:tc>
          <w:tcPr>
            <w:tcW w:w="5040" w:type="dxa"/>
            <w:shd w:val="clear" w:color="auto" w:fill="auto"/>
          </w:tcPr>
          <w:p w14:paraId="158E4F63" w14:textId="77777777" w:rsidR="002D6B2D" w:rsidRPr="00E301AC" w:rsidRDefault="002D6B2D" w:rsidP="002D6B2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720" w:type="dxa"/>
          </w:tcPr>
          <w:p w14:paraId="0F884FC6" w14:textId="77777777" w:rsidR="002D6B2D" w:rsidRPr="00E301AC" w:rsidRDefault="002D6B2D" w:rsidP="002D6B2D">
            <w:pPr>
              <w:tabs>
                <w:tab w:val="decimal" w:pos="1422"/>
              </w:tabs>
              <w:spacing w:line="240" w:lineRule="auto"/>
              <w:ind w:left="-108" w:right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B692B5A" w14:textId="22A6C832" w:rsidR="002D6B2D" w:rsidRPr="00E301AC" w:rsidRDefault="00EB6B69" w:rsidP="002D6B2D">
            <w:pPr>
              <w:tabs>
                <w:tab w:val="decimal" w:pos="115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B6B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(25,369)</w:t>
            </w:r>
          </w:p>
        </w:tc>
        <w:tc>
          <w:tcPr>
            <w:tcW w:w="270" w:type="dxa"/>
          </w:tcPr>
          <w:p w14:paraId="0CB12664" w14:textId="77777777" w:rsidR="002D6B2D" w:rsidRPr="00E301AC" w:rsidRDefault="002D6B2D" w:rsidP="002D6B2D">
            <w:pPr>
              <w:tabs>
                <w:tab w:val="decimal" w:pos="1512"/>
              </w:tabs>
              <w:spacing w:line="240" w:lineRule="auto"/>
              <w:ind w:left="-108" w:right="4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31A8633" w14:textId="33E9555A" w:rsidR="002D6B2D" w:rsidRPr="00E301AC" w:rsidRDefault="002D6B2D" w:rsidP="002D6B2D">
            <w:pPr>
              <w:tabs>
                <w:tab w:val="decimal" w:pos="12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6A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(28,176)</w:t>
            </w:r>
          </w:p>
        </w:tc>
      </w:tr>
      <w:tr w:rsidR="002D6B2D" w:rsidRPr="00E301AC" w14:paraId="79F94F3F" w14:textId="77777777" w:rsidTr="002D2931">
        <w:tc>
          <w:tcPr>
            <w:tcW w:w="5040" w:type="dxa"/>
            <w:shd w:val="clear" w:color="auto" w:fill="auto"/>
          </w:tcPr>
          <w:p w14:paraId="7602BD5F" w14:textId="77777777" w:rsidR="002D6B2D" w:rsidRPr="00E301AC" w:rsidRDefault="002D6B2D" w:rsidP="002D6B2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720" w:type="dxa"/>
          </w:tcPr>
          <w:p w14:paraId="6227CE56" w14:textId="77777777" w:rsidR="002D6B2D" w:rsidRPr="00E301AC" w:rsidRDefault="002D6B2D" w:rsidP="002D6B2D">
            <w:pPr>
              <w:tabs>
                <w:tab w:val="decimal" w:pos="1422"/>
              </w:tabs>
              <w:spacing w:line="240" w:lineRule="auto"/>
              <w:ind w:left="-108" w:right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C239794" w14:textId="414CDF4A" w:rsidR="002D6B2D" w:rsidRPr="00E301AC" w:rsidRDefault="00EB6B69" w:rsidP="002D6B2D">
            <w:pPr>
              <w:tabs>
                <w:tab w:val="decimal" w:pos="115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6B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(5,343)</w:t>
            </w:r>
          </w:p>
        </w:tc>
        <w:tc>
          <w:tcPr>
            <w:tcW w:w="270" w:type="dxa"/>
          </w:tcPr>
          <w:p w14:paraId="6C7AD68A" w14:textId="77777777" w:rsidR="002D6B2D" w:rsidRPr="00E301AC" w:rsidRDefault="002D6B2D" w:rsidP="002D6B2D">
            <w:pPr>
              <w:tabs>
                <w:tab w:val="decimal" w:pos="1512"/>
              </w:tabs>
              <w:spacing w:line="240" w:lineRule="auto"/>
              <w:ind w:left="-108" w:right="4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F855ACD" w14:textId="49048723" w:rsidR="002D6B2D" w:rsidRPr="00E301AC" w:rsidRDefault="002D6B2D" w:rsidP="002D6B2D">
            <w:pPr>
              <w:tabs>
                <w:tab w:val="decimal" w:pos="12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8D6A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(5,296)</w:t>
            </w:r>
          </w:p>
        </w:tc>
      </w:tr>
      <w:tr w:rsidR="002D6B2D" w:rsidRPr="00E301AC" w14:paraId="0F5D9AE4" w14:textId="77777777" w:rsidTr="002D2931">
        <w:tc>
          <w:tcPr>
            <w:tcW w:w="5040" w:type="dxa"/>
            <w:shd w:val="clear" w:color="auto" w:fill="auto"/>
          </w:tcPr>
          <w:p w14:paraId="6C622FDA" w14:textId="33A0F512" w:rsidR="002D6B2D" w:rsidRPr="00E301AC" w:rsidRDefault="002D6B2D" w:rsidP="002D6B2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สินทรัพย์สุทธิ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(ร้อยละ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720" w:type="dxa"/>
          </w:tcPr>
          <w:p w14:paraId="0DD2A3BA" w14:textId="77777777" w:rsidR="002D6B2D" w:rsidRPr="00E301AC" w:rsidRDefault="002D6B2D" w:rsidP="002D6B2D">
            <w:pPr>
              <w:tabs>
                <w:tab w:val="decimal" w:pos="-108"/>
                <w:tab w:val="left" w:pos="1691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4DFCED7" w14:textId="284F9F05" w:rsidR="002D6B2D" w:rsidRPr="00E301AC" w:rsidRDefault="00E21A26" w:rsidP="002D6B2D">
            <w:pPr>
              <w:tabs>
                <w:tab w:val="decimal" w:pos="115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1A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86,7</w:t>
            </w:r>
            <w:r w:rsidR="002623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</w:p>
        </w:tc>
        <w:tc>
          <w:tcPr>
            <w:tcW w:w="270" w:type="dxa"/>
          </w:tcPr>
          <w:p w14:paraId="790EF7C0" w14:textId="77777777" w:rsidR="002D6B2D" w:rsidRPr="00E301AC" w:rsidRDefault="002D6B2D" w:rsidP="002D6B2D">
            <w:pPr>
              <w:tabs>
                <w:tab w:val="decimal" w:pos="-108"/>
                <w:tab w:val="left" w:pos="1691"/>
              </w:tabs>
              <w:spacing w:line="240" w:lineRule="auto"/>
              <w:ind w:left="-108" w:right="4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E43854C" w14:textId="060D89CC" w:rsidR="002D6B2D" w:rsidRPr="00E301AC" w:rsidRDefault="002D6B2D" w:rsidP="002D6B2D">
            <w:pPr>
              <w:tabs>
                <w:tab w:val="decimal" w:pos="12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8D6A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85,770</w:t>
            </w:r>
          </w:p>
        </w:tc>
      </w:tr>
      <w:tr w:rsidR="002D6B2D" w:rsidRPr="00E301AC" w14:paraId="26A0374E" w14:textId="77777777" w:rsidTr="002D2931">
        <w:tc>
          <w:tcPr>
            <w:tcW w:w="5040" w:type="dxa"/>
            <w:shd w:val="clear" w:color="auto" w:fill="auto"/>
          </w:tcPr>
          <w:p w14:paraId="150BCDFC" w14:textId="77777777" w:rsidR="002D6B2D" w:rsidRPr="00E301AC" w:rsidRDefault="002D6B2D" w:rsidP="002D6B2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ถือหุ้นร้อยละ</w:t>
            </w:r>
          </w:p>
        </w:tc>
        <w:tc>
          <w:tcPr>
            <w:tcW w:w="720" w:type="dxa"/>
          </w:tcPr>
          <w:p w14:paraId="00E9F605" w14:textId="77777777" w:rsidR="002D6B2D" w:rsidRPr="00E301AC" w:rsidRDefault="002D6B2D" w:rsidP="002D6B2D">
            <w:pPr>
              <w:pStyle w:val="BodyTextIndent2"/>
              <w:spacing w:before="0"/>
              <w:ind w:left="-108" w:right="252" w:firstLine="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A8FDD82" w14:textId="09A8C36E" w:rsidR="002D6B2D" w:rsidRPr="00E301AC" w:rsidRDefault="00EB6B69" w:rsidP="002D6B2D">
            <w:pPr>
              <w:tabs>
                <w:tab w:val="decimal" w:pos="970"/>
              </w:tabs>
              <w:spacing w:line="240" w:lineRule="auto"/>
              <w:ind w:left="-108" w:right="16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27.12</w:t>
            </w:r>
          </w:p>
        </w:tc>
        <w:tc>
          <w:tcPr>
            <w:tcW w:w="270" w:type="dxa"/>
          </w:tcPr>
          <w:p w14:paraId="6C3186D6" w14:textId="77777777" w:rsidR="002D6B2D" w:rsidRPr="00E301AC" w:rsidRDefault="002D6B2D" w:rsidP="002D6B2D">
            <w:pPr>
              <w:pStyle w:val="BodyTextIndent2"/>
              <w:spacing w:before="0"/>
              <w:ind w:left="-108" w:right="432" w:firstLine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30EB771" w14:textId="59AB8783" w:rsidR="002D6B2D" w:rsidRPr="00E301AC" w:rsidRDefault="002D6B2D" w:rsidP="002D6B2D">
            <w:pPr>
              <w:tabs>
                <w:tab w:val="decimal" w:pos="1240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27.12</w:t>
            </w:r>
          </w:p>
        </w:tc>
      </w:tr>
      <w:tr w:rsidR="002D6B2D" w:rsidRPr="00E301AC" w14:paraId="5BC51FC4" w14:textId="77777777" w:rsidTr="002D2931">
        <w:tc>
          <w:tcPr>
            <w:tcW w:w="5040" w:type="dxa"/>
          </w:tcPr>
          <w:p w14:paraId="6B766939" w14:textId="77777777" w:rsidR="002D6B2D" w:rsidRPr="00E301AC" w:rsidRDefault="002D6B2D" w:rsidP="002D6B2D">
            <w:pPr>
              <w:tabs>
                <w:tab w:val="decimal" w:pos="1422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720" w:type="dxa"/>
          </w:tcPr>
          <w:p w14:paraId="38AFB142" w14:textId="77777777" w:rsidR="002D6B2D" w:rsidRPr="00E301AC" w:rsidRDefault="002D6B2D" w:rsidP="002D6B2D">
            <w:pPr>
              <w:tabs>
                <w:tab w:val="decimal" w:pos="1422"/>
              </w:tabs>
              <w:spacing w:line="240" w:lineRule="auto"/>
              <w:ind w:right="3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7300D10" w14:textId="5EC584C5" w:rsidR="002D6B2D" w:rsidRPr="00E301AC" w:rsidRDefault="00EB6B69" w:rsidP="002D6B2D">
            <w:pPr>
              <w:tabs>
                <w:tab w:val="decimal" w:pos="115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B6B6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23,5</w:t>
            </w:r>
            <w:r w:rsidR="00E21A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</w:tcPr>
          <w:p w14:paraId="197201B8" w14:textId="77777777" w:rsidR="002D6B2D" w:rsidRPr="00E301AC" w:rsidRDefault="002D6B2D" w:rsidP="002D6B2D">
            <w:pPr>
              <w:tabs>
                <w:tab w:val="decimal" w:pos="1512"/>
              </w:tabs>
              <w:spacing w:line="240" w:lineRule="auto"/>
              <w:ind w:right="43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5B8C0B1" w14:textId="0BC338CB" w:rsidR="002D6B2D" w:rsidRPr="00E301AC" w:rsidRDefault="002D6B2D" w:rsidP="002D6B2D">
            <w:pPr>
              <w:tabs>
                <w:tab w:val="decimal" w:pos="12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6A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23,261</w:t>
            </w:r>
          </w:p>
        </w:tc>
      </w:tr>
      <w:bookmarkEnd w:id="0"/>
    </w:tbl>
    <w:p w14:paraId="34607766" w14:textId="77777777" w:rsidR="00DA28DE" w:rsidRPr="00E301AC" w:rsidRDefault="00DA28DE" w:rsidP="00DA28DE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3D14BAF" w14:textId="77777777" w:rsidR="00DA28DE" w:rsidRPr="00E301AC" w:rsidRDefault="00DA28DE" w:rsidP="001A30E4">
      <w:pPr>
        <w:tabs>
          <w:tab w:val="left" w:pos="0"/>
        </w:tabs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3F516B4A" w14:textId="4327C7C0" w:rsidR="00B67F06" w:rsidRPr="00E301AC" w:rsidRDefault="00471CCE" w:rsidP="00151641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left" w:pos="540"/>
          <w:tab w:val="left" w:pos="630"/>
        </w:tabs>
        <w:spacing w:line="240" w:lineRule="auto"/>
        <w:ind w:left="0" w:firstLine="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อสังหาริมทรัพย์เพื่อการลงทุน</w:t>
      </w:r>
    </w:p>
    <w:p w14:paraId="318DD352" w14:textId="1DA0085E" w:rsidR="00471CCE" w:rsidRPr="00E301AC" w:rsidRDefault="00471CCE" w:rsidP="00FE38D3">
      <w:pPr>
        <w:spacing w:line="240" w:lineRule="auto"/>
        <w:ind w:left="562" w:right="-38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350"/>
        <w:gridCol w:w="270"/>
        <w:gridCol w:w="1440"/>
        <w:gridCol w:w="270"/>
        <w:gridCol w:w="1440"/>
      </w:tblGrid>
      <w:tr w:rsidR="00F57508" w:rsidRPr="00E301AC" w14:paraId="1804DBF3" w14:textId="77777777" w:rsidTr="00E42F36">
        <w:tc>
          <w:tcPr>
            <w:tcW w:w="4320" w:type="dxa"/>
          </w:tcPr>
          <w:p w14:paraId="28F0B7AC" w14:textId="77777777" w:rsidR="00F57508" w:rsidRPr="00E301AC" w:rsidRDefault="00F57508" w:rsidP="008A64A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0" w:type="dxa"/>
            <w:gridSpan w:val="5"/>
          </w:tcPr>
          <w:p w14:paraId="35C314E1" w14:textId="77777777" w:rsidR="00F57508" w:rsidRPr="00E301AC" w:rsidRDefault="00F57508" w:rsidP="00DA12DE">
            <w:pPr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="00DA12DE"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F57508" w:rsidRPr="00E301AC" w14:paraId="2673A8BA" w14:textId="77777777" w:rsidTr="00E42F36">
        <w:tc>
          <w:tcPr>
            <w:tcW w:w="4320" w:type="dxa"/>
          </w:tcPr>
          <w:p w14:paraId="0D76B573" w14:textId="77777777" w:rsidR="00F57508" w:rsidRPr="00E301AC" w:rsidRDefault="00F57508" w:rsidP="008A64A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0" w:type="dxa"/>
            <w:gridSpan w:val="5"/>
          </w:tcPr>
          <w:p w14:paraId="1E1BAAC9" w14:textId="77777777" w:rsidR="00F57508" w:rsidRPr="00E301AC" w:rsidRDefault="00F57508" w:rsidP="00E6052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F57508" w:rsidRPr="00E301AC" w14:paraId="73DF8E77" w14:textId="77777777" w:rsidTr="00E42F36">
        <w:tc>
          <w:tcPr>
            <w:tcW w:w="4320" w:type="dxa"/>
          </w:tcPr>
          <w:p w14:paraId="3E1CBAE4" w14:textId="77777777" w:rsidR="00F57508" w:rsidRPr="00E301AC" w:rsidRDefault="00F57508" w:rsidP="008A64A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</w:tcPr>
          <w:p w14:paraId="6F3A9611" w14:textId="77777777" w:rsidR="00F57508" w:rsidRPr="00E301AC" w:rsidRDefault="0067226D" w:rsidP="0067226D">
            <w:pPr>
              <w:tabs>
                <w:tab w:val="decimal" w:pos="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ที่ดิน</w:t>
            </w:r>
          </w:p>
        </w:tc>
        <w:tc>
          <w:tcPr>
            <w:tcW w:w="270" w:type="dxa"/>
          </w:tcPr>
          <w:p w14:paraId="359BF0D4" w14:textId="77777777" w:rsidR="00F57508" w:rsidRPr="00E301AC" w:rsidRDefault="00F57508" w:rsidP="0067226D">
            <w:pPr>
              <w:tabs>
                <w:tab w:val="decimal" w:pos="972"/>
              </w:tabs>
              <w:spacing w:line="240" w:lineRule="auto"/>
              <w:ind w:left="-8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3A72C929" w14:textId="77777777" w:rsidR="00F57508" w:rsidRPr="00E301AC" w:rsidRDefault="0067226D" w:rsidP="0067226D">
            <w:pPr>
              <w:tabs>
                <w:tab w:val="decimal" w:pos="-18"/>
              </w:tabs>
              <w:spacing w:line="240" w:lineRule="auto"/>
              <w:ind w:left="-8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อาคาร</w:t>
            </w:r>
          </w:p>
        </w:tc>
        <w:tc>
          <w:tcPr>
            <w:tcW w:w="270" w:type="dxa"/>
          </w:tcPr>
          <w:p w14:paraId="609C030F" w14:textId="77777777" w:rsidR="00F57508" w:rsidRPr="00E301AC" w:rsidRDefault="00F57508" w:rsidP="0067226D">
            <w:pPr>
              <w:tabs>
                <w:tab w:val="decimal" w:pos="1089"/>
              </w:tabs>
              <w:spacing w:line="240" w:lineRule="auto"/>
              <w:ind w:left="-8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5C2E3622" w14:textId="77777777" w:rsidR="00F57508" w:rsidRPr="00E301AC" w:rsidRDefault="0067226D" w:rsidP="0067226D">
            <w:pPr>
              <w:tabs>
                <w:tab w:val="decimal" w:pos="-198"/>
              </w:tabs>
              <w:spacing w:line="240" w:lineRule="auto"/>
              <w:ind w:left="-8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F57508" w:rsidRPr="00E301AC" w14:paraId="1ABBFFC4" w14:textId="77777777" w:rsidTr="00E42F36">
        <w:tc>
          <w:tcPr>
            <w:tcW w:w="4320" w:type="dxa"/>
          </w:tcPr>
          <w:p w14:paraId="62695C72" w14:textId="77777777" w:rsidR="00F57508" w:rsidRPr="00E301AC" w:rsidRDefault="00F57508" w:rsidP="008A64A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4770" w:type="dxa"/>
            <w:gridSpan w:val="5"/>
          </w:tcPr>
          <w:p w14:paraId="7F0C6CEF" w14:textId="77777777" w:rsidR="00F57508" w:rsidRPr="00E301AC" w:rsidRDefault="00F57508" w:rsidP="00E60528">
            <w:pPr>
              <w:pStyle w:val="zDistnHeader"/>
              <w:keepNext w:val="0"/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F57508" w:rsidRPr="00E301AC" w14:paraId="463558E6" w14:textId="77777777" w:rsidTr="00E42F36">
        <w:tc>
          <w:tcPr>
            <w:tcW w:w="4320" w:type="dxa"/>
          </w:tcPr>
          <w:p w14:paraId="394FCE42" w14:textId="77777777" w:rsidR="00F57508" w:rsidRPr="00E301AC" w:rsidRDefault="00F57508" w:rsidP="008A64A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0" w:type="dxa"/>
          </w:tcPr>
          <w:p w14:paraId="45A87B77" w14:textId="77777777" w:rsidR="00F57508" w:rsidRPr="00E301AC" w:rsidRDefault="00F57508" w:rsidP="008A64AD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B9554A0" w14:textId="77777777" w:rsidR="00F57508" w:rsidRPr="00E301AC" w:rsidRDefault="00F57508" w:rsidP="008A64AD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5ADC7A81" w14:textId="77777777" w:rsidR="00F57508" w:rsidRPr="00E301AC" w:rsidRDefault="00F57508" w:rsidP="008A64AD">
            <w:pPr>
              <w:tabs>
                <w:tab w:val="decimal" w:pos="1089"/>
              </w:tabs>
              <w:spacing w:line="240" w:lineRule="auto"/>
              <w:ind w:left="-8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75494C8" w14:textId="77777777" w:rsidR="00F57508" w:rsidRPr="00E301AC" w:rsidRDefault="00F57508" w:rsidP="008A64AD">
            <w:pPr>
              <w:tabs>
                <w:tab w:val="decimal" w:pos="1089"/>
              </w:tabs>
              <w:spacing w:line="240" w:lineRule="auto"/>
              <w:ind w:left="-8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62DCA867" w14:textId="77777777" w:rsidR="00F57508" w:rsidRPr="00E301AC" w:rsidRDefault="00F57508" w:rsidP="008A64AD">
            <w:pPr>
              <w:tabs>
                <w:tab w:val="decimal" w:pos="1089"/>
              </w:tabs>
              <w:spacing w:line="240" w:lineRule="auto"/>
              <w:ind w:left="-8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56970" w:rsidRPr="00E301AC" w14:paraId="2BA232FB" w14:textId="77777777" w:rsidTr="009C0112">
        <w:tc>
          <w:tcPr>
            <w:tcW w:w="4320" w:type="dxa"/>
          </w:tcPr>
          <w:p w14:paraId="07A05576" w14:textId="778B54CD" w:rsidR="00D56970" w:rsidRPr="00E301AC" w:rsidRDefault="00D56970" w:rsidP="00D5697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C90145"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E301A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="00C90145"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15D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CFB448B" w14:textId="01B335E0" w:rsidR="00D56970" w:rsidRPr="00E301AC" w:rsidRDefault="00C90145" w:rsidP="00D56970">
            <w:pPr>
              <w:tabs>
                <w:tab w:val="decimal" w:pos="106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D56970"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578</w:t>
            </w:r>
          </w:p>
        </w:tc>
        <w:tc>
          <w:tcPr>
            <w:tcW w:w="270" w:type="dxa"/>
          </w:tcPr>
          <w:p w14:paraId="3E815692" w14:textId="77777777" w:rsidR="00D56970" w:rsidRPr="00E301AC" w:rsidRDefault="00D56970" w:rsidP="00D56970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E30339" w14:textId="04F8AFC2" w:rsidR="00D56970" w:rsidRPr="00E301AC" w:rsidRDefault="00C90145" w:rsidP="00D56970">
            <w:pPr>
              <w:tabs>
                <w:tab w:val="decimal" w:pos="115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</w:t>
            </w:r>
            <w:r w:rsidR="00D56970"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436</w:t>
            </w:r>
          </w:p>
        </w:tc>
        <w:tc>
          <w:tcPr>
            <w:tcW w:w="270" w:type="dxa"/>
          </w:tcPr>
          <w:p w14:paraId="59FF4F90" w14:textId="77777777" w:rsidR="00D56970" w:rsidRPr="00E301AC" w:rsidRDefault="00D56970" w:rsidP="00D56970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9C2773" w14:textId="578C5385" w:rsidR="00D56970" w:rsidRPr="00E301AC" w:rsidRDefault="00C90145" w:rsidP="00D56970">
            <w:pPr>
              <w:tabs>
                <w:tab w:val="decimal" w:pos="115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101</w:t>
            </w:r>
            <w:r w:rsidR="00D56970"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014</w:t>
            </w:r>
          </w:p>
        </w:tc>
      </w:tr>
      <w:tr w:rsidR="00B6711B" w:rsidRPr="00E301AC" w14:paraId="400B4C70" w14:textId="77777777" w:rsidTr="009C0112">
        <w:tc>
          <w:tcPr>
            <w:tcW w:w="4320" w:type="dxa"/>
          </w:tcPr>
          <w:p w14:paraId="088A969C" w14:textId="698B04F1" w:rsidR="00B6711B" w:rsidRPr="00E301AC" w:rsidRDefault="00B6711B" w:rsidP="00B6711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มีนาคม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 w:rsidR="00615D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และ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เมษายน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 w:rsidR="00615D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7C0A6D4" w14:textId="1BB0276E" w:rsidR="00B6711B" w:rsidRPr="006D3C31" w:rsidRDefault="00B6711B" w:rsidP="00B6711B">
            <w:pPr>
              <w:tabs>
                <w:tab w:val="decimal" w:pos="1062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D3C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9,578</w:t>
            </w:r>
          </w:p>
        </w:tc>
        <w:tc>
          <w:tcPr>
            <w:tcW w:w="270" w:type="dxa"/>
          </w:tcPr>
          <w:p w14:paraId="44CCE9C8" w14:textId="77777777" w:rsidR="00B6711B" w:rsidRPr="006D3C31" w:rsidRDefault="00B6711B" w:rsidP="00B6711B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4318489" w14:textId="4FE56154" w:rsidR="00B6711B" w:rsidRPr="006D3C31" w:rsidRDefault="00B6711B" w:rsidP="00B6711B">
            <w:pPr>
              <w:tabs>
                <w:tab w:val="decimal" w:pos="1152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D3C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91,436</w:t>
            </w:r>
          </w:p>
        </w:tc>
        <w:tc>
          <w:tcPr>
            <w:tcW w:w="270" w:type="dxa"/>
          </w:tcPr>
          <w:p w14:paraId="7AB63E4D" w14:textId="77777777" w:rsidR="00B6711B" w:rsidRPr="006D3C31" w:rsidRDefault="00B6711B" w:rsidP="00B6711B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C811B91" w14:textId="2DD3C076" w:rsidR="00B6711B" w:rsidRPr="006D3C31" w:rsidRDefault="00B6711B" w:rsidP="00B6711B">
            <w:pPr>
              <w:tabs>
                <w:tab w:val="decimal" w:pos="1152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D3C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101,014</w:t>
            </w:r>
          </w:p>
        </w:tc>
      </w:tr>
      <w:tr w:rsidR="00EB6B69" w:rsidRPr="00E301AC" w14:paraId="35B906EB" w14:textId="77777777" w:rsidTr="009C0112">
        <w:tc>
          <w:tcPr>
            <w:tcW w:w="4320" w:type="dxa"/>
          </w:tcPr>
          <w:p w14:paraId="0C803876" w14:textId="3F642D93" w:rsidR="00EB6B69" w:rsidRPr="00E301AC" w:rsidRDefault="00EB6B69" w:rsidP="00EB6B69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ณ วันที่</w:t>
            </w:r>
            <w:r w:rsidRPr="00E301A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31</w:t>
            </w:r>
            <w:r w:rsidRPr="00E301AC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 xml:space="preserve"> </w:t>
            </w:r>
            <w:r w:rsidRPr="00E301AC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/>
              </w:rPr>
              <w:t>มีนาคม</w:t>
            </w:r>
            <w:r w:rsidRPr="00E301AC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 xml:space="preserve"> 256</w:t>
            </w:r>
            <w:r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E02BD31" w14:textId="318268E8" w:rsidR="00EB6B69" w:rsidRPr="006D3C31" w:rsidRDefault="00EB6B69" w:rsidP="00EB6B69">
            <w:pPr>
              <w:tabs>
                <w:tab w:val="decimal" w:pos="1062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D3C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9,578</w:t>
            </w:r>
          </w:p>
        </w:tc>
        <w:tc>
          <w:tcPr>
            <w:tcW w:w="270" w:type="dxa"/>
          </w:tcPr>
          <w:p w14:paraId="3A20CEBA" w14:textId="77777777" w:rsidR="00EB6B69" w:rsidRPr="006D3C31" w:rsidRDefault="00EB6B69" w:rsidP="00EB6B69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7A78BD1" w14:textId="72FF4B98" w:rsidR="00EB6B69" w:rsidRPr="006D3C31" w:rsidRDefault="00EB6B69" w:rsidP="00EB6B69">
            <w:pPr>
              <w:tabs>
                <w:tab w:val="decimal" w:pos="1152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D3C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91,436</w:t>
            </w:r>
          </w:p>
        </w:tc>
        <w:tc>
          <w:tcPr>
            <w:tcW w:w="270" w:type="dxa"/>
          </w:tcPr>
          <w:p w14:paraId="11AB8707" w14:textId="77777777" w:rsidR="00EB6B69" w:rsidRPr="006D3C31" w:rsidRDefault="00EB6B69" w:rsidP="00EB6B69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C67D08F" w14:textId="4703F2B7" w:rsidR="00EB6B69" w:rsidRPr="006D3C31" w:rsidRDefault="00EB6B69" w:rsidP="00EB6B69">
            <w:pPr>
              <w:tabs>
                <w:tab w:val="decimal" w:pos="1152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D3C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101,014</w:t>
            </w:r>
          </w:p>
        </w:tc>
      </w:tr>
      <w:tr w:rsidR="001D432D" w:rsidRPr="00E301AC" w14:paraId="7937F77A" w14:textId="77777777" w:rsidTr="009C0112">
        <w:tc>
          <w:tcPr>
            <w:tcW w:w="4320" w:type="dxa"/>
          </w:tcPr>
          <w:p w14:paraId="164B40B6" w14:textId="77777777" w:rsidR="001D432D" w:rsidRPr="00E301AC" w:rsidRDefault="001D432D" w:rsidP="001D432D">
            <w:pPr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FFE49B3" w14:textId="77777777" w:rsidR="001D432D" w:rsidRPr="00E301AC" w:rsidRDefault="001D432D" w:rsidP="001D432D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95E5216" w14:textId="77777777" w:rsidR="001D432D" w:rsidRPr="00E301AC" w:rsidRDefault="001D432D" w:rsidP="001D432D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7FEBB5" w14:textId="77777777" w:rsidR="001D432D" w:rsidRPr="00E301AC" w:rsidRDefault="001D432D" w:rsidP="001D432D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082772A" w14:textId="77777777" w:rsidR="001D432D" w:rsidRPr="00E301AC" w:rsidRDefault="001D432D" w:rsidP="001D432D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225C34" w14:textId="77777777" w:rsidR="001D432D" w:rsidRPr="00E301AC" w:rsidRDefault="001D432D" w:rsidP="001D432D">
            <w:pPr>
              <w:tabs>
                <w:tab w:val="decimal" w:pos="115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D432D" w:rsidRPr="00E301AC" w14:paraId="6897B8EF" w14:textId="77777777" w:rsidTr="00E42F36">
        <w:tc>
          <w:tcPr>
            <w:tcW w:w="4320" w:type="dxa"/>
          </w:tcPr>
          <w:p w14:paraId="731DF32F" w14:textId="77777777" w:rsidR="001D432D" w:rsidRPr="00E301AC" w:rsidRDefault="001D432D" w:rsidP="001D432D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350" w:type="dxa"/>
          </w:tcPr>
          <w:p w14:paraId="5F07599E" w14:textId="77777777" w:rsidR="001D432D" w:rsidRPr="00E301AC" w:rsidRDefault="001D432D" w:rsidP="001D432D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805F2DE" w14:textId="77777777" w:rsidR="001D432D" w:rsidRPr="00E301AC" w:rsidRDefault="001D432D" w:rsidP="001D432D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5742FAC6" w14:textId="77777777" w:rsidR="001D432D" w:rsidRPr="00E301AC" w:rsidRDefault="001D432D" w:rsidP="001D432D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F9B6CC0" w14:textId="77777777" w:rsidR="001D432D" w:rsidRPr="00E301AC" w:rsidRDefault="001D432D" w:rsidP="001D432D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48A7CE07" w14:textId="77777777" w:rsidR="001D432D" w:rsidRPr="00E301AC" w:rsidRDefault="001D432D" w:rsidP="001D432D">
            <w:pPr>
              <w:tabs>
                <w:tab w:val="decimal" w:pos="115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A30CE" w:rsidRPr="00E301AC" w14:paraId="27B3CCFC" w14:textId="77777777" w:rsidTr="009E5AFA">
        <w:tc>
          <w:tcPr>
            <w:tcW w:w="4320" w:type="dxa"/>
          </w:tcPr>
          <w:p w14:paraId="1F9E933A" w14:textId="1D6BCADB" w:rsidR="006A30CE" w:rsidRPr="00E301AC" w:rsidRDefault="006A30CE" w:rsidP="006A30C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E301A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15D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350" w:type="dxa"/>
          </w:tcPr>
          <w:p w14:paraId="2182C8DA" w14:textId="5A7BF90C" w:rsidR="006A30CE" w:rsidRPr="00B6711B" w:rsidRDefault="006A30CE" w:rsidP="006A30CE">
            <w:pPr>
              <w:tabs>
                <w:tab w:val="decimal" w:pos="106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671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5,670</w:t>
            </w:r>
          </w:p>
        </w:tc>
        <w:tc>
          <w:tcPr>
            <w:tcW w:w="270" w:type="dxa"/>
          </w:tcPr>
          <w:p w14:paraId="31601030" w14:textId="77777777" w:rsidR="006A30CE" w:rsidRPr="00B6711B" w:rsidRDefault="006A30CE" w:rsidP="006A30CE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14:paraId="4D59D5BB" w14:textId="7638F98F" w:rsidR="006A30CE" w:rsidRPr="00B6711B" w:rsidRDefault="006A30CE" w:rsidP="006A30CE">
            <w:pPr>
              <w:tabs>
                <w:tab w:val="decimal" w:pos="115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71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91,436</w:t>
            </w:r>
          </w:p>
        </w:tc>
        <w:tc>
          <w:tcPr>
            <w:tcW w:w="270" w:type="dxa"/>
          </w:tcPr>
          <w:p w14:paraId="0A694E0A" w14:textId="77777777" w:rsidR="006A30CE" w:rsidRPr="00B6711B" w:rsidRDefault="006A30CE" w:rsidP="006A30CE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04E386B7" w14:textId="3890CDEC" w:rsidR="006A30CE" w:rsidRPr="00B6711B" w:rsidRDefault="006A30CE" w:rsidP="006A30CE">
            <w:pPr>
              <w:tabs>
                <w:tab w:val="decimal" w:pos="115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671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97,106</w:t>
            </w:r>
          </w:p>
        </w:tc>
      </w:tr>
      <w:tr w:rsidR="00B6711B" w:rsidRPr="00E301AC" w14:paraId="7FF2E580" w14:textId="77777777" w:rsidTr="009E5AFA">
        <w:tc>
          <w:tcPr>
            <w:tcW w:w="4320" w:type="dxa"/>
          </w:tcPr>
          <w:p w14:paraId="37CBA35C" w14:textId="3FC8B775" w:rsidR="00B6711B" w:rsidRPr="00E301AC" w:rsidRDefault="00B6711B" w:rsidP="00B6711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มีนาคม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 w:rsidR="00615D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และ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เมษายน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 w:rsidR="00615D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A46C2A9" w14:textId="5C143066" w:rsidR="00B6711B" w:rsidRPr="006D3C31" w:rsidRDefault="00B6711B" w:rsidP="00B6711B">
            <w:pPr>
              <w:tabs>
                <w:tab w:val="decimal" w:pos="1062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D3C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5,670</w:t>
            </w:r>
          </w:p>
        </w:tc>
        <w:tc>
          <w:tcPr>
            <w:tcW w:w="270" w:type="dxa"/>
          </w:tcPr>
          <w:p w14:paraId="27A696C0" w14:textId="77777777" w:rsidR="00B6711B" w:rsidRPr="006D3C31" w:rsidRDefault="00B6711B" w:rsidP="00B6711B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F216EC" w14:textId="0D91A4CE" w:rsidR="00B6711B" w:rsidRPr="006D3C31" w:rsidRDefault="00B6711B" w:rsidP="00B6711B">
            <w:pPr>
              <w:tabs>
                <w:tab w:val="decimal" w:pos="1152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D3C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91,436</w:t>
            </w:r>
          </w:p>
        </w:tc>
        <w:tc>
          <w:tcPr>
            <w:tcW w:w="270" w:type="dxa"/>
          </w:tcPr>
          <w:p w14:paraId="2E66270A" w14:textId="77777777" w:rsidR="00B6711B" w:rsidRPr="006D3C31" w:rsidRDefault="00B6711B" w:rsidP="00B6711B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F4732A" w14:textId="276C2DF5" w:rsidR="00B6711B" w:rsidRPr="006D3C31" w:rsidRDefault="00B6711B" w:rsidP="00B6711B">
            <w:pPr>
              <w:tabs>
                <w:tab w:val="decimal" w:pos="1152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D3C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97,106</w:t>
            </w:r>
          </w:p>
        </w:tc>
      </w:tr>
      <w:tr w:rsidR="00EB6B69" w:rsidRPr="00E301AC" w14:paraId="20A2570A" w14:textId="77777777" w:rsidTr="00E42F36">
        <w:tc>
          <w:tcPr>
            <w:tcW w:w="4320" w:type="dxa"/>
          </w:tcPr>
          <w:p w14:paraId="245B5823" w14:textId="4664D37E" w:rsidR="00EB6B69" w:rsidRPr="00E301AC" w:rsidRDefault="00EB6B69" w:rsidP="00EB6B6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ณ วันที่</w:t>
            </w:r>
            <w:r w:rsidRPr="00E301A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31</w:t>
            </w:r>
            <w:r w:rsidRPr="00E301AC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 xml:space="preserve"> </w:t>
            </w:r>
            <w:r w:rsidRPr="00E301AC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/>
              </w:rPr>
              <w:t>มีนาคม</w:t>
            </w:r>
            <w:r w:rsidRPr="00E301AC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 xml:space="preserve"> 256</w:t>
            </w:r>
            <w:r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F50FB46" w14:textId="20A9FFB2" w:rsidR="00EB6B69" w:rsidRPr="006D3C31" w:rsidRDefault="00EB6B69" w:rsidP="00EB6B69">
            <w:pPr>
              <w:tabs>
                <w:tab w:val="decimal" w:pos="1062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D3C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5,670</w:t>
            </w:r>
          </w:p>
        </w:tc>
        <w:tc>
          <w:tcPr>
            <w:tcW w:w="270" w:type="dxa"/>
          </w:tcPr>
          <w:p w14:paraId="40C48DFD" w14:textId="77777777" w:rsidR="00EB6B69" w:rsidRPr="006D3C31" w:rsidRDefault="00EB6B69" w:rsidP="00EB6B69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F87E96B" w14:textId="34C31E7D" w:rsidR="00EB6B69" w:rsidRPr="006D3C31" w:rsidRDefault="00EB6B69" w:rsidP="00EB6B69">
            <w:pPr>
              <w:tabs>
                <w:tab w:val="decimal" w:pos="1152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D3C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91,436</w:t>
            </w:r>
          </w:p>
        </w:tc>
        <w:tc>
          <w:tcPr>
            <w:tcW w:w="270" w:type="dxa"/>
          </w:tcPr>
          <w:p w14:paraId="2C1284CA" w14:textId="77777777" w:rsidR="00EB6B69" w:rsidRPr="006D3C31" w:rsidRDefault="00EB6B69" w:rsidP="00EB6B69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D7D07D5" w14:textId="3C757E8C" w:rsidR="00EB6B69" w:rsidRPr="006D3C31" w:rsidRDefault="00EB6B69" w:rsidP="00EB6B69">
            <w:pPr>
              <w:tabs>
                <w:tab w:val="decimal" w:pos="1152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D3C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97,106</w:t>
            </w:r>
          </w:p>
        </w:tc>
      </w:tr>
      <w:tr w:rsidR="006A30CE" w:rsidRPr="00E301AC" w14:paraId="63E0D234" w14:textId="77777777" w:rsidTr="00E42F36">
        <w:tc>
          <w:tcPr>
            <w:tcW w:w="4320" w:type="dxa"/>
          </w:tcPr>
          <w:p w14:paraId="0EF1DA40" w14:textId="77777777" w:rsidR="006A30CE" w:rsidRPr="00E301AC" w:rsidRDefault="006A30CE" w:rsidP="006A30C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F4E84E4" w14:textId="77777777" w:rsidR="006A30CE" w:rsidRPr="00E301AC" w:rsidRDefault="006A30CE" w:rsidP="006A30CE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324D0F26" w14:textId="77777777" w:rsidR="006A30CE" w:rsidRPr="00E301AC" w:rsidRDefault="006A30CE" w:rsidP="006A30CE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4AE312" w14:textId="77777777" w:rsidR="006A30CE" w:rsidRPr="00E301AC" w:rsidRDefault="006A30CE" w:rsidP="006A30CE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40F60135" w14:textId="77777777" w:rsidR="006A30CE" w:rsidRPr="00E301AC" w:rsidRDefault="006A30CE" w:rsidP="006A30CE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9915A9" w14:textId="77777777" w:rsidR="006A30CE" w:rsidRPr="00E301AC" w:rsidRDefault="006A30CE" w:rsidP="006A30CE">
            <w:pPr>
              <w:tabs>
                <w:tab w:val="decimal" w:pos="115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6A30CE" w:rsidRPr="00E301AC" w14:paraId="2F448042" w14:textId="77777777" w:rsidTr="00E42F36">
        <w:tc>
          <w:tcPr>
            <w:tcW w:w="4320" w:type="dxa"/>
          </w:tcPr>
          <w:p w14:paraId="42ECFE9D" w14:textId="77777777" w:rsidR="006A30CE" w:rsidRPr="00E301AC" w:rsidRDefault="006A30CE" w:rsidP="006A30C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350" w:type="dxa"/>
          </w:tcPr>
          <w:p w14:paraId="18F0B231" w14:textId="77777777" w:rsidR="006A30CE" w:rsidRPr="00E301AC" w:rsidRDefault="006A30CE" w:rsidP="006A30CE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64F0BD84" w14:textId="77777777" w:rsidR="006A30CE" w:rsidRPr="00E301AC" w:rsidRDefault="006A30CE" w:rsidP="006A30CE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14:paraId="02A3683E" w14:textId="77777777" w:rsidR="006A30CE" w:rsidRPr="00E301AC" w:rsidRDefault="006A30CE" w:rsidP="006A30CE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51E2CC98" w14:textId="77777777" w:rsidR="006A30CE" w:rsidRPr="00E301AC" w:rsidRDefault="006A30CE" w:rsidP="006A30CE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14:paraId="04CFB44C" w14:textId="77777777" w:rsidR="006A30CE" w:rsidRPr="00E301AC" w:rsidRDefault="006A30CE" w:rsidP="006A30CE">
            <w:pPr>
              <w:tabs>
                <w:tab w:val="decimal" w:pos="115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615D22" w:rsidRPr="00E301AC" w14:paraId="3951AAD9" w14:textId="77777777" w:rsidTr="00E42F36">
        <w:tc>
          <w:tcPr>
            <w:tcW w:w="4320" w:type="dxa"/>
          </w:tcPr>
          <w:p w14:paraId="71F923BD" w14:textId="4BFC629D" w:rsidR="00615D22" w:rsidRPr="00E301AC" w:rsidRDefault="00615D22" w:rsidP="00615D2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DDCF999" w14:textId="50B65FA4" w:rsidR="00615D22" w:rsidRPr="00E301AC" w:rsidRDefault="00615D22" w:rsidP="00615D22">
            <w:pPr>
              <w:tabs>
                <w:tab w:val="decimal" w:pos="1062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3,908</w:t>
            </w:r>
          </w:p>
        </w:tc>
        <w:tc>
          <w:tcPr>
            <w:tcW w:w="270" w:type="dxa"/>
          </w:tcPr>
          <w:p w14:paraId="2160712C" w14:textId="77777777" w:rsidR="00615D22" w:rsidRPr="00E301AC" w:rsidRDefault="00615D22" w:rsidP="00615D22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0BE271F0" w14:textId="6C75F0AD" w:rsidR="00615D22" w:rsidRPr="00E301AC" w:rsidRDefault="00615D22" w:rsidP="00615D22">
            <w:pPr>
              <w:tabs>
                <w:tab w:val="decimal" w:pos="790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939CC92" w14:textId="77777777" w:rsidR="00615D22" w:rsidRPr="00E301AC" w:rsidRDefault="00615D22" w:rsidP="00615D22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0969C25A" w14:textId="0755EE10" w:rsidR="00615D22" w:rsidRPr="00E301AC" w:rsidRDefault="00615D22" w:rsidP="00615D22">
            <w:pPr>
              <w:tabs>
                <w:tab w:val="decimal" w:pos="1152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3,908</w:t>
            </w:r>
          </w:p>
        </w:tc>
      </w:tr>
      <w:tr w:rsidR="00EB6B69" w:rsidRPr="00E301AC" w14:paraId="06B6AB33" w14:textId="77777777" w:rsidTr="00E42F36">
        <w:tc>
          <w:tcPr>
            <w:tcW w:w="4320" w:type="dxa"/>
          </w:tcPr>
          <w:p w14:paraId="0D140A7F" w14:textId="7A5047B9" w:rsidR="00EB6B69" w:rsidRPr="00E301AC" w:rsidRDefault="00EB6B69" w:rsidP="00EB6B6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54E35E70" w14:textId="24FE5FEA" w:rsidR="00EB6B69" w:rsidRPr="00E301AC" w:rsidRDefault="00EB6B69" w:rsidP="00EB6B69">
            <w:pPr>
              <w:tabs>
                <w:tab w:val="decimal" w:pos="1062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3,908</w:t>
            </w:r>
          </w:p>
        </w:tc>
        <w:tc>
          <w:tcPr>
            <w:tcW w:w="270" w:type="dxa"/>
          </w:tcPr>
          <w:p w14:paraId="31AAC049" w14:textId="77777777" w:rsidR="00EB6B69" w:rsidRPr="00E301AC" w:rsidRDefault="00EB6B69" w:rsidP="00EB6B69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7E9F82F0" w14:textId="4DB26528" w:rsidR="00EB6B69" w:rsidRPr="00E301AC" w:rsidRDefault="00EB6B69" w:rsidP="00EB6B69">
            <w:pPr>
              <w:tabs>
                <w:tab w:val="decimal" w:pos="790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86F29E6" w14:textId="77777777" w:rsidR="00EB6B69" w:rsidRPr="00E301AC" w:rsidRDefault="00EB6B69" w:rsidP="00EB6B69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6BA72801" w14:textId="4FDF7E81" w:rsidR="00EB6B69" w:rsidRPr="00E301AC" w:rsidRDefault="00EB6B69" w:rsidP="00EB6B69">
            <w:pPr>
              <w:tabs>
                <w:tab w:val="decimal" w:pos="1152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3,908</w:t>
            </w:r>
          </w:p>
        </w:tc>
      </w:tr>
    </w:tbl>
    <w:p w14:paraId="71C21612" w14:textId="33D0F6DC" w:rsidR="00156F60" w:rsidRPr="00E301AC" w:rsidRDefault="00156F60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350"/>
        <w:gridCol w:w="270"/>
        <w:gridCol w:w="1440"/>
      </w:tblGrid>
      <w:tr w:rsidR="00E42F36" w:rsidRPr="00E301AC" w14:paraId="2AA7EEE1" w14:textId="77777777" w:rsidTr="00335A95">
        <w:trPr>
          <w:trHeight w:val="20"/>
          <w:tblHeader/>
        </w:trPr>
        <w:tc>
          <w:tcPr>
            <w:tcW w:w="6030" w:type="dxa"/>
          </w:tcPr>
          <w:p w14:paraId="2AF8CC62" w14:textId="4B418DC6" w:rsidR="00E42F36" w:rsidRPr="00E301AC" w:rsidRDefault="00E42F36" w:rsidP="00E42F36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25C5A717" w14:textId="77777777" w:rsidR="00E42F36" w:rsidRPr="00E301AC" w:rsidRDefault="00E42F36" w:rsidP="00E42F3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E42F36" w:rsidRPr="00E301AC" w14:paraId="0CB35913" w14:textId="77777777" w:rsidTr="00335A95">
        <w:trPr>
          <w:trHeight w:val="20"/>
          <w:tblHeader/>
        </w:trPr>
        <w:tc>
          <w:tcPr>
            <w:tcW w:w="6030" w:type="dxa"/>
          </w:tcPr>
          <w:p w14:paraId="0783F932" w14:textId="77777777" w:rsidR="00E42F36" w:rsidRPr="00E301AC" w:rsidRDefault="00E42F36" w:rsidP="00E42F36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6CFBA344" w14:textId="77777777" w:rsidR="00E42F36" w:rsidRPr="00E301AC" w:rsidRDefault="00E42F36" w:rsidP="00E42F3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E42F36" w:rsidRPr="00E301AC" w14:paraId="2453E4E0" w14:textId="77777777" w:rsidTr="00335A95">
        <w:trPr>
          <w:trHeight w:val="20"/>
          <w:tblHeader/>
        </w:trPr>
        <w:tc>
          <w:tcPr>
            <w:tcW w:w="6030" w:type="dxa"/>
          </w:tcPr>
          <w:p w14:paraId="576CDAA2" w14:textId="77777777" w:rsidR="00E42F36" w:rsidRPr="00E301AC" w:rsidRDefault="00E42F36" w:rsidP="00E42F36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060C638E" w14:textId="77777777" w:rsidR="00E42F36" w:rsidRPr="00E301AC" w:rsidRDefault="00E42F36" w:rsidP="00E42F3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E42F36" w:rsidRPr="00E301AC" w14:paraId="7568CE48" w14:textId="77777777" w:rsidTr="00E42F36">
        <w:trPr>
          <w:trHeight w:val="20"/>
          <w:tblHeader/>
        </w:trPr>
        <w:tc>
          <w:tcPr>
            <w:tcW w:w="6030" w:type="dxa"/>
          </w:tcPr>
          <w:p w14:paraId="4180383F" w14:textId="2677AF2F" w:rsidR="00F00E8B" w:rsidRPr="00E301AC" w:rsidRDefault="00F00E8B" w:rsidP="00335A95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C90145"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284AAE"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284AAE"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350" w:type="dxa"/>
            <w:vAlign w:val="center"/>
          </w:tcPr>
          <w:p w14:paraId="6EFA9EAD" w14:textId="6007E35C" w:rsidR="00F00E8B" w:rsidRPr="00E301AC" w:rsidRDefault="00C90145" w:rsidP="00335A95">
            <w:pPr>
              <w:pStyle w:val="BodyText"/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15D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vAlign w:val="center"/>
          </w:tcPr>
          <w:p w14:paraId="1FA6523A" w14:textId="77777777" w:rsidR="00F00E8B" w:rsidRPr="00E301AC" w:rsidRDefault="00F00E8B" w:rsidP="00335A9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4AAD4CD1" w14:textId="00257257" w:rsidR="00F00E8B" w:rsidRPr="00E301AC" w:rsidRDefault="00C90145" w:rsidP="00335A9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15D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E42F36" w:rsidRPr="00E301AC" w14:paraId="72C863F0" w14:textId="77777777" w:rsidTr="00E42F36">
        <w:trPr>
          <w:trHeight w:val="20"/>
          <w:tblHeader/>
        </w:trPr>
        <w:tc>
          <w:tcPr>
            <w:tcW w:w="6030" w:type="dxa"/>
          </w:tcPr>
          <w:p w14:paraId="50BE909F" w14:textId="77777777" w:rsidR="00F00E8B" w:rsidRPr="00E301AC" w:rsidRDefault="00F00E8B" w:rsidP="00335A9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39BF1654" w14:textId="77777777" w:rsidR="00F00E8B" w:rsidRPr="00E301AC" w:rsidRDefault="00F00E8B" w:rsidP="00335A95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42F36" w:rsidRPr="00E301AC" w14:paraId="502E7D97" w14:textId="77777777" w:rsidTr="00E42F36">
        <w:trPr>
          <w:trHeight w:val="20"/>
          <w:tblHeader/>
        </w:trPr>
        <w:tc>
          <w:tcPr>
            <w:tcW w:w="6030" w:type="dxa"/>
          </w:tcPr>
          <w:p w14:paraId="2B55E299" w14:textId="176AEB77" w:rsidR="00F00E8B" w:rsidRPr="00E301AC" w:rsidRDefault="00F00E8B" w:rsidP="0097509B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จำนวนเงินที่รับรู้ในกำไรหรือขาดทุน</w:t>
            </w:r>
          </w:p>
        </w:tc>
        <w:tc>
          <w:tcPr>
            <w:tcW w:w="3060" w:type="dxa"/>
            <w:gridSpan w:val="3"/>
          </w:tcPr>
          <w:p w14:paraId="18E2CF11" w14:textId="77777777" w:rsidR="00F00E8B" w:rsidRPr="00E301AC" w:rsidRDefault="00F00E8B" w:rsidP="00335A95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6A30CE" w:rsidRPr="00E301AC" w14:paraId="5362E5F3" w14:textId="77777777" w:rsidTr="00E42F36">
        <w:trPr>
          <w:trHeight w:val="20"/>
        </w:trPr>
        <w:tc>
          <w:tcPr>
            <w:tcW w:w="6030" w:type="dxa"/>
          </w:tcPr>
          <w:p w14:paraId="2294EF76" w14:textId="77777777" w:rsidR="006A30CE" w:rsidRPr="00E301AC" w:rsidRDefault="006A30CE" w:rsidP="006A30C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350" w:type="dxa"/>
          </w:tcPr>
          <w:p w14:paraId="46B34108" w14:textId="3FA5005F" w:rsidR="006A30CE" w:rsidRPr="00E301AC" w:rsidRDefault="00EB6B69" w:rsidP="006A30CE">
            <w:pPr>
              <w:tabs>
                <w:tab w:val="decimal" w:pos="106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6B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17,178</w:t>
            </w:r>
          </w:p>
        </w:tc>
        <w:tc>
          <w:tcPr>
            <w:tcW w:w="270" w:type="dxa"/>
          </w:tcPr>
          <w:p w14:paraId="65D2AE77" w14:textId="77777777" w:rsidR="006A30CE" w:rsidRPr="00E301AC" w:rsidRDefault="006A30CE" w:rsidP="006A30C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5E7BEDE9" w14:textId="5118CBBF" w:rsidR="006A30CE" w:rsidRPr="00E301AC" w:rsidRDefault="00615D22" w:rsidP="006A30CE">
            <w:pPr>
              <w:tabs>
                <w:tab w:val="decimal" w:pos="115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71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13,847</w:t>
            </w:r>
          </w:p>
        </w:tc>
      </w:tr>
    </w:tbl>
    <w:p w14:paraId="141C811C" w14:textId="77777777" w:rsidR="00F00E8B" w:rsidRPr="00E301AC" w:rsidRDefault="00F00E8B" w:rsidP="00FE38D3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350"/>
        <w:gridCol w:w="270"/>
        <w:gridCol w:w="1440"/>
      </w:tblGrid>
      <w:tr w:rsidR="00E42F36" w:rsidRPr="00E301AC" w14:paraId="75A715A0" w14:textId="77777777" w:rsidTr="00335A95">
        <w:trPr>
          <w:trHeight w:val="20"/>
          <w:tblHeader/>
        </w:trPr>
        <w:tc>
          <w:tcPr>
            <w:tcW w:w="6030" w:type="dxa"/>
          </w:tcPr>
          <w:p w14:paraId="2491BCE1" w14:textId="77777777" w:rsidR="00E42F36" w:rsidRPr="00E301AC" w:rsidRDefault="00E42F36" w:rsidP="00335A95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0607D5F0" w14:textId="77777777" w:rsidR="00E42F36" w:rsidRPr="00E301AC" w:rsidRDefault="00E42F36" w:rsidP="00335A9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E42F36" w:rsidRPr="00E301AC" w14:paraId="6F53D0C2" w14:textId="77777777" w:rsidTr="00335A95">
        <w:trPr>
          <w:trHeight w:val="20"/>
          <w:tblHeader/>
        </w:trPr>
        <w:tc>
          <w:tcPr>
            <w:tcW w:w="6030" w:type="dxa"/>
          </w:tcPr>
          <w:p w14:paraId="25F5993B" w14:textId="77777777" w:rsidR="00E42F36" w:rsidRPr="00E301AC" w:rsidRDefault="00E42F36" w:rsidP="00335A95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5A043AE2" w14:textId="77777777" w:rsidR="00E42F36" w:rsidRPr="00E301AC" w:rsidRDefault="00E42F36" w:rsidP="00335A9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E42F36" w:rsidRPr="00E301AC" w14:paraId="625AD7B4" w14:textId="77777777" w:rsidTr="00335A95">
        <w:trPr>
          <w:trHeight w:val="20"/>
          <w:tblHeader/>
        </w:trPr>
        <w:tc>
          <w:tcPr>
            <w:tcW w:w="6030" w:type="dxa"/>
          </w:tcPr>
          <w:p w14:paraId="7D7C8873" w14:textId="77777777" w:rsidR="00E42F36" w:rsidRPr="00E301AC" w:rsidRDefault="00E42F36" w:rsidP="00335A95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2D8BAC39" w14:textId="77777777" w:rsidR="00E42F36" w:rsidRPr="00E301AC" w:rsidRDefault="00E42F36" w:rsidP="00335A9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615D22" w:rsidRPr="00E301AC" w14:paraId="7469CFA7" w14:textId="77777777" w:rsidTr="00335A95">
        <w:trPr>
          <w:trHeight w:val="20"/>
          <w:tblHeader/>
        </w:trPr>
        <w:tc>
          <w:tcPr>
            <w:tcW w:w="6030" w:type="dxa"/>
          </w:tcPr>
          <w:p w14:paraId="5211FBCA" w14:textId="030EC47B" w:rsidR="00615D22" w:rsidRPr="00E301AC" w:rsidRDefault="00615D22" w:rsidP="00615D22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350" w:type="dxa"/>
            <w:vAlign w:val="center"/>
          </w:tcPr>
          <w:p w14:paraId="16F567B3" w14:textId="0D593DD1" w:rsidR="00615D22" w:rsidRPr="00E301AC" w:rsidRDefault="00615D22" w:rsidP="00615D22">
            <w:pPr>
              <w:pStyle w:val="BodyText"/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vAlign w:val="center"/>
          </w:tcPr>
          <w:p w14:paraId="5F980668" w14:textId="77777777" w:rsidR="00615D22" w:rsidRPr="00E301AC" w:rsidRDefault="00615D22" w:rsidP="00615D2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663AAF74" w14:textId="6187C762" w:rsidR="00615D22" w:rsidRPr="00E301AC" w:rsidRDefault="00615D22" w:rsidP="00615D2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E42F36" w:rsidRPr="00E301AC" w14:paraId="40851033" w14:textId="77777777" w:rsidTr="00335A95">
        <w:trPr>
          <w:trHeight w:val="20"/>
          <w:tblHeader/>
        </w:trPr>
        <w:tc>
          <w:tcPr>
            <w:tcW w:w="6030" w:type="dxa"/>
          </w:tcPr>
          <w:p w14:paraId="1A5023B2" w14:textId="77777777" w:rsidR="00E42F36" w:rsidRPr="00E301AC" w:rsidRDefault="00E42F36" w:rsidP="00335A9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0F76180B" w14:textId="77777777" w:rsidR="00E42F36" w:rsidRPr="00E301AC" w:rsidRDefault="00E42F36" w:rsidP="00335A95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42F36" w:rsidRPr="00E301AC" w14:paraId="6916C784" w14:textId="77777777" w:rsidTr="00335A95">
        <w:trPr>
          <w:trHeight w:val="20"/>
          <w:tblHeader/>
        </w:trPr>
        <w:tc>
          <w:tcPr>
            <w:tcW w:w="6030" w:type="dxa"/>
          </w:tcPr>
          <w:p w14:paraId="4BCB42D4" w14:textId="1F8A554D" w:rsidR="00E42F36" w:rsidRPr="00E301AC" w:rsidRDefault="00E42F36" w:rsidP="00E42F3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จำนวนเงินขั้นต่ำที่จะได้รับในอนาคตจากสัญญาให้เช่าดำเนินงาน</w:t>
            </w:r>
            <w:r w:rsidR="00C24FB0"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 xml:space="preserve">   ที่บอกเลิกไม่ได้</w:t>
            </w:r>
          </w:p>
        </w:tc>
        <w:tc>
          <w:tcPr>
            <w:tcW w:w="3060" w:type="dxa"/>
            <w:gridSpan w:val="3"/>
          </w:tcPr>
          <w:p w14:paraId="4FCF91BC" w14:textId="77777777" w:rsidR="00E42F36" w:rsidRPr="00E301AC" w:rsidRDefault="00E42F36" w:rsidP="00E42F36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615D22" w:rsidRPr="00E301AC" w14:paraId="645E96F5" w14:textId="77777777" w:rsidTr="00335A95">
        <w:trPr>
          <w:trHeight w:val="20"/>
        </w:trPr>
        <w:tc>
          <w:tcPr>
            <w:tcW w:w="6030" w:type="dxa"/>
          </w:tcPr>
          <w:p w14:paraId="29F0F436" w14:textId="32EA6CE6" w:rsidR="00615D22" w:rsidRPr="00E301AC" w:rsidRDefault="00615D22" w:rsidP="00615D22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1BD58C9E" w14:textId="0FF767BB" w:rsidR="00615D22" w:rsidRPr="00E301AC" w:rsidRDefault="00EB6B69" w:rsidP="00615D22">
            <w:pPr>
              <w:tabs>
                <w:tab w:val="decimal" w:pos="106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6B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17,178</w:t>
            </w:r>
          </w:p>
        </w:tc>
        <w:tc>
          <w:tcPr>
            <w:tcW w:w="270" w:type="dxa"/>
          </w:tcPr>
          <w:p w14:paraId="6A804A6F" w14:textId="77777777" w:rsidR="00615D22" w:rsidRPr="00E301AC" w:rsidRDefault="00615D22" w:rsidP="00615D2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56B477A3" w14:textId="326530D1" w:rsidR="00615D22" w:rsidRPr="00E301AC" w:rsidRDefault="00615D22" w:rsidP="00615D22">
            <w:pPr>
              <w:tabs>
                <w:tab w:val="decimal" w:pos="115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75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5,726</w:t>
            </w:r>
          </w:p>
        </w:tc>
      </w:tr>
      <w:tr w:rsidR="00615D22" w:rsidRPr="00E301AC" w14:paraId="0B538EDE" w14:textId="77777777" w:rsidTr="008D64C6">
        <w:trPr>
          <w:trHeight w:val="20"/>
        </w:trPr>
        <w:tc>
          <w:tcPr>
            <w:tcW w:w="6030" w:type="dxa"/>
          </w:tcPr>
          <w:p w14:paraId="1BD220AE" w14:textId="16B2B114" w:rsidR="00615D22" w:rsidRPr="00E301AC" w:rsidRDefault="00615D22" w:rsidP="00615D22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E301A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73C675C" w14:textId="1232CBD2" w:rsidR="00615D22" w:rsidRPr="00E301AC" w:rsidRDefault="00EB6B69" w:rsidP="00615D22">
            <w:pPr>
              <w:tabs>
                <w:tab w:val="decimal" w:pos="106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6B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5,726</w:t>
            </w:r>
          </w:p>
        </w:tc>
        <w:tc>
          <w:tcPr>
            <w:tcW w:w="270" w:type="dxa"/>
          </w:tcPr>
          <w:p w14:paraId="13561E73" w14:textId="77777777" w:rsidR="00615D22" w:rsidRPr="00E301AC" w:rsidRDefault="00615D22" w:rsidP="00615D2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DAD613" w14:textId="19F6F3DE" w:rsidR="00615D22" w:rsidRPr="00E301AC" w:rsidRDefault="00615D22" w:rsidP="00615D22">
            <w:pPr>
              <w:tabs>
                <w:tab w:val="decimal" w:pos="1149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75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  </w:t>
            </w:r>
          </w:p>
        </w:tc>
      </w:tr>
      <w:tr w:rsidR="00615D22" w:rsidRPr="00E301AC" w14:paraId="301FED4B" w14:textId="77777777" w:rsidTr="008D64C6">
        <w:trPr>
          <w:trHeight w:val="20"/>
        </w:trPr>
        <w:tc>
          <w:tcPr>
            <w:tcW w:w="6030" w:type="dxa"/>
          </w:tcPr>
          <w:p w14:paraId="1F9C86B5" w14:textId="77777777" w:rsidR="00615D22" w:rsidRPr="00E301AC" w:rsidRDefault="00615D22" w:rsidP="00615D22">
            <w:pPr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2E8A019" w14:textId="302E5419" w:rsidR="00615D22" w:rsidRPr="00E301AC" w:rsidRDefault="00EB6B69" w:rsidP="00615D22">
            <w:pPr>
              <w:tabs>
                <w:tab w:val="decimal" w:pos="106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B6B6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22,90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4152D0D3" w14:textId="77777777" w:rsidR="00615D22" w:rsidRPr="00E301AC" w:rsidRDefault="00615D22" w:rsidP="00615D2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121FE27" w14:textId="4FDD74EA" w:rsidR="00615D22" w:rsidRPr="00E301AC" w:rsidRDefault="00615D22" w:rsidP="00615D22">
            <w:pPr>
              <w:tabs>
                <w:tab w:val="decimal" w:pos="115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75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5,726</w:t>
            </w:r>
          </w:p>
        </w:tc>
      </w:tr>
    </w:tbl>
    <w:p w14:paraId="53DF28E4" w14:textId="77777777" w:rsidR="00F00E8B" w:rsidRPr="00E301AC" w:rsidRDefault="00F00E8B" w:rsidP="00FE38D3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3309A15" w14:textId="77777777" w:rsidR="008E4D05" w:rsidRPr="00E301AC" w:rsidRDefault="008E4D05" w:rsidP="00FE38D3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>อสังหาริมทรัพย์เพื่อการลงทุนประกอบด้วยที่ดินและอาคารที่ให้เช่าแก่บริษัทร่วม และที่ดินที่ไม่ได้ใช้ดำเนินงาน</w:t>
      </w:r>
      <w:r w:rsidR="008D64C6" w:rsidRPr="00E301A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8D64C6" w:rsidRPr="00E301AC">
        <w:rPr>
          <w:rFonts w:asciiTheme="majorBidi" w:hAnsiTheme="majorBidi" w:cstheme="majorBidi"/>
          <w:sz w:val="30"/>
          <w:szCs w:val="30"/>
          <w:cs/>
          <w:lang w:val="en-US"/>
        </w:rPr>
        <w:t>การต่ออายุสัญญาจะเป็นไปตามการต่อรองกับผู้เช่า ทั้งนี้ไม่มีค่าเช่าที่อาจเกิดขึ้น</w:t>
      </w:r>
    </w:p>
    <w:p w14:paraId="6A93D6A4" w14:textId="77777777" w:rsidR="008E4D05" w:rsidRPr="00E301AC" w:rsidRDefault="008E4D05" w:rsidP="00FE38D3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B835475" w14:textId="05665FBC" w:rsidR="00A84B9C" w:rsidRPr="00E301AC" w:rsidRDefault="00382CC0" w:rsidP="00111AC6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มูลค่ายุติธรรมของอสังหาริมทรัพย์เพื่อการลงทุน ณ วันที่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284AAE" w:rsidRPr="00E301A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284AAE" w:rsidRPr="00E301AC">
        <w:rPr>
          <w:rFonts w:asciiTheme="majorBidi" w:hAnsiTheme="majorBidi" w:cstheme="majorBidi"/>
          <w:sz w:val="30"/>
          <w:szCs w:val="30"/>
          <w:cs/>
          <w:lang w:val="en-US"/>
        </w:rPr>
        <w:t>มีนาคม</w:t>
      </w:r>
      <w:r w:rsidR="004772D5"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615D22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E301A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>จำนวน</w:t>
      </w:r>
      <w:r w:rsidR="00111AC6" w:rsidRPr="00E301A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C136F7">
        <w:rPr>
          <w:rFonts w:asciiTheme="majorBidi" w:hAnsiTheme="majorBidi" w:cstheme="majorBidi"/>
          <w:sz w:val="30"/>
          <w:szCs w:val="30"/>
          <w:lang w:val="en-US"/>
        </w:rPr>
        <w:t>144.30</w:t>
      </w:r>
      <w:r w:rsidR="00B6711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ล้านบาท </w:t>
      </w:r>
      <w:r w:rsidRPr="00E301AC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(</w:t>
      </w:r>
      <w:r w:rsidR="00C90145" w:rsidRPr="00E301AC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615D22">
        <w:rPr>
          <w:rFonts w:asciiTheme="majorBidi" w:hAnsiTheme="majorBidi" w:cstheme="majorBidi"/>
          <w:i/>
          <w:iCs/>
          <w:sz w:val="30"/>
          <w:szCs w:val="30"/>
          <w:lang w:val="en-US"/>
        </w:rPr>
        <w:t>6</w:t>
      </w:r>
      <w:r w:rsidRPr="00E301AC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: </w:t>
      </w:r>
      <w:r w:rsidR="00C90145" w:rsidRPr="00E301AC">
        <w:rPr>
          <w:rFonts w:asciiTheme="majorBidi" w:hAnsiTheme="majorBidi" w:cstheme="majorBidi"/>
          <w:i/>
          <w:iCs/>
          <w:sz w:val="30"/>
          <w:szCs w:val="30"/>
          <w:lang w:val="en-US"/>
        </w:rPr>
        <w:t>161</w:t>
      </w:r>
      <w:r w:rsidR="00111AC6" w:rsidRPr="00E301AC">
        <w:rPr>
          <w:rFonts w:asciiTheme="majorBidi" w:hAnsiTheme="majorBidi" w:cstheme="majorBidi"/>
          <w:i/>
          <w:iCs/>
          <w:sz w:val="30"/>
          <w:szCs w:val="30"/>
          <w:lang w:val="en-US"/>
        </w:rPr>
        <w:t>.</w:t>
      </w:r>
      <w:r w:rsidR="00C90145" w:rsidRPr="00E301AC">
        <w:rPr>
          <w:rFonts w:asciiTheme="majorBidi" w:hAnsiTheme="majorBidi" w:cstheme="majorBidi"/>
          <w:i/>
          <w:iCs/>
          <w:sz w:val="30"/>
          <w:szCs w:val="30"/>
          <w:lang w:val="en-US"/>
        </w:rPr>
        <w:t>28</w:t>
      </w:r>
      <w:r w:rsidR="00111AC6" w:rsidRPr="00E301AC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Pr="00E301AC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ล้านบาท)</w:t>
      </w: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ประเมินราคาโดยผู้ประเมินราคาอิสระโดย</w:t>
      </w:r>
      <w:r w:rsidR="001E7B99" w:rsidRPr="00E301AC">
        <w:rPr>
          <w:rFonts w:asciiTheme="majorBidi" w:hAnsiTheme="majorBidi" w:cstheme="majorBidi"/>
          <w:sz w:val="30"/>
          <w:szCs w:val="30"/>
          <w:cs/>
          <w:lang w:val="en-US"/>
        </w:rPr>
        <w:t>วิธี</w:t>
      </w: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>คิดลดกระแสเงินสดโดยใช้อัตราคิดลดที่ปรับค่าความเสี่ยง</w:t>
      </w:r>
      <w:r w:rsidR="004A1A0C" w:rsidRPr="00E301AC">
        <w:rPr>
          <w:rFonts w:asciiTheme="majorBidi" w:hAnsiTheme="majorBidi" w:cstheme="majorBidi"/>
          <w:sz w:val="30"/>
          <w:szCs w:val="30"/>
          <w:cs/>
          <w:lang w:val="en-US"/>
        </w:rPr>
        <w:t>สำหรับที่ดินและอาคารที่ให้เช่าแก่บริษัทร่วม</w:t>
      </w:r>
      <w:r w:rsidR="00D3200B"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4A1A0C" w:rsidRPr="00E301AC">
        <w:rPr>
          <w:rFonts w:asciiTheme="majorBidi" w:hAnsiTheme="majorBidi" w:cstheme="majorBidi"/>
          <w:sz w:val="30"/>
          <w:szCs w:val="30"/>
          <w:cs/>
          <w:lang w:val="en-US"/>
        </w:rPr>
        <w:t>และ</w:t>
      </w:r>
      <w:r w:rsidR="001E7B99" w:rsidRPr="00E301AC">
        <w:rPr>
          <w:rFonts w:asciiTheme="majorBidi" w:hAnsiTheme="majorBidi" w:cstheme="majorBidi"/>
          <w:sz w:val="30"/>
          <w:szCs w:val="30"/>
          <w:cs/>
          <w:lang w:val="en-US"/>
        </w:rPr>
        <w:t>วิธี</w:t>
      </w:r>
      <w:r w:rsidR="004A1A0C" w:rsidRPr="00E301AC">
        <w:rPr>
          <w:rFonts w:asciiTheme="majorBidi" w:hAnsiTheme="majorBidi" w:cstheme="majorBidi"/>
          <w:sz w:val="30"/>
          <w:szCs w:val="30"/>
          <w:cs/>
          <w:lang w:val="en-US"/>
        </w:rPr>
        <w:t>ราคาประเมินของกรมธนารักษ์สำหรับที่ดินที่ไม่ได้ใช้ในการดำเนินงาน</w:t>
      </w: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3</w:t>
      </w:r>
    </w:p>
    <w:p w14:paraId="3726D597" w14:textId="27DEA02D" w:rsidR="00111AC6" w:rsidRPr="00E301AC" w:rsidRDefault="00111AC6" w:rsidP="00111AC6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2B3B6FD" w14:textId="637FDD2D" w:rsidR="00111AC6" w:rsidRPr="00E301AC" w:rsidRDefault="00111AC6" w:rsidP="00111AC6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B54FC50" w14:textId="4660514B" w:rsidR="00111AC6" w:rsidRPr="00E301AC" w:rsidRDefault="00111AC6" w:rsidP="00111AC6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81B87FA" w14:textId="533C8AF0" w:rsidR="00111AC6" w:rsidRPr="00E301AC" w:rsidRDefault="00111AC6" w:rsidP="00111AC6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4AB029C" w14:textId="3F900A51" w:rsidR="00111AC6" w:rsidRPr="00E301AC" w:rsidRDefault="00111AC6" w:rsidP="00111AC6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13E891A2" w14:textId="5C279CE9" w:rsidR="00111AC6" w:rsidRPr="00E301AC" w:rsidRDefault="00111AC6" w:rsidP="00111AC6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6BB8529" w14:textId="12F07307" w:rsidR="00111AC6" w:rsidRPr="00E301AC" w:rsidRDefault="00111AC6" w:rsidP="00111AC6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D799435" w14:textId="2C3785BA" w:rsidR="00111AC6" w:rsidRPr="00E301AC" w:rsidRDefault="00111AC6" w:rsidP="00111AC6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9120D8E" w14:textId="749EEA62" w:rsidR="00111AC6" w:rsidRPr="00E301AC" w:rsidRDefault="00111AC6" w:rsidP="00111AC6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F929DBA" w14:textId="06B9A03F" w:rsidR="00111AC6" w:rsidRPr="00E301AC" w:rsidRDefault="00111AC6" w:rsidP="00111AC6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1A4542CB" w14:textId="6E20182C" w:rsidR="00111AC6" w:rsidRPr="00E301AC" w:rsidRDefault="00111AC6" w:rsidP="00111AC6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04C3330" w14:textId="6654A528" w:rsidR="00111AC6" w:rsidRPr="00E301AC" w:rsidRDefault="00111AC6" w:rsidP="00111AC6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850DEE0" w14:textId="31830E11" w:rsidR="00111AC6" w:rsidRPr="00E301AC" w:rsidRDefault="00111AC6" w:rsidP="00111AC6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BBF8216" w14:textId="77777777" w:rsidR="00111AC6" w:rsidRPr="00E301AC" w:rsidRDefault="00111AC6" w:rsidP="00111AC6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68590BB" w14:textId="77777777" w:rsidR="00426403" w:rsidRPr="00E301AC" w:rsidRDefault="00426403" w:rsidP="009D101D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sectPr w:rsidR="00426403" w:rsidRPr="00E301AC" w:rsidSect="001437A4">
          <w:headerReference w:type="default" r:id="rId14"/>
          <w:footerReference w:type="even" r:id="rId15"/>
          <w:footerReference w:type="default" r:id="rId16"/>
          <w:pgSz w:w="11909" w:h="16834" w:code="9"/>
          <w:pgMar w:top="691" w:right="1152" w:bottom="576" w:left="1152" w:header="720" w:footer="720" w:gutter="0"/>
          <w:cols w:space="737"/>
        </w:sectPr>
      </w:pPr>
    </w:p>
    <w:p w14:paraId="3981C89F" w14:textId="2AD1D1EA" w:rsidR="00C47CBB" w:rsidRPr="00E301AC" w:rsidRDefault="00156F60" w:rsidP="006A30CE">
      <w:pPr>
        <w:numPr>
          <w:ilvl w:val="0"/>
          <w:numId w:val="12"/>
        </w:numPr>
        <w:tabs>
          <w:tab w:val="left" w:pos="99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lastRenderedPageBreak/>
        <w:t xml:space="preserve"> </w:t>
      </w:r>
      <w:r w:rsidR="009D101D" w:rsidRPr="00E301AC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ที่ดิน อาคารและอุปกรณ์</w:t>
      </w:r>
    </w:p>
    <w:p w14:paraId="7F0C83EC" w14:textId="77777777" w:rsidR="00426403" w:rsidRPr="00E301AC" w:rsidRDefault="00426403" w:rsidP="00426403">
      <w:pPr>
        <w:tabs>
          <w:tab w:val="left" w:pos="540"/>
        </w:tabs>
        <w:spacing w:line="240" w:lineRule="auto"/>
        <w:ind w:left="72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tbl>
      <w:tblPr>
        <w:tblW w:w="144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170"/>
        <w:gridCol w:w="270"/>
        <w:gridCol w:w="1260"/>
        <w:gridCol w:w="270"/>
        <w:gridCol w:w="1350"/>
        <w:gridCol w:w="270"/>
        <w:gridCol w:w="1260"/>
        <w:gridCol w:w="270"/>
        <w:gridCol w:w="1260"/>
        <w:gridCol w:w="270"/>
        <w:gridCol w:w="1170"/>
        <w:gridCol w:w="270"/>
        <w:gridCol w:w="1350"/>
        <w:gridCol w:w="270"/>
        <w:gridCol w:w="1254"/>
        <w:gridCol w:w="6"/>
      </w:tblGrid>
      <w:tr w:rsidR="00426403" w:rsidRPr="00E301AC" w14:paraId="1CB0D4F2" w14:textId="77777777" w:rsidTr="006A30CE">
        <w:trPr>
          <w:gridAfter w:val="1"/>
          <w:wAfter w:w="6" w:type="dxa"/>
          <w:tblHeader/>
        </w:trPr>
        <w:tc>
          <w:tcPr>
            <w:tcW w:w="2520" w:type="dxa"/>
          </w:tcPr>
          <w:p w14:paraId="0871DB8F" w14:textId="77777777" w:rsidR="00426403" w:rsidRPr="00E301AC" w:rsidRDefault="00426403" w:rsidP="00426403">
            <w:pPr>
              <w:pStyle w:val="BlockText"/>
              <w:spacing w:before="0"/>
              <w:ind w:left="0" w:right="-648" w:firstLine="0"/>
              <w:jc w:val="lef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964" w:type="dxa"/>
            <w:gridSpan w:val="15"/>
          </w:tcPr>
          <w:p w14:paraId="1300B1C7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690DCE" w:rsidRPr="00E301AC" w14:paraId="66AECAB3" w14:textId="77777777" w:rsidTr="006A30CE">
        <w:trPr>
          <w:tblHeader/>
        </w:trPr>
        <w:tc>
          <w:tcPr>
            <w:tcW w:w="2520" w:type="dxa"/>
          </w:tcPr>
          <w:p w14:paraId="46E5FD7D" w14:textId="77777777" w:rsidR="00426403" w:rsidRPr="00E301AC" w:rsidRDefault="00426403" w:rsidP="00426403">
            <w:pPr>
              <w:pStyle w:val="BlockText"/>
              <w:spacing w:before="0"/>
              <w:ind w:left="0" w:right="-648" w:firstLine="0"/>
              <w:jc w:val="lef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170" w:type="dxa"/>
          </w:tcPr>
          <w:p w14:paraId="003A7962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E4F5754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4D60A3C" w14:textId="77777777" w:rsidR="00426403" w:rsidRPr="00E301AC" w:rsidRDefault="00426403" w:rsidP="00426403">
            <w:pPr>
              <w:spacing w:line="240" w:lineRule="auto"/>
              <w:ind w:left="-198" w:right="-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253640F" w14:textId="77777777" w:rsidR="00426403" w:rsidRPr="00E301AC" w:rsidRDefault="00426403" w:rsidP="00426403">
            <w:pPr>
              <w:spacing w:line="240" w:lineRule="auto"/>
              <w:ind w:left="-198" w:right="-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4325923" w14:textId="77777777" w:rsidR="00426403" w:rsidRPr="00E301AC" w:rsidRDefault="00426403" w:rsidP="00426403">
            <w:pPr>
              <w:spacing w:line="240" w:lineRule="auto"/>
              <w:ind w:left="-198" w:right="-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A924457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854B964" w14:textId="77777777" w:rsidR="00426403" w:rsidRPr="00E301AC" w:rsidRDefault="00426403" w:rsidP="00426403">
            <w:pPr>
              <w:spacing w:line="240" w:lineRule="auto"/>
              <w:ind w:left="-198" w:right="-2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</w:t>
            </w:r>
          </w:p>
        </w:tc>
        <w:tc>
          <w:tcPr>
            <w:tcW w:w="270" w:type="dxa"/>
          </w:tcPr>
          <w:p w14:paraId="3558E781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EB5FFDA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7252CAF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82FEAED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54462A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914785A" w14:textId="77777777" w:rsidR="00426403" w:rsidRPr="00E301AC" w:rsidRDefault="00426403" w:rsidP="00426403">
            <w:pPr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7159C5EC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1C0AD58A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90DCE" w:rsidRPr="00E301AC" w14:paraId="5F736B16" w14:textId="77777777" w:rsidTr="006A30CE">
        <w:trPr>
          <w:tblHeader/>
        </w:trPr>
        <w:tc>
          <w:tcPr>
            <w:tcW w:w="2520" w:type="dxa"/>
          </w:tcPr>
          <w:p w14:paraId="5AA31E60" w14:textId="77777777" w:rsidR="00426403" w:rsidRPr="00E301AC" w:rsidRDefault="00426403" w:rsidP="00426403">
            <w:pPr>
              <w:pStyle w:val="BlockText"/>
              <w:spacing w:before="0"/>
              <w:ind w:left="0" w:right="-648" w:firstLine="0"/>
              <w:jc w:val="lef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14:paraId="3ED1318D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7A66BE8B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2A8CFE8" w14:textId="77777777" w:rsidR="00426403" w:rsidRPr="00E301AC" w:rsidRDefault="00426403" w:rsidP="00426403">
            <w:pPr>
              <w:spacing w:line="240" w:lineRule="auto"/>
              <w:ind w:left="-198" w:right="-1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313CE966" w14:textId="77777777" w:rsidR="00426403" w:rsidRPr="00E301AC" w:rsidRDefault="00426403" w:rsidP="00426403">
            <w:pPr>
              <w:spacing w:line="240" w:lineRule="auto"/>
              <w:ind w:left="-198" w:right="-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8D2BA09" w14:textId="77777777" w:rsidR="00426403" w:rsidRPr="00E301AC" w:rsidRDefault="00426403" w:rsidP="00426403">
            <w:pPr>
              <w:spacing w:line="240" w:lineRule="auto"/>
              <w:ind w:left="-198" w:right="-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1737A5CB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CE00AE7" w14:textId="77777777" w:rsidR="00426403" w:rsidRPr="00E301AC" w:rsidRDefault="00426403" w:rsidP="00426403">
            <w:pPr>
              <w:spacing w:line="240" w:lineRule="auto"/>
              <w:ind w:left="-198" w:right="-2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270" w:type="dxa"/>
          </w:tcPr>
          <w:p w14:paraId="4A0F1590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FBB0064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</w:tcPr>
          <w:p w14:paraId="040AD652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ECCC109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16476C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1BEA2D8" w14:textId="77777777" w:rsidR="00426403" w:rsidRPr="00E301AC" w:rsidRDefault="00426403" w:rsidP="00426403">
            <w:pPr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270" w:type="dxa"/>
          </w:tcPr>
          <w:p w14:paraId="397A238B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1DB26257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90DCE" w:rsidRPr="00E301AC" w14:paraId="5DF4C971" w14:textId="77777777" w:rsidTr="006A30CE">
        <w:trPr>
          <w:tblHeader/>
        </w:trPr>
        <w:tc>
          <w:tcPr>
            <w:tcW w:w="2520" w:type="dxa"/>
          </w:tcPr>
          <w:p w14:paraId="69E00FC5" w14:textId="77777777" w:rsidR="00426403" w:rsidRPr="00E301AC" w:rsidRDefault="00426403" w:rsidP="00426403">
            <w:pPr>
              <w:pStyle w:val="BlockText"/>
              <w:spacing w:before="0"/>
              <w:ind w:left="0" w:right="-648" w:firstLine="0"/>
              <w:jc w:val="lef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14:paraId="53C9DE2B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025CFD27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468795D" w14:textId="77777777" w:rsidR="00426403" w:rsidRPr="00E301AC" w:rsidRDefault="00426403" w:rsidP="00426403">
            <w:pPr>
              <w:spacing w:line="240" w:lineRule="auto"/>
              <w:ind w:left="-198" w:right="-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704C777" w14:textId="77777777" w:rsidR="00426403" w:rsidRPr="00E301AC" w:rsidRDefault="00426403" w:rsidP="00426403">
            <w:pPr>
              <w:spacing w:line="240" w:lineRule="auto"/>
              <w:ind w:left="-198" w:right="-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D65198B" w14:textId="77777777" w:rsidR="00426403" w:rsidRPr="00E301AC" w:rsidRDefault="00426403" w:rsidP="00426403">
            <w:pPr>
              <w:spacing w:line="240" w:lineRule="auto"/>
              <w:ind w:left="-198" w:right="-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7A919FF7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FB2C8F5" w14:textId="77777777" w:rsidR="00426403" w:rsidRPr="00E301AC" w:rsidRDefault="00426403" w:rsidP="00426403">
            <w:pPr>
              <w:spacing w:line="240" w:lineRule="auto"/>
              <w:ind w:left="-198" w:right="-2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ในโรงงาน</w:t>
            </w:r>
          </w:p>
        </w:tc>
        <w:tc>
          <w:tcPr>
            <w:tcW w:w="270" w:type="dxa"/>
          </w:tcPr>
          <w:p w14:paraId="48D42D27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ED51C52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20AC1F87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423831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3572617B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0126F93" w14:textId="77777777" w:rsidR="00426403" w:rsidRPr="00E301AC" w:rsidRDefault="00426403" w:rsidP="00426403">
            <w:pPr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5E4EFD3E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17561F20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26403" w:rsidRPr="00E301AC" w14:paraId="5A3E09FA" w14:textId="77777777" w:rsidTr="006A30CE">
        <w:trPr>
          <w:gridAfter w:val="1"/>
          <w:wAfter w:w="6" w:type="dxa"/>
          <w:tblHeader/>
        </w:trPr>
        <w:tc>
          <w:tcPr>
            <w:tcW w:w="2520" w:type="dxa"/>
          </w:tcPr>
          <w:p w14:paraId="12E0E472" w14:textId="77777777" w:rsidR="00426403" w:rsidRPr="00E301AC" w:rsidRDefault="00426403" w:rsidP="00426403">
            <w:pPr>
              <w:pStyle w:val="BlockText"/>
              <w:spacing w:before="0"/>
              <w:ind w:left="0" w:right="-648" w:firstLine="0"/>
              <w:jc w:val="lef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964" w:type="dxa"/>
            <w:gridSpan w:val="15"/>
          </w:tcPr>
          <w:p w14:paraId="58A8AE92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90DCE" w:rsidRPr="00E301AC" w14:paraId="36A487BB" w14:textId="77777777" w:rsidTr="006A30CE">
        <w:trPr>
          <w:trHeight w:val="450"/>
        </w:trPr>
        <w:tc>
          <w:tcPr>
            <w:tcW w:w="2520" w:type="dxa"/>
          </w:tcPr>
          <w:p w14:paraId="1911AE17" w14:textId="77777777" w:rsidR="00426403" w:rsidRPr="00E301AC" w:rsidRDefault="00426403" w:rsidP="00426403">
            <w:pPr>
              <w:pStyle w:val="BlockText"/>
              <w:spacing w:before="0"/>
              <w:ind w:left="0" w:right="-648" w:firstLine="0"/>
              <w:jc w:val="left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ราคาทุน</w:t>
            </w:r>
          </w:p>
        </w:tc>
        <w:tc>
          <w:tcPr>
            <w:tcW w:w="1170" w:type="dxa"/>
          </w:tcPr>
          <w:p w14:paraId="56505BE8" w14:textId="77777777" w:rsidR="00426403" w:rsidRPr="00E301AC" w:rsidRDefault="00426403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3E2ABEB" w14:textId="77777777" w:rsidR="00426403" w:rsidRPr="00E301AC" w:rsidRDefault="00426403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9EA5202" w14:textId="77777777" w:rsidR="00426403" w:rsidRPr="00E301AC" w:rsidRDefault="00426403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D58BEF6" w14:textId="77777777" w:rsidR="00426403" w:rsidRPr="00E301AC" w:rsidRDefault="00426403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50A2D1F6" w14:textId="77777777" w:rsidR="00426403" w:rsidRPr="00E301AC" w:rsidRDefault="00426403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15DA81B" w14:textId="77777777" w:rsidR="00426403" w:rsidRPr="00E301AC" w:rsidRDefault="00426403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106D033" w14:textId="77777777" w:rsidR="00426403" w:rsidRPr="00E301AC" w:rsidRDefault="00426403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6E1DCE" w14:textId="77777777" w:rsidR="00426403" w:rsidRPr="00E301AC" w:rsidRDefault="00426403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47A232E" w14:textId="77777777" w:rsidR="00426403" w:rsidRPr="00E301AC" w:rsidRDefault="00426403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CA47027" w14:textId="77777777" w:rsidR="00426403" w:rsidRPr="00E301AC" w:rsidRDefault="00426403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6F7D34" w14:textId="77777777" w:rsidR="00426403" w:rsidRPr="00E301AC" w:rsidRDefault="00426403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F232999" w14:textId="77777777" w:rsidR="00426403" w:rsidRPr="00E301AC" w:rsidRDefault="00426403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02FFE093" w14:textId="77777777" w:rsidR="00426403" w:rsidRPr="00E301AC" w:rsidRDefault="00426403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D5722F9" w14:textId="77777777" w:rsidR="00426403" w:rsidRPr="00E301AC" w:rsidRDefault="00426403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02E56D73" w14:textId="77777777" w:rsidR="00426403" w:rsidRPr="00E301AC" w:rsidRDefault="00426403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6A30CE" w:rsidRPr="00E301AC" w14:paraId="742A4EF3" w14:textId="77777777" w:rsidTr="006A30CE">
        <w:trPr>
          <w:trHeight w:val="260"/>
        </w:trPr>
        <w:tc>
          <w:tcPr>
            <w:tcW w:w="2520" w:type="dxa"/>
          </w:tcPr>
          <w:p w14:paraId="60F7D831" w14:textId="7D3B7B94" w:rsidR="006A30CE" w:rsidRPr="00E301AC" w:rsidRDefault="006A30CE" w:rsidP="006A30CE">
            <w:pPr>
              <w:pStyle w:val="BlockText"/>
              <w:spacing w:before="0"/>
              <w:ind w:left="0" w:right="-648" w:firstLine="0"/>
              <w:rPr>
                <w:rFonts w:asciiTheme="majorBidi" w:hAnsiTheme="majorBidi" w:cstheme="majorBidi"/>
                <w:lang w:val="en-US"/>
              </w:rPr>
            </w:pPr>
            <w:r w:rsidRPr="00E301AC">
              <w:rPr>
                <w:rFonts w:asciiTheme="majorBidi" w:hAnsiTheme="majorBidi" w:cstheme="majorBidi"/>
                <w:cs/>
                <w:lang w:val="en-US"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lang w:val="en-US"/>
              </w:rPr>
              <w:t>1</w:t>
            </w:r>
            <w:r w:rsidRPr="00E301AC">
              <w:rPr>
                <w:rFonts w:asciiTheme="majorBidi" w:hAnsiTheme="majorBidi" w:cstheme="majorBidi"/>
                <w:cs/>
                <w:lang w:val="en-US"/>
              </w:rPr>
              <w:t xml:space="preserve"> เมษายน </w:t>
            </w:r>
            <w:r w:rsidRPr="00E301AC">
              <w:rPr>
                <w:rFonts w:asciiTheme="majorBidi" w:hAnsiTheme="majorBidi" w:cstheme="majorBidi"/>
                <w:lang w:val="en-US"/>
              </w:rPr>
              <w:t>256</w:t>
            </w:r>
            <w:r w:rsidR="00615D22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1170" w:type="dxa"/>
          </w:tcPr>
          <w:p w14:paraId="1F2DB6AE" w14:textId="40FE3737" w:rsidR="006A30CE" w:rsidRPr="00E301AC" w:rsidRDefault="006A30CE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221</w:t>
            </w:r>
            <w:r w:rsidRPr="00E301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047</w:t>
            </w:r>
          </w:p>
        </w:tc>
        <w:tc>
          <w:tcPr>
            <w:tcW w:w="270" w:type="dxa"/>
          </w:tcPr>
          <w:p w14:paraId="37C5F3C0" w14:textId="77777777" w:rsidR="006A30CE" w:rsidRPr="00E301AC" w:rsidRDefault="006A30CE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024CB9D" w14:textId="0AED8337" w:rsidR="006A30CE" w:rsidRPr="00913E2F" w:rsidRDefault="00913E2F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13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789</w:t>
            </w:r>
            <w:r w:rsidRPr="00913E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938</w:t>
            </w:r>
          </w:p>
        </w:tc>
        <w:tc>
          <w:tcPr>
            <w:tcW w:w="270" w:type="dxa"/>
          </w:tcPr>
          <w:p w14:paraId="5EA42F15" w14:textId="77777777" w:rsidR="006A30CE" w:rsidRPr="00E301AC" w:rsidRDefault="006A30CE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BAF2BCB" w14:textId="22A5F95A" w:rsidR="006A30CE" w:rsidRPr="00913E2F" w:rsidRDefault="00913E2F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13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913E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931</w:t>
            </w:r>
            <w:r w:rsidRPr="00913E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936</w:t>
            </w:r>
          </w:p>
        </w:tc>
        <w:tc>
          <w:tcPr>
            <w:tcW w:w="270" w:type="dxa"/>
          </w:tcPr>
          <w:p w14:paraId="6A2FEB8D" w14:textId="77777777" w:rsidR="006A30CE" w:rsidRPr="00E301AC" w:rsidRDefault="006A30CE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B6C7423" w14:textId="2C0A67F6" w:rsidR="006A30CE" w:rsidRPr="00913E2F" w:rsidRDefault="00913E2F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13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913E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975</w:t>
            </w:r>
            <w:r w:rsidRPr="00913E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285</w:t>
            </w:r>
          </w:p>
        </w:tc>
        <w:tc>
          <w:tcPr>
            <w:tcW w:w="270" w:type="dxa"/>
          </w:tcPr>
          <w:p w14:paraId="1AB03C7B" w14:textId="77777777" w:rsidR="006A30CE" w:rsidRPr="00E301AC" w:rsidRDefault="006A30CE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0D0562" w14:textId="18D3927A" w:rsidR="006A30CE" w:rsidRPr="00913E2F" w:rsidRDefault="00913E2F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13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191</w:t>
            </w:r>
            <w:r w:rsidRPr="00913E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735</w:t>
            </w:r>
          </w:p>
        </w:tc>
        <w:tc>
          <w:tcPr>
            <w:tcW w:w="270" w:type="dxa"/>
          </w:tcPr>
          <w:p w14:paraId="6C948479" w14:textId="77777777" w:rsidR="006A30CE" w:rsidRPr="00E301AC" w:rsidRDefault="006A30CE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8AB0A2C" w14:textId="15119B0E" w:rsidR="006A30CE" w:rsidRPr="00913E2F" w:rsidRDefault="00913E2F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13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913E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625</w:t>
            </w:r>
          </w:p>
        </w:tc>
        <w:tc>
          <w:tcPr>
            <w:tcW w:w="270" w:type="dxa"/>
          </w:tcPr>
          <w:p w14:paraId="74B20955" w14:textId="77777777" w:rsidR="006A30CE" w:rsidRPr="00E301AC" w:rsidRDefault="006A30CE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D1CE96D" w14:textId="1D1D163C" w:rsidR="006A30CE" w:rsidRPr="00913E2F" w:rsidRDefault="00913E2F" w:rsidP="00D97B08">
            <w:pPr>
              <w:tabs>
                <w:tab w:val="decimal" w:pos="106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13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138</w:t>
            </w:r>
            <w:r w:rsidRPr="00913E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479</w:t>
            </w:r>
          </w:p>
        </w:tc>
        <w:tc>
          <w:tcPr>
            <w:tcW w:w="270" w:type="dxa"/>
          </w:tcPr>
          <w:p w14:paraId="0933FC01" w14:textId="77777777" w:rsidR="006A30CE" w:rsidRPr="00E301AC" w:rsidRDefault="006A30CE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</w:tcPr>
          <w:p w14:paraId="2A575A27" w14:textId="7994B297" w:rsidR="006A30CE" w:rsidRPr="00913E2F" w:rsidRDefault="00913E2F" w:rsidP="00D97B08">
            <w:pPr>
              <w:tabs>
                <w:tab w:val="decimal" w:pos="97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13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7,250,045</w:t>
            </w:r>
          </w:p>
        </w:tc>
      </w:tr>
      <w:tr w:rsidR="00913E2F" w:rsidRPr="00E301AC" w14:paraId="6B737BDD" w14:textId="77777777" w:rsidTr="006A30CE">
        <w:tc>
          <w:tcPr>
            <w:tcW w:w="2520" w:type="dxa"/>
          </w:tcPr>
          <w:p w14:paraId="1623B6BE" w14:textId="77777777" w:rsidR="00913E2F" w:rsidRPr="00E301AC" w:rsidRDefault="00913E2F" w:rsidP="00913E2F">
            <w:pPr>
              <w:pStyle w:val="BlockText"/>
              <w:spacing w:before="0"/>
              <w:ind w:left="0" w:right="-648" w:firstLine="0"/>
              <w:jc w:val="left"/>
              <w:rPr>
                <w:rFonts w:asciiTheme="majorBidi" w:hAnsiTheme="majorBidi" w:cstheme="majorBidi"/>
                <w:lang w:val="en-US"/>
              </w:rPr>
            </w:pPr>
            <w:r w:rsidRPr="00E301AC">
              <w:rPr>
                <w:rFonts w:asciiTheme="majorBidi" w:hAnsiTheme="majorBidi" w:cstheme="majorBidi"/>
                <w:cs/>
                <w:lang w:val="en-US"/>
              </w:rPr>
              <w:t>เพิ่มขึ้น</w:t>
            </w:r>
          </w:p>
        </w:tc>
        <w:tc>
          <w:tcPr>
            <w:tcW w:w="1170" w:type="dxa"/>
          </w:tcPr>
          <w:p w14:paraId="7326513D" w14:textId="0DE013E5" w:rsidR="00913E2F" w:rsidRPr="00E301AC" w:rsidRDefault="00913E2F" w:rsidP="00913E2F">
            <w:pPr>
              <w:tabs>
                <w:tab w:val="decimal" w:pos="6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0079689" w14:textId="77777777" w:rsidR="00913E2F" w:rsidRPr="00E301AC" w:rsidRDefault="00913E2F" w:rsidP="00913E2F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E26C588" w14:textId="767828E7" w:rsidR="00913E2F" w:rsidRPr="00E301AC" w:rsidRDefault="00913E2F" w:rsidP="00913E2F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401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1,683</w:t>
            </w:r>
          </w:p>
        </w:tc>
        <w:tc>
          <w:tcPr>
            <w:tcW w:w="270" w:type="dxa"/>
          </w:tcPr>
          <w:p w14:paraId="1074E25A" w14:textId="77777777" w:rsidR="00913E2F" w:rsidRPr="00E301AC" w:rsidRDefault="00913E2F" w:rsidP="00913E2F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F1C5868" w14:textId="1B728A76" w:rsidR="00913E2F" w:rsidRPr="00E301AC" w:rsidRDefault="00913E2F" w:rsidP="00913E2F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4011C">
              <w:rPr>
                <w:rFonts w:asciiTheme="majorBidi" w:hAnsiTheme="majorBidi" w:cstheme="majorBidi"/>
                <w:sz w:val="28"/>
                <w:szCs w:val="28"/>
              </w:rPr>
              <w:t>4,77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2D787316" w14:textId="77777777" w:rsidR="00913E2F" w:rsidRPr="00E301AC" w:rsidRDefault="00913E2F" w:rsidP="00913E2F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0E3DCA7" w14:textId="0CCA5B43" w:rsidR="00913E2F" w:rsidRPr="00E301AC" w:rsidRDefault="00913E2F" w:rsidP="00913E2F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4011C">
              <w:rPr>
                <w:rFonts w:asciiTheme="majorBidi" w:hAnsiTheme="majorBidi" w:cstheme="majorBidi"/>
                <w:sz w:val="28"/>
                <w:szCs w:val="28"/>
              </w:rPr>
              <w:t>37,198</w:t>
            </w:r>
          </w:p>
        </w:tc>
        <w:tc>
          <w:tcPr>
            <w:tcW w:w="270" w:type="dxa"/>
          </w:tcPr>
          <w:p w14:paraId="409494FC" w14:textId="77777777" w:rsidR="00913E2F" w:rsidRPr="00E301AC" w:rsidRDefault="00913E2F" w:rsidP="00913E2F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F2468BB" w14:textId="27FA7AAF" w:rsidR="00913E2F" w:rsidRPr="00E301AC" w:rsidRDefault="00913E2F" w:rsidP="00913E2F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4011C">
              <w:rPr>
                <w:rFonts w:asciiTheme="majorBidi" w:hAnsiTheme="majorBidi" w:cstheme="majorBidi"/>
                <w:sz w:val="28"/>
                <w:szCs w:val="28"/>
              </w:rPr>
              <w:t>9,454</w:t>
            </w:r>
          </w:p>
        </w:tc>
        <w:tc>
          <w:tcPr>
            <w:tcW w:w="270" w:type="dxa"/>
          </w:tcPr>
          <w:p w14:paraId="52D2A36D" w14:textId="77777777" w:rsidR="00913E2F" w:rsidRPr="00E301AC" w:rsidRDefault="00913E2F" w:rsidP="00913E2F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D47019" w14:textId="1A526B64" w:rsidR="00913E2F" w:rsidRPr="00E301AC" w:rsidRDefault="00913E2F" w:rsidP="00913E2F">
            <w:pPr>
              <w:tabs>
                <w:tab w:val="decimal" w:pos="6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1DD77AC" w14:textId="77777777" w:rsidR="00913E2F" w:rsidRPr="00E301AC" w:rsidRDefault="00913E2F" w:rsidP="00913E2F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84506C8" w14:textId="69BDFCEF" w:rsidR="00913E2F" w:rsidRPr="00E301AC" w:rsidRDefault="00913E2F" w:rsidP="00913E2F">
            <w:pPr>
              <w:tabs>
                <w:tab w:val="decimal" w:pos="106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401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194,7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</w:p>
        </w:tc>
        <w:tc>
          <w:tcPr>
            <w:tcW w:w="270" w:type="dxa"/>
          </w:tcPr>
          <w:p w14:paraId="6B2205E3" w14:textId="77777777" w:rsidR="00913E2F" w:rsidRPr="00E301AC" w:rsidRDefault="00913E2F" w:rsidP="00913E2F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1348D080" w14:textId="084024A2" w:rsidR="00913E2F" w:rsidRPr="00E301AC" w:rsidRDefault="00913E2F" w:rsidP="00913E2F">
            <w:pPr>
              <w:tabs>
                <w:tab w:val="decimal" w:pos="97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7B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247,825</w:t>
            </w:r>
          </w:p>
        </w:tc>
      </w:tr>
      <w:tr w:rsidR="00913E2F" w:rsidRPr="00E301AC" w14:paraId="721195BE" w14:textId="77777777" w:rsidTr="006A30CE">
        <w:tc>
          <w:tcPr>
            <w:tcW w:w="2520" w:type="dxa"/>
          </w:tcPr>
          <w:p w14:paraId="4863C46C" w14:textId="77777777" w:rsidR="00913E2F" w:rsidRPr="00E301AC" w:rsidRDefault="00913E2F" w:rsidP="00913E2F">
            <w:pPr>
              <w:pStyle w:val="BlockText"/>
              <w:spacing w:before="0"/>
              <w:ind w:left="0" w:right="-648" w:firstLine="0"/>
              <w:jc w:val="left"/>
              <w:rPr>
                <w:rFonts w:asciiTheme="majorBidi" w:hAnsiTheme="majorBidi" w:cstheme="majorBidi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cs/>
                <w:lang w:val="en-US"/>
              </w:rPr>
              <w:t>โอน</w:t>
            </w:r>
          </w:p>
        </w:tc>
        <w:tc>
          <w:tcPr>
            <w:tcW w:w="1170" w:type="dxa"/>
          </w:tcPr>
          <w:p w14:paraId="367335E2" w14:textId="24A8C8CB" w:rsidR="00913E2F" w:rsidRPr="00E301AC" w:rsidRDefault="00913E2F" w:rsidP="00913E2F">
            <w:pPr>
              <w:tabs>
                <w:tab w:val="decimal" w:pos="88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4011C">
              <w:rPr>
                <w:rFonts w:asciiTheme="majorBidi" w:hAnsiTheme="majorBidi" w:cstheme="majorBidi"/>
                <w:sz w:val="28"/>
                <w:szCs w:val="28"/>
              </w:rPr>
              <w:t>14,89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7CE6DFFC" w14:textId="77777777" w:rsidR="00913E2F" w:rsidRPr="00E301AC" w:rsidRDefault="00913E2F" w:rsidP="00913E2F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02BD24A" w14:textId="011B729E" w:rsidR="00913E2F" w:rsidRPr="00E301AC" w:rsidRDefault="00913E2F" w:rsidP="00913E2F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401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22,828</w:t>
            </w:r>
          </w:p>
        </w:tc>
        <w:tc>
          <w:tcPr>
            <w:tcW w:w="270" w:type="dxa"/>
          </w:tcPr>
          <w:p w14:paraId="6C2F3194" w14:textId="77777777" w:rsidR="00913E2F" w:rsidRPr="00E301AC" w:rsidRDefault="00913E2F" w:rsidP="00913E2F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98DECA8" w14:textId="0E4D3A30" w:rsidR="00913E2F" w:rsidRPr="00E301AC" w:rsidRDefault="00913E2F" w:rsidP="00913E2F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4011C">
              <w:rPr>
                <w:rFonts w:asciiTheme="majorBidi" w:hAnsiTheme="majorBidi" w:cstheme="majorBidi"/>
                <w:sz w:val="28"/>
                <w:szCs w:val="28"/>
              </w:rPr>
              <w:t>39,65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04BCC679" w14:textId="77777777" w:rsidR="00913E2F" w:rsidRPr="00E301AC" w:rsidRDefault="00913E2F" w:rsidP="00913E2F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916B07A" w14:textId="6B3BBF27" w:rsidR="00913E2F" w:rsidRPr="00E301AC" w:rsidRDefault="00913E2F" w:rsidP="00913E2F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011C">
              <w:rPr>
                <w:rFonts w:asciiTheme="majorBidi" w:hAnsiTheme="majorBidi" w:cstheme="majorBidi"/>
                <w:sz w:val="28"/>
                <w:szCs w:val="28"/>
              </w:rPr>
              <w:t>118,845</w:t>
            </w:r>
          </w:p>
        </w:tc>
        <w:tc>
          <w:tcPr>
            <w:tcW w:w="270" w:type="dxa"/>
          </w:tcPr>
          <w:p w14:paraId="567D0BB7" w14:textId="77777777" w:rsidR="00913E2F" w:rsidRPr="00E301AC" w:rsidRDefault="00913E2F" w:rsidP="00913E2F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6374BB1" w14:textId="0B8AE1B7" w:rsidR="00913E2F" w:rsidRPr="00E301AC" w:rsidRDefault="00913E2F" w:rsidP="00913E2F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4011C">
              <w:rPr>
                <w:rFonts w:asciiTheme="majorBidi" w:hAnsiTheme="majorBidi" w:cstheme="majorBidi"/>
                <w:sz w:val="28"/>
                <w:szCs w:val="28"/>
              </w:rPr>
              <w:t>14,35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625F8177" w14:textId="77777777" w:rsidR="00913E2F" w:rsidRPr="00E301AC" w:rsidRDefault="00913E2F" w:rsidP="00913E2F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4F6ACF8" w14:textId="6316853A" w:rsidR="00913E2F" w:rsidRPr="00E301AC" w:rsidRDefault="00913E2F" w:rsidP="00913E2F">
            <w:pPr>
              <w:tabs>
                <w:tab w:val="decimal" w:pos="6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6564771" w14:textId="77777777" w:rsidR="00913E2F" w:rsidRPr="00E301AC" w:rsidRDefault="00913E2F" w:rsidP="00913E2F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6FF6702" w14:textId="509CDA6E" w:rsidR="00913E2F" w:rsidRPr="00E301AC" w:rsidRDefault="00913E2F" w:rsidP="00913E2F">
            <w:pPr>
              <w:tabs>
                <w:tab w:val="decimal" w:pos="106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401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(210,5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</w:t>
            </w:r>
            <w:r w:rsidRPr="001401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F1F90F6" w14:textId="77777777" w:rsidR="00913E2F" w:rsidRPr="00E301AC" w:rsidRDefault="00913E2F" w:rsidP="00913E2F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79093A61" w14:textId="0FBDFBCD" w:rsidR="00913E2F" w:rsidRPr="00E301AC" w:rsidRDefault="00913E2F" w:rsidP="00913E2F">
            <w:pPr>
              <w:tabs>
                <w:tab w:val="decimal" w:pos="70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13E2F" w:rsidRPr="00E301AC" w14:paraId="62224E91" w14:textId="77777777" w:rsidTr="006A30CE">
        <w:tc>
          <w:tcPr>
            <w:tcW w:w="2520" w:type="dxa"/>
          </w:tcPr>
          <w:p w14:paraId="27AA99A1" w14:textId="77777777" w:rsidR="00913E2F" w:rsidRPr="00E301AC" w:rsidRDefault="00913E2F" w:rsidP="00913E2F">
            <w:pPr>
              <w:pStyle w:val="BlockText"/>
              <w:spacing w:before="0"/>
              <w:ind w:left="0" w:right="-648" w:firstLine="0"/>
              <w:jc w:val="left"/>
              <w:rPr>
                <w:rFonts w:asciiTheme="majorBidi" w:hAnsiTheme="majorBidi" w:cstheme="majorBidi"/>
                <w:lang w:val="en-US"/>
              </w:rPr>
            </w:pPr>
            <w:r w:rsidRPr="00E301AC">
              <w:rPr>
                <w:rFonts w:asciiTheme="majorBidi" w:hAnsiTheme="majorBidi" w:cstheme="majorBidi"/>
                <w:cs/>
                <w:lang w:val="en-US"/>
              </w:rPr>
              <w:t>จำหน่าย</w:t>
            </w:r>
            <w:r w:rsidRPr="00E301AC">
              <w:rPr>
                <w:rFonts w:asciiTheme="majorBidi" w:hAnsiTheme="majorBidi" w:cstheme="majorBidi"/>
                <w:lang w:val="en-US"/>
              </w:rPr>
              <w:t xml:space="preserve"> / </w:t>
            </w:r>
            <w:r w:rsidRPr="00E301AC">
              <w:rPr>
                <w:rFonts w:asciiTheme="majorBidi" w:hAnsiTheme="majorBidi" w:cstheme="majorBidi"/>
                <w:cs/>
                <w:lang w:val="en-US"/>
              </w:rPr>
              <w:t>ตัดจำหน่าย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6D475DA" w14:textId="4EF07258" w:rsidR="00913E2F" w:rsidRPr="00E301AC" w:rsidRDefault="00913E2F" w:rsidP="00913E2F">
            <w:pPr>
              <w:tabs>
                <w:tab w:val="decimal" w:pos="6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FBA0729" w14:textId="77777777" w:rsidR="00913E2F" w:rsidRPr="00E301AC" w:rsidRDefault="00913E2F" w:rsidP="00913E2F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EB17701" w14:textId="61997373" w:rsidR="00913E2F" w:rsidRPr="00E301AC" w:rsidRDefault="00913E2F" w:rsidP="00913E2F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4011C">
              <w:rPr>
                <w:rFonts w:asciiTheme="majorBidi" w:hAnsiTheme="majorBidi" w:cstheme="majorBidi"/>
                <w:sz w:val="28"/>
                <w:szCs w:val="28"/>
              </w:rPr>
              <w:t>(3,070)</w:t>
            </w:r>
          </w:p>
        </w:tc>
        <w:tc>
          <w:tcPr>
            <w:tcW w:w="270" w:type="dxa"/>
          </w:tcPr>
          <w:p w14:paraId="492F234D" w14:textId="77777777" w:rsidR="00913E2F" w:rsidRPr="00E301AC" w:rsidRDefault="00913E2F" w:rsidP="00913E2F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06A14D2" w14:textId="28EDB8E5" w:rsidR="00913E2F" w:rsidRPr="00E301AC" w:rsidRDefault="00913E2F" w:rsidP="00913E2F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4011C">
              <w:rPr>
                <w:rFonts w:asciiTheme="majorBidi" w:hAnsiTheme="majorBidi" w:cstheme="majorBidi"/>
                <w:sz w:val="28"/>
                <w:szCs w:val="28"/>
              </w:rPr>
              <w:t>(19,34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1401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0AD7994" w14:textId="77777777" w:rsidR="00913E2F" w:rsidRPr="00E301AC" w:rsidRDefault="00913E2F" w:rsidP="00913E2F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A1E12EF" w14:textId="6316895C" w:rsidR="00913E2F" w:rsidRPr="00E301AC" w:rsidRDefault="00913E2F" w:rsidP="00913E2F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4011C">
              <w:rPr>
                <w:rFonts w:asciiTheme="majorBidi" w:hAnsiTheme="majorBidi" w:cstheme="majorBidi"/>
                <w:sz w:val="28"/>
                <w:szCs w:val="28"/>
              </w:rPr>
              <w:t>(74,04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1401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EC93183" w14:textId="77777777" w:rsidR="00913E2F" w:rsidRPr="00E301AC" w:rsidRDefault="00913E2F" w:rsidP="00913E2F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77D74DD" w14:textId="0EE3A2FB" w:rsidR="00913E2F" w:rsidRPr="00E301AC" w:rsidRDefault="00913E2F" w:rsidP="00913E2F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4011C">
              <w:rPr>
                <w:rFonts w:asciiTheme="majorBidi" w:hAnsiTheme="majorBidi" w:cstheme="majorBidi"/>
                <w:sz w:val="28"/>
                <w:szCs w:val="28"/>
              </w:rPr>
              <w:t>(7,0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1401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2F908F1" w14:textId="77777777" w:rsidR="00913E2F" w:rsidRPr="00E301AC" w:rsidRDefault="00913E2F" w:rsidP="00913E2F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6D8EA67" w14:textId="1264DE46" w:rsidR="00913E2F" w:rsidRPr="00E301AC" w:rsidRDefault="00913E2F" w:rsidP="00913E2F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401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401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AA55E23" w14:textId="77777777" w:rsidR="00913E2F" w:rsidRPr="00E301AC" w:rsidRDefault="00913E2F" w:rsidP="00913E2F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5195410" w14:textId="72C266B0" w:rsidR="00913E2F" w:rsidRPr="00E301AC" w:rsidRDefault="00913E2F" w:rsidP="00913E2F">
            <w:pPr>
              <w:tabs>
                <w:tab w:val="decimal" w:pos="79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7BA9A25" w14:textId="77777777" w:rsidR="00913E2F" w:rsidRPr="00E301AC" w:rsidRDefault="00913E2F" w:rsidP="00913E2F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1CB836FD" w14:textId="070F552E" w:rsidR="00913E2F" w:rsidRPr="00E301AC" w:rsidRDefault="00913E2F" w:rsidP="00913E2F">
            <w:pPr>
              <w:tabs>
                <w:tab w:val="decimal" w:pos="97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7B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(103,47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D97B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913E2F" w:rsidRPr="00E301AC" w14:paraId="2B8F17AB" w14:textId="77777777" w:rsidTr="00913E2F">
        <w:tc>
          <w:tcPr>
            <w:tcW w:w="2520" w:type="dxa"/>
          </w:tcPr>
          <w:p w14:paraId="592CF587" w14:textId="3160B0E5" w:rsidR="00913E2F" w:rsidRPr="00E301AC" w:rsidRDefault="00913E2F" w:rsidP="00913E2F">
            <w:pPr>
              <w:pStyle w:val="BlockText"/>
              <w:spacing w:before="0"/>
              <w:ind w:left="0" w:right="-648" w:firstLine="0"/>
              <w:jc w:val="lef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E301AC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มีนาคม </w:t>
            </w:r>
            <w:r w:rsidRPr="00E301AC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6</w:t>
            </w:r>
          </w:p>
          <w:p w14:paraId="2CD4289E" w14:textId="70A6A802" w:rsidR="00913E2F" w:rsidRPr="00E301AC" w:rsidRDefault="00913E2F" w:rsidP="00913E2F">
            <w:pPr>
              <w:pStyle w:val="BlockText"/>
              <w:spacing w:before="0"/>
              <w:ind w:left="0" w:right="-648" w:firstLine="0"/>
              <w:jc w:val="lef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lang w:val="en-US"/>
              </w:rPr>
              <w:t xml:space="preserve">   </w:t>
            </w:r>
            <w:r w:rsidRPr="00E301AC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และ </w:t>
            </w:r>
            <w:r w:rsidRPr="00E301AC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Pr="00E301AC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เมษายน </w:t>
            </w:r>
            <w:r w:rsidRPr="00E301AC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AE2FDFD" w14:textId="5045F615" w:rsidR="00913E2F" w:rsidRPr="00E301AC" w:rsidRDefault="00913E2F" w:rsidP="00913E2F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01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235,94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41368BB5" w14:textId="77777777" w:rsidR="00913E2F" w:rsidRPr="00E301AC" w:rsidRDefault="00913E2F" w:rsidP="00913E2F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33F85D8" w14:textId="26FE62F1" w:rsidR="00913E2F" w:rsidRPr="00E301AC" w:rsidRDefault="00913E2F" w:rsidP="00913E2F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01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811,37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70" w:type="dxa"/>
            <w:vAlign w:val="bottom"/>
          </w:tcPr>
          <w:p w14:paraId="06FE71EF" w14:textId="77777777" w:rsidR="00913E2F" w:rsidRPr="00E301AC" w:rsidRDefault="00913E2F" w:rsidP="00913E2F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62DA103" w14:textId="08266CD4" w:rsidR="00913E2F" w:rsidRPr="00E301AC" w:rsidRDefault="00913E2F" w:rsidP="00913E2F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7B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1,957,018</w:t>
            </w:r>
          </w:p>
        </w:tc>
        <w:tc>
          <w:tcPr>
            <w:tcW w:w="270" w:type="dxa"/>
            <w:vAlign w:val="bottom"/>
          </w:tcPr>
          <w:p w14:paraId="2F86E2E2" w14:textId="77777777" w:rsidR="00913E2F" w:rsidRPr="00E301AC" w:rsidRDefault="00913E2F" w:rsidP="00913E2F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9E78C54" w14:textId="4529BA1C" w:rsidR="00913E2F" w:rsidRPr="00E301AC" w:rsidRDefault="00913E2F" w:rsidP="00913E2F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7B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4,057,283</w:t>
            </w:r>
          </w:p>
        </w:tc>
        <w:tc>
          <w:tcPr>
            <w:tcW w:w="270" w:type="dxa"/>
            <w:vAlign w:val="bottom"/>
          </w:tcPr>
          <w:p w14:paraId="72FF70C4" w14:textId="77777777" w:rsidR="00913E2F" w:rsidRPr="00E301AC" w:rsidRDefault="00913E2F" w:rsidP="00913E2F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438B630" w14:textId="6CD5ADBE" w:rsidR="00913E2F" w:rsidRPr="00E301AC" w:rsidRDefault="00913E2F" w:rsidP="00913E2F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7B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208,535</w:t>
            </w:r>
          </w:p>
        </w:tc>
        <w:tc>
          <w:tcPr>
            <w:tcW w:w="270" w:type="dxa"/>
            <w:vAlign w:val="bottom"/>
          </w:tcPr>
          <w:p w14:paraId="7EB213EB" w14:textId="77777777" w:rsidR="00913E2F" w:rsidRPr="00E301AC" w:rsidRDefault="00913E2F" w:rsidP="00913E2F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2C57DDB" w14:textId="5C774F9A" w:rsidR="00913E2F" w:rsidRPr="00E301AC" w:rsidRDefault="00913E2F" w:rsidP="00913E2F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7B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bottom"/>
          </w:tcPr>
          <w:p w14:paraId="2D7A1812" w14:textId="77777777" w:rsidR="00913E2F" w:rsidRPr="00E301AC" w:rsidRDefault="00913E2F" w:rsidP="00913E2F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D522399" w14:textId="6835B144" w:rsidR="00913E2F" w:rsidRPr="00E301AC" w:rsidRDefault="00913E2F" w:rsidP="00913E2F">
            <w:pPr>
              <w:tabs>
                <w:tab w:val="decimal" w:pos="106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97B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122,618</w:t>
            </w:r>
          </w:p>
        </w:tc>
        <w:tc>
          <w:tcPr>
            <w:tcW w:w="270" w:type="dxa"/>
            <w:vAlign w:val="bottom"/>
          </w:tcPr>
          <w:p w14:paraId="532CAB87" w14:textId="77777777" w:rsidR="00913E2F" w:rsidRPr="00E301AC" w:rsidRDefault="00913E2F" w:rsidP="00913E2F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bottom"/>
          </w:tcPr>
          <w:p w14:paraId="3D456DB9" w14:textId="6EDE743D" w:rsidR="00913E2F" w:rsidRPr="00E301AC" w:rsidRDefault="00913E2F" w:rsidP="00913E2F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97B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7,394,396</w:t>
            </w:r>
          </w:p>
        </w:tc>
      </w:tr>
      <w:tr w:rsidR="00C136F7" w:rsidRPr="00E301AC" w14:paraId="59E7E68B" w14:textId="77777777" w:rsidTr="006A30CE">
        <w:tc>
          <w:tcPr>
            <w:tcW w:w="2520" w:type="dxa"/>
          </w:tcPr>
          <w:p w14:paraId="2B8BBD36" w14:textId="77777777" w:rsidR="00C136F7" w:rsidRPr="00E301AC" w:rsidRDefault="00C136F7" w:rsidP="00C136F7">
            <w:pPr>
              <w:pStyle w:val="BlockText"/>
              <w:spacing w:before="0"/>
              <w:ind w:left="0" w:right="-648" w:firstLine="0"/>
              <w:jc w:val="left"/>
              <w:rPr>
                <w:rFonts w:asciiTheme="majorBidi" w:hAnsiTheme="majorBidi" w:cstheme="majorBidi"/>
                <w:lang w:val="en-US"/>
              </w:rPr>
            </w:pPr>
            <w:r w:rsidRPr="00E301AC">
              <w:rPr>
                <w:rFonts w:asciiTheme="majorBidi" w:hAnsiTheme="majorBidi" w:cstheme="majorBidi"/>
                <w:cs/>
                <w:lang w:val="en-US"/>
              </w:rPr>
              <w:t>เพิ่มขึ้น</w:t>
            </w:r>
          </w:p>
        </w:tc>
        <w:tc>
          <w:tcPr>
            <w:tcW w:w="1170" w:type="dxa"/>
          </w:tcPr>
          <w:p w14:paraId="2AE67C09" w14:textId="1ACFA144" w:rsidR="00C136F7" w:rsidRPr="00E301AC" w:rsidRDefault="00C136F7" w:rsidP="00C136F7">
            <w:pPr>
              <w:tabs>
                <w:tab w:val="decimal" w:pos="6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73140AE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78B4420" w14:textId="5764B725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136F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268</w:t>
            </w:r>
          </w:p>
        </w:tc>
        <w:tc>
          <w:tcPr>
            <w:tcW w:w="270" w:type="dxa"/>
          </w:tcPr>
          <w:p w14:paraId="64C1758F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CC7EB67" w14:textId="4ECAD7FC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136F7">
              <w:rPr>
                <w:rFonts w:asciiTheme="majorBidi" w:hAnsiTheme="majorBidi"/>
                <w:sz w:val="28"/>
                <w:szCs w:val="28"/>
                <w:cs/>
              </w:rPr>
              <w:t>6</w:t>
            </w:r>
            <w:r w:rsidRPr="00C136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36F7">
              <w:rPr>
                <w:rFonts w:asciiTheme="majorBidi" w:hAnsiTheme="majorBidi"/>
                <w:sz w:val="28"/>
                <w:szCs w:val="28"/>
                <w:cs/>
              </w:rPr>
              <w:t>982</w:t>
            </w:r>
          </w:p>
        </w:tc>
        <w:tc>
          <w:tcPr>
            <w:tcW w:w="270" w:type="dxa"/>
          </w:tcPr>
          <w:p w14:paraId="4C9EC34E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1B76EF7" w14:textId="16D8A78A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136F7">
              <w:rPr>
                <w:rFonts w:asciiTheme="majorBidi" w:hAnsiTheme="majorBidi"/>
                <w:sz w:val="28"/>
                <w:szCs w:val="28"/>
                <w:cs/>
              </w:rPr>
              <w:t>27</w:t>
            </w:r>
            <w:r w:rsidRPr="00C136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36F7">
              <w:rPr>
                <w:rFonts w:asciiTheme="majorBidi" w:hAnsiTheme="majorBidi"/>
                <w:sz w:val="28"/>
                <w:szCs w:val="28"/>
                <w:cs/>
              </w:rPr>
              <w:t>946</w:t>
            </w:r>
          </w:p>
        </w:tc>
        <w:tc>
          <w:tcPr>
            <w:tcW w:w="270" w:type="dxa"/>
          </w:tcPr>
          <w:p w14:paraId="7528B538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5BD2E17" w14:textId="1E9447B6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136F7">
              <w:rPr>
                <w:rFonts w:asciiTheme="majorBidi" w:hAnsiTheme="majorBidi"/>
                <w:sz w:val="28"/>
                <w:szCs w:val="28"/>
                <w:cs/>
              </w:rPr>
              <w:t>10</w:t>
            </w:r>
            <w:r w:rsidRPr="00C136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36F7">
              <w:rPr>
                <w:rFonts w:asciiTheme="majorBidi" w:hAnsiTheme="majorBidi"/>
                <w:sz w:val="28"/>
                <w:szCs w:val="28"/>
                <w:cs/>
              </w:rPr>
              <w:t>472</w:t>
            </w:r>
          </w:p>
        </w:tc>
        <w:tc>
          <w:tcPr>
            <w:tcW w:w="270" w:type="dxa"/>
          </w:tcPr>
          <w:p w14:paraId="359E05CB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5103A2" w14:textId="2DBF9A82" w:rsidR="00C136F7" w:rsidRPr="00E301AC" w:rsidRDefault="00C136F7" w:rsidP="00C136F7">
            <w:pPr>
              <w:tabs>
                <w:tab w:val="decimal" w:pos="6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1050AE2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97F6050" w14:textId="74307122" w:rsidR="00C136F7" w:rsidRPr="00E301AC" w:rsidRDefault="00C136F7" w:rsidP="00C136F7">
            <w:pPr>
              <w:tabs>
                <w:tab w:val="decimal" w:pos="106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136F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213</w:t>
            </w:r>
            <w:r w:rsidRPr="00C13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136F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312</w:t>
            </w:r>
          </w:p>
        </w:tc>
        <w:tc>
          <w:tcPr>
            <w:tcW w:w="270" w:type="dxa"/>
          </w:tcPr>
          <w:p w14:paraId="469E993B" w14:textId="17601623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4D6940CD" w14:textId="676CCA13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136F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258</w:t>
            </w:r>
            <w:r w:rsidRPr="00C13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136F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980</w:t>
            </w:r>
          </w:p>
        </w:tc>
      </w:tr>
      <w:tr w:rsidR="00C136F7" w:rsidRPr="00E301AC" w14:paraId="7F3FF003" w14:textId="77777777" w:rsidTr="006A30CE">
        <w:tc>
          <w:tcPr>
            <w:tcW w:w="2520" w:type="dxa"/>
          </w:tcPr>
          <w:p w14:paraId="308435D1" w14:textId="77777777" w:rsidR="00C136F7" w:rsidRPr="00E301AC" w:rsidRDefault="00C136F7" w:rsidP="00C136F7">
            <w:pPr>
              <w:pStyle w:val="BlockText"/>
              <w:spacing w:before="0"/>
              <w:ind w:left="0" w:right="-648" w:firstLine="0"/>
              <w:jc w:val="left"/>
              <w:rPr>
                <w:rFonts w:asciiTheme="majorBidi" w:hAnsiTheme="majorBidi" w:cstheme="majorBidi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cs/>
                <w:lang w:val="en-US"/>
              </w:rPr>
              <w:t>โอน</w:t>
            </w:r>
          </w:p>
        </w:tc>
        <w:tc>
          <w:tcPr>
            <w:tcW w:w="1170" w:type="dxa"/>
          </w:tcPr>
          <w:p w14:paraId="5B116C2A" w14:textId="1A7ADEE3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36F7">
              <w:rPr>
                <w:rFonts w:asciiTheme="majorBidi" w:hAnsiTheme="majorBidi"/>
                <w:sz w:val="28"/>
                <w:szCs w:val="28"/>
                <w:cs/>
              </w:rPr>
              <w:t>25</w:t>
            </w:r>
            <w:r w:rsidRPr="00C136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36F7">
              <w:rPr>
                <w:rFonts w:asciiTheme="majorBidi" w:hAnsiTheme="majorBidi"/>
                <w:sz w:val="28"/>
                <w:szCs w:val="28"/>
                <w:cs/>
              </w:rPr>
              <w:t>906</w:t>
            </w:r>
          </w:p>
        </w:tc>
        <w:tc>
          <w:tcPr>
            <w:tcW w:w="270" w:type="dxa"/>
          </w:tcPr>
          <w:p w14:paraId="466F6DE9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BD857A4" w14:textId="7A89F93C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136F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</w:t>
            </w:r>
            <w:r w:rsidRPr="00C13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136F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696</w:t>
            </w:r>
          </w:p>
        </w:tc>
        <w:tc>
          <w:tcPr>
            <w:tcW w:w="270" w:type="dxa"/>
          </w:tcPr>
          <w:p w14:paraId="75A6F9CE" w14:textId="052129FE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1CA3BC3" w14:textId="4056C9AE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136F7">
              <w:rPr>
                <w:rFonts w:asciiTheme="majorBidi" w:hAnsiTheme="majorBidi"/>
                <w:sz w:val="28"/>
                <w:szCs w:val="28"/>
                <w:cs/>
              </w:rPr>
              <w:t>22</w:t>
            </w:r>
            <w:r w:rsidRPr="00C136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36F7">
              <w:rPr>
                <w:rFonts w:asciiTheme="majorBidi" w:hAnsiTheme="majorBidi"/>
                <w:sz w:val="28"/>
                <w:szCs w:val="28"/>
                <w:cs/>
              </w:rPr>
              <w:t>897</w:t>
            </w:r>
          </w:p>
        </w:tc>
        <w:tc>
          <w:tcPr>
            <w:tcW w:w="270" w:type="dxa"/>
          </w:tcPr>
          <w:p w14:paraId="66637F47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216C606" w14:textId="3B466E8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36F7">
              <w:rPr>
                <w:rFonts w:asciiTheme="majorBidi" w:hAnsiTheme="majorBidi"/>
                <w:sz w:val="28"/>
                <w:szCs w:val="28"/>
                <w:cs/>
              </w:rPr>
              <w:t>193</w:t>
            </w:r>
            <w:r w:rsidRPr="00C136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36F7">
              <w:rPr>
                <w:rFonts w:asciiTheme="majorBidi" w:hAnsiTheme="majorBidi"/>
                <w:sz w:val="28"/>
                <w:szCs w:val="28"/>
                <w:cs/>
              </w:rPr>
              <w:t>760</w:t>
            </w:r>
          </w:p>
        </w:tc>
        <w:tc>
          <w:tcPr>
            <w:tcW w:w="270" w:type="dxa"/>
          </w:tcPr>
          <w:p w14:paraId="0EB797FE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4EAD83" w14:textId="6037CD8E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136F7">
              <w:rPr>
                <w:rFonts w:asciiTheme="majorBidi" w:hAnsiTheme="majorBidi"/>
                <w:sz w:val="28"/>
                <w:szCs w:val="28"/>
                <w:cs/>
              </w:rPr>
              <w:t>334</w:t>
            </w:r>
          </w:p>
        </w:tc>
        <w:tc>
          <w:tcPr>
            <w:tcW w:w="270" w:type="dxa"/>
          </w:tcPr>
          <w:p w14:paraId="496343F2" w14:textId="06AF3E5D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0326E17" w14:textId="2A973456" w:rsidR="00C136F7" w:rsidRPr="00E301AC" w:rsidRDefault="00C136F7" w:rsidP="00C136F7">
            <w:pPr>
              <w:tabs>
                <w:tab w:val="decimal" w:pos="6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9B60D4C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828E524" w14:textId="1BD8AEA0" w:rsidR="00C136F7" w:rsidRPr="00E301AC" w:rsidRDefault="00C136F7" w:rsidP="00C136F7">
            <w:pPr>
              <w:tabs>
                <w:tab w:val="decimal" w:pos="106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136F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(249</w:t>
            </w:r>
            <w:r w:rsidRPr="00C13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136F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593)</w:t>
            </w:r>
          </w:p>
        </w:tc>
        <w:tc>
          <w:tcPr>
            <w:tcW w:w="270" w:type="dxa"/>
            <w:shd w:val="clear" w:color="auto" w:fill="auto"/>
          </w:tcPr>
          <w:p w14:paraId="63EB77B5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5B5C4E97" w14:textId="00C423F7" w:rsidR="00C136F7" w:rsidRPr="00E301AC" w:rsidRDefault="00C136F7" w:rsidP="00C136F7">
            <w:pPr>
              <w:tabs>
                <w:tab w:val="decimal" w:pos="61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136F7" w:rsidRPr="00E301AC" w14:paraId="1CB16904" w14:textId="77777777" w:rsidTr="006A30CE">
        <w:tc>
          <w:tcPr>
            <w:tcW w:w="2520" w:type="dxa"/>
          </w:tcPr>
          <w:p w14:paraId="52E79847" w14:textId="77777777" w:rsidR="00C136F7" w:rsidRPr="00E301AC" w:rsidRDefault="00C136F7" w:rsidP="00C136F7">
            <w:pPr>
              <w:pStyle w:val="BlockText"/>
              <w:spacing w:before="0"/>
              <w:ind w:left="0" w:right="-648" w:firstLine="0"/>
              <w:jc w:val="left"/>
              <w:rPr>
                <w:rFonts w:asciiTheme="majorBidi" w:hAnsiTheme="majorBidi" w:cstheme="majorBidi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cs/>
                <w:lang w:val="en-US"/>
              </w:rPr>
              <w:t>จำหน่าย</w:t>
            </w:r>
            <w:r w:rsidRPr="00E301AC">
              <w:rPr>
                <w:rFonts w:asciiTheme="majorBidi" w:hAnsiTheme="majorBidi" w:cstheme="majorBidi"/>
                <w:lang w:val="en-US"/>
              </w:rPr>
              <w:t xml:space="preserve"> / </w:t>
            </w:r>
            <w:r w:rsidRPr="00E301AC">
              <w:rPr>
                <w:rFonts w:asciiTheme="majorBidi" w:hAnsiTheme="majorBidi" w:cstheme="majorBidi"/>
                <w:cs/>
                <w:lang w:val="en-US"/>
              </w:rPr>
              <w:t>ตัดจำหน่าย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9C9B8EE" w14:textId="358AE1D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136F7">
              <w:rPr>
                <w:rFonts w:asciiTheme="majorBidi" w:hAnsiTheme="majorBidi"/>
                <w:sz w:val="28"/>
                <w:szCs w:val="28"/>
                <w:cs/>
              </w:rPr>
              <w:t>(1</w:t>
            </w:r>
            <w:r w:rsidRPr="00C136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36F7">
              <w:rPr>
                <w:rFonts w:asciiTheme="majorBidi" w:hAnsiTheme="majorBidi"/>
                <w:sz w:val="28"/>
                <w:szCs w:val="28"/>
                <w:cs/>
              </w:rPr>
              <w:t>400)</w:t>
            </w:r>
          </w:p>
        </w:tc>
        <w:tc>
          <w:tcPr>
            <w:tcW w:w="270" w:type="dxa"/>
          </w:tcPr>
          <w:p w14:paraId="6AC853D5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244F643" w14:textId="1778F63C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136F7">
              <w:rPr>
                <w:rFonts w:asciiTheme="majorBidi" w:hAnsiTheme="majorBidi"/>
                <w:sz w:val="28"/>
                <w:szCs w:val="28"/>
                <w:cs/>
              </w:rPr>
              <w:t>(694)</w:t>
            </w:r>
          </w:p>
        </w:tc>
        <w:tc>
          <w:tcPr>
            <w:tcW w:w="270" w:type="dxa"/>
          </w:tcPr>
          <w:p w14:paraId="4AA820C3" w14:textId="1ED7BDBF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EFDAA10" w14:textId="3E77F25F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136F7">
              <w:rPr>
                <w:rFonts w:asciiTheme="majorBidi" w:hAnsiTheme="majorBidi"/>
                <w:sz w:val="28"/>
                <w:szCs w:val="28"/>
                <w:cs/>
              </w:rPr>
              <w:t>(10</w:t>
            </w:r>
            <w:r w:rsidRPr="00C136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36F7">
              <w:rPr>
                <w:rFonts w:asciiTheme="majorBidi" w:hAnsiTheme="majorBidi"/>
                <w:sz w:val="28"/>
                <w:szCs w:val="28"/>
                <w:cs/>
              </w:rPr>
              <w:t>622)</w:t>
            </w:r>
          </w:p>
        </w:tc>
        <w:tc>
          <w:tcPr>
            <w:tcW w:w="270" w:type="dxa"/>
          </w:tcPr>
          <w:p w14:paraId="5471FDC1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420BC11" w14:textId="48177F30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136F7">
              <w:rPr>
                <w:rFonts w:asciiTheme="majorBidi" w:hAnsiTheme="majorBidi"/>
                <w:sz w:val="28"/>
                <w:szCs w:val="28"/>
                <w:cs/>
              </w:rPr>
              <w:t>(148</w:t>
            </w:r>
            <w:r w:rsidRPr="00C136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36F7">
              <w:rPr>
                <w:rFonts w:asciiTheme="majorBidi" w:hAnsiTheme="majorBidi"/>
                <w:sz w:val="28"/>
                <w:szCs w:val="28"/>
                <w:cs/>
              </w:rPr>
              <w:t>430)</w:t>
            </w:r>
          </w:p>
        </w:tc>
        <w:tc>
          <w:tcPr>
            <w:tcW w:w="270" w:type="dxa"/>
          </w:tcPr>
          <w:p w14:paraId="66DBA1AE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2D67152" w14:textId="7169177F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136F7">
              <w:rPr>
                <w:rFonts w:asciiTheme="majorBidi" w:hAnsiTheme="majorBidi"/>
                <w:sz w:val="28"/>
                <w:szCs w:val="28"/>
                <w:cs/>
              </w:rPr>
              <w:t>(8</w:t>
            </w:r>
            <w:r w:rsidRPr="00C136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36F7">
              <w:rPr>
                <w:rFonts w:asciiTheme="majorBidi" w:hAnsiTheme="majorBidi"/>
                <w:sz w:val="28"/>
                <w:szCs w:val="28"/>
                <w:cs/>
              </w:rPr>
              <w:t>157)</w:t>
            </w:r>
          </w:p>
        </w:tc>
        <w:tc>
          <w:tcPr>
            <w:tcW w:w="270" w:type="dxa"/>
          </w:tcPr>
          <w:p w14:paraId="47C619DA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DA897A" w14:textId="05BF892F" w:rsidR="00C136F7" w:rsidRPr="00E301AC" w:rsidRDefault="00C136F7" w:rsidP="00C136F7">
            <w:pPr>
              <w:tabs>
                <w:tab w:val="decimal" w:pos="6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BD8D985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91DB91A" w14:textId="12C0C557" w:rsidR="00C136F7" w:rsidRPr="00E301AC" w:rsidRDefault="00C136F7" w:rsidP="00C136F7">
            <w:pPr>
              <w:tabs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45308F8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508BC27F" w14:textId="43CB411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136F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(169</w:t>
            </w:r>
            <w:r w:rsidRPr="00C136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136F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303)</w:t>
            </w:r>
          </w:p>
        </w:tc>
      </w:tr>
      <w:tr w:rsidR="00C136F7" w:rsidRPr="00E301AC" w14:paraId="23711A99" w14:textId="77777777" w:rsidTr="006A30CE">
        <w:tc>
          <w:tcPr>
            <w:tcW w:w="2520" w:type="dxa"/>
          </w:tcPr>
          <w:p w14:paraId="5D1680FD" w14:textId="3CF582CB" w:rsidR="00C136F7" w:rsidRPr="00E301AC" w:rsidRDefault="00C136F7" w:rsidP="00C136F7">
            <w:pPr>
              <w:pStyle w:val="BlockText"/>
              <w:spacing w:before="0"/>
              <w:ind w:left="0" w:right="-648" w:firstLine="0"/>
              <w:jc w:val="lef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E301AC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มีนาคม </w:t>
            </w:r>
            <w:r w:rsidRPr="00E301AC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35F4F23" w14:textId="2DCF7E2D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36F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260</w:t>
            </w:r>
            <w:r w:rsidRPr="00C136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136F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447</w:t>
            </w:r>
          </w:p>
        </w:tc>
        <w:tc>
          <w:tcPr>
            <w:tcW w:w="270" w:type="dxa"/>
          </w:tcPr>
          <w:p w14:paraId="3A6BDAC4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6B45E01" w14:textId="73B095F5" w:rsidR="00C136F7" w:rsidRPr="00C136F7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136F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817</w:t>
            </w:r>
            <w:r w:rsidRPr="00C136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136F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64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270" w:type="dxa"/>
          </w:tcPr>
          <w:p w14:paraId="60872D2B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CDCBE89" w14:textId="4702574D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36F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</w:t>
            </w:r>
            <w:r w:rsidRPr="00C136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136F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976</w:t>
            </w:r>
            <w:r w:rsidRPr="00C136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136F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275</w:t>
            </w:r>
          </w:p>
        </w:tc>
        <w:tc>
          <w:tcPr>
            <w:tcW w:w="270" w:type="dxa"/>
          </w:tcPr>
          <w:p w14:paraId="7B866788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E3EBD78" w14:textId="55AE3B84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36F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4</w:t>
            </w:r>
            <w:r w:rsidRPr="00C136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136F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130</w:t>
            </w:r>
            <w:r w:rsidRPr="00C136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136F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55</w:t>
            </w:r>
            <w:r w:rsidR="008461FA">
              <w:rPr>
                <w:rFonts w:asciiTheme="majorBidi" w:hAnsi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77F7A88A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309B163" w14:textId="3BB9DCBC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36F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211</w:t>
            </w:r>
            <w:r w:rsidRPr="00C136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136F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18</w:t>
            </w:r>
            <w:r w:rsidR="008461FA">
              <w:rPr>
                <w:rFonts w:asciiTheme="majorBidi" w:hAnsi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55E71B86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E17C790" w14:textId="4CD60BFF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36F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</w:t>
            </w:r>
            <w:r w:rsidRPr="00C136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136F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622</w:t>
            </w:r>
          </w:p>
        </w:tc>
        <w:tc>
          <w:tcPr>
            <w:tcW w:w="270" w:type="dxa"/>
          </w:tcPr>
          <w:p w14:paraId="114F97A9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579F8A6" w14:textId="29B61D9C" w:rsidR="00C136F7" w:rsidRPr="00E301AC" w:rsidRDefault="00C136F7" w:rsidP="00C136F7">
            <w:pPr>
              <w:tabs>
                <w:tab w:val="decimal" w:pos="106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36F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86</w:t>
            </w:r>
            <w:r w:rsidRPr="00C136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136F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337</w:t>
            </w:r>
          </w:p>
        </w:tc>
        <w:tc>
          <w:tcPr>
            <w:tcW w:w="270" w:type="dxa"/>
          </w:tcPr>
          <w:p w14:paraId="2344D25F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4746BA" w14:textId="50F791B9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136F7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7</w:t>
            </w:r>
            <w:r w:rsidRPr="00C136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C136F7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484</w:t>
            </w:r>
            <w:r w:rsidRPr="00C136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C136F7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07</w:t>
            </w:r>
            <w:r w:rsidR="008461FA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3</w:t>
            </w:r>
          </w:p>
        </w:tc>
      </w:tr>
      <w:tr w:rsidR="00C136F7" w:rsidRPr="00E301AC" w14:paraId="68D3FB77" w14:textId="77777777" w:rsidTr="006A30CE">
        <w:tc>
          <w:tcPr>
            <w:tcW w:w="2520" w:type="dxa"/>
          </w:tcPr>
          <w:p w14:paraId="45162EEE" w14:textId="5D1755D8" w:rsidR="00C136F7" w:rsidRPr="00E301AC" w:rsidRDefault="00C136F7" w:rsidP="00C136F7">
            <w:pPr>
              <w:pStyle w:val="BlockText"/>
              <w:spacing w:before="0"/>
              <w:ind w:left="0" w:right="-648" w:firstLine="0"/>
              <w:jc w:val="lef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F134802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1BE75FB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2C0DE66" w14:textId="01DEE0AC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C20BC14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EDC40FA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2B59E60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C897D8C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1A2584D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C223FC9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8F5FC99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FE88015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5865AE7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E5A2F60" w14:textId="23690BEE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4D85F74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4BD29612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C136F7" w:rsidRPr="00E301AC" w14:paraId="40AFA2A5" w14:textId="77777777" w:rsidTr="006A30CE">
        <w:tc>
          <w:tcPr>
            <w:tcW w:w="2520" w:type="dxa"/>
          </w:tcPr>
          <w:p w14:paraId="42E4D17A" w14:textId="77777777" w:rsidR="00C136F7" w:rsidRPr="00E301AC" w:rsidRDefault="00C136F7" w:rsidP="00C136F7">
            <w:pPr>
              <w:pStyle w:val="BlockText"/>
              <w:spacing w:before="0"/>
              <w:ind w:left="0" w:right="-648" w:firstLine="0"/>
              <w:jc w:val="lef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70" w:type="dxa"/>
          </w:tcPr>
          <w:p w14:paraId="5F4511A1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7C2454C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2E95F74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DFFE63D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5D30B12A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0096D9A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4BE8283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BA1C610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8383200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EE2E9D7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231ADA8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6DFC39F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1609071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092052F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</w:tcPr>
          <w:p w14:paraId="5CDDB683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C136F7" w:rsidRPr="00E301AC" w14:paraId="2E95B5DB" w14:textId="77777777" w:rsidTr="006A30CE">
        <w:tc>
          <w:tcPr>
            <w:tcW w:w="2520" w:type="dxa"/>
          </w:tcPr>
          <w:p w14:paraId="05BB206C" w14:textId="77777777" w:rsidR="00C136F7" w:rsidRPr="00E301AC" w:rsidRDefault="00C136F7" w:rsidP="00C136F7">
            <w:pPr>
              <w:pStyle w:val="BlockText"/>
              <w:spacing w:before="0"/>
              <w:ind w:left="0" w:right="-648" w:firstLine="0"/>
              <w:jc w:val="lef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70" w:type="dxa"/>
          </w:tcPr>
          <w:p w14:paraId="76D785B4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5314C9E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F55178D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E754102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4BB9D4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B24B42A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A2060F1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733B210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5430D6E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8670FA0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4CF3EB8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DA611A0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6FF1FD5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4752031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</w:tcPr>
          <w:p w14:paraId="7C60F4A1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C136F7" w:rsidRPr="00E301AC" w14:paraId="4994E699" w14:textId="77777777" w:rsidTr="006A30CE">
        <w:tc>
          <w:tcPr>
            <w:tcW w:w="2520" w:type="dxa"/>
          </w:tcPr>
          <w:p w14:paraId="382A29F9" w14:textId="77777777" w:rsidR="00C136F7" w:rsidRPr="00E301AC" w:rsidRDefault="00C136F7" w:rsidP="00C136F7">
            <w:pPr>
              <w:pStyle w:val="BlockText"/>
              <w:spacing w:before="0"/>
              <w:ind w:left="0" w:right="-648" w:firstLine="0"/>
              <w:jc w:val="lef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70" w:type="dxa"/>
          </w:tcPr>
          <w:p w14:paraId="44990EEC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EDE48EE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0A09A17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C445712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44CD2AFA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DF67FB5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48DEFC9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434D23B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971DD9A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04F3151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923B821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A5BC3AD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D6E76B9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1CD7DDC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</w:tcPr>
          <w:p w14:paraId="636234EA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C136F7" w:rsidRPr="00E301AC" w14:paraId="7AC7AE86" w14:textId="77777777" w:rsidTr="006A30CE">
        <w:tc>
          <w:tcPr>
            <w:tcW w:w="2520" w:type="dxa"/>
          </w:tcPr>
          <w:p w14:paraId="30846841" w14:textId="77777777" w:rsidR="00C136F7" w:rsidRPr="00E301AC" w:rsidRDefault="00C136F7" w:rsidP="00C136F7">
            <w:pPr>
              <w:spacing w:line="240" w:lineRule="auto"/>
              <w:ind w:right="-64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62A058EF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80A210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DD62677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8E773B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380B74C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04C689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E414D36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3BE97C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778FDDC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AFA328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8132540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88DB6B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A56898A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E73BBD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45EB9BE0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36F7" w:rsidRPr="00E301AC" w14:paraId="0BB70152" w14:textId="77777777" w:rsidTr="006A30CE">
        <w:tc>
          <w:tcPr>
            <w:tcW w:w="2520" w:type="dxa"/>
          </w:tcPr>
          <w:p w14:paraId="597F35D3" w14:textId="122B091E" w:rsidR="00C136F7" w:rsidRPr="00E301AC" w:rsidRDefault="00C136F7" w:rsidP="00C136F7">
            <w:pPr>
              <w:spacing w:line="240" w:lineRule="auto"/>
              <w:ind w:right="-648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E301A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170" w:type="dxa"/>
          </w:tcPr>
          <w:p w14:paraId="0040D645" w14:textId="0CAAF5A3" w:rsidR="00C136F7" w:rsidRPr="00913E2F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13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40,902</w:t>
            </w:r>
          </w:p>
        </w:tc>
        <w:tc>
          <w:tcPr>
            <w:tcW w:w="270" w:type="dxa"/>
          </w:tcPr>
          <w:p w14:paraId="5268B6C9" w14:textId="77777777" w:rsidR="00C136F7" w:rsidRPr="00913E2F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6390CD3" w14:textId="0ECAD07E" w:rsidR="00C136F7" w:rsidRPr="00913E2F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13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713,516</w:t>
            </w:r>
          </w:p>
        </w:tc>
        <w:tc>
          <w:tcPr>
            <w:tcW w:w="270" w:type="dxa"/>
          </w:tcPr>
          <w:p w14:paraId="25ADA750" w14:textId="77777777" w:rsidR="00C136F7" w:rsidRPr="00913E2F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1F8656F" w14:textId="2C570D51" w:rsidR="00C136F7" w:rsidRPr="00913E2F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13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913E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387</w:t>
            </w:r>
            <w:r w:rsidRPr="00913E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553</w:t>
            </w:r>
          </w:p>
        </w:tc>
        <w:tc>
          <w:tcPr>
            <w:tcW w:w="270" w:type="dxa"/>
          </w:tcPr>
          <w:p w14:paraId="0157FDBD" w14:textId="77777777" w:rsidR="00C136F7" w:rsidRPr="00913E2F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7ADE7CB" w14:textId="753A3FF5" w:rsidR="00C136F7" w:rsidRPr="00913E2F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13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3,474,980</w:t>
            </w:r>
          </w:p>
        </w:tc>
        <w:tc>
          <w:tcPr>
            <w:tcW w:w="270" w:type="dxa"/>
          </w:tcPr>
          <w:p w14:paraId="55A23010" w14:textId="77777777" w:rsidR="00C136F7" w:rsidRPr="00913E2F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A1AA892" w14:textId="074419FF" w:rsidR="00C136F7" w:rsidRPr="00913E2F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13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140,565</w:t>
            </w:r>
          </w:p>
        </w:tc>
        <w:tc>
          <w:tcPr>
            <w:tcW w:w="270" w:type="dxa"/>
          </w:tcPr>
          <w:p w14:paraId="7BC1C798" w14:textId="77777777" w:rsidR="00C136F7" w:rsidRPr="00913E2F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4131B43" w14:textId="0357487F" w:rsidR="00C136F7" w:rsidRPr="00913E2F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13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1,310</w:t>
            </w:r>
          </w:p>
        </w:tc>
        <w:tc>
          <w:tcPr>
            <w:tcW w:w="270" w:type="dxa"/>
          </w:tcPr>
          <w:p w14:paraId="7C09BBB8" w14:textId="77777777" w:rsidR="00C136F7" w:rsidRPr="00913E2F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C736EA4" w14:textId="49220500" w:rsidR="00C136F7" w:rsidRPr="00913E2F" w:rsidRDefault="00C136F7" w:rsidP="00C136F7">
            <w:pPr>
              <w:tabs>
                <w:tab w:val="decimal" w:pos="6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13E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3685988" w14:textId="77777777" w:rsidR="00C136F7" w:rsidRPr="00913E2F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</w:tcPr>
          <w:p w14:paraId="253F629E" w14:textId="50DA269D" w:rsidR="00C136F7" w:rsidRPr="00913E2F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13E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5,758,826</w:t>
            </w:r>
          </w:p>
        </w:tc>
      </w:tr>
      <w:tr w:rsidR="00C136F7" w:rsidRPr="00E301AC" w14:paraId="0C833622" w14:textId="77777777" w:rsidTr="006A30CE">
        <w:tc>
          <w:tcPr>
            <w:tcW w:w="2520" w:type="dxa"/>
          </w:tcPr>
          <w:p w14:paraId="06BA69EE" w14:textId="77777777" w:rsidR="00C136F7" w:rsidRPr="00E301AC" w:rsidRDefault="00C136F7" w:rsidP="00C136F7">
            <w:pPr>
              <w:spacing w:line="240" w:lineRule="auto"/>
              <w:ind w:right="-6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387E7959" w14:textId="6E18A15E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41E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3,364</w:t>
            </w:r>
          </w:p>
        </w:tc>
        <w:tc>
          <w:tcPr>
            <w:tcW w:w="270" w:type="dxa"/>
          </w:tcPr>
          <w:p w14:paraId="67021369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5AF994E" w14:textId="3474E2F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1E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15,98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270" w:type="dxa"/>
          </w:tcPr>
          <w:p w14:paraId="4C993055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BE01568" w14:textId="7B938EDF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41E97">
              <w:rPr>
                <w:rFonts w:asciiTheme="majorBidi" w:hAnsiTheme="majorBidi" w:cstheme="majorBidi"/>
                <w:sz w:val="28"/>
                <w:szCs w:val="28"/>
              </w:rPr>
              <w:t>76,732</w:t>
            </w:r>
          </w:p>
        </w:tc>
        <w:tc>
          <w:tcPr>
            <w:tcW w:w="270" w:type="dxa"/>
          </w:tcPr>
          <w:p w14:paraId="4EA1F92B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6E0BDEA" w14:textId="474266B4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1E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217,449</w:t>
            </w:r>
          </w:p>
        </w:tc>
        <w:tc>
          <w:tcPr>
            <w:tcW w:w="270" w:type="dxa"/>
          </w:tcPr>
          <w:p w14:paraId="66E284EF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B12B73E" w14:textId="76A26B55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1E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18,487</w:t>
            </w:r>
          </w:p>
        </w:tc>
        <w:tc>
          <w:tcPr>
            <w:tcW w:w="270" w:type="dxa"/>
          </w:tcPr>
          <w:p w14:paraId="380C8703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A44E7D" w14:textId="278F93BA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1E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294</w:t>
            </w:r>
          </w:p>
        </w:tc>
        <w:tc>
          <w:tcPr>
            <w:tcW w:w="270" w:type="dxa"/>
          </w:tcPr>
          <w:p w14:paraId="6163E76D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0B22E84" w14:textId="3E7FE642" w:rsidR="00C136F7" w:rsidRPr="00E301AC" w:rsidRDefault="00C136F7" w:rsidP="00C136F7">
            <w:pPr>
              <w:tabs>
                <w:tab w:val="decimal" w:pos="6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EAF69B3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0A76D983" w14:textId="6D62AF53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1E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332,306</w:t>
            </w:r>
          </w:p>
        </w:tc>
      </w:tr>
      <w:tr w:rsidR="00C136F7" w:rsidRPr="00E301AC" w14:paraId="27900E74" w14:textId="77777777" w:rsidTr="006A30CE">
        <w:tc>
          <w:tcPr>
            <w:tcW w:w="2520" w:type="dxa"/>
          </w:tcPr>
          <w:p w14:paraId="20C06B07" w14:textId="77777777" w:rsidR="00C136F7" w:rsidRPr="00E301AC" w:rsidRDefault="00C136F7" w:rsidP="00C136F7">
            <w:pPr>
              <w:spacing w:line="240" w:lineRule="auto"/>
              <w:ind w:right="-648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E301A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/ </w:t>
            </w:r>
            <w:r w:rsidRPr="00E301A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ตัดจำหน่าย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D6B99F" w14:textId="088CAD0C" w:rsidR="00C136F7" w:rsidRPr="00E301AC" w:rsidRDefault="00C136F7" w:rsidP="00C136F7">
            <w:pPr>
              <w:tabs>
                <w:tab w:val="decimal" w:pos="6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89BC695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B1DEFFD" w14:textId="3D4F4634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41E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(3,070)</w:t>
            </w:r>
          </w:p>
        </w:tc>
        <w:tc>
          <w:tcPr>
            <w:tcW w:w="270" w:type="dxa"/>
          </w:tcPr>
          <w:p w14:paraId="368C76AE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5B1CCC6" w14:textId="680E8908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41E97">
              <w:rPr>
                <w:rFonts w:asciiTheme="majorBidi" w:hAnsiTheme="majorBidi" w:cstheme="majorBidi"/>
                <w:sz w:val="28"/>
                <w:szCs w:val="28"/>
              </w:rPr>
              <w:t>(18,470)</w:t>
            </w:r>
          </w:p>
        </w:tc>
        <w:tc>
          <w:tcPr>
            <w:tcW w:w="270" w:type="dxa"/>
          </w:tcPr>
          <w:p w14:paraId="5109A06B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5C1690" w14:textId="2DED37C8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1E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(73,598)</w:t>
            </w:r>
          </w:p>
        </w:tc>
        <w:tc>
          <w:tcPr>
            <w:tcW w:w="270" w:type="dxa"/>
          </w:tcPr>
          <w:p w14:paraId="5CDA8F84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7C0A8DF" w14:textId="0A0F485A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1E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(6,868)</w:t>
            </w:r>
          </w:p>
        </w:tc>
        <w:tc>
          <w:tcPr>
            <w:tcW w:w="270" w:type="dxa"/>
          </w:tcPr>
          <w:p w14:paraId="451B5EC2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60F19F5" w14:textId="3F84CEA3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1E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(3)</w:t>
            </w:r>
          </w:p>
        </w:tc>
        <w:tc>
          <w:tcPr>
            <w:tcW w:w="270" w:type="dxa"/>
          </w:tcPr>
          <w:p w14:paraId="4C63B1E8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7ACEC52" w14:textId="1D9AC292" w:rsidR="00C136F7" w:rsidRPr="00E301AC" w:rsidRDefault="00C136F7" w:rsidP="00C136F7">
            <w:pPr>
              <w:tabs>
                <w:tab w:val="decimal" w:pos="6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FF2D3DE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11B6A978" w14:textId="56BAEBBE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1E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(102,009)</w:t>
            </w:r>
          </w:p>
        </w:tc>
      </w:tr>
      <w:tr w:rsidR="00C136F7" w:rsidRPr="00E301AC" w14:paraId="73BB8581" w14:textId="77777777" w:rsidTr="00913E2F">
        <w:tc>
          <w:tcPr>
            <w:tcW w:w="2520" w:type="dxa"/>
          </w:tcPr>
          <w:p w14:paraId="5C8731E9" w14:textId="648F2368" w:rsidR="00C136F7" w:rsidRPr="00E301AC" w:rsidRDefault="00C136F7" w:rsidP="00C136F7">
            <w:pPr>
              <w:pStyle w:val="BlockText"/>
              <w:spacing w:before="0"/>
              <w:ind w:left="0" w:right="-648" w:firstLine="0"/>
              <w:jc w:val="lef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E301AC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มีนาคม </w:t>
            </w:r>
            <w:r w:rsidRPr="00E301AC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6</w:t>
            </w:r>
          </w:p>
          <w:p w14:paraId="49929335" w14:textId="75E6324A" w:rsidR="00C136F7" w:rsidRPr="00E301AC" w:rsidRDefault="00C136F7" w:rsidP="00C136F7">
            <w:pPr>
              <w:pStyle w:val="BlockText"/>
              <w:spacing w:before="0"/>
              <w:ind w:left="0" w:right="-648" w:firstLine="0"/>
              <w:jc w:val="lef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lang w:val="en-US"/>
              </w:rPr>
              <w:t xml:space="preserve">   </w:t>
            </w:r>
            <w:r w:rsidRPr="00E301AC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และ </w:t>
            </w:r>
            <w:r w:rsidRPr="00E301AC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Pr="00E301AC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เมษายน </w:t>
            </w:r>
            <w:r w:rsidRPr="00E301AC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F28D6B8" w14:textId="089658CF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41E9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44,266</w:t>
            </w:r>
          </w:p>
        </w:tc>
        <w:tc>
          <w:tcPr>
            <w:tcW w:w="270" w:type="dxa"/>
            <w:vAlign w:val="bottom"/>
          </w:tcPr>
          <w:p w14:paraId="4CC227AF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C5BB7A5" w14:textId="0AD9B6F9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41E9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726,426</w:t>
            </w:r>
          </w:p>
        </w:tc>
        <w:tc>
          <w:tcPr>
            <w:tcW w:w="270" w:type="dxa"/>
            <w:vAlign w:val="bottom"/>
          </w:tcPr>
          <w:p w14:paraId="65A140E8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66D88C3" w14:textId="5D4D23A8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41E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1,445,815</w:t>
            </w:r>
          </w:p>
        </w:tc>
        <w:tc>
          <w:tcPr>
            <w:tcW w:w="270" w:type="dxa"/>
            <w:vAlign w:val="bottom"/>
          </w:tcPr>
          <w:p w14:paraId="53245D4E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E0B305A" w14:textId="735DBC85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41E9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3,618,831</w:t>
            </w:r>
          </w:p>
        </w:tc>
        <w:tc>
          <w:tcPr>
            <w:tcW w:w="270" w:type="dxa"/>
            <w:vAlign w:val="bottom"/>
          </w:tcPr>
          <w:p w14:paraId="2E4AC184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3E6DCC4" w14:textId="6E162802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41E9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152,184</w:t>
            </w:r>
          </w:p>
        </w:tc>
        <w:tc>
          <w:tcPr>
            <w:tcW w:w="270" w:type="dxa"/>
            <w:vAlign w:val="bottom"/>
          </w:tcPr>
          <w:p w14:paraId="5AB026B0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9BCDB1A" w14:textId="6309D1EE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41E9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1,601</w:t>
            </w:r>
          </w:p>
        </w:tc>
        <w:tc>
          <w:tcPr>
            <w:tcW w:w="270" w:type="dxa"/>
            <w:vAlign w:val="bottom"/>
          </w:tcPr>
          <w:p w14:paraId="0D2E7147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EE61421" w14:textId="0AC78562" w:rsidR="00C136F7" w:rsidRPr="00E301AC" w:rsidRDefault="00C136F7" w:rsidP="00C136F7">
            <w:pPr>
              <w:tabs>
                <w:tab w:val="decimal" w:pos="6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41E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B9F19B8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bottom"/>
          </w:tcPr>
          <w:p w14:paraId="63E217E5" w14:textId="2354C5FD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41E9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5,989,123</w:t>
            </w:r>
          </w:p>
        </w:tc>
      </w:tr>
      <w:tr w:rsidR="008461FA" w:rsidRPr="00E301AC" w14:paraId="2B3340FA" w14:textId="77777777" w:rsidTr="006A30CE">
        <w:tc>
          <w:tcPr>
            <w:tcW w:w="2520" w:type="dxa"/>
          </w:tcPr>
          <w:p w14:paraId="7BFD937B" w14:textId="77777777" w:rsidR="008461FA" w:rsidRPr="00E301AC" w:rsidRDefault="008461FA" w:rsidP="008461FA">
            <w:pPr>
              <w:spacing w:line="240" w:lineRule="auto"/>
              <w:ind w:right="-6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4A0FCBFF" w14:textId="2450DCDF" w:rsidR="008461FA" w:rsidRPr="00E301AC" w:rsidRDefault="008461FA" w:rsidP="008461FA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46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4,36</w:t>
            </w:r>
            <w:r w:rsidR="0006638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</w:tcPr>
          <w:p w14:paraId="5B11C848" w14:textId="77777777" w:rsidR="008461FA" w:rsidRPr="00E301AC" w:rsidRDefault="008461FA" w:rsidP="008461FA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43D5968" w14:textId="0692B174" w:rsidR="008461FA" w:rsidRPr="00E301AC" w:rsidRDefault="008461FA" w:rsidP="008461FA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46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16,271</w:t>
            </w:r>
          </w:p>
        </w:tc>
        <w:tc>
          <w:tcPr>
            <w:tcW w:w="270" w:type="dxa"/>
          </w:tcPr>
          <w:p w14:paraId="509BD029" w14:textId="77777777" w:rsidR="008461FA" w:rsidRPr="00E301AC" w:rsidRDefault="008461FA" w:rsidP="008461FA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48D8585" w14:textId="5BE2DD4B" w:rsidR="008461FA" w:rsidRPr="00E301AC" w:rsidRDefault="008461FA" w:rsidP="008461FA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461FA">
              <w:rPr>
                <w:rFonts w:asciiTheme="majorBidi" w:hAnsiTheme="majorBidi" w:cstheme="majorBidi"/>
                <w:sz w:val="28"/>
                <w:szCs w:val="28"/>
              </w:rPr>
              <w:t>73,609</w:t>
            </w:r>
          </w:p>
        </w:tc>
        <w:tc>
          <w:tcPr>
            <w:tcW w:w="270" w:type="dxa"/>
          </w:tcPr>
          <w:p w14:paraId="444803E0" w14:textId="77777777" w:rsidR="008461FA" w:rsidRPr="00E301AC" w:rsidRDefault="008461FA" w:rsidP="008461FA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C989EF" w14:textId="4C1ED6F5" w:rsidR="008461FA" w:rsidRPr="00E301AC" w:rsidRDefault="008461FA" w:rsidP="008461FA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46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184,048</w:t>
            </w:r>
          </w:p>
        </w:tc>
        <w:tc>
          <w:tcPr>
            <w:tcW w:w="270" w:type="dxa"/>
          </w:tcPr>
          <w:p w14:paraId="63BD5C54" w14:textId="77777777" w:rsidR="008461FA" w:rsidRPr="00E301AC" w:rsidRDefault="008461FA" w:rsidP="008461FA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28BFFCB" w14:textId="50E2B389" w:rsidR="008461FA" w:rsidRPr="00E301AC" w:rsidRDefault="008461FA" w:rsidP="008461FA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46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19,381</w:t>
            </w:r>
          </w:p>
        </w:tc>
        <w:tc>
          <w:tcPr>
            <w:tcW w:w="270" w:type="dxa"/>
          </w:tcPr>
          <w:p w14:paraId="7FE1038E" w14:textId="77777777" w:rsidR="008461FA" w:rsidRPr="00E301AC" w:rsidRDefault="008461FA" w:rsidP="008461FA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5265AE" w14:textId="60132237" w:rsidR="008461FA" w:rsidRPr="00E301AC" w:rsidRDefault="008461FA" w:rsidP="008461FA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46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5213B13B" w14:textId="77777777" w:rsidR="008461FA" w:rsidRPr="00E301AC" w:rsidRDefault="008461FA" w:rsidP="008461FA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883095C" w14:textId="4427AA48" w:rsidR="008461FA" w:rsidRPr="00E301AC" w:rsidRDefault="008461FA" w:rsidP="008461FA">
            <w:pPr>
              <w:tabs>
                <w:tab w:val="decimal" w:pos="6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60B01F6" w14:textId="77777777" w:rsidR="008461FA" w:rsidRPr="00E301AC" w:rsidRDefault="008461FA" w:rsidP="008461FA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5F5717A7" w14:textId="61F9C3A5" w:rsidR="008461FA" w:rsidRPr="00E301AC" w:rsidRDefault="008461FA" w:rsidP="008461FA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46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297,69</w:t>
            </w:r>
            <w:r w:rsidR="009127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</w:tr>
      <w:tr w:rsidR="008461FA" w:rsidRPr="00E301AC" w14:paraId="1C8E7CF7" w14:textId="77777777" w:rsidTr="006A30CE">
        <w:tc>
          <w:tcPr>
            <w:tcW w:w="2520" w:type="dxa"/>
          </w:tcPr>
          <w:p w14:paraId="68509275" w14:textId="77777777" w:rsidR="008461FA" w:rsidRPr="00E301AC" w:rsidRDefault="008461FA" w:rsidP="008461FA">
            <w:pPr>
              <w:spacing w:line="240" w:lineRule="auto"/>
              <w:ind w:right="-64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E301A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/ </w:t>
            </w:r>
            <w:r w:rsidRPr="00E301A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ตัดจำหน่าย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60F71F6" w14:textId="374392C9" w:rsidR="008461FA" w:rsidRPr="00E301AC" w:rsidRDefault="008461FA" w:rsidP="008461FA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461FA">
              <w:rPr>
                <w:rFonts w:asciiTheme="majorBidi" w:hAnsiTheme="majorBidi" w:cstheme="majorBidi"/>
                <w:sz w:val="28"/>
                <w:szCs w:val="28"/>
              </w:rPr>
              <w:t>(1,400)</w:t>
            </w:r>
          </w:p>
        </w:tc>
        <w:tc>
          <w:tcPr>
            <w:tcW w:w="270" w:type="dxa"/>
          </w:tcPr>
          <w:p w14:paraId="4993D3F1" w14:textId="77777777" w:rsidR="008461FA" w:rsidRPr="00E301AC" w:rsidRDefault="008461FA" w:rsidP="008461FA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7369BD8" w14:textId="41BB12A6" w:rsidR="008461FA" w:rsidRPr="00E301AC" w:rsidRDefault="008461FA" w:rsidP="008461FA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46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(691)</w:t>
            </w:r>
          </w:p>
        </w:tc>
        <w:tc>
          <w:tcPr>
            <w:tcW w:w="270" w:type="dxa"/>
          </w:tcPr>
          <w:p w14:paraId="15057866" w14:textId="77777777" w:rsidR="008461FA" w:rsidRPr="00E301AC" w:rsidRDefault="008461FA" w:rsidP="008461FA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DE8AD1C" w14:textId="60E1299A" w:rsidR="008461FA" w:rsidRPr="008461FA" w:rsidRDefault="008461FA" w:rsidP="008461FA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461FA">
              <w:rPr>
                <w:rFonts w:asciiTheme="majorBidi" w:hAnsiTheme="majorBidi" w:cstheme="majorBidi"/>
                <w:sz w:val="28"/>
                <w:szCs w:val="28"/>
              </w:rPr>
              <w:t>(10,563)</w:t>
            </w:r>
          </w:p>
        </w:tc>
        <w:tc>
          <w:tcPr>
            <w:tcW w:w="270" w:type="dxa"/>
          </w:tcPr>
          <w:p w14:paraId="3245CCA9" w14:textId="77777777" w:rsidR="008461FA" w:rsidRPr="00E301AC" w:rsidRDefault="008461FA" w:rsidP="008461FA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AC93FCB" w14:textId="5DF5DEF2" w:rsidR="008461FA" w:rsidRPr="00E301AC" w:rsidRDefault="008461FA" w:rsidP="008461FA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46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(147,574)</w:t>
            </w:r>
          </w:p>
        </w:tc>
        <w:tc>
          <w:tcPr>
            <w:tcW w:w="270" w:type="dxa"/>
          </w:tcPr>
          <w:p w14:paraId="55A124C3" w14:textId="77777777" w:rsidR="008461FA" w:rsidRPr="00E301AC" w:rsidRDefault="008461FA" w:rsidP="008461FA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20C3AC3" w14:textId="7C8778B6" w:rsidR="008461FA" w:rsidRPr="00E301AC" w:rsidRDefault="008461FA" w:rsidP="008461FA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46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(8,063)</w:t>
            </w:r>
          </w:p>
        </w:tc>
        <w:tc>
          <w:tcPr>
            <w:tcW w:w="270" w:type="dxa"/>
          </w:tcPr>
          <w:p w14:paraId="4A371039" w14:textId="77777777" w:rsidR="008461FA" w:rsidRPr="00E301AC" w:rsidRDefault="008461FA" w:rsidP="008461FA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763C30" w14:textId="0801F51A" w:rsidR="008461FA" w:rsidRPr="00E301AC" w:rsidRDefault="008461FA" w:rsidP="008461FA">
            <w:pPr>
              <w:tabs>
                <w:tab w:val="decimal" w:pos="61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BEFE356" w14:textId="77777777" w:rsidR="008461FA" w:rsidRPr="00E301AC" w:rsidRDefault="008461FA" w:rsidP="008461FA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CF15BA5" w14:textId="40BC6DDD" w:rsidR="008461FA" w:rsidRPr="00E301AC" w:rsidRDefault="008461FA" w:rsidP="008461FA">
            <w:pPr>
              <w:tabs>
                <w:tab w:val="decimal" w:pos="6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2559718" w14:textId="77777777" w:rsidR="008461FA" w:rsidRPr="00E301AC" w:rsidRDefault="008461FA" w:rsidP="008461FA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78923880" w14:textId="75390CD1" w:rsidR="008461FA" w:rsidRPr="00E301AC" w:rsidRDefault="008461FA" w:rsidP="008461FA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46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(168,291)</w:t>
            </w:r>
          </w:p>
        </w:tc>
      </w:tr>
      <w:tr w:rsidR="00C136F7" w:rsidRPr="00E301AC" w14:paraId="718C7D07" w14:textId="77777777" w:rsidTr="006A30CE">
        <w:tc>
          <w:tcPr>
            <w:tcW w:w="2520" w:type="dxa"/>
          </w:tcPr>
          <w:p w14:paraId="215CC9F4" w14:textId="55EADCE1" w:rsidR="00C136F7" w:rsidRPr="00E301AC" w:rsidRDefault="00C136F7" w:rsidP="00C136F7">
            <w:pPr>
              <w:spacing w:line="240" w:lineRule="auto"/>
              <w:ind w:right="-64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FBC4E48" w14:textId="093D0871" w:rsidR="00C136F7" w:rsidRPr="00E301AC" w:rsidRDefault="008461FA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461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47,22</w:t>
            </w:r>
            <w:r w:rsidR="0006638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270" w:type="dxa"/>
          </w:tcPr>
          <w:p w14:paraId="76142CA5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F01A5F5" w14:textId="71A9E91C" w:rsidR="00C136F7" w:rsidRPr="00E301AC" w:rsidRDefault="008461FA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461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742,006</w:t>
            </w:r>
          </w:p>
        </w:tc>
        <w:tc>
          <w:tcPr>
            <w:tcW w:w="270" w:type="dxa"/>
          </w:tcPr>
          <w:p w14:paraId="7D48971F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4DA687C" w14:textId="4D02695B" w:rsidR="00C136F7" w:rsidRPr="00E301AC" w:rsidRDefault="008461FA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461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1,508,86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29E7505D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A02C82B" w14:textId="770A4CF3" w:rsidR="00C136F7" w:rsidRPr="00E301AC" w:rsidRDefault="008461FA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461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3,655,30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</w:tcPr>
          <w:p w14:paraId="47C5DEEE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D062AFA" w14:textId="2993BDE0" w:rsidR="00C136F7" w:rsidRPr="00E301AC" w:rsidRDefault="008461FA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461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163,502</w:t>
            </w:r>
          </w:p>
        </w:tc>
        <w:tc>
          <w:tcPr>
            <w:tcW w:w="270" w:type="dxa"/>
          </w:tcPr>
          <w:p w14:paraId="40AB7C7B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DD3555A" w14:textId="00BB52D4" w:rsidR="00C136F7" w:rsidRPr="00E301AC" w:rsidRDefault="008461FA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461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1,62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7F7E08ED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12964E2" w14:textId="1030539D" w:rsidR="00C136F7" w:rsidRPr="00E301AC" w:rsidRDefault="008461FA" w:rsidP="00C136F7">
            <w:pPr>
              <w:tabs>
                <w:tab w:val="decimal" w:pos="6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41E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C100473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877B28" w14:textId="41405A33" w:rsidR="00C136F7" w:rsidRPr="00E301AC" w:rsidRDefault="008461FA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461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6,118,52</w:t>
            </w:r>
            <w:r w:rsidR="0091279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</w:p>
        </w:tc>
      </w:tr>
      <w:tr w:rsidR="00C136F7" w:rsidRPr="00E301AC" w14:paraId="6EE3624F" w14:textId="77777777" w:rsidTr="006A30CE">
        <w:tc>
          <w:tcPr>
            <w:tcW w:w="2520" w:type="dxa"/>
          </w:tcPr>
          <w:p w14:paraId="043AB35F" w14:textId="77777777" w:rsidR="00C136F7" w:rsidRPr="00E301AC" w:rsidRDefault="00C136F7" w:rsidP="00C136F7">
            <w:pPr>
              <w:spacing w:line="240" w:lineRule="auto"/>
              <w:ind w:right="-64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AFFECDF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72F0B0B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2C76B47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76B6B2B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7EFB2B6E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4BE20DD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0CFF622E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C663269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A8CCB9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1C2A23B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2D6A726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FD71DFD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A67429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EC34666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04709A7D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136F7" w:rsidRPr="00E301AC" w14:paraId="2638A990" w14:textId="77777777" w:rsidTr="006A30CE">
        <w:tc>
          <w:tcPr>
            <w:tcW w:w="2520" w:type="dxa"/>
          </w:tcPr>
          <w:p w14:paraId="720E2520" w14:textId="77777777" w:rsidR="00C136F7" w:rsidRPr="00E301AC" w:rsidRDefault="00C136F7" w:rsidP="00C136F7">
            <w:pPr>
              <w:spacing w:line="240" w:lineRule="auto"/>
              <w:ind w:right="-64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170" w:type="dxa"/>
          </w:tcPr>
          <w:p w14:paraId="23B33350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CC4531D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2B54B38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01341FE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7DD76BEA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C53DB26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80B2655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ECA6970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63BD05E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FB58888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438FD8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4F1FB0E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12391AA9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3C07F51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7AE1098F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136F7" w:rsidRPr="00E301AC" w14:paraId="5D614905" w14:textId="77777777" w:rsidTr="006A30CE">
        <w:tc>
          <w:tcPr>
            <w:tcW w:w="2520" w:type="dxa"/>
          </w:tcPr>
          <w:p w14:paraId="66CDC177" w14:textId="65716563" w:rsidR="00C136F7" w:rsidRPr="00E301AC" w:rsidRDefault="00C136F7" w:rsidP="00C136F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E83EF5B" w14:textId="71E8B0F5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747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191,675</w:t>
            </w:r>
          </w:p>
        </w:tc>
        <w:tc>
          <w:tcPr>
            <w:tcW w:w="270" w:type="dxa"/>
          </w:tcPr>
          <w:p w14:paraId="2682834D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7F3E395" w14:textId="669D11D3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747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84,953</w:t>
            </w:r>
          </w:p>
        </w:tc>
        <w:tc>
          <w:tcPr>
            <w:tcW w:w="270" w:type="dxa"/>
          </w:tcPr>
          <w:p w14:paraId="626EB753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C7BD015" w14:textId="4CA5A589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747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511,203</w:t>
            </w:r>
          </w:p>
        </w:tc>
        <w:tc>
          <w:tcPr>
            <w:tcW w:w="270" w:type="dxa"/>
          </w:tcPr>
          <w:p w14:paraId="44EA82CE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3A8F61E" w14:textId="0058C78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747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438,452</w:t>
            </w:r>
          </w:p>
        </w:tc>
        <w:tc>
          <w:tcPr>
            <w:tcW w:w="270" w:type="dxa"/>
          </w:tcPr>
          <w:p w14:paraId="33F6E292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15ED6AE" w14:textId="2147294C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747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56,351</w:t>
            </w:r>
          </w:p>
        </w:tc>
        <w:tc>
          <w:tcPr>
            <w:tcW w:w="270" w:type="dxa"/>
          </w:tcPr>
          <w:p w14:paraId="4E5E8A4E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BECBBEA" w14:textId="48AEFA88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747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</w:t>
            </w:r>
          </w:p>
        </w:tc>
        <w:tc>
          <w:tcPr>
            <w:tcW w:w="270" w:type="dxa"/>
          </w:tcPr>
          <w:p w14:paraId="63F1B0DC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A1AD23F" w14:textId="2D48FFC1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747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122,618</w:t>
            </w:r>
          </w:p>
        </w:tc>
        <w:tc>
          <w:tcPr>
            <w:tcW w:w="270" w:type="dxa"/>
          </w:tcPr>
          <w:p w14:paraId="02008B10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</w:tcPr>
          <w:p w14:paraId="69E3A5EC" w14:textId="5F93F14B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747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1,405,273</w:t>
            </w:r>
          </w:p>
        </w:tc>
      </w:tr>
      <w:tr w:rsidR="00C136F7" w:rsidRPr="00E301AC" w14:paraId="400FD1C7" w14:textId="77777777" w:rsidTr="006A30CE">
        <w:tc>
          <w:tcPr>
            <w:tcW w:w="2520" w:type="dxa"/>
          </w:tcPr>
          <w:p w14:paraId="60732108" w14:textId="4DD83671" w:rsidR="00C136F7" w:rsidRPr="00E301AC" w:rsidRDefault="00C136F7" w:rsidP="00C136F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BC7119D" w14:textId="37F9141E" w:rsidR="00C136F7" w:rsidRPr="00E301AC" w:rsidRDefault="008461FA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461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213,218</w:t>
            </w:r>
          </w:p>
        </w:tc>
        <w:tc>
          <w:tcPr>
            <w:tcW w:w="270" w:type="dxa"/>
          </w:tcPr>
          <w:p w14:paraId="5EFB887A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2AFA55B" w14:textId="7D9C0E42" w:rsidR="00C136F7" w:rsidRPr="00E301AC" w:rsidRDefault="008461FA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461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75,64</w:t>
            </w:r>
            <w:r w:rsidR="006D3C3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</w:tcPr>
          <w:p w14:paraId="5767899F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A177274" w14:textId="784DC941" w:rsidR="00C136F7" w:rsidRPr="00E301AC" w:rsidRDefault="008461FA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461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467,414</w:t>
            </w:r>
          </w:p>
        </w:tc>
        <w:tc>
          <w:tcPr>
            <w:tcW w:w="270" w:type="dxa"/>
          </w:tcPr>
          <w:p w14:paraId="308E8FE1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8326601" w14:textId="305F9D13" w:rsidR="00C136F7" w:rsidRPr="00E301AC" w:rsidRDefault="008461FA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461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475,254</w:t>
            </w:r>
          </w:p>
        </w:tc>
        <w:tc>
          <w:tcPr>
            <w:tcW w:w="270" w:type="dxa"/>
          </w:tcPr>
          <w:p w14:paraId="70802833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F9325AF" w14:textId="1ED796F2" w:rsidR="00C136F7" w:rsidRPr="00E301AC" w:rsidRDefault="008461FA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461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47,68</w:t>
            </w:r>
            <w:r w:rsidR="006D3C3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4B199FD6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115B8EC" w14:textId="767D7773" w:rsidR="00C136F7" w:rsidRPr="008461FA" w:rsidRDefault="008461FA" w:rsidP="008461FA">
            <w:pPr>
              <w:tabs>
                <w:tab w:val="decimal" w:pos="61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461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96409F5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DDEB5C5" w14:textId="25CF1F7D" w:rsidR="00C136F7" w:rsidRPr="00E301AC" w:rsidRDefault="008461FA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461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86,337</w:t>
            </w:r>
          </w:p>
        </w:tc>
        <w:tc>
          <w:tcPr>
            <w:tcW w:w="270" w:type="dxa"/>
          </w:tcPr>
          <w:p w14:paraId="63F0487D" w14:textId="77777777" w:rsidR="00C136F7" w:rsidRPr="00E301AC" w:rsidRDefault="00C136F7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419E26B" w14:textId="5C077D11" w:rsidR="00C136F7" w:rsidRPr="00E301AC" w:rsidRDefault="008461FA" w:rsidP="00C136F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461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1,365,54</w:t>
            </w:r>
            <w:r w:rsidR="0091279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</w:p>
        </w:tc>
      </w:tr>
    </w:tbl>
    <w:p w14:paraId="14D5B5DC" w14:textId="77777777" w:rsidR="007941E3" w:rsidRPr="00E301AC" w:rsidRDefault="007941E3" w:rsidP="00426403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sectPr w:rsidR="007941E3" w:rsidRPr="00E301AC" w:rsidSect="001437A4">
          <w:headerReference w:type="default" r:id="rId17"/>
          <w:footerReference w:type="default" r:id="rId18"/>
          <w:pgSz w:w="16834" w:h="11909" w:orient="landscape" w:code="9"/>
          <w:pgMar w:top="691" w:right="1152" w:bottom="576" w:left="1152" w:header="720" w:footer="720" w:gutter="0"/>
          <w:cols w:space="737"/>
          <w:docGrid w:linePitch="299"/>
        </w:sectPr>
      </w:pPr>
    </w:p>
    <w:p w14:paraId="03C01BBD" w14:textId="2C155C09" w:rsidR="00D13244" w:rsidRPr="00E301AC" w:rsidRDefault="00D13244" w:rsidP="00DC75BD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สัญญาเช่า</w:t>
      </w:r>
    </w:p>
    <w:p w14:paraId="57FF4A5B" w14:textId="77777777" w:rsidR="00D13244" w:rsidRPr="00E301AC" w:rsidRDefault="00D13244" w:rsidP="00D13244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120"/>
        <w:gridCol w:w="1530"/>
        <w:gridCol w:w="180"/>
        <w:gridCol w:w="1440"/>
      </w:tblGrid>
      <w:tr w:rsidR="00BF5159" w:rsidRPr="00E301AC" w14:paraId="492A5221" w14:textId="77777777" w:rsidTr="00913E2F">
        <w:trPr>
          <w:cantSplit/>
          <w:tblHeader/>
        </w:trPr>
        <w:tc>
          <w:tcPr>
            <w:tcW w:w="6120" w:type="dxa"/>
            <w:vAlign w:val="bottom"/>
            <w:hideMark/>
          </w:tcPr>
          <w:p w14:paraId="2A4F0376" w14:textId="7CFD7853" w:rsidR="00BF5159" w:rsidRPr="00E301AC" w:rsidRDefault="00BF5159" w:rsidP="003F7C9B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3150" w:type="dxa"/>
            <w:gridSpan w:val="3"/>
            <w:hideMark/>
          </w:tcPr>
          <w:p w14:paraId="0CB59CD4" w14:textId="77777777" w:rsidR="00BF5159" w:rsidRPr="00E301AC" w:rsidRDefault="00BF5159" w:rsidP="00BF515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266778C9" w14:textId="6E35456F" w:rsidR="00BF5159" w:rsidRPr="00E301AC" w:rsidRDefault="00BF5159" w:rsidP="00BF515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  <w:p w14:paraId="68A2D09F" w14:textId="6A917283" w:rsidR="00BF5159" w:rsidRPr="00E301AC" w:rsidRDefault="00BF5159" w:rsidP="00BF5159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BF5159" w:rsidRPr="00E301AC" w14:paraId="29E4AB29" w14:textId="77777777" w:rsidTr="00913E2F">
        <w:trPr>
          <w:cantSplit/>
          <w:tblHeader/>
        </w:trPr>
        <w:tc>
          <w:tcPr>
            <w:tcW w:w="6120" w:type="dxa"/>
          </w:tcPr>
          <w:p w14:paraId="4548FAF6" w14:textId="38C5929E" w:rsidR="00BF5159" w:rsidRPr="00E301AC" w:rsidRDefault="00BF5159" w:rsidP="003F7C9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90145"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530" w:type="dxa"/>
          </w:tcPr>
          <w:p w14:paraId="16B25F4C" w14:textId="455104AE" w:rsidR="00BF5159" w:rsidRPr="00E301AC" w:rsidRDefault="00C90145" w:rsidP="003F7C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913E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</w:tcPr>
          <w:p w14:paraId="53FE9151" w14:textId="77777777" w:rsidR="00BF5159" w:rsidRPr="00E301AC" w:rsidRDefault="00BF5159" w:rsidP="003F7C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BD08756" w14:textId="7A7AA42A" w:rsidR="00BF5159" w:rsidRPr="00E301AC" w:rsidRDefault="00C90145" w:rsidP="00BF515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913E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D13244" w:rsidRPr="00E301AC" w14:paraId="49BC973E" w14:textId="77777777" w:rsidTr="00913E2F">
        <w:trPr>
          <w:cantSplit/>
          <w:tblHeader/>
        </w:trPr>
        <w:tc>
          <w:tcPr>
            <w:tcW w:w="6120" w:type="dxa"/>
          </w:tcPr>
          <w:p w14:paraId="779DAB2E" w14:textId="77777777" w:rsidR="00D13244" w:rsidRPr="00E301AC" w:rsidRDefault="00D13244" w:rsidP="003F7C9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hideMark/>
          </w:tcPr>
          <w:p w14:paraId="76BCF2D4" w14:textId="77777777" w:rsidR="00D13244" w:rsidRPr="00E301AC" w:rsidRDefault="00D13244" w:rsidP="003F7C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913E2F" w:rsidRPr="00E301AC" w14:paraId="715EFE77" w14:textId="77777777" w:rsidTr="00913E2F">
        <w:trPr>
          <w:cantSplit/>
        </w:trPr>
        <w:tc>
          <w:tcPr>
            <w:tcW w:w="6120" w:type="dxa"/>
          </w:tcPr>
          <w:p w14:paraId="479DD27B" w14:textId="6A3C4EB3" w:rsidR="00913E2F" w:rsidRPr="00E301AC" w:rsidRDefault="00913E2F" w:rsidP="00913E2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530" w:type="dxa"/>
          </w:tcPr>
          <w:p w14:paraId="0CA08903" w14:textId="2129B939" w:rsidR="00913E2F" w:rsidRPr="00E301AC" w:rsidRDefault="0091279B" w:rsidP="00913E2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27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2,607</w:t>
            </w:r>
          </w:p>
        </w:tc>
        <w:tc>
          <w:tcPr>
            <w:tcW w:w="180" w:type="dxa"/>
          </w:tcPr>
          <w:p w14:paraId="05B4E0C8" w14:textId="77777777" w:rsidR="00913E2F" w:rsidRPr="00E301AC" w:rsidRDefault="00913E2F" w:rsidP="00913E2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071FFDF9" w14:textId="40A605B9" w:rsidR="00913E2F" w:rsidRPr="00E301AC" w:rsidRDefault="00913E2F" w:rsidP="00913E2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58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5,546</w:t>
            </w:r>
          </w:p>
        </w:tc>
      </w:tr>
      <w:tr w:rsidR="00913E2F" w:rsidRPr="00E301AC" w14:paraId="44E36B65" w14:textId="77777777" w:rsidTr="00913E2F">
        <w:trPr>
          <w:cantSplit/>
        </w:trPr>
        <w:tc>
          <w:tcPr>
            <w:tcW w:w="6120" w:type="dxa"/>
          </w:tcPr>
          <w:p w14:paraId="6BBCFFBA" w14:textId="77777777" w:rsidR="00913E2F" w:rsidRPr="00E301AC" w:rsidRDefault="00913E2F" w:rsidP="00913E2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30" w:type="dxa"/>
          </w:tcPr>
          <w:p w14:paraId="4CAB6E18" w14:textId="353DB081" w:rsidR="00913E2F" w:rsidRPr="00E301AC" w:rsidRDefault="0091279B" w:rsidP="00913E2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27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10,907</w:t>
            </w:r>
          </w:p>
        </w:tc>
        <w:tc>
          <w:tcPr>
            <w:tcW w:w="180" w:type="dxa"/>
          </w:tcPr>
          <w:p w14:paraId="67AB5B5E" w14:textId="77777777" w:rsidR="00913E2F" w:rsidRPr="00E301AC" w:rsidRDefault="00913E2F" w:rsidP="00913E2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33DD1E62" w14:textId="0EF38329" w:rsidR="00913E2F" w:rsidRPr="00E301AC" w:rsidRDefault="00913E2F" w:rsidP="00913E2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58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14,589</w:t>
            </w:r>
          </w:p>
        </w:tc>
      </w:tr>
      <w:tr w:rsidR="0091279B" w:rsidRPr="00E301AC" w14:paraId="226D45CC" w14:textId="77777777" w:rsidTr="00913E2F">
        <w:trPr>
          <w:cantSplit/>
        </w:trPr>
        <w:tc>
          <w:tcPr>
            <w:tcW w:w="6120" w:type="dxa"/>
          </w:tcPr>
          <w:p w14:paraId="59B38800" w14:textId="40BA95F2" w:rsidR="0091279B" w:rsidRPr="00E301AC" w:rsidRDefault="0091279B" w:rsidP="00913E2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เครื่องถ่ายเอกสาร</w:t>
            </w:r>
          </w:p>
        </w:tc>
        <w:tc>
          <w:tcPr>
            <w:tcW w:w="1530" w:type="dxa"/>
          </w:tcPr>
          <w:p w14:paraId="57755CD0" w14:textId="3D771F3F" w:rsidR="0091279B" w:rsidRPr="00E301AC" w:rsidRDefault="0091279B" w:rsidP="00913E2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27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939</w:t>
            </w:r>
          </w:p>
        </w:tc>
        <w:tc>
          <w:tcPr>
            <w:tcW w:w="180" w:type="dxa"/>
          </w:tcPr>
          <w:p w14:paraId="4C767838" w14:textId="77777777" w:rsidR="0091279B" w:rsidRPr="00E301AC" w:rsidRDefault="0091279B" w:rsidP="00913E2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77EEE251" w14:textId="51174499" w:rsidR="0091279B" w:rsidRPr="009E5869" w:rsidRDefault="0091279B" w:rsidP="0091279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13E2F" w:rsidRPr="00E301AC" w14:paraId="42F7200E" w14:textId="77777777" w:rsidTr="00913E2F">
        <w:trPr>
          <w:cantSplit/>
        </w:trPr>
        <w:tc>
          <w:tcPr>
            <w:tcW w:w="6120" w:type="dxa"/>
          </w:tcPr>
          <w:p w14:paraId="6975D377" w14:textId="5CF0DD06" w:rsidR="00913E2F" w:rsidRPr="00E301AC" w:rsidRDefault="00913E2F" w:rsidP="00913E2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1530" w:type="dxa"/>
          </w:tcPr>
          <w:p w14:paraId="683E5E3C" w14:textId="64F9C5E0" w:rsidR="00913E2F" w:rsidRPr="00E301AC" w:rsidRDefault="0091279B" w:rsidP="00913E2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27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489</w:t>
            </w:r>
          </w:p>
        </w:tc>
        <w:tc>
          <w:tcPr>
            <w:tcW w:w="180" w:type="dxa"/>
          </w:tcPr>
          <w:p w14:paraId="3BB2141D" w14:textId="77777777" w:rsidR="00913E2F" w:rsidRPr="00E301AC" w:rsidRDefault="00913E2F" w:rsidP="00913E2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39BA8117" w14:textId="02929728" w:rsidR="00913E2F" w:rsidRPr="00E301AC" w:rsidRDefault="00913E2F" w:rsidP="00913E2F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58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769</w:t>
            </w:r>
          </w:p>
        </w:tc>
      </w:tr>
      <w:tr w:rsidR="00913E2F" w:rsidRPr="00E301AC" w14:paraId="2420FD50" w14:textId="77777777" w:rsidTr="00913E2F">
        <w:trPr>
          <w:cantSplit/>
        </w:trPr>
        <w:tc>
          <w:tcPr>
            <w:tcW w:w="6120" w:type="dxa"/>
            <w:hideMark/>
          </w:tcPr>
          <w:p w14:paraId="087605BA" w14:textId="77777777" w:rsidR="00913E2F" w:rsidRPr="00E301AC" w:rsidRDefault="00913E2F" w:rsidP="00913E2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C6573C" w14:textId="2BCE6AAB" w:rsidR="00913E2F" w:rsidRPr="00E301AC" w:rsidRDefault="0091279B" w:rsidP="00913E2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127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14,942</w:t>
            </w:r>
          </w:p>
        </w:tc>
        <w:tc>
          <w:tcPr>
            <w:tcW w:w="180" w:type="dxa"/>
          </w:tcPr>
          <w:p w14:paraId="7E0D6824" w14:textId="77777777" w:rsidR="00913E2F" w:rsidRPr="00E301AC" w:rsidRDefault="00913E2F" w:rsidP="00913E2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613AFE" w14:textId="1F47725C" w:rsidR="00913E2F" w:rsidRPr="00E301AC" w:rsidRDefault="00913E2F" w:rsidP="00913E2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20,904</w:t>
            </w:r>
          </w:p>
        </w:tc>
      </w:tr>
    </w:tbl>
    <w:p w14:paraId="20A2B424" w14:textId="77777777" w:rsidR="00D13244" w:rsidRPr="00E301AC" w:rsidRDefault="00D13244" w:rsidP="00D13244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CE586E5" w14:textId="00760406" w:rsidR="00D13244" w:rsidRPr="00E301AC" w:rsidRDefault="00133400" w:rsidP="00D13244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สำหรับปีสิ้นสุดวันที่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E301A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มีนาคม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913E2F">
        <w:rPr>
          <w:rFonts w:asciiTheme="majorBidi" w:hAnsiTheme="majorBidi" w:cstheme="majorBidi"/>
          <w:sz w:val="30"/>
          <w:szCs w:val="30"/>
          <w:lang w:val="en-US"/>
        </w:rPr>
        <w:t>7</w:t>
      </w:r>
      <w:r w:rsidR="00D13244"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="00D13244" w:rsidRPr="00E301AC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สินทรัพย์สิทธิการใช้ของบริษัทเพิ่มขึ้นเป็นจำนวน</w:t>
      </w:r>
      <w:r w:rsidR="004E6BAF"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="0091279B">
        <w:rPr>
          <w:rFonts w:asciiTheme="majorBidi" w:hAnsiTheme="majorBidi" w:cstheme="majorBidi"/>
          <w:sz w:val="30"/>
          <w:szCs w:val="30"/>
        </w:rPr>
        <w:t>3.08</w:t>
      </w:r>
      <w:r w:rsidR="009E5869">
        <w:rPr>
          <w:rFonts w:asciiTheme="majorBidi" w:hAnsiTheme="majorBidi" w:cstheme="majorBidi"/>
          <w:sz w:val="30"/>
          <w:szCs w:val="30"/>
        </w:rPr>
        <w:t xml:space="preserve"> </w:t>
      </w:r>
      <w:r w:rsidR="00D13244" w:rsidRPr="00E301A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C42E98"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="00C42E98" w:rsidRPr="00E301AC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C90145" w:rsidRPr="00E301AC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913E2F">
        <w:rPr>
          <w:rFonts w:asciiTheme="majorBidi" w:hAnsiTheme="majorBidi" w:cstheme="majorBidi"/>
          <w:i/>
          <w:iCs/>
          <w:sz w:val="30"/>
          <w:szCs w:val="30"/>
          <w:lang w:val="en-US"/>
        </w:rPr>
        <w:t>6</w:t>
      </w:r>
      <w:r w:rsidR="00C42E98" w:rsidRPr="00E301A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913E2F">
        <w:rPr>
          <w:rFonts w:asciiTheme="majorBidi" w:hAnsiTheme="majorBidi" w:cstheme="majorBidi"/>
          <w:i/>
          <w:iCs/>
          <w:sz w:val="30"/>
          <w:szCs w:val="30"/>
        </w:rPr>
        <w:t>11.92</w:t>
      </w:r>
      <w:r w:rsidR="00B22F31" w:rsidRPr="00E301A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42E98" w:rsidRPr="00E301AC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ล้านบาท)</w:t>
      </w:r>
    </w:p>
    <w:p w14:paraId="7EEC0E38" w14:textId="77777777" w:rsidR="00D13244" w:rsidRPr="00E301AC" w:rsidRDefault="00D13244" w:rsidP="00D13244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EC2A42F" w14:textId="26165E5B" w:rsidR="001E5C25" w:rsidRPr="00E301AC" w:rsidRDefault="000E1057" w:rsidP="00D1324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บริษัทเช่าที่ดิ</w:t>
      </w:r>
      <w:r w:rsidR="00DA09CE">
        <w:rPr>
          <w:rFonts w:asciiTheme="majorBidi" w:hAnsiTheme="majorBidi" w:cstheme="majorBidi" w:hint="cs"/>
          <w:sz w:val="30"/>
          <w:szCs w:val="30"/>
          <w:cs/>
        </w:rPr>
        <w:t>น</w:t>
      </w:r>
      <w:r w:rsidR="00261812" w:rsidRPr="00E301AC">
        <w:rPr>
          <w:rFonts w:asciiTheme="majorBidi" w:hAnsiTheme="majorBidi" w:cstheme="majorBidi"/>
          <w:sz w:val="30"/>
          <w:szCs w:val="30"/>
          <w:cs/>
        </w:rPr>
        <w:t xml:space="preserve"> ยานพาหนะ</w:t>
      </w:r>
      <w:r w:rsidR="009D1927" w:rsidRPr="00E301A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C48D5">
        <w:rPr>
          <w:rFonts w:asciiTheme="majorBidi" w:hAnsiTheme="majorBidi" w:cstheme="majorBidi" w:hint="cs"/>
          <w:sz w:val="30"/>
          <w:szCs w:val="30"/>
          <w:cs/>
        </w:rPr>
        <w:t xml:space="preserve">เครื่องถ่ายเอกสาร </w:t>
      </w:r>
      <w:r w:rsidR="00DA09CE">
        <w:rPr>
          <w:rFonts w:asciiTheme="majorBidi" w:hAnsiTheme="majorBidi" w:cstheme="majorBidi" w:hint="cs"/>
          <w:sz w:val="30"/>
          <w:szCs w:val="30"/>
          <w:cs/>
        </w:rPr>
        <w:t xml:space="preserve">และคอมพิวเตอร์ 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เป็นระยะเวลา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261812" w:rsidRPr="00E301AC">
        <w:rPr>
          <w:rFonts w:asciiTheme="majorBidi" w:hAnsiTheme="majorBidi" w:cstheme="majorBidi"/>
          <w:sz w:val="30"/>
          <w:szCs w:val="30"/>
          <w:lang w:val="en-US"/>
        </w:rPr>
        <w:t xml:space="preserve"> -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="002B7C02" w:rsidRPr="00E301A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โดยมีสิทธิต่ออายุสัญญาเช่าเมื่อสิ้นสุดอายุสัญญา</w:t>
      </w:r>
      <w:r w:rsidR="007825FD" w:rsidRPr="00E301AC">
        <w:rPr>
          <w:rFonts w:asciiTheme="majorBidi" w:hAnsiTheme="majorBidi" w:cstheme="majorBidi"/>
          <w:sz w:val="30"/>
          <w:szCs w:val="30"/>
          <w:cs/>
        </w:rPr>
        <w:t>สำหรับสัญญาเช่าที่ดิน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ค่าเช่ากำหนดชำระเป็นรายเดือนตามอัตราที่ระบุไว้ในสัญญา</w:t>
      </w:r>
    </w:p>
    <w:p w14:paraId="1668AE80" w14:textId="4D88FEC4" w:rsidR="009D1927" w:rsidRPr="00E301AC" w:rsidRDefault="009D1927" w:rsidP="00D1324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0799A2" w14:textId="77777777" w:rsidR="00C46150" w:rsidRPr="00E301AC" w:rsidRDefault="00C46150" w:rsidP="00C46150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1BA27FA5" w14:textId="77777777" w:rsidR="00C46150" w:rsidRPr="00E301AC" w:rsidRDefault="00C46150" w:rsidP="00D1324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4AAE92" w14:textId="4E0CAE0F" w:rsidR="00D13244" w:rsidRPr="00E301AC" w:rsidRDefault="00D13244" w:rsidP="00D1324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สัญญาเช่าอสังหาริมทรัพย์บางสัญญาให้สิทธิบริษัทในการเลือกขยายอายุสัญญาเช่าภายในหนึ่งปีก่อนสิ้นสุดระยะเวลาเช่าที่บอกเลิกไม่ได้ ในทางปฏิบัติบริษัท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บริษัทเป็นผู้มีสิทธิเลือกโดยผู้ให้เช่าไม่มีสิทธิดังกล่าว 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 และบริษัท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การควบคุมของบริษัท   </w:t>
      </w:r>
    </w:p>
    <w:p w14:paraId="721808DA" w14:textId="2D129193" w:rsidR="00D13244" w:rsidRPr="00E301AC" w:rsidRDefault="00D13244" w:rsidP="00D13244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C678BEB" w14:textId="77777777" w:rsidR="00CE42DA" w:rsidRPr="00E301AC" w:rsidRDefault="00CE42DA" w:rsidP="00D13244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20"/>
        <w:gridCol w:w="1440"/>
        <w:gridCol w:w="180"/>
        <w:gridCol w:w="1440"/>
      </w:tblGrid>
      <w:tr w:rsidR="00CE42DA" w:rsidRPr="00E301AC" w14:paraId="50192E32" w14:textId="77777777" w:rsidTr="00CE42DA">
        <w:trPr>
          <w:cantSplit/>
          <w:tblHeader/>
        </w:trPr>
        <w:tc>
          <w:tcPr>
            <w:tcW w:w="6120" w:type="dxa"/>
          </w:tcPr>
          <w:p w14:paraId="3CD5A66D" w14:textId="77777777" w:rsidR="00CE42DA" w:rsidRPr="00E301AC" w:rsidRDefault="00CE42DA" w:rsidP="003F7C9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060" w:type="dxa"/>
            <w:gridSpan w:val="3"/>
          </w:tcPr>
          <w:p w14:paraId="14AD9D9F" w14:textId="77777777" w:rsidR="00CE42DA" w:rsidRPr="00E301AC" w:rsidRDefault="00CE42DA" w:rsidP="00CE42D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6384ABF6" w14:textId="77777777" w:rsidR="00CE42DA" w:rsidRPr="00E301AC" w:rsidRDefault="00CE42DA" w:rsidP="00CE42D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  <w:p w14:paraId="3873DE05" w14:textId="73C5D5FB" w:rsidR="00CE42DA" w:rsidRPr="00E301AC" w:rsidRDefault="00CE42DA" w:rsidP="00CE42D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CE42DA" w:rsidRPr="00E301AC" w14:paraId="1704B79D" w14:textId="77777777" w:rsidTr="00CE42DA">
        <w:trPr>
          <w:cantSplit/>
          <w:tblHeader/>
        </w:trPr>
        <w:tc>
          <w:tcPr>
            <w:tcW w:w="6120" w:type="dxa"/>
          </w:tcPr>
          <w:p w14:paraId="1BFA1E41" w14:textId="17840DFD" w:rsidR="00CE42DA" w:rsidRPr="00E301AC" w:rsidRDefault="00CE42DA" w:rsidP="003F7C9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C90145"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440" w:type="dxa"/>
          </w:tcPr>
          <w:p w14:paraId="3EF74580" w14:textId="6BB550EF" w:rsidR="00CE42DA" w:rsidRPr="00E301AC" w:rsidRDefault="00C90145" w:rsidP="003F7C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913E2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</w:tcPr>
          <w:p w14:paraId="2F3226C1" w14:textId="77777777" w:rsidR="00CE42DA" w:rsidRPr="00E301AC" w:rsidRDefault="00CE42DA" w:rsidP="003F7C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2057921" w14:textId="58021DE0" w:rsidR="00CE42DA" w:rsidRPr="00E301AC" w:rsidRDefault="00C90145" w:rsidP="003F7C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913E2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6</w:t>
            </w:r>
          </w:p>
        </w:tc>
      </w:tr>
      <w:tr w:rsidR="00CE42DA" w:rsidRPr="00E301AC" w14:paraId="60D95685" w14:textId="77777777" w:rsidTr="00CE42DA">
        <w:trPr>
          <w:cantSplit/>
          <w:tblHeader/>
        </w:trPr>
        <w:tc>
          <w:tcPr>
            <w:tcW w:w="6120" w:type="dxa"/>
          </w:tcPr>
          <w:p w14:paraId="59FEE615" w14:textId="77777777" w:rsidR="00CE42DA" w:rsidRPr="00E301AC" w:rsidRDefault="00CE42DA" w:rsidP="003F7C9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060" w:type="dxa"/>
            <w:gridSpan w:val="3"/>
          </w:tcPr>
          <w:p w14:paraId="5E4A3B7F" w14:textId="209C144C" w:rsidR="00CE42DA" w:rsidRPr="00E301AC" w:rsidRDefault="00CE42DA" w:rsidP="003F7C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CE42DA" w:rsidRPr="00E301AC" w14:paraId="7A11EA91" w14:textId="77777777" w:rsidTr="00CE42DA">
        <w:trPr>
          <w:cantSplit/>
        </w:trPr>
        <w:tc>
          <w:tcPr>
            <w:tcW w:w="6120" w:type="dxa"/>
          </w:tcPr>
          <w:p w14:paraId="0A038D78" w14:textId="77777777" w:rsidR="00CE42DA" w:rsidRPr="00E301AC" w:rsidRDefault="00CE42DA" w:rsidP="003F7C9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</w:tcPr>
          <w:p w14:paraId="67D5609F" w14:textId="77777777" w:rsidR="00CE42DA" w:rsidRPr="00E301AC" w:rsidRDefault="00CE42DA" w:rsidP="003F7C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FE89A2F" w14:textId="77777777" w:rsidR="00CE42DA" w:rsidRPr="00E301AC" w:rsidRDefault="00CE42DA" w:rsidP="003F7C9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97008E5" w14:textId="77777777" w:rsidR="00CE42DA" w:rsidRPr="00E301AC" w:rsidRDefault="00CE42DA" w:rsidP="003F7C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42DA" w:rsidRPr="00E301AC" w14:paraId="2A309055" w14:textId="77777777" w:rsidTr="00CE42DA">
        <w:trPr>
          <w:cantSplit/>
        </w:trPr>
        <w:tc>
          <w:tcPr>
            <w:tcW w:w="6120" w:type="dxa"/>
          </w:tcPr>
          <w:p w14:paraId="51F46A31" w14:textId="77777777" w:rsidR="00CE42DA" w:rsidRPr="00E301AC" w:rsidRDefault="00CE42DA" w:rsidP="003F7C9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40" w:type="dxa"/>
            <w:vAlign w:val="bottom"/>
          </w:tcPr>
          <w:p w14:paraId="1A2A31E5" w14:textId="77777777" w:rsidR="00CE42DA" w:rsidRPr="00E301AC" w:rsidRDefault="00CE42DA" w:rsidP="003F7C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FC8DE8E" w14:textId="77777777" w:rsidR="00CE42DA" w:rsidRPr="00E301AC" w:rsidRDefault="00CE42DA" w:rsidP="003F7C9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0EC88D" w14:textId="77777777" w:rsidR="00CE42DA" w:rsidRPr="00E301AC" w:rsidRDefault="00CE42DA" w:rsidP="003F7C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13E2F" w:rsidRPr="00E301AC" w14:paraId="01B9C4A4" w14:textId="77777777" w:rsidTr="00CE42DA">
        <w:trPr>
          <w:cantSplit/>
        </w:trPr>
        <w:tc>
          <w:tcPr>
            <w:tcW w:w="6120" w:type="dxa"/>
          </w:tcPr>
          <w:p w14:paraId="241DCED1" w14:textId="600221DE" w:rsidR="00913E2F" w:rsidRPr="00E301AC" w:rsidRDefault="00913E2F" w:rsidP="00913E2F">
            <w:pPr>
              <w:pStyle w:val="ListParagraph"/>
              <w:numPr>
                <w:ilvl w:val="0"/>
                <w:numId w:val="11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440" w:type="dxa"/>
            <w:vAlign w:val="bottom"/>
          </w:tcPr>
          <w:p w14:paraId="141C4E32" w14:textId="740BCCD4" w:rsidR="00913E2F" w:rsidRPr="00E301AC" w:rsidRDefault="0091279B" w:rsidP="00913E2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27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2,939</w:t>
            </w:r>
          </w:p>
        </w:tc>
        <w:tc>
          <w:tcPr>
            <w:tcW w:w="180" w:type="dxa"/>
            <w:vAlign w:val="bottom"/>
          </w:tcPr>
          <w:p w14:paraId="1CF09EF2" w14:textId="77777777" w:rsidR="00913E2F" w:rsidRPr="00E301AC" w:rsidRDefault="00913E2F" w:rsidP="00913E2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60E6807" w14:textId="3FE6F892" w:rsidR="00913E2F" w:rsidRPr="00E301AC" w:rsidRDefault="00913E2F" w:rsidP="00913E2F">
            <w:pPr>
              <w:tabs>
                <w:tab w:val="decimal" w:pos="64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91A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2,939</w:t>
            </w:r>
          </w:p>
        </w:tc>
      </w:tr>
      <w:tr w:rsidR="00913E2F" w:rsidRPr="00E301AC" w14:paraId="658D8642" w14:textId="77777777" w:rsidTr="00CE42DA">
        <w:trPr>
          <w:cantSplit/>
        </w:trPr>
        <w:tc>
          <w:tcPr>
            <w:tcW w:w="6120" w:type="dxa"/>
          </w:tcPr>
          <w:p w14:paraId="6C2DC973" w14:textId="77777777" w:rsidR="00913E2F" w:rsidRPr="00E301AC" w:rsidRDefault="00913E2F" w:rsidP="00913E2F">
            <w:pPr>
              <w:pStyle w:val="ListParagraph"/>
              <w:numPr>
                <w:ilvl w:val="0"/>
                <w:numId w:val="11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40" w:type="dxa"/>
            <w:vAlign w:val="bottom"/>
          </w:tcPr>
          <w:p w14:paraId="7C3AC6A6" w14:textId="1BD7DAE6" w:rsidR="00913E2F" w:rsidRPr="00E301AC" w:rsidRDefault="0091279B" w:rsidP="00913E2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27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5,111</w:t>
            </w:r>
          </w:p>
        </w:tc>
        <w:tc>
          <w:tcPr>
            <w:tcW w:w="180" w:type="dxa"/>
            <w:vAlign w:val="bottom"/>
          </w:tcPr>
          <w:p w14:paraId="75E3C6B6" w14:textId="77777777" w:rsidR="00913E2F" w:rsidRPr="00E301AC" w:rsidRDefault="00913E2F" w:rsidP="00913E2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E4B306C" w14:textId="57CD53ED" w:rsidR="00913E2F" w:rsidRPr="00E301AC" w:rsidRDefault="00913E2F" w:rsidP="00913E2F">
            <w:pPr>
              <w:tabs>
                <w:tab w:val="decimal" w:pos="64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91A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5,702</w:t>
            </w:r>
          </w:p>
        </w:tc>
      </w:tr>
      <w:tr w:rsidR="0091279B" w:rsidRPr="00E301AC" w14:paraId="356B8BE4" w14:textId="77777777" w:rsidTr="00CE42DA">
        <w:trPr>
          <w:cantSplit/>
        </w:trPr>
        <w:tc>
          <w:tcPr>
            <w:tcW w:w="6120" w:type="dxa"/>
          </w:tcPr>
          <w:p w14:paraId="5A6D7F7C" w14:textId="622B0D4E" w:rsidR="0091279B" w:rsidRPr="00E301AC" w:rsidRDefault="0091279B" w:rsidP="00913E2F">
            <w:pPr>
              <w:pStyle w:val="ListParagraph"/>
              <w:numPr>
                <w:ilvl w:val="0"/>
                <w:numId w:val="11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เครื่องถ่ายเอกสาร</w:t>
            </w:r>
          </w:p>
        </w:tc>
        <w:tc>
          <w:tcPr>
            <w:tcW w:w="1440" w:type="dxa"/>
            <w:vAlign w:val="bottom"/>
          </w:tcPr>
          <w:p w14:paraId="35C0A91D" w14:textId="79BD5BBC" w:rsidR="0091279B" w:rsidRPr="0091279B" w:rsidRDefault="0091279B" w:rsidP="00913E2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27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154</w:t>
            </w:r>
          </w:p>
        </w:tc>
        <w:tc>
          <w:tcPr>
            <w:tcW w:w="180" w:type="dxa"/>
            <w:vAlign w:val="bottom"/>
          </w:tcPr>
          <w:p w14:paraId="3B249B0C" w14:textId="77777777" w:rsidR="0091279B" w:rsidRPr="00E301AC" w:rsidRDefault="0091279B" w:rsidP="00913E2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65CE937" w14:textId="1879CA7A" w:rsidR="0091279B" w:rsidRPr="00A91AAA" w:rsidRDefault="0091279B" w:rsidP="0091279B">
            <w:pPr>
              <w:tabs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13E2F" w:rsidRPr="00E301AC" w14:paraId="69DDFDC7" w14:textId="77777777" w:rsidTr="00CE42DA">
        <w:trPr>
          <w:cantSplit/>
        </w:trPr>
        <w:tc>
          <w:tcPr>
            <w:tcW w:w="6120" w:type="dxa"/>
          </w:tcPr>
          <w:p w14:paraId="4A239F70" w14:textId="3A1FF6B4" w:rsidR="00913E2F" w:rsidRPr="00E301AC" w:rsidRDefault="00913E2F" w:rsidP="00913E2F">
            <w:pPr>
              <w:pStyle w:val="ListParagraph"/>
              <w:numPr>
                <w:ilvl w:val="0"/>
                <w:numId w:val="11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1440" w:type="dxa"/>
            <w:vAlign w:val="bottom"/>
          </w:tcPr>
          <w:p w14:paraId="53A8592A" w14:textId="2C1BBC68" w:rsidR="00913E2F" w:rsidRPr="00E301AC" w:rsidRDefault="0091279B" w:rsidP="00913E2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27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279</w:t>
            </w:r>
          </w:p>
        </w:tc>
        <w:tc>
          <w:tcPr>
            <w:tcW w:w="180" w:type="dxa"/>
            <w:vAlign w:val="bottom"/>
          </w:tcPr>
          <w:p w14:paraId="7C71730D" w14:textId="77777777" w:rsidR="00913E2F" w:rsidRPr="00E301AC" w:rsidRDefault="00913E2F" w:rsidP="00913E2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757AEEA" w14:textId="1F74E130" w:rsidR="00913E2F" w:rsidRPr="00E301AC" w:rsidRDefault="00913E2F" w:rsidP="00913E2F">
            <w:pPr>
              <w:spacing w:line="240" w:lineRule="auto"/>
              <w:ind w:left="-108"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91A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</w:t>
            </w:r>
          </w:p>
        </w:tc>
      </w:tr>
      <w:tr w:rsidR="00913E2F" w:rsidRPr="00E301AC" w14:paraId="4ADF366E" w14:textId="77777777" w:rsidTr="00CE42DA">
        <w:trPr>
          <w:cantSplit/>
        </w:trPr>
        <w:tc>
          <w:tcPr>
            <w:tcW w:w="6120" w:type="dxa"/>
          </w:tcPr>
          <w:p w14:paraId="3795157B" w14:textId="77777777" w:rsidR="00913E2F" w:rsidRPr="00E301AC" w:rsidRDefault="00913E2F" w:rsidP="00913E2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40" w:type="dxa"/>
          </w:tcPr>
          <w:p w14:paraId="3CBB9F75" w14:textId="25ABC07C" w:rsidR="00913E2F" w:rsidRPr="00E301AC" w:rsidRDefault="0091279B" w:rsidP="00913E2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279B">
              <w:rPr>
                <w:rFonts w:asciiTheme="majorBidi" w:hAnsiTheme="majorBidi" w:cstheme="majorBidi"/>
                <w:sz w:val="30"/>
                <w:szCs w:val="30"/>
              </w:rPr>
              <w:t>533</w:t>
            </w:r>
          </w:p>
        </w:tc>
        <w:tc>
          <w:tcPr>
            <w:tcW w:w="180" w:type="dxa"/>
            <w:vAlign w:val="bottom"/>
          </w:tcPr>
          <w:p w14:paraId="04E11802" w14:textId="77777777" w:rsidR="00913E2F" w:rsidRPr="00E301AC" w:rsidRDefault="00913E2F" w:rsidP="00913E2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A62C9A9" w14:textId="41235FAE" w:rsidR="00913E2F" w:rsidRPr="00E301AC" w:rsidRDefault="00913E2F" w:rsidP="00913E2F">
            <w:pPr>
              <w:tabs>
                <w:tab w:val="decimal" w:pos="64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81130">
              <w:rPr>
                <w:rFonts w:asciiTheme="majorBidi" w:hAnsiTheme="majorBidi" w:cstheme="majorBidi"/>
                <w:sz w:val="30"/>
                <w:szCs w:val="30"/>
              </w:rPr>
              <w:t>326</w:t>
            </w:r>
          </w:p>
        </w:tc>
      </w:tr>
    </w:tbl>
    <w:p w14:paraId="4F0FC738" w14:textId="77777777" w:rsidR="00D13244" w:rsidRPr="00E301AC" w:rsidRDefault="00D13244" w:rsidP="00D13244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B5A7F38" w14:textId="19BADEB2" w:rsidR="00D13244" w:rsidRPr="00E301AC" w:rsidRDefault="008B1885" w:rsidP="00D1324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228D0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สำหรับปีสิ้นสุดวันที่ </w:t>
      </w:r>
      <w:r w:rsidR="00C90145" w:rsidRPr="002228D0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2228D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2228D0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มีนาคม </w:t>
      </w:r>
      <w:r w:rsidR="00C90145" w:rsidRPr="002228D0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913E2F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2228D0">
        <w:rPr>
          <w:rFonts w:asciiTheme="majorBidi" w:hAnsiTheme="majorBidi" w:cstheme="majorBidi"/>
          <w:sz w:val="30"/>
          <w:szCs w:val="30"/>
        </w:rPr>
        <w:t xml:space="preserve"> </w:t>
      </w:r>
      <w:r w:rsidR="00D13244" w:rsidRPr="002228D0">
        <w:rPr>
          <w:rFonts w:asciiTheme="majorBidi" w:hAnsiTheme="majorBidi" w:cstheme="majorBidi"/>
          <w:sz w:val="30"/>
          <w:szCs w:val="30"/>
          <w:cs/>
        </w:rPr>
        <w:t>กระแสเงินสดจ่ายทั้งหมดของสัญญาเช่าของบริษัท มีจำนวน</w:t>
      </w:r>
      <w:r w:rsidR="004E6BAF" w:rsidRPr="002228D0">
        <w:rPr>
          <w:rFonts w:asciiTheme="majorBidi" w:hAnsiTheme="majorBidi" w:cstheme="majorBidi"/>
          <w:sz w:val="30"/>
          <w:szCs w:val="30"/>
        </w:rPr>
        <w:t xml:space="preserve"> </w:t>
      </w:r>
      <w:r w:rsidR="0091279B">
        <w:rPr>
          <w:rFonts w:asciiTheme="majorBidi" w:hAnsiTheme="majorBidi" w:cstheme="majorBidi"/>
          <w:sz w:val="30"/>
          <w:szCs w:val="30"/>
        </w:rPr>
        <w:t>9.83</w:t>
      </w:r>
      <w:r w:rsidR="002228D0" w:rsidRPr="002228D0">
        <w:rPr>
          <w:rFonts w:asciiTheme="majorBidi" w:hAnsiTheme="majorBidi" w:cstheme="majorBidi"/>
          <w:sz w:val="30"/>
          <w:szCs w:val="30"/>
        </w:rPr>
        <w:t xml:space="preserve"> </w:t>
      </w:r>
      <w:r w:rsidR="00D13244" w:rsidRPr="002228D0">
        <w:rPr>
          <w:rFonts w:asciiTheme="majorBidi" w:hAnsiTheme="majorBidi" w:cstheme="majorBidi"/>
          <w:sz w:val="30"/>
          <w:szCs w:val="30"/>
          <w:cs/>
        </w:rPr>
        <w:t>ล้านบ</w:t>
      </w:r>
      <w:r w:rsidR="00D13244" w:rsidRPr="00E301AC">
        <w:rPr>
          <w:rFonts w:asciiTheme="majorBidi" w:hAnsiTheme="majorBidi" w:cstheme="majorBidi"/>
          <w:sz w:val="30"/>
          <w:szCs w:val="30"/>
          <w:cs/>
        </w:rPr>
        <w:t>าท</w:t>
      </w:r>
      <w:r w:rsidR="00D13244"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C90145" w:rsidRPr="00E301AC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913E2F">
        <w:rPr>
          <w:rFonts w:asciiTheme="majorBidi" w:hAnsiTheme="majorBidi" w:cstheme="majorBidi"/>
          <w:i/>
          <w:iCs/>
          <w:sz w:val="30"/>
          <w:szCs w:val="30"/>
          <w:lang w:val="en-US"/>
        </w:rPr>
        <w:t>6</w:t>
      </w:r>
      <w:r w:rsidRPr="00E301A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B22F31" w:rsidRPr="00E301AC">
        <w:rPr>
          <w:rFonts w:asciiTheme="majorBidi" w:hAnsiTheme="majorBidi" w:cstheme="majorBidi"/>
          <w:i/>
          <w:iCs/>
          <w:sz w:val="30"/>
          <w:szCs w:val="30"/>
          <w:lang w:val="en-US"/>
        </w:rPr>
        <w:t>8</w:t>
      </w:r>
      <w:r w:rsidRPr="00E301AC">
        <w:rPr>
          <w:rFonts w:asciiTheme="majorBidi" w:hAnsiTheme="majorBidi" w:cstheme="majorBidi"/>
          <w:i/>
          <w:iCs/>
          <w:sz w:val="30"/>
          <w:szCs w:val="30"/>
          <w:lang w:val="en-US"/>
        </w:rPr>
        <w:t>.</w:t>
      </w:r>
      <w:r w:rsidR="00913E2F">
        <w:rPr>
          <w:rFonts w:asciiTheme="majorBidi" w:hAnsiTheme="majorBidi" w:cstheme="majorBidi"/>
          <w:i/>
          <w:iCs/>
          <w:sz w:val="30"/>
          <w:szCs w:val="30"/>
          <w:lang w:val="en-US"/>
        </w:rPr>
        <w:t>95</w:t>
      </w:r>
      <w:r w:rsidRPr="00E301AC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Pr="00E301AC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ล้านบาท)</w:t>
      </w:r>
    </w:p>
    <w:p w14:paraId="39CEB0CD" w14:textId="77777777" w:rsidR="00891664" w:rsidRPr="00E301AC" w:rsidRDefault="00891664" w:rsidP="00D13244">
      <w:pPr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bidi="ar-SA"/>
        </w:rPr>
      </w:pPr>
    </w:p>
    <w:p w14:paraId="2F91C3B1" w14:textId="7983DFCD" w:rsidR="00426403" w:rsidRPr="00E301AC" w:rsidRDefault="00426403" w:rsidP="00DC75BD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สินทรัพย์ไม่มีตัวตน</w:t>
      </w:r>
    </w:p>
    <w:p w14:paraId="198D3CCB" w14:textId="4862446F" w:rsidR="0097159E" w:rsidRPr="00E301AC" w:rsidRDefault="0097159E" w:rsidP="00C47CBB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942"/>
        <w:gridCol w:w="1170"/>
        <w:gridCol w:w="270"/>
        <w:gridCol w:w="1170"/>
        <w:gridCol w:w="270"/>
        <w:gridCol w:w="1080"/>
        <w:gridCol w:w="270"/>
        <w:gridCol w:w="1080"/>
      </w:tblGrid>
      <w:tr w:rsidR="00EC0B17" w:rsidRPr="00E301AC" w14:paraId="7D022989" w14:textId="77777777" w:rsidTr="00EC0B17">
        <w:trPr>
          <w:tblHeader/>
        </w:trPr>
        <w:tc>
          <w:tcPr>
            <w:tcW w:w="3942" w:type="dxa"/>
          </w:tcPr>
          <w:p w14:paraId="5A61E47A" w14:textId="77777777" w:rsidR="00EC0B17" w:rsidRPr="00E301AC" w:rsidRDefault="00EC0B17" w:rsidP="00D9023C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7"/>
            <w:vAlign w:val="bottom"/>
          </w:tcPr>
          <w:p w14:paraId="78870704" w14:textId="77777777" w:rsidR="00EC0B17" w:rsidRPr="00E301AC" w:rsidRDefault="00EC0B17" w:rsidP="007012A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14:paraId="6F251777" w14:textId="77777777" w:rsidR="00EC0B17" w:rsidRPr="00E301AC" w:rsidRDefault="00EC0B17" w:rsidP="007012A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EC0B17" w:rsidRPr="00E301AC" w14:paraId="772F3B12" w14:textId="77777777" w:rsidTr="00EC0B17">
        <w:trPr>
          <w:tblHeader/>
        </w:trPr>
        <w:tc>
          <w:tcPr>
            <w:tcW w:w="3942" w:type="dxa"/>
          </w:tcPr>
          <w:p w14:paraId="57006FF8" w14:textId="77777777" w:rsidR="00EC0B17" w:rsidRPr="00E301AC" w:rsidRDefault="00EC0B17" w:rsidP="00D9023C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6D45908" w14:textId="77777777" w:rsidR="00EC0B17" w:rsidRPr="00E301AC" w:rsidRDefault="00EC0B17" w:rsidP="001E282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270" w:type="dxa"/>
            <w:vAlign w:val="bottom"/>
          </w:tcPr>
          <w:p w14:paraId="5B685CE0" w14:textId="77777777" w:rsidR="00EC0B17" w:rsidRPr="00E301AC" w:rsidRDefault="00EC0B17" w:rsidP="00D9023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DBFD677" w14:textId="77777777" w:rsidR="00EC0B17" w:rsidRPr="00E301AC" w:rsidRDefault="00EC0B17" w:rsidP="001E282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270" w:type="dxa"/>
            <w:vAlign w:val="bottom"/>
          </w:tcPr>
          <w:p w14:paraId="53936BF2" w14:textId="77777777" w:rsidR="00EC0B17" w:rsidRPr="00E301AC" w:rsidRDefault="00EC0B17" w:rsidP="00D9023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9A0FF26" w14:textId="357EC176" w:rsidR="00EC0B17" w:rsidRPr="00E301AC" w:rsidRDefault="00EC0B17" w:rsidP="00D9023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ค่าสมาชิกสนามกอล์ฟ</w:t>
            </w:r>
          </w:p>
        </w:tc>
        <w:tc>
          <w:tcPr>
            <w:tcW w:w="270" w:type="dxa"/>
            <w:vAlign w:val="bottom"/>
          </w:tcPr>
          <w:p w14:paraId="106945A6" w14:textId="77777777" w:rsidR="00EC0B17" w:rsidRPr="00E301AC" w:rsidRDefault="00EC0B17" w:rsidP="00D9023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A1B9E9" w14:textId="77777777" w:rsidR="00EC0B17" w:rsidRPr="00E301AC" w:rsidRDefault="00EC0B17" w:rsidP="007012A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65F9DC" w14:textId="77777777" w:rsidR="00EC0B17" w:rsidRPr="00E301AC" w:rsidRDefault="00EC0B17" w:rsidP="007012A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C0B17" w:rsidRPr="00E301AC" w14:paraId="0D9FD586" w14:textId="77777777" w:rsidTr="004A4EA7">
        <w:tc>
          <w:tcPr>
            <w:tcW w:w="3942" w:type="dxa"/>
          </w:tcPr>
          <w:p w14:paraId="69FA0CAF" w14:textId="77777777" w:rsidR="00EC0B17" w:rsidRPr="00E301AC" w:rsidRDefault="00EC0B17" w:rsidP="00D9023C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38C58C30" w14:textId="77777777" w:rsidR="00EC0B17" w:rsidRPr="00E301AC" w:rsidRDefault="00EC0B17" w:rsidP="00EC0B1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26403" w:rsidRPr="00E301AC" w14:paraId="175C37F3" w14:textId="77777777" w:rsidTr="004A4EA7">
        <w:tc>
          <w:tcPr>
            <w:tcW w:w="3942" w:type="dxa"/>
          </w:tcPr>
          <w:p w14:paraId="47CF1F1D" w14:textId="2D4BBA08" w:rsidR="00426403" w:rsidRPr="00E301AC" w:rsidRDefault="00426403" w:rsidP="00426403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</w:tcPr>
          <w:p w14:paraId="6FE98688" w14:textId="77777777" w:rsidR="00426403" w:rsidRPr="00E301AC" w:rsidRDefault="00426403" w:rsidP="004264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DAF7EE" w14:textId="77777777" w:rsidR="00426403" w:rsidRPr="00E301AC" w:rsidRDefault="00426403" w:rsidP="004264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664E4A" w14:textId="77777777" w:rsidR="00426403" w:rsidRPr="00E301AC" w:rsidRDefault="00426403" w:rsidP="004264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D624DB" w14:textId="77777777" w:rsidR="00426403" w:rsidRPr="00E301AC" w:rsidRDefault="00426403" w:rsidP="004264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50B356" w14:textId="77777777" w:rsidR="00426403" w:rsidRPr="00E301AC" w:rsidRDefault="00426403" w:rsidP="004264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FCB28C" w14:textId="77777777" w:rsidR="00426403" w:rsidRPr="00E301AC" w:rsidRDefault="00426403" w:rsidP="004264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5A8990" w14:textId="77777777" w:rsidR="00426403" w:rsidRPr="00E301AC" w:rsidRDefault="00426403" w:rsidP="004264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3E2F" w:rsidRPr="00E301AC" w14:paraId="78A8FF08" w14:textId="77777777" w:rsidTr="004A4EA7">
        <w:tc>
          <w:tcPr>
            <w:tcW w:w="3942" w:type="dxa"/>
            <w:shd w:val="clear" w:color="auto" w:fill="auto"/>
          </w:tcPr>
          <w:p w14:paraId="47DB2890" w14:textId="3468CA82" w:rsidR="00913E2F" w:rsidRPr="00E301AC" w:rsidRDefault="00913E2F" w:rsidP="00913E2F">
            <w:pPr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E301A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170" w:type="dxa"/>
            <w:vAlign w:val="bottom"/>
          </w:tcPr>
          <w:p w14:paraId="3DAFFA7F" w14:textId="79740B31" w:rsidR="00913E2F" w:rsidRPr="00913E2F" w:rsidRDefault="00913E2F" w:rsidP="00913E2F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3E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37,768</w:t>
            </w:r>
          </w:p>
        </w:tc>
        <w:tc>
          <w:tcPr>
            <w:tcW w:w="270" w:type="dxa"/>
          </w:tcPr>
          <w:p w14:paraId="2329C057" w14:textId="77777777" w:rsidR="00913E2F" w:rsidRPr="00913E2F" w:rsidRDefault="00913E2F" w:rsidP="00913E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3C49A28" w14:textId="30165D38" w:rsidR="00913E2F" w:rsidRPr="00913E2F" w:rsidRDefault="00913E2F" w:rsidP="00913E2F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3E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36,925</w:t>
            </w:r>
          </w:p>
        </w:tc>
        <w:tc>
          <w:tcPr>
            <w:tcW w:w="270" w:type="dxa"/>
            <w:vAlign w:val="bottom"/>
          </w:tcPr>
          <w:p w14:paraId="785AAE1F" w14:textId="77777777" w:rsidR="00913E2F" w:rsidRPr="00913E2F" w:rsidRDefault="00913E2F" w:rsidP="00913E2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9D6C0F0" w14:textId="3BFE9860" w:rsidR="00913E2F" w:rsidRPr="00913E2F" w:rsidRDefault="00913E2F" w:rsidP="00913E2F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3E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962</w:t>
            </w:r>
          </w:p>
        </w:tc>
        <w:tc>
          <w:tcPr>
            <w:tcW w:w="270" w:type="dxa"/>
          </w:tcPr>
          <w:p w14:paraId="4EB4A3C2" w14:textId="77777777" w:rsidR="00913E2F" w:rsidRPr="00913E2F" w:rsidRDefault="00913E2F" w:rsidP="00913E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FB2AE3" w14:textId="74804B46" w:rsidR="00913E2F" w:rsidRPr="00913E2F" w:rsidRDefault="00913E2F" w:rsidP="00913E2F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3E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75,655</w:t>
            </w:r>
          </w:p>
        </w:tc>
      </w:tr>
      <w:tr w:rsidR="00913E2F" w:rsidRPr="00E301AC" w14:paraId="0BA73DE4" w14:textId="77777777" w:rsidTr="00EC0B17">
        <w:tc>
          <w:tcPr>
            <w:tcW w:w="3942" w:type="dxa"/>
          </w:tcPr>
          <w:p w14:paraId="064CDB6F" w14:textId="5BE1D2D7" w:rsidR="00913E2F" w:rsidRPr="00E301AC" w:rsidRDefault="00913E2F" w:rsidP="00913E2F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4D8AEFBD" w14:textId="152FDAC6" w:rsidR="00913E2F" w:rsidRPr="00E301AC" w:rsidRDefault="00913E2F" w:rsidP="00913E2F">
            <w:pPr>
              <w:tabs>
                <w:tab w:val="decimal" w:pos="702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61C0B43" w14:textId="77777777" w:rsidR="00913E2F" w:rsidRPr="00E301AC" w:rsidRDefault="00913E2F" w:rsidP="00913E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E8EEDE" w14:textId="602A93EF" w:rsidR="00913E2F" w:rsidRPr="00E301AC" w:rsidRDefault="00913E2F" w:rsidP="00913E2F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40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8,295</w:t>
            </w:r>
          </w:p>
        </w:tc>
        <w:tc>
          <w:tcPr>
            <w:tcW w:w="270" w:type="dxa"/>
            <w:vAlign w:val="bottom"/>
          </w:tcPr>
          <w:p w14:paraId="6F209935" w14:textId="77777777" w:rsidR="00913E2F" w:rsidRPr="00E301AC" w:rsidRDefault="00913E2F" w:rsidP="00913E2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0A268EF" w14:textId="553A9371" w:rsidR="00913E2F" w:rsidRPr="00E301AC" w:rsidRDefault="00913E2F" w:rsidP="00913E2F">
            <w:pPr>
              <w:tabs>
                <w:tab w:val="decimal" w:pos="52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1A07B36" w14:textId="77777777" w:rsidR="00913E2F" w:rsidRPr="00E301AC" w:rsidRDefault="00913E2F" w:rsidP="00913E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A366B1" w14:textId="38BBFDEA" w:rsidR="00913E2F" w:rsidRPr="00E301AC" w:rsidRDefault="00913E2F" w:rsidP="00913E2F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40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8,295</w:t>
            </w:r>
          </w:p>
        </w:tc>
      </w:tr>
      <w:tr w:rsidR="00913E2F" w:rsidRPr="00E301AC" w14:paraId="13B8F237" w14:textId="77777777" w:rsidTr="00EC0B17">
        <w:tc>
          <w:tcPr>
            <w:tcW w:w="3942" w:type="dxa"/>
          </w:tcPr>
          <w:p w14:paraId="38E519D4" w14:textId="0C1B2E14" w:rsidR="00913E2F" w:rsidRPr="00E301AC" w:rsidRDefault="00913E2F" w:rsidP="00913E2F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70" w:type="dxa"/>
            <w:vAlign w:val="bottom"/>
          </w:tcPr>
          <w:p w14:paraId="481CA95D" w14:textId="1F08BC06" w:rsidR="00913E2F" w:rsidRPr="00E301AC" w:rsidRDefault="00913E2F" w:rsidP="00913E2F">
            <w:pPr>
              <w:tabs>
                <w:tab w:val="decimal" w:pos="702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E9A3C57" w14:textId="77777777" w:rsidR="00913E2F" w:rsidRPr="00E301AC" w:rsidRDefault="00913E2F" w:rsidP="00913E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E098A21" w14:textId="2D21E6A2" w:rsidR="00913E2F" w:rsidRPr="00E301AC" w:rsidRDefault="00913E2F" w:rsidP="00913E2F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(2,856)</w:t>
            </w:r>
          </w:p>
        </w:tc>
        <w:tc>
          <w:tcPr>
            <w:tcW w:w="270" w:type="dxa"/>
            <w:vAlign w:val="bottom"/>
          </w:tcPr>
          <w:p w14:paraId="5F04FA7D" w14:textId="77777777" w:rsidR="00913E2F" w:rsidRPr="00E301AC" w:rsidRDefault="00913E2F" w:rsidP="00913E2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0A79D4" w14:textId="08998E07" w:rsidR="00913E2F" w:rsidRPr="00E301AC" w:rsidRDefault="00913E2F" w:rsidP="00913E2F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(962)</w:t>
            </w:r>
          </w:p>
        </w:tc>
        <w:tc>
          <w:tcPr>
            <w:tcW w:w="270" w:type="dxa"/>
          </w:tcPr>
          <w:p w14:paraId="75F0B3D9" w14:textId="77777777" w:rsidR="00913E2F" w:rsidRPr="00E301AC" w:rsidRDefault="00913E2F" w:rsidP="00913E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307302" w14:textId="05EA465D" w:rsidR="00913E2F" w:rsidRPr="00E301AC" w:rsidRDefault="00913E2F" w:rsidP="00913E2F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D240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8)</w:t>
            </w:r>
          </w:p>
        </w:tc>
      </w:tr>
      <w:tr w:rsidR="00913E2F" w:rsidRPr="00E301AC" w14:paraId="1386408B" w14:textId="77777777" w:rsidTr="00CB230E">
        <w:tc>
          <w:tcPr>
            <w:tcW w:w="3942" w:type="dxa"/>
            <w:shd w:val="clear" w:color="auto" w:fill="auto"/>
          </w:tcPr>
          <w:p w14:paraId="29FE0B89" w14:textId="59C8E8E8" w:rsidR="00913E2F" w:rsidRPr="00E301AC" w:rsidRDefault="00913E2F" w:rsidP="00913E2F">
            <w:pPr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เมษายน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20D47B7" w14:textId="29E9C663" w:rsidR="00913E2F" w:rsidRPr="00E301AC" w:rsidRDefault="00913E2F" w:rsidP="00913E2F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37,768</w:t>
            </w:r>
          </w:p>
        </w:tc>
        <w:tc>
          <w:tcPr>
            <w:tcW w:w="270" w:type="dxa"/>
          </w:tcPr>
          <w:p w14:paraId="22850555" w14:textId="77777777" w:rsidR="00913E2F" w:rsidRPr="00E301AC" w:rsidRDefault="00913E2F" w:rsidP="00913E2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42A5D27" w14:textId="484DEC43" w:rsidR="00913E2F" w:rsidRPr="00E301AC" w:rsidRDefault="00913E2F" w:rsidP="00913E2F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240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2,364</w:t>
            </w:r>
          </w:p>
        </w:tc>
        <w:tc>
          <w:tcPr>
            <w:tcW w:w="270" w:type="dxa"/>
            <w:vAlign w:val="bottom"/>
          </w:tcPr>
          <w:p w14:paraId="484481C0" w14:textId="77777777" w:rsidR="00913E2F" w:rsidRPr="00E301AC" w:rsidRDefault="00913E2F" w:rsidP="00913E2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73281C3" w14:textId="3625D339" w:rsidR="00913E2F" w:rsidRPr="00E301AC" w:rsidRDefault="00913E2F" w:rsidP="00DB51DB">
            <w:pPr>
              <w:tabs>
                <w:tab w:val="decimal" w:pos="52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7A8D59B" w14:textId="77777777" w:rsidR="00913E2F" w:rsidRPr="00E301AC" w:rsidRDefault="00913E2F" w:rsidP="00913E2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31764E3" w14:textId="7BE84F26" w:rsidR="00913E2F" w:rsidRPr="00E301AC" w:rsidRDefault="00913E2F" w:rsidP="00913E2F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240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80,13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</w:tr>
      <w:tr w:rsidR="00DB51DB" w:rsidRPr="00E301AC" w14:paraId="437EF717" w14:textId="77777777" w:rsidTr="00CB230E">
        <w:tc>
          <w:tcPr>
            <w:tcW w:w="3942" w:type="dxa"/>
          </w:tcPr>
          <w:p w14:paraId="2066D370" w14:textId="30490B0B" w:rsidR="00DB51DB" w:rsidRPr="00E301AC" w:rsidRDefault="00DB51DB" w:rsidP="00DB51DB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23CA3958" w14:textId="17DED68E" w:rsidR="00DB51DB" w:rsidRPr="00E301AC" w:rsidRDefault="00DB51DB" w:rsidP="00DB51DB">
            <w:pPr>
              <w:tabs>
                <w:tab w:val="decimal" w:pos="61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006ADA7" w14:textId="77777777" w:rsidR="00DB51DB" w:rsidRPr="00E301AC" w:rsidRDefault="00DB51DB" w:rsidP="00DB51D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B409A7D" w14:textId="44D91E28" w:rsidR="00DB51DB" w:rsidRPr="00E301AC" w:rsidRDefault="00DB51DB" w:rsidP="00DB51DB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51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12,353</w:t>
            </w:r>
          </w:p>
        </w:tc>
        <w:tc>
          <w:tcPr>
            <w:tcW w:w="270" w:type="dxa"/>
            <w:vAlign w:val="bottom"/>
          </w:tcPr>
          <w:p w14:paraId="38737771" w14:textId="77777777" w:rsidR="00DB51DB" w:rsidRPr="00E301AC" w:rsidRDefault="00DB51DB" w:rsidP="00DB51DB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0B9EF36" w14:textId="473E425C" w:rsidR="00DB51DB" w:rsidRPr="00E301AC" w:rsidRDefault="00DB51DB" w:rsidP="00DB51DB">
            <w:pPr>
              <w:tabs>
                <w:tab w:val="decimal" w:pos="52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81AB732" w14:textId="77777777" w:rsidR="00DB51DB" w:rsidRPr="00E301AC" w:rsidRDefault="00DB51DB" w:rsidP="00DB51D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F2C510" w14:textId="59CEFBB5" w:rsidR="00DB51DB" w:rsidRPr="00E301AC" w:rsidRDefault="00DB51DB" w:rsidP="00DB51DB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51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12,353</w:t>
            </w:r>
          </w:p>
        </w:tc>
      </w:tr>
      <w:tr w:rsidR="00DB51DB" w:rsidRPr="00E301AC" w14:paraId="535F0D69" w14:textId="77777777" w:rsidTr="00CB230E">
        <w:tc>
          <w:tcPr>
            <w:tcW w:w="3942" w:type="dxa"/>
          </w:tcPr>
          <w:p w14:paraId="5D395D2F" w14:textId="2FF90673" w:rsidR="00DB51DB" w:rsidRPr="00E301AC" w:rsidRDefault="00DB51DB" w:rsidP="00DB51DB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CB8AA03" w14:textId="5AD9B9E2" w:rsidR="00DB51DB" w:rsidRPr="00E301AC" w:rsidRDefault="00DB51DB" w:rsidP="00DB51DB">
            <w:pPr>
              <w:tabs>
                <w:tab w:val="decimal" w:pos="61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35F4267" w14:textId="77777777" w:rsidR="00DB51DB" w:rsidRPr="00E301AC" w:rsidRDefault="00DB51DB" w:rsidP="00DB51D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8835971" w14:textId="0AC85290" w:rsidR="00DB51DB" w:rsidRPr="00E301AC" w:rsidRDefault="00DB51DB" w:rsidP="00DB51DB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DB51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1,068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320AE65E" w14:textId="77777777" w:rsidR="00DB51DB" w:rsidRPr="00E301AC" w:rsidRDefault="00DB51DB" w:rsidP="00DB51DB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7348554" w14:textId="5C04B3B5" w:rsidR="00DB51DB" w:rsidRPr="00E301AC" w:rsidRDefault="00DB51DB" w:rsidP="00DB51DB">
            <w:pPr>
              <w:tabs>
                <w:tab w:val="decimal" w:pos="52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4EBD7E8" w14:textId="77777777" w:rsidR="00DB51DB" w:rsidRPr="00E301AC" w:rsidRDefault="00DB51DB" w:rsidP="00DB51D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6C6CACE" w14:textId="749B3B06" w:rsidR="00DB51DB" w:rsidRPr="00E301AC" w:rsidRDefault="00DB51DB" w:rsidP="00DB51DB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DB51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1,068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D24025" w:rsidRPr="00E301AC" w14:paraId="63FB7E48" w14:textId="77777777" w:rsidTr="00B63927">
        <w:tc>
          <w:tcPr>
            <w:tcW w:w="3942" w:type="dxa"/>
            <w:shd w:val="clear" w:color="auto" w:fill="auto"/>
          </w:tcPr>
          <w:p w14:paraId="78DA05FE" w14:textId="77D219AE" w:rsidR="00D24025" w:rsidRPr="00E301AC" w:rsidRDefault="00D24025" w:rsidP="00D24025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256</w:t>
            </w:r>
            <w:r w:rsidR="00913E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24DCE7" w14:textId="4B4F3577" w:rsidR="00D24025" w:rsidRPr="00E301AC" w:rsidRDefault="00DB51DB" w:rsidP="00D24025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51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37,768</w:t>
            </w:r>
          </w:p>
        </w:tc>
        <w:tc>
          <w:tcPr>
            <w:tcW w:w="270" w:type="dxa"/>
          </w:tcPr>
          <w:p w14:paraId="243B7F08" w14:textId="77777777" w:rsidR="00D24025" w:rsidRPr="00E301AC" w:rsidRDefault="00D24025" w:rsidP="00D2402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852C14" w14:textId="3674CAE3" w:rsidR="00D24025" w:rsidRPr="00E301AC" w:rsidRDefault="00DB51DB" w:rsidP="00D24025">
            <w:pPr>
              <w:tabs>
                <w:tab w:val="decimal" w:pos="880"/>
              </w:tabs>
              <w:spacing w:line="240" w:lineRule="auto"/>
              <w:ind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51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53,649</w:t>
            </w:r>
          </w:p>
        </w:tc>
        <w:tc>
          <w:tcPr>
            <w:tcW w:w="270" w:type="dxa"/>
            <w:vAlign w:val="bottom"/>
          </w:tcPr>
          <w:p w14:paraId="24F8AA66" w14:textId="77777777" w:rsidR="00D24025" w:rsidRPr="00E301AC" w:rsidRDefault="00D24025" w:rsidP="00D2402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ADC832" w14:textId="268204A2" w:rsidR="00D24025" w:rsidRPr="00E301AC" w:rsidRDefault="00DB51DB" w:rsidP="003E7008">
            <w:pPr>
              <w:tabs>
                <w:tab w:val="decimal" w:pos="52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FE60866" w14:textId="77777777" w:rsidR="00D24025" w:rsidRPr="00E301AC" w:rsidRDefault="00D24025" w:rsidP="00D2402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DCE9A1" w14:textId="3A032502" w:rsidR="00D24025" w:rsidRPr="00E301AC" w:rsidRDefault="00DB51DB" w:rsidP="00D24025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51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91,41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  <w:tr w:rsidR="00D24025" w:rsidRPr="00E301AC" w14:paraId="39CF71C6" w14:textId="77777777" w:rsidTr="00B74B0D">
        <w:trPr>
          <w:trHeight w:val="235"/>
        </w:trPr>
        <w:tc>
          <w:tcPr>
            <w:tcW w:w="3942" w:type="dxa"/>
            <w:shd w:val="clear" w:color="auto" w:fill="auto"/>
          </w:tcPr>
          <w:p w14:paraId="42288438" w14:textId="77777777" w:rsidR="00D24025" w:rsidRPr="00E301AC" w:rsidRDefault="00D24025" w:rsidP="00D24025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765400C" w14:textId="77777777" w:rsidR="00D24025" w:rsidRPr="00E301AC" w:rsidRDefault="00D24025" w:rsidP="00D24025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256CED1" w14:textId="77777777" w:rsidR="00D24025" w:rsidRPr="00E301AC" w:rsidRDefault="00D24025" w:rsidP="00D2402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7492C8D" w14:textId="77777777" w:rsidR="00D24025" w:rsidRPr="00E301AC" w:rsidRDefault="00D24025" w:rsidP="00D24025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D3EE42F" w14:textId="77777777" w:rsidR="00D24025" w:rsidRPr="00E301AC" w:rsidRDefault="00D24025" w:rsidP="00D24025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0C49314" w14:textId="77777777" w:rsidR="00D24025" w:rsidRPr="00E301AC" w:rsidRDefault="00D24025" w:rsidP="00D24025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04B1BFD" w14:textId="77777777" w:rsidR="00D24025" w:rsidRPr="00E301AC" w:rsidRDefault="00D24025" w:rsidP="00D2402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C7D9BD1" w14:textId="77777777" w:rsidR="00D24025" w:rsidRPr="00E301AC" w:rsidRDefault="00D24025" w:rsidP="00D24025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24025" w:rsidRPr="00E301AC" w14:paraId="36E6420C" w14:textId="77777777" w:rsidTr="000661F3">
        <w:trPr>
          <w:trHeight w:val="235"/>
        </w:trPr>
        <w:tc>
          <w:tcPr>
            <w:tcW w:w="3942" w:type="dxa"/>
            <w:shd w:val="clear" w:color="auto" w:fill="auto"/>
          </w:tcPr>
          <w:p w14:paraId="75FEDA11" w14:textId="77777777" w:rsidR="00D24025" w:rsidRPr="00E301AC" w:rsidRDefault="00D24025" w:rsidP="00D24025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310" w:type="dxa"/>
            <w:gridSpan w:val="7"/>
            <w:vAlign w:val="bottom"/>
          </w:tcPr>
          <w:p w14:paraId="1FF28BB4" w14:textId="396AD0C8" w:rsidR="00D24025" w:rsidRPr="00E301AC" w:rsidRDefault="00D24025" w:rsidP="00D24025">
            <w:pPr>
              <w:tabs>
                <w:tab w:val="decimal" w:pos="790"/>
              </w:tabs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24025" w:rsidRPr="00E301AC" w14:paraId="47B5CD54" w14:textId="77777777" w:rsidTr="004A4EA7">
        <w:tc>
          <w:tcPr>
            <w:tcW w:w="3942" w:type="dxa"/>
            <w:shd w:val="clear" w:color="auto" w:fill="auto"/>
          </w:tcPr>
          <w:p w14:paraId="664C9264" w14:textId="4F66CF8C" w:rsidR="00D24025" w:rsidRPr="00E301AC" w:rsidRDefault="00D24025" w:rsidP="00D24025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170" w:type="dxa"/>
            <w:vAlign w:val="bottom"/>
          </w:tcPr>
          <w:p w14:paraId="229901E3" w14:textId="77777777" w:rsidR="00D24025" w:rsidRPr="00E301AC" w:rsidRDefault="00D24025" w:rsidP="00D24025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2EA2918" w14:textId="77777777" w:rsidR="00D24025" w:rsidRPr="00E301AC" w:rsidRDefault="00D24025" w:rsidP="00D2402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C37706F" w14:textId="77777777" w:rsidR="00D24025" w:rsidRPr="00E301AC" w:rsidRDefault="00D24025" w:rsidP="00D24025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5E12FB0" w14:textId="77777777" w:rsidR="00D24025" w:rsidRPr="00E301AC" w:rsidRDefault="00D24025" w:rsidP="00D2402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EF32DA" w14:textId="77777777" w:rsidR="00D24025" w:rsidRPr="00E301AC" w:rsidRDefault="00D24025" w:rsidP="00D24025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57EACB6" w14:textId="77777777" w:rsidR="00D24025" w:rsidRPr="00E301AC" w:rsidRDefault="00D24025" w:rsidP="00D2402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B4A1F3" w14:textId="77777777" w:rsidR="00D24025" w:rsidRPr="00E301AC" w:rsidRDefault="00D24025" w:rsidP="00D24025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13E2F" w:rsidRPr="00E301AC" w14:paraId="424781C3" w14:textId="77777777" w:rsidTr="004A4EA7">
        <w:tc>
          <w:tcPr>
            <w:tcW w:w="3942" w:type="dxa"/>
            <w:shd w:val="clear" w:color="auto" w:fill="auto"/>
          </w:tcPr>
          <w:p w14:paraId="2492F87E" w14:textId="3800E2FD" w:rsidR="00913E2F" w:rsidRPr="00E301AC" w:rsidRDefault="00913E2F" w:rsidP="00913E2F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E301A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170" w:type="dxa"/>
            <w:vAlign w:val="bottom"/>
          </w:tcPr>
          <w:p w14:paraId="3553BF9C" w14:textId="11EFA145" w:rsidR="00913E2F" w:rsidRPr="00913E2F" w:rsidRDefault="00913E2F" w:rsidP="00913E2F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3E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20,082</w:t>
            </w:r>
          </w:p>
        </w:tc>
        <w:tc>
          <w:tcPr>
            <w:tcW w:w="270" w:type="dxa"/>
          </w:tcPr>
          <w:p w14:paraId="68EA823C" w14:textId="77777777" w:rsidR="00913E2F" w:rsidRPr="00913E2F" w:rsidRDefault="00913E2F" w:rsidP="00913E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7932B57" w14:textId="7C8B8AD4" w:rsidR="00913E2F" w:rsidRPr="00913E2F" w:rsidRDefault="00913E2F" w:rsidP="00913E2F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3E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27,423</w:t>
            </w:r>
          </w:p>
        </w:tc>
        <w:tc>
          <w:tcPr>
            <w:tcW w:w="270" w:type="dxa"/>
            <w:vAlign w:val="bottom"/>
          </w:tcPr>
          <w:p w14:paraId="33F25F87" w14:textId="77777777" w:rsidR="00913E2F" w:rsidRPr="00913E2F" w:rsidRDefault="00913E2F" w:rsidP="00913E2F">
            <w:pPr>
              <w:pStyle w:val="acctfourfigures"/>
              <w:tabs>
                <w:tab w:val="clear" w:pos="765"/>
              </w:tabs>
              <w:spacing w:line="240" w:lineRule="atLeast"/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4479D59" w14:textId="6272D366" w:rsidR="00913E2F" w:rsidRPr="00913E2F" w:rsidRDefault="00913E2F" w:rsidP="00913E2F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3E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962</w:t>
            </w:r>
          </w:p>
        </w:tc>
        <w:tc>
          <w:tcPr>
            <w:tcW w:w="270" w:type="dxa"/>
          </w:tcPr>
          <w:p w14:paraId="7A6C6154" w14:textId="77777777" w:rsidR="00913E2F" w:rsidRPr="00913E2F" w:rsidRDefault="00913E2F" w:rsidP="00913E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DED96A" w14:textId="233F26E3" w:rsidR="00913E2F" w:rsidRPr="00913E2F" w:rsidRDefault="00913E2F" w:rsidP="00913E2F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3E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48,467</w:t>
            </w:r>
          </w:p>
        </w:tc>
      </w:tr>
      <w:tr w:rsidR="00913E2F" w:rsidRPr="00E301AC" w14:paraId="795A023F" w14:textId="77777777" w:rsidTr="002D2931">
        <w:tc>
          <w:tcPr>
            <w:tcW w:w="3942" w:type="dxa"/>
            <w:shd w:val="clear" w:color="auto" w:fill="auto"/>
          </w:tcPr>
          <w:p w14:paraId="4C49EFE7" w14:textId="32D194B6" w:rsidR="00913E2F" w:rsidRPr="00E301AC" w:rsidRDefault="00913E2F" w:rsidP="00913E2F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  <w:vAlign w:val="bottom"/>
          </w:tcPr>
          <w:p w14:paraId="4B85577F" w14:textId="1362F8C8" w:rsidR="00913E2F" w:rsidRPr="00E301AC" w:rsidRDefault="00913E2F" w:rsidP="00913E2F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30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3,903</w:t>
            </w:r>
          </w:p>
        </w:tc>
        <w:tc>
          <w:tcPr>
            <w:tcW w:w="270" w:type="dxa"/>
          </w:tcPr>
          <w:p w14:paraId="557A7029" w14:textId="77777777" w:rsidR="00913E2F" w:rsidRPr="00E301AC" w:rsidRDefault="00913E2F" w:rsidP="00913E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52DCA9B" w14:textId="2231AF27" w:rsidR="00913E2F" w:rsidRPr="00E301AC" w:rsidRDefault="00913E2F" w:rsidP="00913E2F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30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4,412</w:t>
            </w:r>
          </w:p>
        </w:tc>
        <w:tc>
          <w:tcPr>
            <w:tcW w:w="270" w:type="dxa"/>
            <w:vAlign w:val="bottom"/>
          </w:tcPr>
          <w:p w14:paraId="58C283DC" w14:textId="77777777" w:rsidR="00913E2F" w:rsidRPr="00E301AC" w:rsidRDefault="00913E2F" w:rsidP="00913E2F">
            <w:pPr>
              <w:pStyle w:val="acctfourfigures"/>
              <w:tabs>
                <w:tab w:val="clear" w:pos="765"/>
              </w:tabs>
              <w:spacing w:line="240" w:lineRule="atLeast"/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4969D0" w14:textId="4D5FA795" w:rsidR="00913E2F" w:rsidRPr="00E301AC" w:rsidRDefault="00913E2F" w:rsidP="00913E2F">
            <w:pPr>
              <w:tabs>
                <w:tab w:val="decimal" w:pos="61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06D10B3" w14:textId="77777777" w:rsidR="00913E2F" w:rsidRPr="00E301AC" w:rsidRDefault="00913E2F" w:rsidP="00913E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268F74" w14:textId="277C8EB9" w:rsidR="00913E2F" w:rsidRPr="00E301AC" w:rsidRDefault="00913E2F" w:rsidP="00913E2F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30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8,315</w:t>
            </w:r>
          </w:p>
        </w:tc>
      </w:tr>
      <w:tr w:rsidR="00913E2F" w:rsidRPr="00E301AC" w14:paraId="4F45F2BB" w14:textId="77777777" w:rsidTr="002D2931">
        <w:tc>
          <w:tcPr>
            <w:tcW w:w="3942" w:type="dxa"/>
            <w:shd w:val="clear" w:color="auto" w:fill="auto"/>
          </w:tcPr>
          <w:p w14:paraId="44B1A51F" w14:textId="423C0855" w:rsidR="00913E2F" w:rsidRPr="00E301AC" w:rsidRDefault="00913E2F" w:rsidP="00913E2F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70" w:type="dxa"/>
            <w:vAlign w:val="bottom"/>
          </w:tcPr>
          <w:p w14:paraId="6E186502" w14:textId="707C2153" w:rsidR="00913E2F" w:rsidRPr="00E301AC" w:rsidRDefault="00913E2F" w:rsidP="00913E2F">
            <w:pPr>
              <w:tabs>
                <w:tab w:val="decimal" w:pos="61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8E7FA42" w14:textId="77777777" w:rsidR="00913E2F" w:rsidRPr="00E301AC" w:rsidRDefault="00913E2F" w:rsidP="00913E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6788B9F" w14:textId="6517705A" w:rsidR="00913E2F" w:rsidRPr="00E301AC" w:rsidRDefault="00913E2F" w:rsidP="00913E2F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230E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Theme="majorBidi" w:hAnsiTheme="majorBidi"/>
                <w:sz w:val="30"/>
                <w:szCs w:val="30"/>
                <w:lang w:val="en-US"/>
              </w:rPr>
              <w:t>2,856</w:t>
            </w:r>
            <w:r w:rsidRPr="00CB230E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49911DD7" w14:textId="77777777" w:rsidR="00913E2F" w:rsidRPr="00E301AC" w:rsidRDefault="00913E2F" w:rsidP="00913E2F">
            <w:pPr>
              <w:pStyle w:val="acctfourfigures"/>
              <w:tabs>
                <w:tab w:val="clear" w:pos="765"/>
              </w:tabs>
              <w:spacing w:line="240" w:lineRule="atLeast"/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F329B18" w14:textId="4F3E08A2" w:rsidR="00913E2F" w:rsidRPr="00E301AC" w:rsidRDefault="00913E2F" w:rsidP="00913E2F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(962)</w:t>
            </w:r>
          </w:p>
        </w:tc>
        <w:tc>
          <w:tcPr>
            <w:tcW w:w="270" w:type="dxa"/>
          </w:tcPr>
          <w:p w14:paraId="3374C754" w14:textId="77777777" w:rsidR="00913E2F" w:rsidRPr="00E301AC" w:rsidRDefault="00913E2F" w:rsidP="00913E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0FB2AA" w14:textId="19DE03D3" w:rsidR="00913E2F" w:rsidRPr="00E301AC" w:rsidRDefault="00913E2F" w:rsidP="00913E2F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230E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(3</w:t>
            </w:r>
            <w:r w:rsidRPr="00CB23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B230E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81</w:t>
            </w:r>
            <w:r>
              <w:rPr>
                <w:rFonts w:asciiTheme="majorBidi" w:hAnsiTheme="majorBidi"/>
                <w:sz w:val="30"/>
                <w:szCs w:val="30"/>
                <w:lang w:val="en-US"/>
              </w:rPr>
              <w:t>8</w:t>
            </w:r>
            <w:r w:rsidRPr="00CB230E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</w:tr>
      <w:tr w:rsidR="00913E2F" w:rsidRPr="00E301AC" w14:paraId="1ABB405C" w14:textId="77777777" w:rsidTr="00CB230E">
        <w:tc>
          <w:tcPr>
            <w:tcW w:w="3942" w:type="dxa"/>
            <w:shd w:val="clear" w:color="auto" w:fill="auto"/>
          </w:tcPr>
          <w:p w14:paraId="0D151212" w14:textId="112FA6FD" w:rsidR="00913E2F" w:rsidRPr="00E301AC" w:rsidRDefault="00913E2F" w:rsidP="00913E2F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มีนาคม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เมษายน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C62E539" w14:textId="20BDB6CD" w:rsidR="00913E2F" w:rsidRPr="00E301AC" w:rsidRDefault="00913E2F" w:rsidP="00913E2F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730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23,985</w:t>
            </w:r>
          </w:p>
        </w:tc>
        <w:tc>
          <w:tcPr>
            <w:tcW w:w="270" w:type="dxa"/>
          </w:tcPr>
          <w:p w14:paraId="7900ADBF" w14:textId="77777777" w:rsidR="00913E2F" w:rsidRPr="00E301AC" w:rsidRDefault="00913E2F" w:rsidP="00913E2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A1663E9" w14:textId="291AAC58" w:rsidR="00913E2F" w:rsidRPr="00E301AC" w:rsidRDefault="00913E2F" w:rsidP="00913E2F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B230E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28</w:t>
            </w:r>
            <w:r w:rsidRPr="00CB23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979</w:t>
            </w:r>
          </w:p>
        </w:tc>
        <w:tc>
          <w:tcPr>
            <w:tcW w:w="270" w:type="dxa"/>
            <w:vAlign w:val="bottom"/>
          </w:tcPr>
          <w:p w14:paraId="3803AE4C" w14:textId="77777777" w:rsidR="00913E2F" w:rsidRPr="00E301AC" w:rsidRDefault="00913E2F" w:rsidP="00913E2F">
            <w:pPr>
              <w:pStyle w:val="acctfourfigures"/>
              <w:tabs>
                <w:tab w:val="clear" w:pos="765"/>
              </w:tabs>
              <w:spacing w:line="240" w:lineRule="atLeast"/>
              <w:ind w:right="-2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0426C7C" w14:textId="7F526596" w:rsidR="00913E2F" w:rsidRPr="00E301AC" w:rsidRDefault="00913E2F" w:rsidP="00DB51DB">
            <w:pPr>
              <w:tabs>
                <w:tab w:val="decimal" w:pos="52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F48807B" w14:textId="77777777" w:rsidR="00913E2F" w:rsidRPr="00E301AC" w:rsidRDefault="00913E2F" w:rsidP="00913E2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B75A156" w14:textId="22AFF2F7" w:rsidR="00913E2F" w:rsidRPr="00E301AC" w:rsidRDefault="00913E2F" w:rsidP="00913E2F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B23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52,964</w:t>
            </w:r>
          </w:p>
        </w:tc>
      </w:tr>
      <w:tr w:rsidR="00913E2F" w:rsidRPr="00E301AC" w14:paraId="42EC8732" w14:textId="77777777" w:rsidTr="00CB230E">
        <w:tc>
          <w:tcPr>
            <w:tcW w:w="3942" w:type="dxa"/>
            <w:shd w:val="clear" w:color="auto" w:fill="auto"/>
          </w:tcPr>
          <w:p w14:paraId="1CA0C67E" w14:textId="460030C0" w:rsidR="00913E2F" w:rsidRPr="00173082" w:rsidRDefault="00913E2F" w:rsidP="00913E2F">
            <w:pPr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  <w:vAlign w:val="bottom"/>
          </w:tcPr>
          <w:p w14:paraId="5EEB84AC" w14:textId="68D10F04" w:rsidR="00913E2F" w:rsidRPr="00E301AC" w:rsidRDefault="00DB51DB" w:rsidP="00913E2F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B51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3,693</w:t>
            </w:r>
          </w:p>
        </w:tc>
        <w:tc>
          <w:tcPr>
            <w:tcW w:w="270" w:type="dxa"/>
          </w:tcPr>
          <w:p w14:paraId="0C4D9D78" w14:textId="77777777" w:rsidR="00913E2F" w:rsidRPr="00E301AC" w:rsidRDefault="00913E2F" w:rsidP="00913E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89EB60D" w14:textId="4339E28F" w:rsidR="00913E2F" w:rsidRPr="00E301AC" w:rsidRDefault="00DB51DB" w:rsidP="00913E2F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51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6,601</w:t>
            </w:r>
          </w:p>
        </w:tc>
        <w:tc>
          <w:tcPr>
            <w:tcW w:w="270" w:type="dxa"/>
            <w:vAlign w:val="bottom"/>
          </w:tcPr>
          <w:p w14:paraId="1BBABFB5" w14:textId="77777777" w:rsidR="00913E2F" w:rsidRPr="00E301AC" w:rsidRDefault="00913E2F" w:rsidP="00913E2F">
            <w:pPr>
              <w:pStyle w:val="acctfourfigures"/>
              <w:tabs>
                <w:tab w:val="clear" w:pos="765"/>
              </w:tabs>
              <w:spacing w:line="240" w:lineRule="atLeast"/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65931F5" w14:textId="293BB6B1" w:rsidR="00913E2F" w:rsidRPr="00E301AC" w:rsidRDefault="00DB51DB" w:rsidP="00DB51DB">
            <w:pPr>
              <w:tabs>
                <w:tab w:val="decimal" w:pos="52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6DE6E7B" w14:textId="77777777" w:rsidR="00913E2F" w:rsidRPr="00E301AC" w:rsidRDefault="00913E2F" w:rsidP="00913E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411C6F" w14:textId="4BAD28EC" w:rsidR="00913E2F" w:rsidRPr="00E301AC" w:rsidRDefault="00DB51DB" w:rsidP="00913E2F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51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10,294</w:t>
            </w:r>
          </w:p>
        </w:tc>
      </w:tr>
      <w:tr w:rsidR="00913E2F" w:rsidRPr="00E301AC" w14:paraId="5036D494" w14:textId="77777777" w:rsidTr="00CB230E">
        <w:tc>
          <w:tcPr>
            <w:tcW w:w="3942" w:type="dxa"/>
            <w:shd w:val="clear" w:color="auto" w:fill="auto"/>
          </w:tcPr>
          <w:p w14:paraId="6E362F77" w14:textId="33878201" w:rsidR="00913E2F" w:rsidRPr="00E301AC" w:rsidRDefault="00913E2F" w:rsidP="00913E2F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FC7CE36" w14:textId="23877754" w:rsidR="00913E2F" w:rsidRPr="00173082" w:rsidRDefault="00DB51DB" w:rsidP="00913E2F">
            <w:pPr>
              <w:tabs>
                <w:tab w:val="decimal" w:pos="61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F3EA956" w14:textId="77777777" w:rsidR="00913E2F" w:rsidRPr="00E301AC" w:rsidRDefault="00913E2F" w:rsidP="00913E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1F3192A" w14:textId="4297AC7A" w:rsidR="00913E2F" w:rsidRPr="00173082" w:rsidRDefault="00DB51DB" w:rsidP="00913E2F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51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(1,068)</w:t>
            </w:r>
          </w:p>
        </w:tc>
        <w:tc>
          <w:tcPr>
            <w:tcW w:w="270" w:type="dxa"/>
            <w:vAlign w:val="bottom"/>
          </w:tcPr>
          <w:p w14:paraId="261940B1" w14:textId="77777777" w:rsidR="00913E2F" w:rsidRPr="00E301AC" w:rsidRDefault="00913E2F" w:rsidP="00913E2F">
            <w:pPr>
              <w:pStyle w:val="acctfourfigures"/>
              <w:tabs>
                <w:tab w:val="clear" w:pos="765"/>
              </w:tabs>
              <w:spacing w:line="240" w:lineRule="atLeast"/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1D39760" w14:textId="72DC7226" w:rsidR="00913E2F" w:rsidRPr="00E301AC" w:rsidRDefault="00DB51DB" w:rsidP="00DB51DB">
            <w:pPr>
              <w:tabs>
                <w:tab w:val="decimal" w:pos="52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D6305E2" w14:textId="77777777" w:rsidR="00913E2F" w:rsidRPr="00E301AC" w:rsidRDefault="00913E2F" w:rsidP="00913E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AE577EE" w14:textId="4BFE5DD8" w:rsidR="00913E2F" w:rsidRPr="00173082" w:rsidRDefault="00DB51DB" w:rsidP="00913E2F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51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(1,068)</w:t>
            </w:r>
          </w:p>
        </w:tc>
      </w:tr>
      <w:tr w:rsidR="00913E2F" w:rsidRPr="00E301AC" w14:paraId="77ACC75E" w14:textId="77777777" w:rsidTr="00237E7B">
        <w:tc>
          <w:tcPr>
            <w:tcW w:w="3942" w:type="dxa"/>
            <w:shd w:val="clear" w:color="auto" w:fill="auto"/>
          </w:tcPr>
          <w:p w14:paraId="070B5DD6" w14:textId="07D4EED8" w:rsidR="00913E2F" w:rsidRPr="00E301AC" w:rsidRDefault="00913E2F" w:rsidP="00913E2F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1B97F5" w14:textId="503B9CAB" w:rsidR="00913E2F" w:rsidRPr="00E301AC" w:rsidRDefault="00DB51DB" w:rsidP="00913E2F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51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27,678</w:t>
            </w:r>
          </w:p>
        </w:tc>
        <w:tc>
          <w:tcPr>
            <w:tcW w:w="270" w:type="dxa"/>
          </w:tcPr>
          <w:p w14:paraId="6FA17B33" w14:textId="77777777" w:rsidR="00913E2F" w:rsidRPr="00E301AC" w:rsidRDefault="00913E2F" w:rsidP="00913E2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0054A2" w14:textId="5692A151" w:rsidR="00913E2F" w:rsidRPr="00E301AC" w:rsidRDefault="00DB51DB" w:rsidP="00913E2F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51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34,512</w:t>
            </w:r>
          </w:p>
        </w:tc>
        <w:tc>
          <w:tcPr>
            <w:tcW w:w="270" w:type="dxa"/>
            <w:vAlign w:val="bottom"/>
          </w:tcPr>
          <w:p w14:paraId="24BB7D21" w14:textId="77777777" w:rsidR="00913E2F" w:rsidRPr="00E301AC" w:rsidRDefault="00913E2F" w:rsidP="00913E2F">
            <w:pPr>
              <w:pStyle w:val="acctfourfigures"/>
              <w:tabs>
                <w:tab w:val="clear" w:pos="765"/>
              </w:tabs>
              <w:spacing w:line="240" w:lineRule="atLeast"/>
              <w:ind w:right="-2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BC3042" w14:textId="39F025F1" w:rsidR="00913E2F" w:rsidRPr="00E301AC" w:rsidRDefault="00DB51DB" w:rsidP="00DB51DB">
            <w:pPr>
              <w:tabs>
                <w:tab w:val="decimal" w:pos="52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9942294" w14:textId="77777777" w:rsidR="00913E2F" w:rsidRPr="00E301AC" w:rsidRDefault="00913E2F" w:rsidP="00913E2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FF4FFF" w14:textId="666C3A03" w:rsidR="00913E2F" w:rsidRPr="00E301AC" w:rsidRDefault="00DB51DB" w:rsidP="00913E2F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51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62,190</w:t>
            </w:r>
          </w:p>
        </w:tc>
      </w:tr>
      <w:tr w:rsidR="00913E2F" w:rsidRPr="00E301AC" w14:paraId="4CD99FA0" w14:textId="77777777" w:rsidTr="000661F3">
        <w:tc>
          <w:tcPr>
            <w:tcW w:w="3942" w:type="dxa"/>
            <w:shd w:val="clear" w:color="auto" w:fill="auto"/>
          </w:tcPr>
          <w:p w14:paraId="3A696A45" w14:textId="77777777" w:rsidR="00913E2F" w:rsidRPr="00E301AC" w:rsidRDefault="00913E2F" w:rsidP="00913E2F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91E9C20" w14:textId="77777777" w:rsidR="00913E2F" w:rsidRPr="00E301AC" w:rsidRDefault="00913E2F" w:rsidP="00913E2F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6586745" w14:textId="77777777" w:rsidR="00913E2F" w:rsidRPr="00E301AC" w:rsidRDefault="00913E2F" w:rsidP="00913E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87E8E6C" w14:textId="77777777" w:rsidR="00913E2F" w:rsidRPr="00E301AC" w:rsidRDefault="00913E2F" w:rsidP="00913E2F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A2A7C3C" w14:textId="77777777" w:rsidR="00913E2F" w:rsidRPr="00E301AC" w:rsidRDefault="00913E2F" w:rsidP="00913E2F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AECC9B5" w14:textId="77777777" w:rsidR="00913E2F" w:rsidRPr="00E301AC" w:rsidRDefault="00913E2F" w:rsidP="00913E2F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90322A3" w14:textId="77777777" w:rsidR="00913E2F" w:rsidRPr="00E301AC" w:rsidRDefault="00913E2F" w:rsidP="00913E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85480B0" w14:textId="77777777" w:rsidR="00913E2F" w:rsidRPr="00E301AC" w:rsidRDefault="00913E2F" w:rsidP="00913E2F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13E2F" w:rsidRPr="00E301AC" w14:paraId="3A0B5818" w14:textId="77777777" w:rsidTr="00EC0B17">
        <w:tc>
          <w:tcPr>
            <w:tcW w:w="3942" w:type="dxa"/>
            <w:shd w:val="clear" w:color="auto" w:fill="auto"/>
          </w:tcPr>
          <w:p w14:paraId="53CDA619" w14:textId="18276048" w:rsidR="00913E2F" w:rsidRPr="00E301AC" w:rsidRDefault="00913E2F" w:rsidP="00913E2F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vAlign w:val="bottom"/>
          </w:tcPr>
          <w:p w14:paraId="1369F948" w14:textId="77777777" w:rsidR="00913E2F" w:rsidRPr="00E301AC" w:rsidRDefault="00913E2F" w:rsidP="00913E2F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38CFDB8" w14:textId="77777777" w:rsidR="00913E2F" w:rsidRPr="00E301AC" w:rsidRDefault="00913E2F" w:rsidP="00913E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2EE6F62" w14:textId="77777777" w:rsidR="00913E2F" w:rsidRPr="00E301AC" w:rsidRDefault="00913E2F" w:rsidP="00913E2F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033DFE4" w14:textId="77777777" w:rsidR="00913E2F" w:rsidRPr="00E301AC" w:rsidRDefault="00913E2F" w:rsidP="00913E2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20E6C6" w14:textId="77777777" w:rsidR="00913E2F" w:rsidRPr="00E301AC" w:rsidRDefault="00913E2F" w:rsidP="00913E2F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6421592" w14:textId="77777777" w:rsidR="00913E2F" w:rsidRPr="00E301AC" w:rsidRDefault="00913E2F" w:rsidP="00913E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0424985" w14:textId="77777777" w:rsidR="00913E2F" w:rsidRPr="00E301AC" w:rsidRDefault="00913E2F" w:rsidP="00913E2F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13E2F" w:rsidRPr="00E301AC" w14:paraId="26488753" w14:textId="77777777" w:rsidTr="00EC0B17">
        <w:tc>
          <w:tcPr>
            <w:tcW w:w="3942" w:type="dxa"/>
            <w:shd w:val="clear" w:color="auto" w:fill="auto"/>
          </w:tcPr>
          <w:p w14:paraId="603F7665" w14:textId="18489196" w:rsidR="00913E2F" w:rsidRPr="00E301AC" w:rsidRDefault="00913E2F" w:rsidP="00913E2F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มีนาคม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DADED2F" w14:textId="0E7A473D" w:rsidR="00913E2F" w:rsidRPr="00E301AC" w:rsidRDefault="00913E2F" w:rsidP="00913E2F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B23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13,783</w:t>
            </w:r>
          </w:p>
        </w:tc>
        <w:tc>
          <w:tcPr>
            <w:tcW w:w="270" w:type="dxa"/>
          </w:tcPr>
          <w:p w14:paraId="147124E1" w14:textId="77777777" w:rsidR="00913E2F" w:rsidRPr="00E301AC" w:rsidRDefault="00913E2F" w:rsidP="00913E2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3A08881" w14:textId="50595722" w:rsidR="00913E2F" w:rsidRPr="00E301AC" w:rsidRDefault="00913E2F" w:rsidP="00913E2F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B23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13,38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50A1A29D" w14:textId="77777777" w:rsidR="00913E2F" w:rsidRPr="00E301AC" w:rsidRDefault="00913E2F" w:rsidP="00913E2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3E8547F" w14:textId="0E9D85B6" w:rsidR="00913E2F" w:rsidRPr="00E301AC" w:rsidRDefault="00913E2F" w:rsidP="00DB51DB">
            <w:pPr>
              <w:tabs>
                <w:tab w:val="decimal" w:pos="52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2FE88D1" w14:textId="77777777" w:rsidR="00913E2F" w:rsidRPr="00E301AC" w:rsidRDefault="00913E2F" w:rsidP="00913E2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9D39D5B" w14:textId="659D707C" w:rsidR="00913E2F" w:rsidRPr="00E301AC" w:rsidRDefault="00913E2F" w:rsidP="00913E2F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B23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27,16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</w:tr>
      <w:tr w:rsidR="00913E2F" w:rsidRPr="00E301AC" w14:paraId="7BBA7303" w14:textId="77777777" w:rsidTr="00EC0B17">
        <w:tc>
          <w:tcPr>
            <w:tcW w:w="3942" w:type="dxa"/>
            <w:shd w:val="clear" w:color="auto" w:fill="auto"/>
          </w:tcPr>
          <w:p w14:paraId="477C37C5" w14:textId="05B64ADA" w:rsidR="00913E2F" w:rsidRPr="00E301AC" w:rsidRDefault="00913E2F" w:rsidP="00913E2F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 มีนาคม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3745863" w14:textId="11F59354" w:rsidR="00913E2F" w:rsidRPr="00E301AC" w:rsidRDefault="00DB51DB" w:rsidP="00913E2F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51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10,09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216F7CF2" w14:textId="77777777" w:rsidR="00913E2F" w:rsidRPr="00E301AC" w:rsidRDefault="00913E2F" w:rsidP="00913E2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D19257B" w14:textId="58FABC27" w:rsidR="00913E2F" w:rsidRPr="00E301AC" w:rsidRDefault="00DB51DB" w:rsidP="00913E2F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51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19,137</w:t>
            </w:r>
          </w:p>
        </w:tc>
        <w:tc>
          <w:tcPr>
            <w:tcW w:w="270" w:type="dxa"/>
          </w:tcPr>
          <w:p w14:paraId="58BFCA28" w14:textId="77777777" w:rsidR="00913E2F" w:rsidRPr="00E301AC" w:rsidRDefault="00913E2F" w:rsidP="00913E2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0BB3EA4" w14:textId="5A46CCB6" w:rsidR="00913E2F" w:rsidRPr="00E301AC" w:rsidRDefault="00DB51DB" w:rsidP="00DB51DB">
            <w:pPr>
              <w:tabs>
                <w:tab w:val="decimal" w:pos="52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51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A5EF8D0" w14:textId="77777777" w:rsidR="00913E2F" w:rsidRPr="00E301AC" w:rsidRDefault="00913E2F" w:rsidP="00913E2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87C183B" w14:textId="16BC7151" w:rsidR="00913E2F" w:rsidRPr="00E301AC" w:rsidRDefault="00DB51DB" w:rsidP="00913E2F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51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29,22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</w:tbl>
    <w:p w14:paraId="0F479B14" w14:textId="1521BC75" w:rsidR="002B641B" w:rsidRDefault="002B641B" w:rsidP="002B641B">
      <w:pPr>
        <w:tabs>
          <w:tab w:val="left" w:pos="540"/>
        </w:tabs>
        <w:spacing w:line="240" w:lineRule="auto"/>
        <w:ind w:left="72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4A479E28" w14:textId="388B5393" w:rsidR="00DB51DB" w:rsidRDefault="00DB51DB" w:rsidP="002B641B">
      <w:pPr>
        <w:tabs>
          <w:tab w:val="left" w:pos="540"/>
        </w:tabs>
        <w:spacing w:line="240" w:lineRule="auto"/>
        <w:ind w:left="72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54120F95" w14:textId="53ECB785" w:rsidR="00DB51DB" w:rsidRDefault="00DB51DB" w:rsidP="002B641B">
      <w:pPr>
        <w:tabs>
          <w:tab w:val="left" w:pos="540"/>
        </w:tabs>
        <w:spacing w:line="240" w:lineRule="auto"/>
        <w:ind w:left="72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3B4954D7" w14:textId="074888B0" w:rsidR="00DB51DB" w:rsidRDefault="00DB51DB" w:rsidP="002B641B">
      <w:pPr>
        <w:tabs>
          <w:tab w:val="left" w:pos="540"/>
        </w:tabs>
        <w:spacing w:line="240" w:lineRule="auto"/>
        <w:ind w:left="72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04B06D7B" w14:textId="7F64BB3B" w:rsidR="00DB51DB" w:rsidRDefault="00DB51DB" w:rsidP="002B641B">
      <w:pPr>
        <w:tabs>
          <w:tab w:val="left" w:pos="540"/>
        </w:tabs>
        <w:spacing w:line="240" w:lineRule="auto"/>
        <w:ind w:left="72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566FC570" w14:textId="18F62F09" w:rsidR="00DB51DB" w:rsidRDefault="00DB51DB" w:rsidP="002B641B">
      <w:pPr>
        <w:tabs>
          <w:tab w:val="left" w:pos="540"/>
        </w:tabs>
        <w:spacing w:line="240" w:lineRule="auto"/>
        <w:ind w:left="72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37771B7A" w14:textId="6F65DB6D" w:rsidR="00DB51DB" w:rsidRDefault="00DB51DB" w:rsidP="002B641B">
      <w:pPr>
        <w:tabs>
          <w:tab w:val="left" w:pos="540"/>
        </w:tabs>
        <w:spacing w:line="240" w:lineRule="auto"/>
        <w:ind w:left="72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319FE912" w14:textId="5EBD36C5" w:rsidR="00DB51DB" w:rsidRDefault="00DB51DB" w:rsidP="002B641B">
      <w:pPr>
        <w:tabs>
          <w:tab w:val="left" w:pos="540"/>
        </w:tabs>
        <w:spacing w:line="240" w:lineRule="auto"/>
        <w:ind w:left="72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1BEB1E9A" w14:textId="2601B72A" w:rsidR="00DB51DB" w:rsidRDefault="00DB51DB" w:rsidP="002B641B">
      <w:pPr>
        <w:tabs>
          <w:tab w:val="left" w:pos="540"/>
        </w:tabs>
        <w:spacing w:line="240" w:lineRule="auto"/>
        <w:ind w:left="72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2ADC8918" w14:textId="69843874" w:rsidR="00DB51DB" w:rsidRDefault="00DB51DB" w:rsidP="002B641B">
      <w:pPr>
        <w:tabs>
          <w:tab w:val="left" w:pos="540"/>
        </w:tabs>
        <w:spacing w:line="240" w:lineRule="auto"/>
        <w:ind w:left="72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1076B913" w14:textId="35A6B5D7" w:rsidR="00DB51DB" w:rsidRDefault="00DB51DB" w:rsidP="002B641B">
      <w:pPr>
        <w:tabs>
          <w:tab w:val="left" w:pos="540"/>
        </w:tabs>
        <w:spacing w:line="240" w:lineRule="auto"/>
        <w:ind w:left="72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579ACBD3" w14:textId="5729BD55" w:rsidR="00DB51DB" w:rsidRDefault="00DB51DB" w:rsidP="002B641B">
      <w:pPr>
        <w:tabs>
          <w:tab w:val="left" w:pos="540"/>
        </w:tabs>
        <w:spacing w:line="240" w:lineRule="auto"/>
        <w:ind w:left="72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77513AD8" w14:textId="1EDF4DCF" w:rsidR="00126C44" w:rsidRDefault="00126C44" w:rsidP="002B641B">
      <w:pPr>
        <w:tabs>
          <w:tab w:val="left" w:pos="540"/>
        </w:tabs>
        <w:spacing w:line="240" w:lineRule="auto"/>
        <w:ind w:left="72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77B8B498" w14:textId="77777777" w:rsidR="004F634B" w:rsidRDefault="004F634B" w:rsidP="002B641B">
      <w:pPr>
        <w:tabs>
          <w:tab w:val="left" w:pos="540"/>
        </w:tabs>
        <w:spacing w:line="240" w:lineRule="auto"/>
        <w:ind w:left="72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1C8D8B45" w14:textId="77777777" w:rsidR="00DB51DB" w:rsidRPr="00E301AC" w:rsidRDefault="00DB51DB" w:rsidP="002B641B">
      <w:pPr>
        <w:tabs>
          <w:tab w:val="left" w:pos="540"/>
        </w:tabs>
        <w:spacing w:line="240" w:lineRule="auto"/>
        <w:ind w:left="72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4709CA43" w14:textId="037A8B88" w:rsidR="00426403" w:rsidRPr="00E301AC" w:rsidRDefault="001A30E4" w:rsidP="00DC75BD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ประมาณการค่าประกันความเสียหาย</w:t>
      </w:r>
    </w:p>
    <w:p w14:paraId="03E5A8A0" w14:textId="6A3FA8A8" w:rsidR="00B05C36" w:rsidRPr="00E301AC" w:rsidRDefault="00B05C36" w:rsidP="007516F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0"/>
        <w:gridCol w:w="810"/>
        <w:gridCol w:w="1260"/>
        <w:gridCol w:w="720"/>
      </w:tblGrid>
      <w:tr w:rsidR="00B05C36" w:rsidRPr="00E301AC" w14:paraId="65C0CCA5" w14:textId="77777777" w:rsidTr="007516FC">
        <w:tc>
          <w:tcPr>
            <w:tcW w:w="6300" w:type="dxa"/>
            <w:shd w:val="clear" w:color="auto" w:fill="auto"/>
          </w:tcPr>
          <w:p w14:paraId="1C82B454" w14:textId="77777777" w:rsidR="00B05C36" w:rsidRPr="00E301AC" w:rsidRDefault="00B05C36" w:rsidP="00810ED2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5D4CC8D0" w14:textId="77777777" w:rsidR="00B05C36" w:rsidRPr="00E301AC" w:rsidRDefault="00B05C36" w:rsidP="00810ED2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B05C36" w:rsidRPr="00E301AC" w14:paraId="799CBB2A" w14:textId="77777777" w:rsidTr="007516FC">
        <w:tc>
          <w:tcPr>
            <w:tcW w:w="6300" w:type="dxa"/>
            <w:shd w:val="clear" w:color="auto" w:fill="auto"/>
          </w:tcPr>
          <w:p w14:paraId="3077C42A" w14:textId="77777777" w:rsidR="00B05C36" w:rsidRPr="00E301AC" w:rsidRDefault="00B05C36" w:rsidP="00810ED2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7DAD3A26" w14:textId="77777777" w:rsidR="00B05C36" w:rsidRPr="00E301AC" w:rsidRDefault="00B05C36" w:rsidP="00810ED2">
            <w:pPr>
              <w:ind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B05C36" w:rsidRPr="00E301AC" w14:paraId="3E20F179" w14:textId="77777777" w:rsidTr="007516FC">
        <w:tc>
          <w:tcPr>
            <w:tcW w:w="6300" w:type="dxa"/>
            <w:shd w:val="clear" w:color="auto" w:fill="auto"/>
          </w:tcPr>
          <w:p w14:paraId="0CC521BD" w14:textId="77777777" w:rsidR="00B05C36" w:rsidRPr="00E301AC" w:rsidRDefault="00B05C36" w:rsidP="00810ED2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01ABFD4C" w14:textId="77777777" w:rsidR="00B05C36" w:rsidRPr="00E301AC" w:rsidRDefault="00B05C36" w:rsidP="00810ED2">
            <w:pPr>
              <w:ind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B05C36" w:rsidRPr="00E301AC" w14:paraId="6F56CCC9" w14:textId="77777777" w:rsidTr="007516FC">
        <w:tc>
          <w:tcPr>
            <w:tcW w:w="6300" w:type="dxa"/>
          </w:tcPr>
          <w:p w14:paraId="10DC96E3" w14:textId="77777777" w:rsidR="00B05C36" w:rsidRPr="00E301AC" w:rsidRDefault="00B05C36" w:rsidP="00810ED2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79954A78" w14:textId="77777777" w:rsidR="00B05C36" w:rsidRPr="00E301AC" w:rsidRDefault="00B05C36" w:rsidP="00810ED2">
            <w:pPr>
              <w:ind w:right="-108" w:hanging="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13E2F" w:rsidRPr="00E301AC" w14:paraId="07368133" w14:textId="77777777" w:rsidTr="00D02216">
        <w:tc>
          <w:tcPr>
            <w:tcW w:w="6300" w:type="dxa"/>
            <w:shd w:val="clear" w:color="auto" w:fill="auto"/>
          </w:tcPr>
          <w:p w14:paraId="6FFB2A23" w14:textId="6D4C65B7" w:rsidR="00913E2F" w:rsidRPr="00E301AC" w:rsidRDefault="00913E2F" w:rsidP="00913E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E301A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810" w:type="dxa"/>
          </w:tcPr>
          <w:p w14:paraId="118C68F1" w14:textId="77777777" w:rsidR="00913E2F" w:rsidRPr="00E301AC" w:rsidRDefault="00913E2F" w:rsidP="00913E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A2B280" w14:textId="6ED5383A" w:rsidR="00913E2F" w:rsidRPr="00913E2F" w:rsidRDefault="00913E2F" w:rsidP="00913E2F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13E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</w:t>
            </w:r>
            <w:r w:rsidRPr="00913E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13E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720" w:type="dxa"/>
          </w:tcPr>
          <w:p w14:paraId="46A6C73E" w14:textId="77777777" w:rsidR="00913E2F" w:rsidRPr="00E301AC" w:rsidRDefault="00913E2F" w:rsidP="00913E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3E2F" w:rsidRPr="00E301AC" w14:paraId="21D18DD6" w14:textId="77777777" w:rsidTr="007516FC">
        <w:tc>
          <w:tcPr>
            <w:tcW w:w="6300" w:type="dxa"/>
          </w:tcPr>
          <w:p w14:paraId="510735AD" w14:textId="62F89952" w:rsidR="00913E2F" w:rsidRPr="00E301AC" w:rsidRDefault="00913E2F" w:rsidP="00913E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ประมาณการหนี้สินเพิ่มขึ้น</w:t>
            </w:r>
            <w:r w:rsidRPr="00E301A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1CA317E0" w14:textId="77777777" w:rsidR="00913E2F" w:rsidRPr="00E301AC" w:rsidRDefault="00913E2F" w:rsidP="00913E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D7A0AD" w14:textId="60E0211B" w:rsidR="00913E2F" w:rsidRPr="00E301AC" w:rsidRDefault="00913E2F" w:rsidP="00913E2F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B230E">
              <w:rPr>
                <w:rFonts w:asciiTheme="majorBidi" w:hAnsiTheme="majorBidi" w:cstheme="majorBidi"/>
                <w:sz w:val="30"/>
                <w:szCs w:val="30"/>
              </w:rPr>
              <w:t>56,952</w:t>
            </w:r>
          </w:p>
        </w:tc>
        <w:tc>
          <w:tcPr>
            <w:tcW w:w="720" w:type="dxa"/>
          </w:tcPr>
          <w:p w14:paraId="663BDE71" w14:textId="77777777" w:rsidR="00913E2F" w:rsidRPr="00E301AC" w:rsidRDefault="00913E2F" w:rsidP="00913E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3E2F" w:rsidRPr="00E301AC" w14:paraId="662DD239" w14:textId="77777777" w:rsidTr="007516FC">
        <w:tc>
          <w:tcPr>
            <w:tcW w:w="6300" w:type="dxa"/>
          </w:tcPr>
          <w:p w14:paraId="7F3B1D16" w14:textId="4A19DE03" w:rsidR="00913E2F" w:rsidRPr="00E301AC" w:rsidRDefault="00913E2F" w:rsidP="00913E2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ประมาณการหนี้สินใช้ไป</w:t>
            </w:r>
            <w:r w:rsidRPr="00E301A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19D7C6BC" w14:textId="77777777" w:rsidR="00913E2F" w:rsidRPr="00E301AC" w:rsidRDefault="00913E2F" w:rsidP="00913E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5EFE9F3" w14:textId="1EDC2F95" w:rsidR="00913E2F" w:rsidRPr="00E301AC" w:rsidRDefault="00913E2F" w:rsidP="00913E2F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B230E">
              <w:rPr>
                <w:rFonts w:asciiTheme="majorBidi" w:hAnsiTheme="majorBidi" w:cstheme="majorBidi"/>
                <w:sz w:val="30"/>
                <w:szCs w:val="30"/>
              </w:rPr>
              <w:t>(66,140)</w:t>
            </w:r>
          </w:p>
        </w:tc>
        <w:tc>
          <w:tcPr>
            <w:tcW w:w="720" w:type="dxa"/>
          </w:tcPr>
          <w:p w14:paraId="5FEEC5F9" w14:textId="77777777" w:rsidR="00913E2F" w:rsidRPr="00E301AC" w:rsidRDefault="00913E2F" w:rsidP="00913E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3E2F" w:rsidRPr="00E301AC" w14:paraId="2F2223D0" w14:textId="77777777" w:rsidTr="00D02216">
        <w:tc>
          <w:tcPr>
            <w:tcW w:w="6300" w:type="dxa"/>
            <w:shd w:val="clear" w:color="auto" w:fill="auto"/>
          </w:tcPr>
          <w:p w14:paraId="06E6BCB6" w14:textId="37069756" w:rsidR="00913E2F" w:rsidRPr="00E301AC" w:rsidRDefault="00913E2F" w:rsidP="00913E2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เมษายน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810" w:type="dxa"/>
          </w:tcPr>
          <w:p w14:paraId="5CE24A16" w14:textId="77777777" w:rsidR="00913E2F" w:rsidRPr="00E301AC" w:rsidRDefault="00913E2F" w:rsidP="00913E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0412221" w14:textId="0935A78A" w:rsidR="00913E2F" w:rsidRPr="00E301AC" w:rsidRDefault="00913E2F" w:rsidP="00913E2F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3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75,812</w:t>
            </w:r>
          </w:p>
        </w:tc>
        <w:tc>
          <w:tcPr>
            <w:tcW w:w="720" w:type="dxa"/>
          </w:tcPr>
          <w:p w14:paraId="0DC73AA9" w14:textId="77777777" w:rsidR="00913E2F" w:rsidRPr="00E301AC" w:rsidRDefault="00913E2F" w:rsidP="00913E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86CC8" w:rsidRPr="00E301AC" w14:paraId="5B14E7CB" w14:textId="77777777" w:rsidTr="007516FC">
        <w:tc>
          <w:tcPr>
            <w:tcW w:w="6300" w:type="dxa"/>
          </w:tcPr>
          <w:p w14:paraId="4BC4A1CD" w14:textId="351383B2" w:rsidR="00486CC8" w:rsidRPr="00E301AC" w:rsidRDefault="00486CC8" w:rsidP="00486CC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ประมาณการหนี้สินเพิ่มขึ้น</w:t>
            </w:r>
          </w:p>
        </w:tc>
        <w:tc>
          <w:tcPr>
            <w:tcW w:w="810" w:type="dxa"/>
          </w:tcPr>
          <w:p w14:paraId="51801B00" w14:textId="77777777" w:rsidR="00486CC8" w:rsidRPr="00E301AC" w:rsidRDefault="00486CC8" w:rsidP="00486C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98AD8F" w14:textId="654D3B00" w:rsidR="00486CC8" w:rsidRPr="00E301AC" w:rsidRDefault="00DB51DB" w:rsidP="00486CC8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B51DB">
              <w:rPr>
                <w:rFonts w:asciiTheme="majorBidi" w:hAnsiTheme="majorBidi" w:cstheme="majorBidi"/>
                <w:sz w:val="30"/>
                <w:szCs w:val="30"/>
              </w:rPr>
              <w:t>39,515</w:t>
            </w:r>
          </w:p>
        </w:tc>
        <w:tc>
          <w:tcPr>
            <w:tcW w:w="720" w:type="dxa"/>
          </w:tcPr>
          <w:p w14:paraId="0E4729A2" w14:textId="77777777" w:rsidR="00486CC8" w:rsidRPr="00E301AC" w:rsidRDefault="00486CC8" w:rsidP="00486C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6CC8" w:rsidRPr="00E301AC" w14:paraId="17EBEE33" w14:textId="77777777" w:rsidTr="007516FC">
        <w:tc>
          <w:tcPr>
            <w:tcW w:w="6300" w:type="dxa"/>
          </w:tcPr>
          <w:p w14:paraId="4C0D3C93" w14:textId="26323D81" w:rsidR="00486CC8" w:rsidRPr="00E301AC" w:rsidRDefault="00486CC8" w:rsidP="00486CC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ประมาณการหนี้สินใช้ไป</w:t>
            </w:r>
          </w:p>
        </w:tc>
        <w:tc>
          <w:tcPr>
            <w:tcW w:w="810" w:type="dxa"/>
          </w:tcPr>
          <w:p w14:paraId="32D9A779" w14:textId="77777777" w:rsidR="00486CC8" w:rsidRPr="00E301AC" w:rsidRDefault="00486CC8" w:rsidP="00486C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2FA9F27" w14:textId="3D0D40FC" w:rsidR="00486CC8" w:rsidRPr="00E301AC" w:rsidRDefault="00DB51DB" w:rsidP="00486CC8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B51DB">
              <w:rPr>
                <w:rFonts w:asciiTheme="majorBidi" w:hAnsiTheme="majorBidi" w:cstheme="majorBidi"/>
                <w:sz w:val="30"/>
                <w:szCs w:val="30"/>
              </w:rPr>
              <w:t>(46,707)</w:t>
            </w:r>
          </w:p>
        </w:tc>
        <w:tc>
          <w:tcPr>
            <w:tcW w:w="720" w:type="dxa"/>
          </w:tcPr>
          <w:p w14:paraId="43B87EF9" w14:textId="77777777" w:rsidR="00486CC8" w:rsidRPr="00E301AC" w:rsidRDefault="00486CC8" w:rsidP="00486C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6CC8" w:rsidRPr="00E301AC" w14:paraId="7BB9E9FB" w14:textId="77777777" w:rsidTr="007516FC">
        <w:tc>
          <w:tcPr>
            <w:tcW w:w="6300" w:type="dxa"/>
            <w:shd w:val="clear" w:color="auto" w:fill="auto"/>
          </w:tcPr>
          <w:p w14:paraId="511DE8E7" w14:textId="7FA394DC" w:rsidR="00486CC8" w:rsidRPr="00E301AC" w:rsidRDefault="00486CC8" w:rsidP="00486C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256</w:t>
            </w:r>
            <w:r w:rsidR="00913E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810" w:type="dxa"/>
          </w:tcPr>
          <w:p w14:paraId="037CBF9C" w14:textId="77777777" w:rsidR="00486CC8" w:rsidRPr="00E301AC" w:rsidRDefault="00486CC8" w:rsidP="00486C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3CF8768" w14:textId="2C3E8E60" w:rsidR="00486CC8" w:rsidRPr="00E301AC" w:rsidRDefault="00DB51DB" w:rsidP="00486CC8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51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68,620</w:t>
            </w:r>
          </w:p>
        </w:tc>
        <w:tc>
          <w:tcPr>
            <w:tcW w:w="720" w:type="dxa"/>
          </w:tcPr>
          <w:p w14:paraId="2B8A826A" w14:textId="77777777" w:rsidR="00486CC8" w:rsidRPr="00E301AC" w:rsidRDefault="00486CC8" w:rsidP="00486C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221C9896" w14:textId="77777777" w:rsidR="00DA09CE" w:rsidRDefault="00DA09CE" w:rsidP="00B05C36">
      <w:pPr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3BBB6DDE" w14:textId="08FE62AF" w:rsidR="00B05C36" w:rsidRPr="00E301AC" w:rsidRDefault="00B05C36" w:rsidP="00B05C36">
      <w:pPr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ประมาณการค่าประกันความเสียหายจากการรับประกันคุณภาพสินค้าจะบันทึกเมื่อได้ขายสินค้าหรือให้บริการแก่ลูกค้าแล้ว โดยใช้ดุลยพินิจของผู้บริหารในการประมาณการค่าใช้จ่าย ซึ่งอ้างอิงจากข้อมูลการเรียกร้องค่</w:t>
      </w:r>
      <w:r w:rsidR="00F71ABA" w:rsidRPr="00E301AC">
        <w:rPr>
          <w:rFonts w:asciiTheme="majorBidi" w:hAnsiTheme="majorBidi" w:cstheme="majorBidi"/>
          <w:sz w:val="30"/>
          <w:szCs w:val="30"/>
          <w:cs/>
        </w:rPr>
        <w:t>าเสียหายที่เกิดขึ้นจริงในอดีต</w:t>
      </w:r>
      <w:r w:rsidRPr="00E301AC">
        <w:rPr>
          <w:rFonts w:asciiTheme="majorBidi" w:hAnsiTheme="majorBidi" w:cstheme="majorBidi"/>
          <w:sz w:val="30"/>
          <w:szCs w:val="30"/>
          <w:cs/>
        </w:rPr>
        <w:t>และปัจจัยต่างๆ</w:t>
      </w:r>
      <w:r w:rsidR="00FE38D3"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ที่อาจเกี่ยวข้องกับความน่าจะเป็นที่จะเกิดความเสียหายดังกล่าว ผู้บริหารประมาณการค่าประกันความเสียหายโดยประมาณการจากค่าประกันความเสียหายที่เกิดขึ้นจริงต่อยอดขายสินค้ารวมในช่วงอายุเฉลี่ยของการรับประกัน</w:t>
      </w:r>
    </w:p>
    <w:p w14:paraId="740B6971" w14:textId="77777777" w:rsidR="00342151" w:rsidRPr="00E301AC" w:rsidRDefault="00342151" w:rsidP="00B05C36">
      <w:pPr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6D7FD65D" w14:textId="77777777" w:rsidR="00471CCE" w:rsidRPr="00E301AC" w:rsidRDefault="00447EBA" w:rsidP="00DC75BD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ประมาณการหนี้สินไม่หมุนเวียนสำหรับผลประโยชน์พนักงาน</w:t>
      </w:r>
    </w:p>
    <w:p w14:paraId="5C4F920A" w14:textId="77777777" w:rsidR="00447EBA" w:rsidRPr="00E301AC" w:rsidRDefault="00447EBA" w:rsidP="00447EBA">
      <w:pPr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4685" w:type="pct"/>
        <w:tblInd w:w="450" w:type="dxa"/>
        <w:tblLook w:val="00A0" w:firstRow="1" w:lastRow="0" w:firstColumn="1" w:lastColumn="0" w:noHBand="0" w:noVBand="0"/>
      </w:tblPr>
      <w:tblGrid>
        <w:gridCol w:w="5040"/>
        <w:gridCol w:w="967"/>
        <w:gridCol w:w="1375"/>
        <w:gridCol w:w="281"/>
        <w:gridCol w:w="1337"/>
      </w:tblGrid>
      <w:tr w:rsidR="00471CCE" w:rsidRPr="00E301AC" w14:paraId="60C6B8C2" w14:textId="77777777" w:rsidTr="00447EBA">
        <w:trPr>
          <w:trHeight w:val="420"/>
          <w:tblHeader/>
        </w:trPr>
        <w:tc>
          <w:tcPr>
            <w:tcW w:w="2800" w:type="pct"/>
          </w:tcPr>
          <w:p w14:paraId="73A264F8" w14:textId="77777777" w:rsidR="00471CCE" w:rsidRPr="00E301AC" w:rsidRDefault="00471CCE" w:rsidP="008A64A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3808680B" w14:textId="77777777" w:rsidR="00471CCE" w:rsidRPr="00E301AC" w:rsidRDefault="00471CCE" w:rsidP="008A64AD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63" w:type="pct"/>
            <w:gridSpan w:val="3"/>
          </w:tcPr>
          <w:p w14:paraId="358C41D8" w14:textId="77777777" w:rsidR="00471CCE" w:rsidRPr="00E301AC" w:rsidRDefault="00471CCE" w:rsidP="008A64A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471CCE" w:rsidRPr="00E301AC" w14:paraId="7E7AB59A" w14:textId="77777777" w:rsidTr="00447EBA">
        <w:trPr>
          <w:trHeight w:val="420"/>
          <w:tblHeader/>
        </w:trPr>
        <w:tc>
          <w:tcPr>
            <w:tcW w:w="2800" w:type="pct"/>
          </w:tcPr>
          <w:p w14:paraId="42AADAA5" w14:textId="77777777" w:rsidR="00471CCE" w:rsidRPr="00E301AC" w:rsidRDefault="00471CCE" w:rsidP="008A64A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2F92C28F" w14:textId="77777777" w:rsidR="00471CCE" w:rsidRPr="00E301AC" w:rsidRDefault="00471CCE" w:rsidP="008A64AD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63" w:type="pct"/>
            <w:gridSpan w:val="3"/>
          </w:tcPr>
          <w:p w14:paraId="2C3EC0E4" w14:textId="77777777" w:rsidR="00471CCE" w:rsidRPr="00E301AC" w:rsidRDefault="00471CCE" w:rsidP="008A64A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471CCE" w:rsidRPr="00E301AC" w14:paraId="748CFC06" w14:textId="77777777" w:rsidTr="00447EBA">
        <w:trPr>
          <w:trHeight w:val="420"/>
          <w:tblHeader/>
        </w:trPr>
        <w:tc>
          <w:tcPr>
            <w:tcW w:w="2800" w:type="pct"/>
          </w:tcPr>
          <w:p w14:paraId="4495DFCA" w14:textId="77777777" w:rsidR="00471CCE" w:rsidRPr="00E301AC" w:rsidRDefault="00471CCE" w:rsidP="008A64A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44B71230" w14:textId="77777777" w:rsidR="00471CCE" w:rsidRPr="00E301AC" w:rsidRDefault="00471CCE" w:rsidP="008A64AD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63" w:type="pct"/>
            <w:gridSpan w:val="3"/>
          </w:tcPr>
          <w:p w14:paraId="3E41920E" w14:textId="77777777" w:rsidR="00471CCE" w:rsidRPr="00E301AC" w:rsidRDefault="00471CCE" w:rsidP="008A64A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5B3DEC" w:rsidRPr="00E301AC" w14:paraId="2681F847" w14:textId="77777777" w:rsidTr="00E20376">
        <w:tblPrEx>
          <w:tblLook w:val="0000" w:firstRow="0" w:lastRow="0" w:firstColumn="0" w:lastColumn="0" w:noHBand="0" w:noVBand="0"/>
        </w:tblPrEx>
        <w:trPr>
          <w:trHeight w:val="115"/>
          <w:tblHeader/>
        </w:trPr>
        <w:tc>
          <w:tcPr>
            <w:tcW w:w="2800" w:type="pct"/>
          </w:tcPr>
          <w:p w14:paraId="5FAD6352" w14:textId="30985560" w:rsidR="005B3DEC" w:rsidRPr="00E301AC" w:rsidRDefault="002F3FF8" w:rsidP="005B3DEC">
            <w:pPr>
              <w:tabs>
                <w:tab w:val="left" w:pos="5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C90145"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537" w:type="pct"/>
          </w:tcPr>
          <w:p w14:paraId="19C8256C" w14:textId="77777777" w:rsidR="005B3DEC" w:rsidRPr="00E301AC" w:rsidRDefault="005B3DEC" w:rsidP="005B3DEC">
            <w:pPr>
              <w:tabs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764" w:type="pct"/>
            <w:shd w:val="clear" w:color="auto" w:fill="auto"/>
          </w:tcPr>
          <w:p w14:paraId="2E50518A" w14:textId="232627CD" w:rsidR="005B3DEC" w:rsidRPr="00E301AC" w:rsidRDefault="00C90145" w:rsidP="008532DE">
            <w:pPr>
              <w:spacing w:line="240" w:lineRule="auto"/>
              <w:ind w:left="-10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913E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56" w:type="pct"/>
            <w:shd w:val="clear" w:color="auto" w:fill="auto"/>
          </w:tcPr>
          <w:p w14:paraId="5A54E28A" w14:textId="77777777" w:rsidR="005B3DEC" w:rsidRPr="00E301AC" w:rsidRDefault="005B3DEC" w:rsidP="005B3DE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743" w:type="pct"/>
            <w:shd w:val="clear" w:color="auto" w:fill="auto"/>
          </w:tcPr>
          <w:p w14:paraId="0583A5F2" w14:textId="48707BC2" w:rsidR="005B3DEC" w:rsidRPr="00E301AC" w:rsidRDefault="00C90145" w:rsidP="005B3DE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913E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5B3DEC" w:rsidRPr="00E301AC" w14:paraId="70959E90" w14:textId="77777777" w:rsidTr="00447EBA">
        <w:trPr>
          <w:trHeight w:val="420"/>
          <w:tblHeader/>
        </w:trPr>
        <w:tc>
          <w:tcPr>
            <w:tcW w:w="2800" w:type="pct"/>
          </w:tcPr>
          <w:p w14:paraId="631E7A95" w14:textId="77777777" w:rsidR="005B3DEC" w:rsidRPr="00E301AC" w:rsidRDefault="005B3DEC" w:rsidP="005B3DE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23518836" w14:textId="77777777" w:rsidR="005B3DEC" w:rsidRPr="00E301AC" w:rsidRDefault="005B3DEC" w:rsidP="005B3DEC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63" w:type="pct"/>
            <w:gridSpan w:val="3"/>
          </w:tcPr>
          <w:p w14:paraId="09E3508B" w14:textId="77777777" w:rsidR="005B3DEC" w:rsidRPr="00E301AC" w:rsidRDefault="005B3DEC" w:rsidP="005B3DE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E0DE4" w:rsidRPr="00E301AC" w14:paraId="72ACCBC3" w14:textId="77777777" w:rsidTr="00E20376">
        <w:trPr>
          <w:trHeight w:val="420"/>
        </w:trPr>
        <w:tc>
          <w:tcPr>
            <w:tcW w:w="2800" w:type="pct"/>
          </w:tcPr>
          <w:p w14:paraId="36F0F1C0" w14:textId="77777777" w:rsidR="00FE0DE4" w:rsidRPr="00E301AC" w:rsidRDefault="00FE0DE4" w:rsidP="00FE0DE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37" w:type="pct"/>
          </w:tcPr>
          <w:p w14:paraId="54771AE8" w14:textId="77777777" w:rsidR="00FE0DE4" w:rsidRPr="00E301AC" w:rsidRDefault="00FE0DE4" w:rsidP="00FE0DE4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64" w:type="pct"/>
          </w:tcPr>
          <w:p w14:paraId="78500D0C" w14:textId="0FC21F65" w:rsidR="00FE0DE4" w:rsidRPr="00E301AC" w:rsidRDefault="00FE0DE4" w:rsidP="00FE0DE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" w:type="pct"/>
          </w:tcPr>
          <w:p w14:paraId="32116C3D" w14:textId="77777777" w:rsidR="00FE0DE4" w:rsidRPr="00E301AC" w:rsidRDefault="00FE0DE4" w:rsidP="00FE0D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3" w:type="pct"/>
          </w:tcPr>
          <w:p w14:paraId="617222C5" w14:textId="77777777" w:rsidR="00FE0DE4" w:rsidRPr="00E301AC" w:rsidRDefault="00FE0DE4" w:rsidP="00FE0DE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3E2F" w:rsidRPr="00E301AC" w14:paraId="39DA609D" w14:textId="77777777" w:rsidTr="00E20376">
        <w:trPr>
          <w:trHeight w:val="420"/>
        </w:trPr>
        <w:tc>
          <w:tcPr>
            <w:tcW w:w="2800" w:type="pct"/>
          </w:tcPr>
          <w:p w14:paraId="6A11DCC4" w14:textId="77777777" w:rsidR="00913E2F" w:rsidRPr="00E301AC" w:rsidRDefault="00913E2F" w:rsidP="00913E2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537" w:type="pct"/>
          </w:tcPr>
          <w:p w14:paraId="4A4F3ED1" w14:textId="77777777" w:rsidR="00913E2F" w:rsidRPr="00E301AC" w:rsidRDefault="00913E2F" w:rsidP="00913E2F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64" w:type="pct"/>
          </w:tcPr>
          <w:p w14:paraId="5D29BC2E" w14:textId="7A18BEE8" w:rsidR="00913E2F" w:rsidRPr="00E301AC" w:rsidRDefault="00EE509E" w:rsidP="00913E2F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50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260,222</w:t>
            </w:r>
          </w:p>
        </w:tc>
        <w:tc>
          <w:tcPr>
            <w:tcW w:w="156" w:type="pct"/>
          </w:tcPr>
          <w:p w14:paraId="25250BE7" w14:textId="77777777" w:rsidR="00913E2F" w:rsidRPr="00E301AC" w:rsidRDefault="00913E2F" w:rsidP="00913E2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3" w:type="pct"/>
          </w:tcPr>
          <w:p w14:paraId="19465292" w14:textId="68D3F4DA" w:rsidR="00913E2F" w:rsidRPr="00E301AC" w:rsidRDefault="00913E2F" w:rsidP="00913E2F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06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255,533</w:t>
            </w:r>
          </w:p>
        </w:tc>
      </w:tr>
      <w:tr w:rsidR="00913E2F" w:rsidRPr="00E301AC" w14:paraId="7FCA8775" w14:textId="77777777" w:rsidTr="00E20376">
        <w:trPr>
          <w:trHeight w:val="420"/>
        </w:trPr>
        <w:tc>
          <w:tcPr>
            <w:tcW w:w="28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93C02" w14:textId="77777777" w:rsidR="00913E2F" w:rsidRPr="00E301AC" w:rsidRDefault="00913E2F" w:rsidP="00913E2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FCB75" w14:textId="77777777" w:rsidR="00913E2F" w:rsidRPr="00E301AC" w:rsidRDefault="00913E2F" w:rsidP="00913E2F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6CF9DC" w14:textId="648173C2" w:rsidR="00913E2F" w:rsidRPr="00E301AC" w:rsidRDefault="00EE509E" w:rsidP="00913E2F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50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14,903</w:t>
            </w: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A22CB" w14:textId="77777777" w:rsidR="00913E2F" w:rsidRPr="00E301AC" w:rsidRDefault="00913E2F" w:rsidP="00913E2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D5B696" w14:textId="15A144E1" w:rsidR="00913E2F" w:rsidRPr="00E301AC" w:rsidRDefault="00913E2F" w:rsidP="00913E2F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06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14,496</w:t>
            </w:r>
          </w:p>
        </w:tc>
      </w:tr>
      <w:tr w:rsidR="00913E2F" w:rsidRPr="00E301AC" w14:paraId="29890861" w14:textId="77777777" w:rsidTr="00E20376">
        <w:trPr>
          <w:cantSplit/>
          <w:trHeight w:val="420"/>
        </w:trPr>
        <w:tc>
          <w:tcPr>
            <w:tcW w:w="2800" w:type="pct"/>
          </w:tcPr>
          <w:p w14:paraId="17BB9429" w14:textId="77777777" w:rsidR="00913E2F" w:rsidRPr="00E301AC" w:rsidRDefault="00913E2F" w:rsidP="00913E2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537" w:type="pct"/>
          </w:tcPr>
          <w:p w14:paraId="122F97BA" w14:textId="77777777" w:rsidR="00913E2F" w:rsidRPr="00E301AC" w:rsidRDefault="00913E2F" w:rsidP="00913E2F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64" w:type="pct"/>
            <w:tcBorders>
              <w:top w:val="single" w:sz="4" w:space="0" w:color="auto"/>
              <w:bottom w:val="double" w:sz="4" w:space="0" w:color="auto"/>
            </w:tcBorders>
          </w:tcPr>
          <w:p w14:paraId="46DC8234" w14:textId="6751D25A" w:rsidR="00913E2F" w:rsidRPr="00E301AC" w:rsidRDefault="00EE509E" w:rsidP="00913E2F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E509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275,125</w:t>
            </w:r>
          </w:p>
        </w:tc>
        <w:tc>
          <w:tcPr>
            <w:tcW w:w="156" w:type="pct"/>
          </w:tcPr>
          <w:p w14:paraId="147BD13F" w14:textId="77777777" w:rsidR="00913E2F" w:rsidRPr="00E301AC" w:rsidRDefault="00913E2F" w:rsidP="00913E2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single" w:sz="4" w:space="0" w:color="auto"/>
              <w:bottom w:val="double" w:sz="4" w:space="0" w:color="auto"/>
            </w:tcBorders>
          </w:tcPr>
          <w:p w14:paraId="6D1714E2" w14:textId="26E5644D" w:rsidR="00913E2F" w:rsidRPr="00E301AC" w:rsidRDefault="00913E2F" w:rsidP="00913E2F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D06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270,029</w:t>
            </w:r>
          </w:p>
        </w:tc>
      </w:tr>
    </w:tbl>
    <w:p w14:paraId="7A62BC7B" w14:textId="77777777" w:rsidR="00C34EA1" w:rsidRPr="00E301AC" w:rsidRDefault="00C34EA1" w:rsidP="00612C40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43DDD3D1" w14:textId="38E5A36F" w:rsidR="003C6D51" w:rsidRPr="004F634B" w:rsidRDefault="003C6D51" w:rsidP="00612C40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3013DADC" w14:textId="77777777" w:rsidR="003C6D51" w:rsidRPr="00E301AC" w:rsidRDefault="003C6D51" w:rsidP="00612C4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D46F4E" w14:textId="31CF4994" w:rsidR="002D6A48" w:rsidRPr="00E301AC" w:rsidRDefault="00626179" w:rsidP="00DB51D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2541</w:t>
      </w:r>
      <w:r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</w:rPr>
        <w:br/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</w:t>
      </w:r>
      <w:r w:rsidR="00A73F11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E301AC">
        <w:rPr>
          <w:rFonts w:asciiTheme="majorBidi" w:hAnsiTheme="majorBidi" w:cstheme="majorBidi"/>
          <w:sz w:val="30"/>
          <w:szCs w:val="30"/>
          <w:cs/>
        </w:rPr>
        <w:t>ความเสี่ยงจากอัตราดอกเบี้ย</w:t>
      </w:r>
    </w:p>
    <w:p w14:paraId="60C4D781" w14:textId="77777777" w:rsidR="002D6A48" w:rsidRPr="00E301AC" w:rsidRDefault="002D6A48" w:rsidP="002D6A48">
      <w:pPr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4685" w:type="pct"/>
        <w:tblInd w:w="450" w:type="dxa"/>
        <w:tblLook w:val="00A0" w:firstRow="1" w:lastRow="0" w:firstColumn="1" w:lastColumn="0" w:noHBand="0" w:noVBand="0"/>
      </w:tblPr>
      <w:tblGrid>
        <w:gridCol w:w="5032"/>
        <w:gridCol w:w="959"/>
        <w:gridCol w:w="1372"/>
        <w:gridCol w:w="275"/>
        <w:gridCol w:w="1362"/>
      </w:tblGrid>
      <w:tr w:rsidR="00AC03ED" w:rsidRPr="00E301AC" w14:paraId="1596EE12" w14:textId="77777777" w:rsidTr="00486CC8">
        <w:trPr>
          <w:tblHeader/>
        </w:trPr>
        <w:tc>
          <w:tcPr>
            <w:tcW w:w="2796" w:type="pct"/>
          </w:tcPr>
          <w:p w14:paraId="0EF74F55" w14:textId="41C0129B" w:rsidR="00AC03ED" w:rsidRPr="00E301AC" w:rsidRDefault="00AC03ED" w:rsidP="00AC03ED">
            <w:pPr>
              <w:spacing w:line="240" w:lineRule="auto"/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3" w:type="pct"/>
          </w:tcPr>
          <w:p w14:paraId="40AB1891" w14:textId="77777777" w:rsidR="00AC03ED" w:rsidRPr="00E301AC" w:rsidRDefault="00AC03ED" w:rsidP="004050EB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72" w:type="pct"/>
            <w:gridSpan w:val="3"/>
          </w:tcPr>
          <w:p w14:paraId="7EDA3E5A" w14:textId="77777777" w:rsidR="00AC03ED" w:rsidRPr="00E301AC" w:rsidRDefault="00AC03ED" w:rsidP="004050E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AC03ED" w:rsidRPr="00E301AC" w14:paraId="332AA618" w14:textId="77777777" w:rsidTr="00486CC8">
        <w:trPr>
          <w:tblHeader/>
        </w:trPr>
        <w:tc>
          <w:tcPr>
            <w:tcW w:w="2796" w:type="pct"/>
          </w:tcPr>
          <w:p w14:paraId="5A37E741" w14:textId="77777777" w:rsidR="00AC03ED" w:rsidRPr="00E301AC" w:rsidRDefault="00AC03ED" w:rsidP="004050E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2DAF83BA" w14:textId="77777777" w:rsidR="00AC03ED" w:rsidRPr="00E301AC" w:rsidRDefault="00AC03ED" w:rsidP="004050EB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72" w:type="pct"/>
            <w:gridSpan w:val="3"/>
          </w:tcPr>
          <w:p w14:paraId="415D4B9D" w14:textId="77777777" w:rsidR="00AC03ED" w:rsidRPr="00E301AC" w:rsidRDefault="00AC03ED" w:rsidP="004050E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AC03ED" w:rsidRPr="00E301AC" w14:paraId="1E99C834" w14:textId="77777777" w:rsidTr="00486CC8">
        <w:trPr>
          <w:tblHeader/>
        </w:trPr>
        <w:tc>
          <w:tcPr>
            <w:tcW w:w="2796" w:type="pct"/>
          </w:tcPr>
          <w:p w14:paraId="0632BB51" w14:textId="00968C78" w:rsidR="00AC03ED" w:rsidRPr="00E301AC" w:rsidRDefault="00BF3396" w:rsidP="004050E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มูลค่าปัจจุบันของภาระผูกพันตามโครงการผลประโยชน์</w:t>
            </w:r>
          </w:p>
        </w:tc>
        <w:tc>
          <w:tcPr>
            <w:tcW w:w="533" w:type="pct"/>
          </w:tcPr>
          <w:p w14:paraId="6348C8AC" w14:textId="77777777" w:rsidR="00AC03ED" w:rsidRPr="00E301AC" w:rsidRDefault="00AC03ED" w:rsidP="004050EB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72" w:type="pct"/>
            <w:gridSpan w:val="3"/>
          </w:tcPr>
          <w:p w14:paraId="7A475BCD" w14:textId="77777777" w:rsidR="00AC03ED" w:rsidRPr="00E301AC" w:rsidRDefault="00AC03ED" w:rsidP="004050E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E20376" w:rsidRPr="00E301AC" w14:paraId="2252DF09" w14:textId="77777777" w:rsidTr="00486CC8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2796" w:type="pct"/>
          </w:tcPr>
          <w:p w14:paraId="0CA228C4" w14:textId="77777777" w:rsidR="00E20376" w:rsidRPr="00E301AC" w:rsidRDefault="00E20376" w:rsidP="00E20376">
            <w:pPr>
              <w:tabs>
                <w:tab w:val="left" w:pos="540"/>
              </w:tabs>
              <w:spacing w:line="240" w:lineRule="auto"/>
              <w:ind w:right="-9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33" w:type="pct"/>
          </w:tcPr>
          <w:p w14:paraId="4402B1AF" w14:textId="77777777" w:rsidR="00E20376" w:rsidRPr="00E301AC" w:rsidRDefault="00E20376" w:rsidP="00E20376">
            <w:pPr>
              <w:tabs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762" w:type="pct"/>
            <w:shd w:val="clear" w:color="auto" w:fill="auto"/>
          </w:tcPr>
          <w:p w14:paraId="36674F2E" w14:textId="7A4115C2" w:rsidR="00E20376" w:rsidRPr="00E301AC" w:rsidRDefault="00C90145" w:rsidP="00E20376">
            <w:pPr>
              <w:spacing w:line="240" w:lineRule="auto"/>
              <w:ind w:left="-10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913E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53" w:type="pct"/>
            <w:shd w:val="clear" w:color="auto" w:fill="auto"/>
          </w:tcPr>
          <w:p w14:paraId="345571ED" w14:textId="77777777" w:rsidR="00E20376" w:rsidRPr="00E301AC" w:rsidRDefault="00E20376" w:rsidP="00E2037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757" w:type="pct"/>
            <w:shd w:val="clear" w:color="auto" w:fill="auto"/>
          </w:tcPr>
          <w:p w14:paraId="4D005F3F" w14:textId="6C3771A5" w:rsidR="00E20376" w:rsidRPr="00E301AC" w:rsidRDefault="00C90145" w:rsidP="00E2037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913E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E20376" w:rsidRPr="00E301AC" w14:paraId="76166FC9" w14:textId="77777777" w:rsidTr="00486CC8">
        <w:trPr>
          <w:tblHeader/>
        </w:trPr>
        <w:tc>
          <w:tcPr>
            <w:tcW w:w="2796" w:type="pct"/>
          </w:tcPr>
          <w:p w14:paraId="60432C5E" w14:textId="77777777" w:rsidR="00E20376" w:rsidRPr="00E301AC" w:rsidRDefault="00E20376" w:rsidP="00E2037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0C09F2A9" w14:textId="77777777" w:rsidR="00E20376" w:rsidRPr="00E301AC" w:rsidRDefault="00E20376" w:rsidP="00E20376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72" w:type="pct"/>
            <w:gridSpan w:val="3"/>
          </w:tcPr>
          <w:p w14:paraId="74AEEF12" w14:textId="77777777" w:rsidR="00E20376" w:rsidRPr="00E301AC" w:rsidRDefault="00E20376" w:rsidP="00E2037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13E2F" w:rsidRPr="00E301AC" w14:paraId="79A39B60" w14:textId="77777777" w:rsidTr="00486CC8">
        <w:tc>
          <w:tcPr>
            <w:tcW w:w="2796" w:type="pct"/>
          </w:tcPr>
          <w:p w14:paraId="55CB61BD" w14:textId="34CA82D2" w:rsidR="00913E2F" w:rsidRPr="00E301AC" w:rsidRDefault="00913E2F" w:rsidP="00913E2F">
            <w:pPr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E301A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เมษายน</w:t>
            </w:r>
          </w:p>
        </w:tc>
        <w:tc>
          <w:tcPr>
            <w:tcW w:w="533" w:type="pct"/>
          </w:tcPr>
          <w:p w14:paraId="767162E7" w14:textId="77777777" w:rsidR="00913E2F" w:rsidRPr="00E301AC" w:rsidRDefault="00913E2F" w:rsidP="00913E2F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62" w:type="pct"/>
          </w:tcPr>
          <w:p w14:paraId="76EC308D" w14:textId="03AEC9A8" w:rsidR="00913E2F" w:rsidRPr="00192034" w:rsidRDefault="00192034" w:rsidP="00913E2F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20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270,029</w:t>
            </w:r>
          </w:p>
        </w:tc>
        <w:tc>
          <w:tcPr>
            <w:tcW w:w="153" w:type="pct"/>
          </w:tcPr>
          <w:p w14:paraId="5E0F7C25" w14:textId="77777777" w:rsidR="00913E2F" w:rsidRPr="00E301AC" w:rsidRDefault="00913E2F" w:rsidP="00913E2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57" w:type="pct"/>
          </w:tcPr>
          <w:p w14:paraId="131A7913" w14:textId="155C6468" w:rsidR="00913E2F" w:rsidRPr="00E301AC" w:rsidRDefault="00913E2F" w:rsidP="00913E2F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309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276,204</w:t>
            </w:r>
          </w:p>
        </w:tc>
      </w:tr>
      <w:tr w:rsidR="00913E2F" w:rsidRPr="00E301AC" w14:paraId="450FC7AF" w14:textId="77777777" w:rsidTr="00486CC8">
        <w:tc>
          <w:tcPr>
            <w:tcW w:w="2796" w:type="pct"/>
          </w:tcPr>
          <w:p w14:paraId="148CAB09" w14:textId="77777777" w:rsidR="00913E2F" w:rsidRPr="00E301AC" w:rsidRDefault="00913E2F" w:rsidP="00913E2F">
            <w:pPr>
              <w:pStyle w:val="NoSpacing"/>
              <w:ind w:left="-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738A472B" w14:textId="77777777" w:rsidR="00913E2F" w:rsidRPr="00E301AC" w:rsidRDefault="00913E2F" w:rsidP="00913E2F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762" w:type="pct"/>
          </w:tcPr>
          <w:p w14:paraId="1AD920BA" w14:textId="77777777" w:rsidR="00913E2F" w:rsidRPr="00E301AC" w:rsidRDefault="00913E2F" w:rsidP="00913E2F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53" w:type="pct"/>
          </w:tcPr>
          <w:p w14:paraId="16C94CD3" w14:textId="77777777" w:rsidR="00913E2F" w:rsidRPr="00E301AC" w:rsidRDefault="00913E2F" w:rsidP="00913E2F">
            <w:pPr>
              <w:pStyle w:val="NoSpacing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757" w:type="pct"/>
          </w:tcPr>
          <w:p w14:paraId="4394F88B" w14:textId="77777777" w:rsidR="00913E2F" w:rsidRPr="00E301AC" w:rsidRDefault="00913E2F" w:rsidP="00913E2F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</w:tr>
      <w:tr w:rsidR="00913E2F" w:rsidRPr="00E301AC" w14:paraId="75A6C96C" w14:textId="77777777" w:rsidTr="00486CC8">
        <w:tc>
          <w:tcPr>
            <w:tcW w:w="2796" w:type="pct"/>
            <w:tcBorders>
              <w:top w:val="nil"/>
              <w:left w:val="nil"/>
              <w:bottom w:val="nil"/>
              <w:right w:val="nil"/>
            </w:tcBorders>
          </w:tcPr>
          <w:p w14:paraId="096C6097" w14:textId="77777777" w:rsidR="00913E2F" w:rsidRPr="006B0259" w:rsidRDefault="00913E2F" w:rsidP="00913E2F">
            <w:pPr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B02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2366E" w14:textId="77777777" w:rsidR="00913E2F" w:rsidRPr="00E301AC" w:rsidRDefault="00913E2F" w:rsidP="00913E2F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</w:tcPr>
          <w:p w14:paraId="3EAEEEEE" w14:textId="7917AAE9" w:rsidR="00913E2F" w:rsidRPr="00E301AC" w:rsidRDefault="00913E2F" w:rsidP="00913E2F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53" w:type="pct"/>
            <w:tcBorders>
              <w:top w:val="nil"/>
              <w:left w:val="nil"/>
              <w:right w:val="nil"/>
            </w:tcBorders>
          </w:tcPr>
          <w:p w14:paraId="5810F98D" w14:textId="77777777" w:rsidR="00913E2F" w:rsidRPr="00E301AC" w:rsidRDefault="00913E2F" w:rsidP="00913E2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nil"/>
              <w:left w:val="nil"/>
              <w:right w:val="nil"/>
            </w:tcBorders>
          </w:tcPr>
          <w:p w14:paraId="1E426EF1" w14:textId="77777777" w:rsidR="00913E2F" w:rsidRPr="00E301AC" w:rsidRDefault="00913E2F" w:rsidP="00913E2F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913E2F" w:rsidRPr="00E301AC" w14:paraId="154EDB9D" w14:textId="77777777" w:rsidTr="00486CC8">
        <w:tc>
          <w:tcPr>
            <w:tcW w:w="2796" w:type="pct"/>
            <w:tcBorders>
              <w:top w:val="nil"/>
              <w:left w:val="nil"/>
              <w:bottom w:val="nil"/>
              <w:right w:val="nil"/>
            </w:tcBorders>
          </w:tcPr>
          <w:p w14:paraId="1A8A2514" w14:textId="77777777" w:rsidR="00913E2F" w:rsidRPr="00E301AC" w:rsidRDefault="00913E2F" w:rsidP="00913E2F">
            <w:pPr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D3905" w14:textId="77777777" w:rsidR="00913E2F" w:rsidRPr="00E301AC" w:rsidRDefault="00913E2F" w:rsidP="00913E2F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</w:tcPr>
          <w:p w14:paraId="36415CF8" w14:textId="72764C97" w:rsidR="00913E2F" w:rsidRPr="00E301AC" w:rsidRDefault="00EE509E" w:rsidP="00913E2F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E50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822</w:t>
            </w:r>
          </w:p>
        </w:tc>
        <w:tc>
          <w:tcPr>
            <w:tcW w:w="153" w:type="pct"/>
            <w:tcBorders>
              <w:top w:val="nil"/>
              <w:left w:val="nil"/>
              <w:right w:val="nil"/>
            </w:tcBorders>
          </w:tcPr>
          <w:p w14:paraId="04985C01" w14:textId="77777777" w:rsidR="00913E2F" w:rsidRPr="00E301AC" w:rsidRDefault="00913E2F" w:rsidP="00913E2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nil"/>
              <w:left w:val="nil"/>
              <w:right w:val="nil"/>
            </w:tcBorders>
          </w:tcPr>
          <w:p w14:paraId="640E57E5" w14:textId="3E8EDEC7" w:rsidR="00913E2F" w:rsidRPr="00E301AC" w:rsidRDefault="00913E2F" w:rsidP="00913E2F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427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18,31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913E2F" w:rsidRPr="00E301AC" w14:paraId="7AEB0B82" w14:textId="77777777" w:rsidTr="00B713EF">
        <w:tc>
          <w:tcPr>
            <w:tcW w:w="2796" w:type="pct"/>
            <w:tcBorders>
              <w:top w:val="nil"/>
              <w:left w:val="nil"/>
              <w:bottom w:val="nil"/>
              <w:right w:val="nil"/>
            </w:tcBorders>
          </w:tcPr>
          <w:p w14:paraId="0D4BCD56" w14:textId="77777777" w:rsidR="00913E2F" w:rsidRPr="00E301AC" w:rsidRDefault="00913E2F" w:rsidP="00913E2F">
            <w:pPr>
              <w:ind w:left="-33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111AB" w14:textId="77777777" w:rsidR="00913E2F" w:rsidRPr="00E301AC" w:rsidRDefault="00913E2F" w:rsidP="00913E2F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</w:tcPr>
          <w:p w14:paraId="19DF9428" w14:textId="3A7389BB" w:rsidR="00913E2F" w:rsidRPr="00E301AC" w:rsidRDefault="00EE509E" w:rsidP="00EE509E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E50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5,694</w:t>
            </w:r>
          </w:p>
        </w:tc>
        <w:tc>
          <w:tcPr>
            <w:tcW w:w="153" w:type="pct"/>
            <w:tcBorders>
              <w:top w:val="nil"/>
              <w:left w:val="nil"/>
              <w:right w:val="nil"/>
            </w:tcBorders>
          </w:tcPr>
          <w:p w14:paraId="31437D80" w14:textId="77777777" w:rsidR="00913E2F" w:rsidRPr="00E301AC" w:rsidRDefault="00913E2F" w:rsidP="00913E2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nil"/>
              <w:left w:val="nil"/>
              <w:right w:val="nil"/>
            </w:tcBorders>
          </w:tcPr>
          <w:p w14:paraId="05326F78" w14:textId="09B98DB1" w:rsidR="00913E2F" w:rsidRPr="00E301AC" w:rsidRDefault="00913E2F" w:rsidP="00913E2F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13E2F" w:rsidRPr="00E301AC" w14:paraId="1E058678" w14:textId="77777777" w:rsidTr="00B713EF">
        <w:tc>
          <w:tcPr>
            <w:tcW w:w="2796" w:type="pct"/>
            <w:tcBorders>
              <w:top w:val="nil"/>
              <w:left w:val="nil"/>
              <w:bottom w:val="nil"/>
              <w:right w:val="nil"/>
            </w:tcBorders>
          </w:tcPr>
          <w:p w14:paraId="26256DEB" w14:textId="77777777" w:rsidR="00913E2F" w:rsidRPr="00E301AC" w:rsidRDefault="00913E2F" w:rsidP="00913E2F">
            <w:pPr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6953C" w14:textId="77777777" w:rsidR="00913E2F" w:rsidRPr="00E301AC" w:rsidRDefault="00913E2F" w:rsidP="00913E2F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</w:tcPr>
          <w:p w14:paraId="02C7CF81" w14:textId="045E8D3C" w:rsidR="00913E2F" w:rsidRPr="00E301AC" w:rsidRDefault="00EE509E" w:rsidP="00913E2F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E50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7,374</w:t>
            </w:r>
          </w:p>
        </w:tc>
        <w:tc>
          <w:tcPr>
            <w:tcW w:w="153" w:type="pct"/>
            <w:tcBorders>
              <w:top w:val="nil"/>
              <w:left w:val="nil"/>
              <w:right w:val="nil"/>
            </w:tcBorders>
          </w:tcPr>
          <w:p w14:paraId="46703DE3" w14:textId="77777777" w:rsidR="00913E2F" w:rsidRPr="00E301AC" w:rsidRDefault="00913E2F" w:rsidP="00913E2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nil"/>
              <w:left w:val="nil"/>
              <w:right w:val="nil"/>
            </w:tcBorders>
          </w:tcPr>
          <w:p w14:paraId="5B0305E2" w14:textId="1C13C034" w:rsidR="00913E2F" w:rsidRPr="00E301AC" w:rsidRDefault="00913E2F" w:rsidP="00913E2F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6,767</w:t>
            </w:r>
          </w:p>
        </w:tc>
      </w:tr>
      <w:tr w:rsidR="00913E2F" w:rsidRPr="00E301AC" w14:paraId="6D2F326C" w14:textId="77777777" w:rsidTr="00486CC8">
        <w:tc>
          <w:tcPr>
            <w:tcW w:w="2796" w:type="pct"/>
            <w:tcBorders>
              <w:top w:val="nil"/>
              <w:left w:val="nil"/>
              <w:right w:val="nil"/>
            </w:tcBorders>
          </w:tcPr>
          <w:p w14:paraId="55047B7D" w14:textId="77777777" w:rsidR="00913E2F" w:rsidRPr="00E301AC" w:rsidRDefault="00913E2F" w:rsidP="00913E2F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vAlign w:val="bottom"/>
          </w:tcPr>
          <w:p w14:paraId="280258B5" w14:textId="77777777" w:rsidR="00913E2F" w:rsidRPr="00E301AC" w:rsidRDefault="00913E2F" w:rsidP="00913E2F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11D99D" w14:textId="61356293" w:rsidR="00913E2F" w:rsidRPr="00E301AC" w:rsidRDefault="00EE509E" w:rsidP="00913E2F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E509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30,890</w:t>
            </w:r>
          </w:p>
        </w:tc>
        <w:tc>
          <w:tcPr>
            <w:tcW w:w="153" w:type="pct"/>
            <w:tcBorders>
              <w:top w:val="nil"/>
              <w:left w:val="nil"/>
              <w:right w:val="nil"/>
            </w:tcBorders>
          </w:tcPr>
          <w:p w14:paraId="30D64F47" w14:textId="77777777" w:rsidR="00913E2F" w:rsidRPr="00E301AC" w:rsidRDefault="00913E2F" w:rsidP="00913E2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AC185B" w14:textId="5D48C4E5" w:rsidR="00913E2F" w:rsidRPr="00E301AC" w:rsidRDefault="00913E2F" w:rsidP="00913E2F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427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25,08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  <w:tr w:rsidR="00913E2F" w:rsidRPr="00E301AC" w14:paraId="1CDC2521" w14:textId="77777777" w:rsidTr="00486CC8">
        <w:tc>
          <w:tcPr>
            <w:tcW w:w="2796" w:type="pct"/>
            <w:tcBorders>
              <w:left w:val="nil"/>
              <w:bottom w:val="nil"/>
              <w:right w:val="nil"/>
            </w:tcBorders>
          </w:tcPr>
          <w:p w14:paraId="46AE517F" w14:textId="476E471A" w:rsidR="00913E2F" w:rsidRPr="006B0259" w:rsidRDefault="00913E2F" w:rsidP="00913E2F">
            <w:pPr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B02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533" w:type="pct"/>
            <w:tcBorders>
              <w:left w:val="nil"/>
              <w:bottom w:val="nil"/>
              <w:right w:val="nil"/>
            </w:tcBorders>
            <w:vAlign w:val="bottom"/>
          </w:tcPr>
          <w:p w14:paraId="28793D25" w14:textId="77777777" w:rsidR="00913E2F" w:rsidRPr="00E301AC" w:rsidRDefault="00913E2F" w:rsidP="00913E2F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right w:val="nil"/>
            </w:tcBorders>
          </w:tcPr>
          <w:p w14:paraId="4E2B7D45" w14:textId="77777777" w:rsidR="00913E2F" w:rsidRPr="00E301AC" w:rsidRDefault="00913E2F" w:rsidP="00913E2F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  <w:tcBorders>
              <w:left w:val="nil"/>
              <w:right w:val="nil"/>
            </w:tcBorders>
          </w:tcPr>
          <w:p w14:paraId="7571AF2F" w14:textId="77777777" w:rsidR="00913E2F" w:rsidRPr="00E301AC" w:rsidRDefault="00913E2F" w:rsidP="00913E2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nil"/>
              <w:right w:val="nil"/>
            </w:tcBorders>
          </w:tcPr>
          <w:p w14:paraId="255A863A" w14:textId="77777777" w:rsidR="00913E2F" w:rsidRPr="00E301AC" w:rsidRDefault="00913E2F" w:rsidP="00913E2F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13E2F" w:rsidRPr="00E301AC" w14:paraId="0AE66BE6" w14:textId="77777777" w:rsidTr="00486CC8">
        <w:tc>
          <w:tcPr>
            <w:tcW w:w="2796" w:type="pct"/>
            <w:tcBorders>
              <w:top w:val="nil"/>
              <w:left w:val="nil"/>
              <w:bottom w:val="nil"/>
              <w:right w:val="nil"/>
            </w:tcBorders>
          </w:tcPr>
          <w:p w14:paraId="44893675" w14:textId="77777777" w:rsidR="00913E2F" w:rsidRPr="00E301AC" w:rsidRDefault="00913E2F" w:rsidP="00913E2F">
            <w:pPr>
              <w:ind w:left="147" w:hanging="147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(กำไร) ขาดทุนจากการประมาณตามหลักคณิตศาสตร์</w:t>
            </w:r>
          </w:p>
          <w:p w14:paraId="5EFB0DAE" w14:textId="77777777" w:rsidR="00913E2F" w:rsidRPr="00E301AC" w:rsidRDefault="00913E2F" w:rsidP="00913E2F">
            <w:pPr>
              <w:ind w:left="147" w:hanging="147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ประกันภัย 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8AA9E" w14:textId="77777777" w:rsidR="00913E2F" w:rsidRPr="00E301AC" w:rsidRDefault="00913E2F" w:rsidP="00913E2F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</w:tcPr>
          <w:p w14:paraId="5EC66A81" w14:textId="77777777" w:rsidR="00913E2F" w:rsidRPr="00E301AC" w:rsidRDefault="00913E2F" w:rsidP="00913E2F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  <w:tcBorders>
              <w:top w:val="nil"/>
              <w:left w:val="nil"/>
              <w:right w:val="nil"/>
            </w:tcBorders>
          </w:tcPr>
          <w:p w14:paraId="7CF0C168" w14:textId="77777777" w:rsidR="00913E2F" w:rsidRPr="00E301AC" w:rsidRDefault="00913E2F" w:rsidP="00913E2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nil"/>
              <w:left w:val="nil"/>
              <w:right w:val="nil"/>
            </w:tcBorders>
          </w:tcPr>
          <w:p w14:paraId="3B38BE39" w14:textId="77777777" w:rsidR="00913E2F" w:rsidRPr="00E301AC" w:rsidRDefault="00913E2F" w:rsidP="00913E2F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13E2F" w:rsidRPr="00E301AC" w14:paraId="7E287415" w14:textId="77777777" w:rsidTr="00486CC8">
        <w:tc>
          <w:tcPr>
            <w:tcW w:w="2796" w:type="pct"/>
          </w:tcPr>
          <w:p w14:paraId="596AE7E9" w14:textId="77777777" w:rsidR="00913E2F" w:rsidRPr="00E301AC" w:rsidRDefault="00913E2F" w:rsidP="00913E2F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  <w:r w:rsidRPr="00E301A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33" w:type="pct"/>
          </w:tcPr>
          <w:p w14:paraId="754FBD91" w14:textId="77777777" w:rsidR="00913E2F" w:rsidRPr="00E301AC" w:rsidRDefault="00913E2F" w:rsidP="00913E2F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62" w:type="pct"/>
          </w:tcPr>
          <w:p w14:paraId="0F286169" w14:textId="1A145689" w:rsidR="00913E2F" w:rsidRPr="00E301AC" w:rsidRDefault="00EE509E" w:rsidP="00913E2F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50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2,729</w:t>
            </w:r>
          </w:p>
        </w:tc>
        <w:tc>
          <w:tcPr>
            <w:tcW w:w="153" w:type="pct"/>
          </w:tcPr>
          <w:p w14:paraId="1B2DA4D5" w14:textId="77777777" w:rsidR="00913E2F" w:rsidRPr="00E301AC" w:rsidRDefault="00913E2F" w:rsidP="00913E2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57" w:type="pct"/>
          </w:tcPr>
          <w:p w14:paraId="41192EE2" w14:textId="31B8816E" w:rsidR="00913E2F" w:rsidRPr="00E301AC" w:rsidRDefault="00913E2F" w:rsidP="00913E2F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(7,22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F427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913E2F" w:rsidRPr="00E301AC" w14:paraId="714071A5" w14:textId="77777777" w:rsidTr="00486CC8">
        <w:tc>
          <w:tcPr>
            <w:tcW w:w="2796" w:type="pct"/>
          </w:tcPr>
          <w:p w14:paraId="70FA3D9E" w14:textId="77777777" w:rsidR="00913E2F" w:rsidRPr="00E301AC" w:rsidRDefault="00913E2F" w:rsidP="00913E2F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533" w:type="pct"/>
          </w:tcPr>
          <w:p w14:paraId="4B1AB721" w14:textId="77777777" w:rsidR="00913E2F" w:rsidRPr="00E301AC" w:rsidRDefault="00913E2F" w:rsidP="00913E2F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5AF05A02" w14:textId="7E6765AD" w:rsidR="00913E2F" w:rsidRPr="00E301AC" w:rsidRDefault="00EE509E" w:rsidP="00913E2F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50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</w:t>
            </w:r>
          </w:p>
        </w:tc>
        <w:tc>
          <w:tcPr>
            <w:tcW w:w="153" w:type="pct"/>
          </w:tcPr>
          <w:p w14:paraId="51B9E394" w14:textId="77777777" w:rsidR="00913E2F" w:rsidRPr="00E301AC" w:rsidRDefault="00913E2F" w:rsidP="00913E2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635C9156" w14:textId="4B83C292" w:rsidR="00913E2F" w:rsidRPr="00E301AC" w:rsidRDefault="00913E2F" w:rsidP="00913E2F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3,540</w:t>
            </w:r>
          </w:p>
        </w:tc>
      </w:tr>
      <w:tr w:rsidR="00913E2F" w:rsidRPr="00E301AC" w14:paraId="00081B45" w14:textId="77777777" w:rsidTr="00486CC8">
        <w:tc>
          <w:tcPr>
            <w:tcW w:w="2796" w:type="pct"/>
          </w:tcPr>
          <w:p w14:paraId="5054CC3D" w14:textId="77777777" w:rsidR="00913E2F" w:rsidRPr="00E301AC" w:rsidRDefault="00913E2F" w:rsidP="00913E2F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3" w:type="pct"/>
          </w:tcPr>
          <w:p w14:paraId="602C1F64" w14:textId="77777777" w:rsidR="00913E2F" w:rsidRPr="00E301AC" w:rsidRDefault="00913E2F" w:rsidP="00913E2F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17BD3A5D" w14:textId="6DD74C18" w:rsidR="00913E2F" w:rsidRPr="00E301AC" w:rsidRDefault="00EE509E" w:rsidP="00913E2F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E509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2,813</w:t>
            </w:r>
          </w:p>
        </w:tc>
        <w:tc>
          <w:tcPr>
            <w:tcW w:w="153" w:type="pct"/>
          </w:tcPr>
          <w:p w14:paraId="5174BF00" w14:textId="77777777" w:rsidR="00913E2F" w:rsidRPr="00E301AC" w:rsidRDefault="00913E2F" w:rsidP="00913E2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</w:tcPr>
          <w:p w14:paraId="06D04C34" w14:textId="7042E8CF" w:rsidR="00913E2F" w:rsidRPr="00E301AC" w:rsidRDefault="00913E2F" w:rsidP="00913E2F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427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(3,68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Pr="00F427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486CC8" w:rsidRPr="00E301AC" w14:paraId="7A1CE20D" w14:textId="77777777" w:rsidTr="00486CC8">
        <w:tc>
          <w:tcPr>
            <w:tcW w:w="2796" w:type="pct"/>
          </w:tcPr>
          <w:p w14:paraId="520AD845" w14:textId="77777777" w:rsidR="00486CC8" w:rsidRPr="00E301AC" w:rsidRDefault="00486CC8" w:rsidP="00486CC8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3" w:type="pct"/>
          </w:tcPr>
          <w:p w14:paraId="05179D5F" w14:textId="77777777" w:rsidR="00486CC8" w:rsidRPr="00E301AC" w:rsidRDefault="00486CC8" w:rsidP="00486CC8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75FCFF81" w14:textId="77777777" w:rsidR="00486CC8" w:rsidRPr="00E301AC" w:rsidRDefault="00486CC8" w:rsidP="00486CC8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53" w:type="pct"/>
          </w:tcPr>
          <w:p w14:paraId="05E2E856" w14:textId="77777777" w:rsidR="00486CC8" w:rsidRPr="00E301AC" w:rsidRDefault="00486CC8" w:rsidP="00486CC8">
            <w:pPr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6CF7D114" w14:textId="77777777" w:rsidR="00486CC8" w:rsidRPr="00E301AC" w:rsidRDefault="00486CC8" w:rsidP="00486CC8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913E2F" w:rsidRPr="00E301AC" w14:paraId="2208F5A6" w14:textId="3BC6F31D" w:rsidTr="00486CC8">
        <w:tc>
          <w:tcPr>
            <w:tcW w:w="2796" w:type="pct"/>
          </w:tcPr>
          <w:p w14:paraId="4118FB3E" w14:textId="77777777" w:rsidR="00913E2F" w:rsidRPr="00E301AC" w:rsidRDefault="00913E2F" w:rsidP="00913E2F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533" w:type="pct"/>
          </w:tcPr>
          <w:p w14:paraId="766B505D" w14:textId="77777777" w:rsidR="00913E2F" w:rsidRPr="00E301AC" w:rsidRDefault="00913E2F" w:rsidP="00913E2F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0DF6EDA2" w14:textId="6633DE5F" w:rsidR="00913E2F" w:rsidRPr="00E301AC" w:rsidRDefault="00EE509E" w:rsidP="00913E2F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50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(28,607)</w:t>
            </w:r>
          </w:p>
        </w:tc>
        <w:tc>
          <w:tcPr>
            <w:tcW w:w="153" w:type="pct"/>
          </w:tcPr>
          <w:p w14:paraId="55071E6A" w14:textId="77777777" w:rsidR="00913E2F" w:rsidRPr="00E301AC" w:rsidRDefault="00913E2F" w:rsidP="00913E2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0D26BC0D" w14:textId="7777414E" w:rsidR="00913E2F" w:rsidRPr="00E301AC" w:rsidRDefault="00913E2F" w:rsidP="00913E2F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(27,57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F427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913E2F" w:rsidRPr="00E301AC" w14:paraId="59B5A654" w14:textId="65A7B86D" w:rsidTr="00486CC8">
        <w:tc>
          <w:tcPr>
            <w:tcW w:w="2796" w:type="pct"/>
          </w:tcPr>
          <w:p w14:paraId="4CC49A40" w14:textId="046502BE" w:rsidR="00913E2F" w:rsidRPr="00E301AC" w:rsidRDefault="00913E2F" w:rsidP="00913E2F">
            <w:pPr>
              <w:tabs>
                <w:tab w:val="left" w:pos="342"/>
              </w:tabs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มีนาคม </w:t>
            </w:r>
          </w:p>
        </w:tc>
        <w:tc>
          <w:tcPr>
            <w:tcW w:w="533" w:type="pct"/>
          </w:tcPr>
          <w:p w14:paraId="2D5E64E4" w14:textId="77777777" w:rsidR="00913E2F" w:rsidRPr="00E301AC" w:rsidRDefault="00913E2F" w:rsidP="00913E2F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double" w:sz="4" w:space="0" w:color="auto"/>
            </w:tcBorders>
          </w:tcPr>
          <w:p w14:paraId="195137ED" w14:textId="76B0F5F4" w:rsidR="00913E2F" w:rsidRPr="00E301AC" w:rsidRDefault="00EE509E" w:rsidP="00913E2F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E509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275,125</w:t>
            </w:r>
          </w:p>
        </w:tc>
        <w:tc>
          <w:tcPr>
            <w:tcW w:w="153" w:type="pct"/>
          </w:tcPr>
          <w:p w14:paraId="5BDB424F" w14:textId="77777777" w:rsidR="00913E2F" w:rsidRPr="00E301AC" w:rsidRDefault="00913E2F" w:rsidP="00913E2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double" w:sz="4" w:space="0" w:color="auto"/>
            </w:tcBorders>
          </w:tcPr>
          <w:p w14:paraId="058BA7EB" w14:textId="72AD8654" w:rsidR="00913E2F" w:rsidRPr="00E301AC" w:rsidRDefault="00913E2F" w:rsidP="00913E2F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427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270,029</w:t>
            </w:r>
          </w:p>
        </w:tc>
      </w:tr>
    </w:tbl>
    <w:p w14:paraId="2B995159" w14:textId="30EB1491" w:rsidR="00823B2E" w:rsidRDefault="00823B2E" w:rsidP="00823B2E">
      <w:pPr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4580D01F" w14:textId="79BD201B" w:rsidR="00DB51DB" w:rsidRDefault="00DB51DB" w:rsidP="00823B2E">
      <w:pPr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6785ACC2" w14:textId="0E417F8C" w:rsidR="00DB51DB" w:rsidRDefault="00DB51DB" w:rsidP="00823B2E">
      <w:pPr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01C6D503" w14:textId="77777777" w:rsidR="00DB51DB" w:rsidRPr="00E301AC" w:rsidRDefault="00DB51DB" w:rsidP="00823B2E">
      <w:pPr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4685" w:type="pct"/>
        <w:tblInd w:w="450" w:type="dxa"/>
        <w:tblLook w:val="00A0" w:firstRow="1" w:lastRow="0" w:firstColumn="1" w:lastColumn="0" w:noHBand="0" w:noVBand="0"/>
      </w:tblPr>
      <w:tblGrid>
        <w:gridCol w:w="5375"/>
        <w:gridCol w:w="657"/>
        <w:gridCol w:w="1350"/>
        <w:gridCol w:w="281"/>
        <w:gridCol w:w="1337"/>
      </w:tblGrid>
      <w:tr w:rsidR="00BF3396" w:rsidRPr="00E301AC" w14:paraId="6245A55D" w14:textId="77777777" w:rsidTr="00BF3396">
        <w:trPr>
          <w:trHeight w:val="420"/>
        </w:trPr>
        <w:tc>
          <w:tcPr>
            <w:tcW w:w="3351" w:type="pct"/>
            <w:gridSpan w:val="2"/>
          </w:tcPr>
          <w:p w14:paraId="03E3FC4B" w14:textId="42917DE6" w:rsidR="00BF3396" w:rsidRPr="00E301AC" w:rsidRDefault="00BF3396" w:rsidP="00BF3396">
            <w:pPr>
              <w:tabs>
                <w:tab w:val="left" w:pos="342"/>
              </w:tabs>
              <w:ind w:left="342" w:hanging="34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49" w:type="pct"/>
            <w:gridSpan w:val="3"/>
          </w:tcPr>
          <w:p w14:paraId="5C527454" w14:textId="77777777" w:rsidR="00BF3396" w:rsidRPr="00E301AC" w:rsidRDefault="00BF3396" w:rsidP="00307AC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307ACA" w:rsidRPr="00E301AC" w14:paraId="7B5202C0" w14:textId="77777777" w:rsidTr="00307ACA">
        <w:trPr>
          <w:trHeight w:val="420"/>
        </w:trPr>
        <w:tc>
          <w:tcPr>
            <w:tcW w:w="2986" w:type="pct"/>
          </w:tcPr>
          <w:p w14:paraId="24E5BB60" w14:textId="36224CE6" w:rsidR="00307ACA" w:rsidRPr="00E301AC" w:rsidRDefault="00307ACA" w:rsidP="00307AC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365" w:type="pct"/>
          </w:tcPr>
          <w:p w14:paraId="1C521C82" w14:textId="77777777" w:rsidR="00307ACA" w:rsidRPr="00E301AC" w:rsidRDefault="00307ACA" w:rsidP="00307ACA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49" w:type="pct"/>
            <w:gridSpan w:val="3"/>
          </w:tcPr>
          <w:p w14:paraId="151C5769" w14:textId="77777777" w:rsidR="00307ACA" w:rsidRPr="00E301AC" w:rsidRDefault="00307ACA" w:rsidP="00307AC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18326C" w:rsidRPr="00E301AC" w14:paraId="124307A8" w14:textId="77777777" w:rsidTr="0018326C">
        <w:trPr>
          <w:trHeight w:val="420"/>
        </w:trPr>
        <w:tc>
          <w:tcPr>
            <w:tcW w:w="3351" w:type="pct"/>
            <w:gridSpan w:val="2"/>
          </w:tcPr>
          <w:p w14:paraId="07D5D846" w14:textId="6297A7BC" w:rsidR="0018326C" w:rsidRPr="00E301AC" w:rsidRDefault="0018326C" w:rsidP="0018326C">
            <w:pPr>
              <w:spacing w:line="240" w:lineRule="auto"/>
              <w:ind w:left="-93" w:right="-120" w:firstLine="7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ข้อสมมติหลักในการประมาณการตามหลักคณิตศาสตร์ประกันภัย</w:t>
            </w:r>
          </w:p>
        </w:tc>
        <w:tc>
          <w:tcPr>
            <w:tcW w:w="1649" w:type="pct"/>
            <w:gridSpan w:val="3"/>
          </w:tcPr>
          <w:p w14:paraId="31D6A349" w14:textId="77777777" w:rsidR="0018326C" w:rsidRPr="00E301AC" w:rsidRDefault="0018326C" w:rsidP="00307AC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E20376" w:rsidRPr="00E301AC" w14:paraId="4D13F734" w14:textId="77777777" w:rsidTr="00307ACA">
        <w:trPr>
          <w:trHeight w:val="335"/>
        </w:trPr>
        <w:tc>
          <w:tcPr>
            <w:tcW w:w="2986" w:type="pct"/>
          </w:tcPr>
          <w:p w14:paraId="30896D3B" w14:textId="77777777" w:rsidR="00E20376" w:rsidRPr="00E301AC" w:rsidRDefault="00E20376" w:rsidP="00E2037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5" w:type="pct"/>
          </w:tcPr>
          <w:p w14:paraId="233048ED" w14:textId="77777777" w:rsidR="00E20376" w:rsidRPr="00E301AC" w:rsidRDefault="00E20376" w:rsidP="00E20376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50" w:type="pct"/>
          </w:tcPr>
          <w:p w14:paraId="0E6A736F" w14:textId="6AC092A4" w:rsidR="00E20376" w:rsidRPr="00E301AC" w:rsidRDefault="00C90145" w:rsidP="00E2037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913E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56" w:type="pct"/>
          </w:tcPr>
          <w:p w14:paraId="24DB19CE" w14:textId="77777777" w:rsidR="00E20376" w:rsidRPr="00E301AC" w:rsidRDefault="00E20376" w:rsidP="00E2037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743" w:type="pct"/>
          </w:tcPr>
          <w:p w14:paraId="0479BB52" w14:textId="74414E9D" w:rsidR="00E20376" w:rsidRPr="00E301AC" w:rsidRDefault="00C90145" w:rsidP="00E2037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913E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E20376" w:rsidRPr="00E301AC" w14:paraId="63E26216" w14:textId="77777777" w:rsidTr="00307ACA">
        <w:trPr>
          <w:trHeight w:val="335"/>
        </w:trPr>
        <w:tc>
          <w:tcPr>
            <w:tcW w:w="2986" w:type="pct"/>
          </w:tcPr>
          <w:p w14:paraId="11FF6B7F" w14:textId="77777777" w:rsidR="00E20376" w:rsidRPr="00E301AC" w:rsidRDefault="00E20376" w:rsidP="00E2037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5" w:type="pct"/>
          </w:tcPr>
          <w:p w14:paraId="0ECBA64E" w14:textId="77777777" w:rsidR="00E20376" w:rsidRPr="00E301AC" w:rsidRDefault="00E20376" w:rsidP="00E20376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49" w:type="pct"/>
            <w:gridSpan w:val="3"/>
          </w:tcPr>
          <w:p w14:paraId="35B7B688" w14:textId="77777777" w:rsidR="00E20376" w:rsidRPr="00E301AC" w:rsidRDefault="00E20376" w:rsidP="00E2037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ร้อยละ)</w:t>
            </w:r>
          </w:p>
        </w:tc>
      </w:tr>
      <w:tr w:rsidR="00913E2F" w:rsidRPr="00E301AC" w14:paraId="2608D1E7" w14:textId="77777777" w:rsidTr="00307ACA">
        <w:trPr>
          <w:trHeight w:val="420"/>
        </w:trPr>
        <w:tc>
          <w:tcPr>
            <w:tcW w:w="2986" w:type="pct"/>
          </w:tcPr>
          <w:p w14:paraId="7ED9C84B" w14:textId="77777777" w:rsidR="00913E2F" w:rsidRPr="00E301AC" w:rsidRDefault="00913E2F" w:rsidP="00913E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365" w:type="pct"/>
          </w:tcPr>
          <w:p w14:paraId="03E5F171" w14:textId="77777777" w:rsidR="00913E2F" w:rsidRPr="00E301AC" w:rsidRDefault="00913E2F" w:rsidP="00913E2F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50" w:type="pct"/>
          </w:tcPr>
          <w:p w14:paraId="276C29D5" w14:textId="678270D8" w:rsidR="00913E2F" w:rsidRPr="00E301AC" w:rsidRDefault="00EE509E" w:rsidP="00913E2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2.60 - 2.81</w:t>
            </w:r>
          </w:p>
        </w:tc>
        <w:tc>
          <w:tcPr>
            <w:tcW w:w="156" w:type="pct"/>
          </w:tcPr>
          <w:p w14:paraId="7B8DA98A" w14:textId="77777777" w:rsidR="00913E2F" w:rsidRPr="00E301AC" w:rsidRDefault="00913E2F" w:rsidP="00913E2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3" w:type="pct"/>
          </w:tcPr>
          <w:p w14:paraId="04AE192F" w14:textId="38270C26" w:rsidR="00913E2F" w:rsidRPr="00E301AC" w:rsidRDefault="00913E2F" w:rsidP="00913E2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64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2.53 - 2.93</w:t>
            </w:r>
          </w:p>
        </w:tc>
      </w:tr>
      <w:tr w:rsidR="00913E2F" w:rsidRPr="00E301AC" w14:paraId="3F0ABD9E" w14:textId="77777777" w:rsidTr="00307ACA">
        <w:trPr>
          <w:trHeight w:val="420"/>
        </w:trPr>
        <w:tc>
          <w:tcPr>
            <w:tcW w:w="2986" w:type="pct"/>
          </w:tcPr>
          <w:p w14:paraId="3B695CBE" w14:textId="77777777" w:rsidR="00913E2F" w:rsidRPr="00E301AC" w:rsidRDefault="00913E2F" w:rsidP="00913E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365" w:type="pct"/>
          </w:tcPr>
          <w:p w14:paraId="5417A5FC" w14:textId="77777777" w:rsidR="00913E2F" w:rsidRPr="00E301AC" w:rsidRDefault="00913E2F" w:rsidP="00913E2F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50" w:type="pct"/>
          </w:tcPr>
          <w:p w14:paraId="2A47A0E5" w14:textId="73C03ED1" w:rsidR="00913E2F" w:rsidRPr="00E301AC" w:rsidRDefault="00EE509E" w:rsidP="00913E2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5.00</w:t>
            </w:r>
          </w:p>
        </w:tc>
        <w:tc>
          <w:tcPr>
            <w:tcW w:w="156" w:type="pct"/>
          </w:tcPr>
          <w:p w14:paraId="18F43DB2" w14:textId="77777777" w:rsidR="00913E2F" w:rsidRPr="00E301AC" w:rsidRDefault="00913E2F" w:rsidP="00913E2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3" w:type="pct"/>
          </w:tcPr>
          <w:p w14:paraId="6CEF9A98" w14:textId="0F08A220" w:rsidR="00913E2F" w:rsidRPr="00E301AC" w:rsidRDefault="00913E2F" w:rsidP="00913E2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5.00</w:t>
            </w:r>
          </w:p>
        </w:tc>
      </w:tr>
    </w:tbl>
    <w:p w14:paraId="60D0EF53" w14:textId="77777777" w:rsidR="00DF15F7" w:rsidRPr="00E301AC" w:rsidRDefault="00DF15F7" w:rsidP="00F10DDF">
      <w:pPr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322E86B" w14:textId="2ECD39A0" w:rsidR="00471CCE" w:rsidRPr="00E301AC" w:rsidRDefault="00423C20" w:rsidP="00D5022C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ข้อสมม</w:t>
      </w:r>
      <w:r w:rsidR="00471CCE" w:rsidRPr="00E301AC">
        <w:rPr>
          <w:rFonts w:asciiTheme="majorBidi" w:hAnsiTheme="majorBidi" w:cstheme="majorBidi"/>
          <w:sz w:val="30"/>
          <w:szCs w:val="30"/>
          <w:cs/>
        </w:rPr>
        <w:t>ติเกี่ยวกับอัตรามรณะในอนาคตถือตามข้อมูลทางสถิติที่เผยแพร่ทั่วไปและตารางมรณะ</w:t>
      </w:r>
    </w:p>
    <w:p w14:paraId="0E1DCA54" w14:textId="77777777" w:rsidR="00DF15F7" w:rsidRPr="00E301AC" w:rsidRDefault="00DF15F7" w:rsidP="00F10DDF">
      <w:pPr>
        <w:spacing w:line="240" w:lineRule="auto"/>
        <w:ind w:left="562"/>
        <w:jc w:val="thaiDistribute"/>
        <w:rPr>
          <w:rFonts w:asciiTheme="majorBidi" w:hAnsiTheme="majorBidi" w:cstheme="majorBidi"/>
          <w:sz w:val="24"/>
          <w:szCs w:val="24"/>
        </w:rPr>
      </w:pPr>
    </w:p>
    <w:p w14:paraId="62AB90BC" w14:textId="3A267C31" w:rsidR="00901E42" w:rsidRPr="00E301AC" w:rsidRDefault="001D44E5" w:rsidP="00F10DDF">
      <w:pPr>
        <w:spacing w:line="240" w:lineRule="auto"/>
        <w:ind w:left="56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1D4703"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</w:t>
      </w:r>
      <w:r w:rsidR="00E20376"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913E2F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</w:t>
      </w:r>
      <w:r w:rsidR="00D37CF0" w:rsidRPr="00E301AC">
        <w:rPr>
          <w:rFonts w:asciiTheme="majorBidi" w:hAnsiTheme="majorBidi" w:cstheme="majorBidi"/>
          <w:sz w:val="30"/>
          <w:szCs w:val="30"/>
          <w:cs/>
        </w:rPr>
        <w:t>ผูกพันผลประโยชน์ที่กำหนดไว้เป็น</w:t>
      </w:r>
      <w:r w:rsidR="00C06441">
        <w:rPr>
          <w:rFonts w:asciiTheme="majorBidi" w:hAnsiTheme="majorBidi" w:cstheme="majorBidi"/>
          <w:sz w:val="30"/>
          <w:szCs w:val="30"/>
        </w:rPr>
        <w:t xml:space="preserve"> </w:t>
      </w:r>
      <w:r w:rsidR="00EE509E">
        <w:rPr>
          <w:rFonts w:asciiTheme="majorBidi" w:hAnsiTheme="majorBidi" w:cstheme="majorBidi"/>
          <w:sz w:val="30"/>
          <w:szCs w:val="30"/>
        </w:rPr>
        <w:t>9-13</w:t>
      </w:r>
      <w:r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ปี</w:t>
      </w:r>
      <w:r w:rsidR="003C31F9" w:rsidRPr="00E301A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F15F7" w:rsidRPr="00E301AC">
        <w:rPr>
          <w:rFonts w:asciiTheme="majorBidi" w:hAnsiTheme="majorBidi" w:cstheme="majorBidi"/>
          <w:sz w:val="30"/>
          <w:szCs w:val="30"/>
        </w:rPr>
        <w:br/>
      </w:r>
      <w:r w:rsidRPr="00E301A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C90145" w:rsidRPr="00E301AC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913E2F">
        <w:rPr>
          <w:rFonts w:asciiTheme="majorBidi" w:hAnsiTheme="majorBidi" w:cstheme="majorBidi"/>
          <w:i/>
          <w:iCs/>
          <w:sz w:val="30"/>
          <w:szCs w:val="30"/>
          <w:lang w:val="en-US"/>
        </w:rPr>
        <w:t>6</w:t>
      </w:r>
      <w:r w:rsidR="00FE0DE4" w:rsidRPr="00E301A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913E2F">
        <w:rPr>
          <w:rFonts w:asciiTheme="majorBidi" w:hAnsiTheme="majorBidi" w:cstheme="majorBidi"/>
          <w:i/>
          <w:iCs/>
          <w:sz w:val="30"/>
          <w:szCs w:val="30"/>
          <w:lang w:val="en-US"/>
        </w:rPr>
        <w:t>9</w:t>
      </w:r>
      <w:r w:rsidR="00482863" w:rsidRPr="00E301AC">
        <w:rPr>
          <w:rFonts w:asciiTheme="majorBidi" w:hAnsiTheme="majorBidi" w:cstheme="majorBidi"/>
          <w:i/>
          <w:iCs/>
          <w:sz w:val="30"/>
          <w:szCs w:val="30"/>
          <w:lang w:val="en-US"/>
        </w:rPr>
        <w:t>-</w:t>
      </w:r>
      <w:r w:rsidR="00C90145" w:rsidRPr="00E301AC">
        <w:rPr>
          <w:rFonts w:asciiTheme="majorBidi" w:hAnsiTheme="majorBidi" w:cstheme="majorBidi"/>
          <w:i/>
          <w:iCs/>
          <w:sz w:val="30"/>
          <w:szCs w:val="30"/>
          <w:lang w:val="en-US"/>
        </w:rPr>
        <w:t>13</w:t>
      </w:r>
      <w:r w:rsidRPr="00E301A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</w:p>
    <w:p w14:paraId="35D6FF2E" w14:textId="77777777" w:rsidR="00342151" w:rsidRPr="00E301AC" w:rsidRDefault="00342151" w:rsidP="00F10DDF">
      <w:pPr>
        <w:spacing w:line="240" w:lineRule="auto"/>
        <w:ind w:left="562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24932F5A" w14:textId="77777777" w:rsidR="00A107A3" w:rsidRPr="00E301AC" w:rsidRDefault="00A107A3" w:rsidP="00F10DDF">
      <w:pPr>
        <w:spacing w:line="240" w:lineRule="auto"/>
        <w:ind w:left="56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3D8C4B44" w14:textId="77777777" w:rsidR="00345ECF" w:rsidRPr="00E301AC" w:rsidRDefault="00345ECF" w:rsidP="00F10DDF">
      <w:pPr>
        <w:spacing w:line="240" w:lineRule="auto"/>
        <w:ind w:left="562"/>
        <w:jc w:val="thaiDistribute"/>
        <w:rPr>
          <w:rFonts w:asciiTheme="majorBidi" w:hAnsiTheme="majorBidi" w:cstheme="majorBidi"/>
          <w:sz w:val="24"/>
          <w:szCs w:val="24"/>
        </w:rPr>
      </w:pPr>
    </w:p>
    <w:p w14:paraId="4A3032B0" w14:textId="56DA595B" w:rsidR="0012734A" w:rsidRPr="00E301AC" w:rsidRDefault="00A107A3" w:rsidP="00F10DDF">
      <w:pPr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</w:t>
      </w:r>
    </w:p>
    <w:p w14:paraId="516F666E" w14:textId="05D7A73F" w:rsidR="001D4703" w:rsidRPr="00E301AC" w:rsidRDefault="001D4703" w:rsidP="00F10DDF">
      <w:pPr>
        <w:spacing w:line="240" w:lineRule="auto"/>
        <w:ind w:left="562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75" w:type="dxa"/>
        <w:tblInd w:w="450" w:type="dxa"/>
        <w:tblLook w:val="01E0" w:firstRow="1" w:lastRow="1" w:firstColumn="1" w:lastColumn="1" w:noHBand="0" w:noVBand="0"/>
      </w:tblPr>
      <w:tblGrid>
        <w:gridCol w:w="3509"/>
        <w:gridCol w:w="1222"/>
        <w:gridCol w:w="233"/>
        <w:gridCol w:w="1279"/>
        <w:gridCol w:w="269"/>
        <w:gridCol w:w="1232"/>
        <w:gridCol w:w="269"/>
        <w:gridCol w:w="1262"/>
      </w:tblGrid>
      <w:tr w:rsidR="001D4703" w:rsidRPr="00E301AC" w14:paraId="39DCFE86" w14:textId="77777777" w:rsidTr="002D2931">
        <w:trPr>
          <w:trHeight w:val="20"/>
        </w:trPr>
        <w:tc>
          <w:tcPr>
            <w:tcW w:w="3509" w:type="dxa"/>
          </w:tcPr>
          <w:p w14:paraId="24A86AB1" w14:textId="77777777" w:rsidR="001D4703" w:rsidRPr="00E301AC" w:rsidRDefault="001D4703" w:rsidP="009D101D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6" w:type="dxa"/>
            <w:gridSpan w:val="7"/>
          </w:tcPr>
          <w:p w14:paraId="6C11C1C5" w14:textId="77777777" w:rsidR="001D4703" w:rsidRPr="00E301AC" w:rsidRDefault="001D4703" w:rsidP="009D101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  <w:p w14:paraId="0043889F" w14:textId="77777777" w:rsidR="001D4703" w:rsidRPr="00E301AC" w:rsidRDefault="001D4703" w:rsidP="009D101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1D4703" w:rsidRPr="00E301AC" w14:paraId="3A3655A7" w14:textId="77777777" w:rsidTr="002D2931">
        <w:trPr>
          <w:trHeight w:val="20"/>
        </w:trPr>
        <w:tc>
          <w:tcPr>
            <w:tcW w:w="3509" w:type="dxa"/>
          </w:tcPr>
          <w:p w14:paraId="6E1D2E73" w14:textId="77777777" w:rsidR="001D4703" w:rsidRPr="00E301AC" w:rsidRDefault="001D4703" w:rsidP="009D101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</w:t>
            </w:r>
          </w:p>
          <w:p w14:paraId="708BDCD9" w14:textId="77777777" w:rsidR="001D4703" w:rsidRPr="00E301AC" w:rsidRDefault="001D4703" w:rsidP="009D101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ผลประโยชน์</w:t>
            </w:r>
          </w:p>
        </w:tc>
        <w:tc>
          <w:tcPr>
            <w:tcW w:w="2734" w:type="dxa"/>
            <w:gridSpan w:val="3"/>
          </w:tcPr>
          <w:p w14:paraId="60155ED5" w14:textId="77777777" w:rsidR="00ED714E" w:rsidRPr="00E301AC" w:rsidRDefault="00ED714E" w:rsidP="009D101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0A46067" w14:textId="2A7F930E" w:rsidR="001D4703" w:rsidRPr="00E301AC" w:rsidRDefault="001D4703" w:rsidP="009D101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C90145" w:rsidRPr="00E301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9" w:type="dxa"/>
          </w:tcPr>
          <w:p w14:paraId="7D1314B9" w14:textId="77777777" w:rsidR="001D4703" w:rsidRPr="00E301AC" w:rsidRDefault="001D4703" w:rsidP="009D101D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63" w:type="dxa"/>
            <w:gridSpan w:val="3"/>
          </w:tcPr>
          <w:p w14:paraId="7BEB50AC" w14:textId="77777777" w:rsidR="00ED714E" w:rsidRPr="00E301AC" w:rsidRDefault="00ED714E" w:rsidP="009D101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00EFE15" w14:textId="5DB25F04" w:rsidR="001D4703" w:rsidRPr="00E301AC" w:rsidRDefault="001D4703" w:rsidP="009D101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C90145" w:rsidRPr="00E301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1D4703" w:rsidRPr="00E301AC" w14:paraId="637A06F5" w14:textId="77777777" w:rsidTr="002D2931">
        <w:trPr>
          <w:trHeight w:val="20"/>
        </w:trPr>
        <w:tc>
          <w:tcPr>
            <w:tcW w:w="3509" w:type="dxa"/>
          </w:tcPr>
          <w:p w14:paraId="5180C255" w14:textId="0E9D4A2E" w:rsidR="001D4703" w:rsidRPr="00E301AC" w:rsidRDefault="001D4703" w:rsidP="009D101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90145"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222" w:type="dxa"/>
          </w:tcPr>
          <w:p w14:paraId="53AC087A" w14:textId="2FD5029C" w:rsidR="001D4703" w:rsidRPr="00E301AC" w:rsidRDefault="00C90145" w:rsidP="009D101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913E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3" w:type="dxa"/>
          </w:tcPr>
          <w:p w14:paraId="09CE02BF" w14:textId="77777777" w:rsidR="001D4703" w:rsidRPr="00E301AC" w:rsidRDefault="001D4703" w:rsidP="009D101D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9" w:type="dxa"/>
          </w:tcPr>
          <w:p w14:paraId="3F4C055F" w14:textId="24F1CA89" w:rsidR="001D4703" w:rsidRPr="00E301AC" w:rsidRDefault="00C90145" w:rsidP="009D101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913E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9" w:type="dxa"/>
          </w:tcPr>
          <w:p w14:paraId="6276D8E3" w14:textId="77777777" w:rsidR="001D4703" w:rsidRPr="00E301AC" w:rsidRDefault="001D4703" w:rsidP="009D101D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2" w:type="dxa"/>
          </w:tcPr>
          <w:p w14:paraId="046B7255" w14:textId="1EDBABF3" w:rsidR="001D4703" w:rsidRPr="00E301AC" w:rsidRDefault="00C90145" w:rsidP="009D101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913E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9" w:type="dxa"/>
          </w:tcPr>
          <w:p w14:paraId="290DCFA4" w14:textId="77777777" w:rsidR="001D4703" w:rsidRPr="00E301AC" w:rsidRDefault="001D4703" w:rsidP="009D101D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14:paraId="11E3993A" w14:textId="44D37518" w:rsidR="001D4703" w:rsidRPr="00E301AC" w:rsidRDefault="00C90145" w:rsidP="009D101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913E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1D4703" w:rsidRPr="00E301AC" w14:paraId="1F448FA2" w14:textId="77777777" w:rsidTr="002D2931">
        <w:trPr>
          <w:trHeight w:val="20"/>
        </w:trPr>
        <w:tc>
          <w:tcPr>
            <w:tcW w:w="3509" w:type="dxa"/>
          </w:tcPr>
          <w:p w14:paraId="5B69CA61" w14:textId="77777777" w:rsidR="001D4703" w:rsidRPr="00E301AC" w:rsidRDefault="001D4703" w:rsidP="009D101D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6" w:type="dxa"/>
            <w:gridSpan w:val="7"/>
            <w:vAlign w:val="center"/>
          </w:tcPr>
          <w:p w14:paraId="0485E23A" w14:textId="77777777" w:rsidR="001D4703" w:rsidRPr="00E301AC" w:rsidRDefault="001D4703" w:rsidP="009D101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13E2F" w:rsidRPr="00E301AC" w14:paraId="12795B6F" w14:textId="77777777" w:rsidTr="002D2931">
        <w:trPr>
          <w:trHeight w:val="20"/>
        </w:trPr>
        <w:tc>
          <w:tcPr>
            <w:tcW w:w="3509" w:type="dxa"/>
          </w:tcPr>
          <w:p w14:paraId="2446F50C" w14:textId="77777777" w:rsidR="00913E2F" w:rsidRPr="00E301AC" w:rsidRDefault="00913E2F" w:rsidP="00913E2F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22" w:type="dxa"/>
            <w:vAlign w:val="center"/>
          </w:tcPr>
          <w:p w14:paraId="513393DE" w14:textId="42B7622C" w:rsidR="00913E2F" w:rsidRPr="00E301AC" w:rsidRDefault="00EE509E" w:rsidP="00913E2F">
            <w:pPr>
              <w:tabs>
                <w:tab w:val="decimal" w:pos="940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EE509E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(22,095)</w:t>
            </w:r>
          </w:p>
        </w:tc>
        <w:tc>
          <w:tcPr>
            <w:tcW w:w="233" w:type="dxa"/>
            <w:vAlign w:val="center"/>
          </w:tcPr>
          <w:p w14:paraId="42BC8291" w14:textId="77777777" w:rsidR="00913E2F" w:rsidRPr="00E301AC" w:rsidRDefault="00913E2F" w:rsidP="00913E2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center"/>
          </w:tcPr>
          <w:p w14:paraId="54E9C320" w14:textId="73414965" w:rsidR="00913E2F" w:rsidRPr="00E301AC" w:rsidRDefault="00913E2F" w:rsidP="00913E2F">
            <w:pPr>
              <w:tabs>
                <w:tab w:val="decimal" w:pos="940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C06441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(21,231)</w:t>
            </w:r>
          </w:p>
        </w:tc>
        <w:tc>
          <w:tcPr>
            <w:tcW w:w="269" w:type="dxa"/>
            <w:vAlign w:val="center"/>
          </w:tcPr>
          <w:p w14:paraId="26EF8349" w14:textId="77777777" w:rsidR="00913E2F" w:rsidRPr="00E301AC" w:rsidRDefault="00913E2F" w:rsidP="00913E2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2" w:type="dxa"/>
            <w:vAlign w:val="center"/>
          </w:tcPr>
          <w:p w14:paraId="4D8C4722" w14:textId="368B4F16" w:rsidR="00913E2F" w:rsidRPr="00E301AC" w:rsidRDefault="00EE509E" w:rsidP="00913E2F">
            <w:pPr>
              <w:tabs>
                <w:tab w:val="decimal" w:pos="940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EE509E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25,551</w:t>
            </w:r>
          </w:p>
        </w:tc>
        <w:tc>
          <w:tcPr>
            <w:tcW w:w="269" w:type="dxa"/>
            <w:vAlign w:val="center"/>
          </w:tcPr>
          <w:p w14:paraId="1991C55C" w14:textId="77777777" w:rsidR="00913E2F" w:rsidRPr="00E301AC" w:rsidRDefault="00913E2F" w:rsidP="00913E2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vAlign w:val="center"/>
          </w:tcPr>
          <w:p w14:paraId="084D2461" w14:textId="0CCA447D" w:rsidR="00913E2F" w:rsidRPr="00E301AC" w:rsidRDefault="00913E2F" w:rsidP="00913E2F">
            <w:pPr>
              <w:tabs>
                <w:tab w:val="decimal" w:pos="940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C06441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24,540</w:t>
            </w:r>
          </w:p>
        </w:tc>
      </w:tr>
      <w:tr w:rsidR="00913E2F" w:rsidRPr="00E301AC" w14:paraId="106D4CC2" w14:textId="77777777" w:rsidTr="002D2931">
        <w:trPr>
          <w:trHeight w:val="20"/>
        </w:trPr>
        <w:tc>
          <w:tcPr>
            <w:tcW w:w="3509" w:type="dxa"/>
          </w:tcPr>
          <w:p w14:paraId="54B55BA8" w14:textId="77777777" w:rsidR="00913E2F" w:rsidRPr="00E301AC" w:rsidRDefault="00913E2F" w:rsidP="00913E2F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222" w:type="dxa"/>
          </w:tcPr>
          <w:p w14:paraId="4C8A2DEC" w14:textId="12460E1F" w:rsidR="00913E2F" w:rsidRPr="00E301AC" w:rsidRDefault="00EE509E" w:rsidP="00913E2F">
            <w:pPr>
              <w:tabs>
                <w:tab w:val="decimal" w:pos="940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EE509E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18,608</w:t>
            </w:r>
          </w:p>
        </w:tc>
        <w:tc>
          <w:tcPr>
            <w:tcW w:w="233" w:type="dxa"/>
          </w:tcPr>
          <w:p w14:paraId="6C10942B" w14:textId="77777777" w:rsidR="00913E2F" w:rsidRPr="00E301AC" w:rsidRDefault="00913E2F" w:rsidP="00913E2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9" w:type="dxa"/>
          </w:tcPr>
          <w:p w14:paraId="531122DE" w14:textId="479E04E7" w:rsidR="00913E2F" w:rsidRPr="00E301AC" w:rsidRDefault="00913E2F" w:rsidP="00913E2F">
            <w:pPr>
              <w:tabs>
                <w:tab w:val="decimal" w:pos="940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C06441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18,107</w:t>
            </w:r>
          </w:p>
        </w:tc>
        <w:tc>
          <w:tcPr>
            <w:tcW w:w="269" w:type="dxa"/>
          </w:tcPr>
          <w:p w14:paraId="53737231" w14:textId="77777777" w:rsidR="00913E2F" w:rsidRPr="00E301AC" w:rsidRDefault="00913E2F" w:rsidP="00913E2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2" w:type="dxa"/>
          </w:tcPr>
          <w:p w14:paraId="0EF0AFF3" w14:textId="0C518F5C" w:rsidR="00913E2F" w:rsidRPr="00E301AC" w:rsidRDefault="00EE509E" w:rsidP="00913E2F">
            <w:pPr>
              <w:tabs>
                <w:tab w:val="decimal" w:pos="940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EE509E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(16,399)</w:t>
            </w:r>
          </w:p>
        </w:tc>
        <w:tc>
          <w:tcPr>
            <w:tcW w:w="269" w:type="dxa"/>
          </w:tcPr>
          <w:p w14:paraId="429AB134" w14:textId="77777777" w:rsidR="00913E2F" w:rsidRPr="00E301AC" w:rsidRDefault="00913E2F" w:rsidP="00913E2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14:paraId="438CED02" w14:textId="3AB7B2B9" w:rsidR="00913E2F" w:rsidRPr="00E301AC" w:rsidRDefault="00913E2F" w:rsidP="00913E2F">
            <w:pPr>
              <w:tabs>
                <w:tab w:val="decimal" w:pos="940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C06441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(15,965)</w:t>
            </w:r>
          </w:p>
        </w:tc>
      </w:tr>
    </w:tbl>
    <w:p w14:paraId="441AAE1F" w14:textId="77777777" w:rsidR="00646934" w:rsidRPr="00E301AC" w:rsidRDefault="00646934" w:rsidP="00646934">
      <w:pPr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443F367F" w14:textId="7678B7F8" w:rsidR="00513D9C" w:rsidRPr="00E301AC" w:rsidRDefault="00F368F4" w:rsidP="00C429A2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ส่วน</w:t>
      </w:r>
      <w:r w:rsidR="00395560"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</w:t>
      </w: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กินมูลค่าหุ้นและ</w:t>
      </w:r>
      <w:r w:rsidR="00513D9C"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สำรอง</w:t>
      </w:r>
    </w:p>
    <w:p w14:paraId="322DE0C0" w14:textId="77777777" w:rsidR="00F368F4" w:rsidRPr="00E301AC" w:rsidRDefault="00F368F4" w:rsidP="00F368F4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0E4E0B3B" w14:textId="504EB26F" w:rsidR="00F368F4" w:rsidRPr="00E301AC" w:rsidRDefault="00F368F4" w:rsidP="00F368F4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</w:rPr>
        <w:t>ส่วนเกินมูลค่าหุ้น</w:t>
      </w:r>
    </w:p>
    <w:p w14:paraId="6D1DC0C5" w14:textId="587A6F2C" w:rsidR="00513D9C" w:rsidRPr="00E301AC" w:rsidRDefault="00F368F4" w:rsidP="00F368F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51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128973E8" w14:textId="54691FDC" w:rsidR="00F368F4" w:rsidRPr="00E301AC" w:rsidRDefault="00F368F4" w:rsidP="00F368F4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สำรองตามกฎหมาย</w:t>
      </w:r>
    </w:p>
    <w:p w14:paraId="1FD63553" w14:textId="752ECB36" w:rsidR="00010E75" w:rsidRPr="00E301AC" w:rsidRDefault="00010E75" w:rsidP="00F368F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116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E301AC">
        <w:rPr>
          <w:rFonts w:asciiTheme="majorBidi" w:hAnsiTheme="majorBidi" w:cstheme="majorBidi"/>
          <w:sz w:val="30"/>
          <w:szCs w:val="30"/>
        </w:rPr>
        <w:t>“</w:t>
      </w:r>
      <w:r w:rsidRPr="00E301AC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E301AC">
        <w:rPr>
          <w:rFonts w:asciiTheme="majorBidi" w:hAnsiTheme="majorBidi" w:cstheme="majorBidi"/>
          <w:sz w:val="30"/>
          <w:szCs w:val="30"/>
        </w:rPr>
        <w:t>”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7BD913B1" w14:textId="77777777" w:rsidR="00431B16" w:rsidRPr="00E301AC" w:rsidRDefault="00431B16" w:rsidP="00010E75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6F93DA27" w14:textId="77777777" w:rsidR="00431B16" w:rsidRPr="00E301AC" w:rsidRDefault="00431B16" w:rsidP="00431B16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29D02BC9" w14:textId="77777777" w:rsidR="00431B16" w:rsidRPr="00E301AC" w:rsidRDefault="00431B16" w:rsidP="00431B1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สำรองการเปลี่ยนแปลงในมูลค่ายุติธรรมประกอบด้วย</w:t>
      </w:r>
    </w:p>
    <w:p w14:paraId="322C8FEB" w14:textId="473536A4" w:rsidR="00431B16" w:rsidRPr="00E301AC" w:rsidRDefault="00431B16" w:rsidP="00431B16">
      <w:pPr>
        <w:pStyle w:val="ListParagraph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GB"/>
        </w:rPr>
        <w:t xml:space="preserve">ผลสะสมของการเปลี่ยนแปลงในมูลค่ายุติธรรมสุทธิของตราสารทุนที่กำหนดให้วัดมูลค่ายุติธรรมผ่านกำไรขาดทุนเบ็ดเสร็จอื่น </w:t>
      </w:r>
    </w:p>
    <w:p w14:paraId="5F7E0DD1" w14:textId="77777777" w:rsidR="00F368F4" w:rsidRPr="00E301AC" w:rsidRDefault="00F368F4" w:rsidP="00F368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D73040B" w14:textId="6CEE6A27" w:rsidR="001B5495" w:rsidRPr="00E301AC" w:rsidRDefault="001B5495" w:rsidP="00DC75BD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ส่วนงานดำเนินงานและการจำแนกรายได้</w:t>
      </w:r>
    </w:p>
    <w:p w14:paraId="706F0AD6" w14:textId="77777777" w:rsidR="00F06F60" w:rsidRPr="00E301AC" w:rsidRDefault="00F06F60" w:rsidP="00681B9C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FFA2DC" w14:textId="77777777" w:rsidR="008B7471" w:rsidRPr="00E301AC" w:rsidRDefault="008B7471" w:rsidP="00681B9C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บริษัทดำเนินกิจการในส่วนงานเดียว </w:t>
      </w:r>
      <w:r w:rsidR="00882123" w:rsidRPr="00E301AC">
        <w:rPr>
          <w:rFonts w:asciiTheme="majorBidi" w:hAnsiTheme="majorBidi" w:cstheme="majorBidi"/>
          <w:sz w:val="30"/>
          <w:szCs w:val="30"/>
          <w:cs/>
        </w:rPr>
        <w:t>คือ</w:t>
      </w:r>
      <w:r w:rsidRPr="00E301AC">
        <w:rPr>
          <w:rFonts w:asciiTheme="majorBidi" w:hAnsiTheme="majorBidi" w:cstheme="majorBidi"/>
          <w:sz w:val="30"/>
          <w:szCs w:val="30"/>
          <w:cs/>
        </w:rPr>
        <w:t>ธุรกิจผลิตและจำหน่ายเครื่องใช้ไฟฟ้าภายในบ้าน ซึ่งเป็นกลุ่มผลิตภัณฑ์</w:t>
      </w:r>
      <w:r w:rsidR="00D81D0C" w:rsidRPr="00E301AC">
        <w:rPr>
          <w:rFonts w:asciiTheme="majorBidi" w:hAnsiTheme="majorBidi" w:cstheme="majorBidi"/>
          <w:sz w:val="30"/>
          <w:szCs w:val="30"/>
          <w:cs/>
        </w:rPr>
        <w:t>เดียว</w:t>
      </w:r>
      <w:r w:rsidRPr="00E301AC">
        <w:rPr>
          <w:rFonts w:asciiTheme="majorBidi" w:hAnsiTheme="majorBidi" w:cstheme="majorBidi"/>
          <w:sz w:val="30"/>
          <w:szCs w:val="30"/>
          <w:cs/>
        </w:rPr>
        <w:t>กัน</w:t>
      </w:r>
      <w:r w:rsidR="00882123" w:rsidRPr="00E301A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2434B" w:rsidRPr="00E301AC">
        <w:rPr>
          <w:rFonts w:asciiTheme="majorBidi" w:hAnsiTheme="majorBidi" w:cstheme="majorBidi"/>
          <w:sz w:val="30"/>
          <w:szCs w:val="30"/>
          <w:cs/>
        </w:rPr>
        <w:t>โดย</w:t>
      </w:r>
      <w:r w:rsidRPr="00E301AC">
        <w:rPr>
          <w:rFonts w:asciiTheme="majorBidi" w:hAnsiTheme="majorBidi" w:cstheme="majorBidi"/>
          <w:sz w:val="30"/>
          <w:szCs w:val="30"/>
          <w:cs/>
        </w:rPr>
        <w:t>บริษัทจำหน่ายผลิตภัณฑ์ของบริษัท</w:t>
      </w:r>
      <w:r w:rsidR="00D81D0C" w:rsidRPr="00E301AC">
        <w:rPr>
          <w:rFonts w:asciiTheme="majorBidi" w:hAnsiTheme="majorBidi" w:cstheme="majorBidi"/>
          <w:sz w:val="30"/>
          <w:szCs w:val="30"/>
          <w:cs/>
        </w:rPr>
        <w:t>ทั้ง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ในประเทศและต่างประเทศ </w:t>
      </w:r>
      <w:r w:rsidR="0082434B" w:rsidRPr="00E301AC">
        <w:rPr>
          <w:rFonts w:asciiTheme="majorBidi" w:hAnsiTheme="majorBidi" w:cstheme="majorBidi"/>
          <w:sz w:val="30"/>
          <w:szCs w:val="30"/>
          <w:cs/>
        </w:rPr>
        <w:t>ผู้มีอำนาจตัดสินใจสูงสุดด้านการดำเนินงานพิจารณาส่วนงานธุรกิจบริหารงานโดย</w:t>
      </w:r>
      <w:r w:rsidRPr="00E301AC">
        <w:rPr>
          <w:rFonts w:asciiTheme="majorBidi" w:hAnsiTheme="majorBidi" w:cstheme="majorBidi"/>
          <w:sz w:val="30"/>
          <w:szCs w:val="30"/>
          <w:cs/>
        </w:rPr>
        <w:t>พิจารณาส่วนงานทาง</w:t>
      </w:r>
      <w:r w:rsidR="00324D9E" w:rsidRPr="00E301AC">
        <w:rPr>
          <w:rFonts w:asciiTheme="majorBidi" w:hAnsiTheme="majorBidi" w:cstheme="majorBidi"/>
          <w:sz w:val="30"/>
          <w:szCs w:val="30"/>
          <w:cs/>
        </w:rPr>
        <w:t>ภูมิศาสตร์</w:t>
      </w:r>
      <w:r w:rsidR="00882123" w:rsidRPr="00E301A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24D9E" w:rsidRPr="00E301AC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6017BA25" w14:textId="77777777" w:rsidR="00882123" w:rsidRPr="00E301AC" w:rsidRDefault="00882123" w:rsidP="00681B9C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4D10C2" w14:textId="3869D8F5" w:rsidR="00882123" w:rsidRPr="00E301AC" w:rsidRDefault="00882123" w:rsidP="008D1DB0">
      <w:pPr>
        <w:pStyle w:val="ListParagraph"/>
        <w:numPr>
          <w:ilvl w:val="0"/>
          <w:numId w:val="5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C90145" w:rsidRPr="00E301AC">
        <w:rPr>
          <w:rFonts w:asciiTheme="majorBidi" w:hAnsiTheme="majorBidi" w:cstheme="majorBidi"/>
          <w:sz w:val="30"/>
          <w:szCs w:val="30"/>
        </w:rPr>
        <w:t>1</w:t>
      </w:r>
      <w:r w:rsidR="0012734A"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ขายสินค้าและให้บริการในประเทศไทย</w:t>
      </w:r>
    </w:p>
    <w:p w14:paraId="6C88AADB" w14:textId="7A222AC1" w:rsidR="00882123" w:rsidRPr="00E301AC" w:rsidRDefault="00882123" w:rsidP="008D1DB0">
      <w:pPr>
        <w:pStyle w:val="ListParagraph"/>
        <w:numPr>
          <w:ilvl w:val="0"/>
          <w:numId w:val="5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C90145" w:rsidRPr="00E301AC">
        <w:rPr>
          <w:rFonts w:asciiTheme="majorBidi" w:hAnsiTheme="majorBidi" w:cstheme="majorBidi"/>
          <w:sz w:val="30"/>
          <w:szCs w:val="30"/>
        </w:rPr>
        <w:t>2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ขายสินค้าในประเทศญี่ปุ่น</w:t>
      </w:r>
    </w:p>
    <w:p w14:paraId="3790D506" w14:textId="360D500A" w:rsidR="00A96B03" w:rsidRPr="00E301AC" w:rsidRDefault="00882123" w:rsidP="00010E75">
      <w:pPr>
        <w:pStyle w:val="ListParagraph"/>
        <w:numPr>
          <w:ilvl w:val="0"/>
          <w:numId w:val="5"/>
        </w:numPr>
        <w:tabs>
          <w:tab w:val="clear" w:pos="340"/>
          <w:tab w:val="clear" w:pos="680"/>
          <w:tab w:val="num" w:pos="1080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C90145" w:rsidRPr="00E301AC">
        <w:rPr>
          <w:rFonts w:asciiTheme="majorBidi" w:hAnsiTheme="majorBidi" w:cstheme="majorBidi"/>
          <w:sz w:val="30"/>
          <w:szCs w:val="30"/>
        </w:rPr>
        <w:t>3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ขายสินค้าในประเทศอื่นๆ</w:t>
      </w:r>
    </w:p>
    <w:p w14:paraId="2FF360BA" w14:textId="77777777" w:rsidR="00D747D7" w:rsidRPr="00E301AC" w:rsidRDefault="00D747D7" w:rsidP="00D747D7">
      <w:pPr>
        <w:pStyle w:val="ListParagraph"/>
        <w:tabs>
          <w:tab w:val="clear" w:pos="68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4911CF" w14:textId="77777777" w:rsidR="000A64C2" w:rsidRPr="00E301AC" w:rsidRDefault="000A64C2" w:rsidP="00691F10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หน่วยงานธุรกิจที่สำคัญนี้</w:t>
      </w:r>
      <w:r w:rsidR="00A9446D" w:rsidRPr="00E301AC">
        <w:rPr>
          <w:rFonts w:asciiTheme="majorBidi" w:hAnsiTheme="majorBidi" w:cstheme="majorBidi"/>
          <w:sz w:val="30"/>
          <w:szCs w:val="30"/>
          <w:cs/>
        </w:rPr>
        <w:t>มีการบริหารจัดการแยกต่</w:t>
      </w:r>
      <w:r w:rsidR="00882123" w:rsidRPr="00E301AC">
        <w:rPr>
          <w:rFonts w:asciiTheme="majorBidi" w:hAnsiTheme="majorBidi" w:cstheme="majorBidi"/>
          <w:sz w:val="30"/>
          <w:szCs w:val="30"/>
          <w:cs/>
        </w:rPr>
        <w:t>างหากเนื่องจากมี</w:t>
      </w:r>
      <w:r w:rsidR="00A9446D" w:rsidRPr="00E301AC">
        <w:rPr>
          <w:rFonts w:asciiTheme="majorBidi" w:hAnsiTheme="majorBidi" w:cstheme="majorBidi"/>
          <w:sz w:val="30"/>
          <w:szCs w:val="30"/>
          <w:cs/>
        </w:rPr>
        <w:t xml:space="preserve">กลยุทธ์ทางการตลาดที่แตกต่างกัน </w:t>
      </w:r>
      <w:r w:rsidRPr="00E301AC">
        <w:rPr>
          <w:rFonts w:asciiTheme="majorBidi" w:hAnsiTheme="majorBidi" w:cstheme="majorBidi"/>
          <w:sz w:val="30"/>
          <w:szCs w:val="30"/>
          <w:cs/>
        </w:rPr>
        <w:t>ผู้มีอำนาจตัดสินใจสูงสุดด้านการดำเนินงาน</w:t>
      </w:r>
      <w:r w:rsidR="00A9446D" w:rsidRPr="00E301AC">
        <w:rPr>
          <w:rFonts w:asciiTheme="majorBidi" w:hAnsiTheme="majorBidi" w:cstheme="majorBidi"/>
          <w:sz w:val="30"/>
          <w:szCs w:val="30"/>
          <w:cs/>
        </w:rPr>
        <w:t>สอบทานรายงานการจัดการภายในของแต่ละหน่วยงานธุรกิจที่สำคัญอย่างน</w:t>
      </w:r>
      <w:r w:rsidR="00882123" w:rsidRPr="00E301AC">
        <w:rPr>
          <w:rFonts w:asciiTheme="majorBidi" w:hAnsiTheme="majorBidi" w:cstheme="majorBidi"/>
          <w:sz w:val="30"/>
          <w:szCs w:val="30"/>
          <w:cs/>
        </w:rPr>
        <w:t>้อยทุกเดือน</w:t>
      </w:r>
    </w:p>
    <w:p w14:paraId="2A26DB03" w14:textId="77777777" w:rsidR="00486CC8" w:rsidRPr="00E301AC" w:rsidRDefault="00486CC8" w:rsidP="002E4998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8532FE" w14:textId="0E0D2A92" w:rsidR="001B7BD4" w:rsidRPr="00E301AC" w:rsidRDefault="00A9446D" w:rsidP="002E4998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</w:t>
      </w:r>
      <w:r w:rsidR="00DD72A4" w:rsidRPr="00E301AC">
        <w:rPr>
          <w:rFonts w:asciiTheme="majorBidi" w:hAnsiTheme="majorBidi" w:cstheme="majorBidi"/>
          <w:sz w:val="30"/>
          <w:szCs w:val="30"/>
          <w:cs/>
        </w:rPr>
        <w:t>จากการดำเนินงาน</w:t>
      </w:r>
      <w:r w:rsidRPr="00E301AC">
        <w:rPr>
          <w:rFonts w:asciiTheme="majorBidi" w:hAnsiTheme="majorBidi" w:cstheme="majorBidi"/>
          <w:sz w:val="30"/>
          <w:szCs w:val="30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="00882123" w:rsidRPr="00E301AC">
        <w:rPr>
          <w:rFonts w:asciiTheme="majorBidi" w:hAnsiTheme="majorBidi" w:cstheme="majorBidi"/>
          <w:sz w:val="30"/>
          <w:szCs w:val="30"/>
          <w:cs/>
        </w:rPr>
        <w:t>บริษัท ผู้บริหารเชื่อว่าการใช้กำไร</w:t>
      </w:r>
      <w:r w:rsidR="00DD72A4" w:rsidRPr="00E301AC">
        <w:rPr>
          <w:rFonts w:asciiTheme="majorBidi" w:hAnsiTheme="majorBidi" w:cstheme="majorBidi"/>
          <w:sz w:val="30"/>
          <w:szCs w:val="30"/>
          <w:cs/>
        </w:rPr>
        <w:t>จากการดำเนินงาน</w:t>
      </w:r>
      <w:r w:rsidR="00882123" w:rsidRPr="00E301AC">
        <w:rPr>
          <w:rFonts w:asciiTheme="majorBidi" w:hAnsiTheme="majorBidi" w:cstheme="majorBidi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</w:t>
      </w:r>
      <w:r w:rsidR="0095233C" w:rsidRPr="00E301AC">
        <w:rPr>
          <w:rFonts w:asciiTheme="majorBidi" w:hAnsiTheme="majorBidi" w:cstheme="majorBidi"/>
          <w:sz w:val="30"/>
          <w:szCs w:val="30"/>
          <w:cs/>
        </w:rPr>
        <w:t>ผล</w:t>
      </w:r>
      <w:r w:rsidR="00882123" w:rsidRPr="00E301AC">
        <w:rPr>
          <w:rFonts w:asciiTheme="majorBidi" w:hAnsiTheme="majorBidi" w:cstheme="majorBidi"/>
          <w:sz w:val="30"/>
          <w:szCs w:val="30"/>
          <w:cs/>
        </w:rPr>
        <w:t>การดำเนินงานของส่วนงานและสอดคล้องกับกิจการอื่นที่ดำเนินธุรกิจใ</w:t>
      </w:r>
      <w:r w:rsidR="00577903" w:rsidRPr="00E301AC">
        <w:rPr>
          <w:rFonts w:asciiTheme="majorBidi" w:hAnsiTheme="majorBidi" w:cstheme="majorBidi"/>
          <w:sz w:val="30"/>
          <w:szCs w:val="30"/>
          <w:cs/>
        </w:rPr>
        <w:t>น</w:t>
      </w:r>
      <w:r w:rsidR="00882123" w:rsidRPr="00E301AC">
        <w:rPr>
          <w:rFonts w:asciiTheme="majorBidi" w:hAnsiTheme="majorBidi" w:cstheme="majorBidi"/>
          <w:sz w:val="30"/>
          <w:szCs w:val="30"/>
          <w:cs/>
        </w:rPr>
        <w:t>อุตสาหกรรมเดียวกัน</w:t>
      </w:r>
    </w:p>
    <w:p w14:paraId="012DD848" w14:textId="77777777" w:rsidR="003E5538" w:rsidRPr="00E301AC" w:rsidRDefault="003E5538" w:rsidP="00CC0FD3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CEFCAD" w14:textId="5A05AB80" w:rsidR="00BF4BFD" w:rsidRPr="00E301AC" w:rsidRDefault="00BF4BFD" w:rsidP="003E5538">
      <w:pPr>
        <w:tabs>
          <w:tab w:val="left" w:pos="54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  <w:sectPr w:rsidR="00BF4BFD" w:rsidRPr="00E301AC" w:rsidSect="001437A4">
          <w:headerReference w:type="default" r:id="rId19"/>
          <w:footerReference w:type="default" r:id="rId20"/>
          <w:pgSz w:w="11909" w:h="16834" w:code="9"/>
          <w:pgMar w:top="691" w:right="1152" w:bottom="576" w:left="1152" w:header="720" w:footer="720" w:gutter="0"/>
          <w:cols w:space="737"/>
        </w:sectPr>
      </w:pPr>
    </w:p>
    <w:p w14:paraId="3A617327" w14:textId="70973193" w:rsidR="00691EC3" w:rsidRPr="00E301AC" w:rsidRDefault="00691EC3" w:rsidP="00EB1E79">
      <w:pPr>
        <w:tabs>
          <w:tab w:val="left" w:pos="540"/>
        </w:tabs>
        <w:spacing w:line="240" w:lineRule="auto"/>
        <w:ind w:left="540" w:right="123"/>
        <w:jc w:val="thaiDistribute"/>
        <w:rPr>
          <w:rFonts w:asciiTheme="majorBidi" w:hAnsiTheme="majorBidi" w:cstheme="majorBidi"/>
          <w:sz w:val="30"/>
          <w:szCs w:val="30"/>
          <w:cs/>
        </w:rPr>
      </w:pPr>
      <w:bookmarkStart w:id="1" w:name="_Hlk39853326"/>
      <w:r w:rsidRPr="00E301AC">
        <w:rPr>
          <w:rFonts w:asciiTheme="majorBidi" w:hAnsiTheme="majorBidi" w:cstheme="majorBidi"/>
          <w:sz w:val="30"/>
          <w:szCs w:val="30"/>
          <w:cs/>
        </w:rPr>
        <w:lastRenderedPageBreak/>
        <w:t xml:space="preserve">บริษัทดำเนินกิจการในส่วนงานธุรกิจหลัก คือการผลิตและจำหน่ายเครื่องใช้ไฟฟ้าภายในบ้านในประเทศไทยและจำหน่ายสินค้าทั้งในประเทศและต่างประเทศ ได้แก่ ญี่ปุ่นและประเทศอื่นๆ ข้อมูลทางการเงินเกี่ยวกับการดำเนินงานของบริษัทจำแนกตามส่วนงานทางภูมิศาสตร์สำหรับปีสิ้นสุดวันที่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7909F5" w:rsidRPr="00E301AC">
        <w:rPr>
          <w:rFonts w:asciiTheme="majorBidi" w:hAnsiTheme="majorBidi" w:cstheme="majorBidi"/>
          <w:sz w:val="30"/>
          <w:szCs w:val="30"/>
          <w:cs/>
        </w:rPr>
        <w:t xml:space="preserve"> มีนาคม</w:t>
      </w:r>
      <w:r w:rsidR="00F1549B"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DF1F17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DF1F17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p w14:paraId="478B8093" w14:textId="77777777" w:rsidR="00691EC3" w:rsidRPr="00E301AC" w:rsidRDefault="00691EC3" w:rsidP="00EB1E79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14361" w:type="dxa"/>
        <w:tblInd w:w="46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862"/>
        <w:gridCol w:w="1127"/>
        <w:gridCol w:w="256"/>
        <w:gridCol w:w="1103"/>
        <w:gridCol w:w="257"/>
        <w:gridCol w:w="1350"/>
        <w:gridCol w:w="254"/>
        <w:gridCol w:w="1077"/>
        <w:gridCol w:w="254"/>
        <w:gridCol w:w="1252"/>
        <w:gridCol w:w="254"/>
        <w:gridCol w:w="1106"/>
        <w:gridCol w:w="261"/>
        <w:gridCol w:w="1412"/>
        <w:gridCol w:w="257"/>
        <w:gridCol w:w="1279"/>
      </w:tblGrid>
      <w:tr w:rsidR="00691EC3" w:rsidRPr="00E301AC" w14:paraId="5431CD1E" w14:textId="77777777" w:rsidTr="00486CC8">
        <w:tc>
          <w:tcPr>
            <w:tcW w:w="2862" w:type="dxa"/>
          </w:tcPr>
          <w:p w14:paraId="4DD06656" w14:textId="77777777" w:rsidR="00691EC3" w:rsidRPr="00E301A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9" w:type="dxa"/>
            <w:gridSpan w:val="15"/>
          </w:tcPr>
          <w:p w14:paraId="4EF2D067" w14:textId="77777777" w:rsidR="00691EC3" w:rsidRPr="00E301A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01AC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</w:tr>
      <w:tr w:rsidR="00691EC3" w:rsidRPr="00E301AC" w14:paraId="3256EC20" w14:textId="77777777" w:rsidTr="00486CC8">
        <w:tc>
          <w:tcPr>
            <w:tcW w:w="2862" w:type="dxa"/>
          </w:tcPr>
          <w:p w14:paraId="1596DF9A" w14:textId="77777777" w:rsidR="00691EC3" w:rsidRPr="00E301A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6" w:type="dxa"/>
            <w:gridSpan w:val="3"/>
          </w:tcPr>
          <w:p w14:paraId="580CD968" w14:textId="77777777" w:rsidR="00691EC3" w:rsidRPr="00E301A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01AC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57" w:type="dxa"/>
          </w:tcPr>
          <w:p w14:paraId="7FFD490A" w14:textId="77777777" w:rsidR="00691EC3" w:rsidRPr="00E301A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1" w:type="dxa"/>
            <w:gridSpan w:val="3"/>
            <w:tcBorders>
              <w:top w:val="single" w:sz="4" w:space="0" w:color="auto"/>
              <w:bottom w:val="nil"/>
            </w:tcBorders>
          </w:tcPr>
          <w:p w14:paraId="32E7F1CE" w14:textId="77777777" w:rsidR="00691EC3" w:rsidRPr="00E301A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01AC">
              <w:rPr>
                <w:rFonts w:asciiTheme="majorBidi" w:hAnsiTheme="majorBidi" w:cstheme="majorBidi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254" w:type="dxa"/>
            <w:tcBorders>
              <w:top w:val="single" w:sz="4" w:space="0" w:color="auto"/>
              <w:bottom w:val="nil"/>
            </w:tcBorders>
          </w:tcPr>
          <w:p w14:paraId="07343857" w14:textId="77777777" w:rsidR="00691EC3" w:rsidRPr="00E301A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2" w:type="dxa"/>
            <w:gridSpan w:val="3"/>
            <w:tcBorders>
              <w:top w:val="single" w:sz="4" w:space="0" w:color="auto"/>
              <w:bottom w:val="nil"/>
            </w:tcBorders>
          </w:tcPr>
          <w:p w14:paraId="79622689" w14:textId="32ADE470" w:rsidR="00691EC3" w:rsidRPr="00E301A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01AC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261" w:type="dxa"/>
          </w:tcPr>
          <w:p w14:paraId="456D5A2B" w14:textId="77777777" w:rsidR="00691EC3" w:rsidRPr="00E301A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48" w:type="dxa"/>
            <w:gridSpan w:val="3"/>
          </w:tcPr>
          <w:p w14:paraId="0F28FBF7" w14:textId="77777777" w:rsidR="00691EC3" w:rsidRPr="00E301A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01A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bookmarkEnd w:id="1"/>
      <w:tr w:rsidR="00913E2F" w:rsidRPr="00E301AC" w14:paraId="5DA5439C" w14:textId="77777777" w:rsidTr="006D26B0">
        <w:tc>
          <w:tcPr>
            <w:tcW w:w="2862" w:type="dxa"/>
          </w:tcPr>
          <w:p w14:paraId="4BAD66B5" w14:textId="480BE804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 xml:space="preserve">31 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127" w:type="dxa"/>
            <w:tcBorders>
              <w:bottom w:val="nil"/>
            </w:tcBorders>
          </w:tcPr>
          <w:p w14:paraId="564A1AD9" w14:textId="1BFC90D1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01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256" w:type="dxa"/>
          </w:tcPr>
          <w:p w14:paraId="73F4E2A7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3" w:type="dxa"/>
            <w:tcBorders>
              <w:bottom w:val="nil"/>
            </w:tcBorders>
          </w:tcPr>
          <w:p w14:paraId="14A8091F" w14:textId="661E37ED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01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257" w:type="dxa"/>
          </w:tcPr>
          <w:p w14:paraId="0D72A5D5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02509F5E" w14:textId="16A710E0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01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254" w:type="dxa"/>
          </w:tcPr>
          <w:p w14:paraId="69FE9B75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nil"/>
            </w:tcBorders>
          </w:tcPr>
          <w:p w14:paraId="679ECE31" w14:textId="6CEC9460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01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254" w:type="dxa"/>
          </w:tcPr>
          <w:p w14:paraId="525913DA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2" w:type="dxa"/>
            <w:tcBorders>
              <w:bottom w:val="nil"/>
            </w:tcBorders>
          </w:tcPr>
          <w:p w14:paraId="3E5B7B2C" w14:textId="12C76214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01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254" w:type="dxa"/>
          </w:tcPr>
          <w:p w14:paraId="56910CD1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  <w:tcBorders>
              <w:bottom w:val="nil"/>
            </w:tcBorders>
          </w:tcPr>
          <w:p w14:paraId="15A592DB" w14:textId="56B889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01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261" w:type="dxa"/>
          </w:tcPr>
          <w:p w14:paraId="0BFFA8BD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2" w:type="dxa"/>
            <w:tcBorders>
              <w:bottom w:val="nil"/>
            </w:tcBorders>
          </w:tcPr>
          <w:p w14:paraId="69F91195" w14:textId="009C741B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01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257" w:type="dxa"/>
          </w:tcPr>
          <w:p w14:paraId="13246071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14:paraId="75948452" w14:textId="73EE459B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01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</w:tr>
      <w:tr w:rsidR="00486CC8" w:rsidRPr="00E301AC" w14:paraId="1718348D" w14:textId="77777777" w:rsidTr="00486CC8">
        <w:tc>
          <w:tcPr>
            <w:tcW w:w="2862" w:type="dxa"/>
          </w:tcPr>
          <w:p w14:paraId="281FA166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99" w:type="dxa"/>
            <w:gridSpan w:val="15"/>
            <w:tcBorders>
              <w:bottom w:val="nil"/>
            </w:tcBorders>
          </w:tcPr>
          <w:p w14:paraId="607F84D8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(</w:t>
            </w:r>
            <w:r w:rsidRPr="00E301A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พันบาท</w:t>
            </w:r>
            <w:r w:rsidRPr="00E301AC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tr w:rsidR="00913E2F" w:rsidRPr="00E301AC" w14:paraId="5B1D826B" w14:textId="77777777" w:rsidTr="006D26B0">
        <w:tc>
          <w:tcPr>
            <w:tcW w:w="2862" w:type="dxa"/>
          </w:tcPr>
          <w:p w14:paraId="16A4D626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E301A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4CB829E0" w14:textId="441A423B" w:rsidR="00913E2F" w:rsidRPr="00E301AC" w:rsidRDefault="00862471" w:rsidP="00913E2F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24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2,962,093</w:t>
            </w:r>
          </w:p>
        </w:tc>
        <w:tc>
          <w:tcPr>
            <w:tcW w:w="256" w:type="dxa"/>
          </w:tcPr>
          <w:p w14:paraId="502B4772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2760CEC9" w14:textId="194B36E0" w:rsidR="00913E2F" w:rsidRPr="00E301AC" w:rsidRDefault="00913E2F" w:rsidP="00913E2F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D19E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3</w:t>
            </w:r>
            <w:r w:rsidRPr="008D19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D19E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333</w:t>
            </w:r>
            <w:r w:rsidRPr="008D19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D19E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212</w:t>
            </w:r>
          </w:p>
        </w:tc>
        <w:tc>
          <w:tcPr>
            <w:tcW w:w="257" w:type="dxa"/>
          </w:tcPr>
          <w:p w14:paraId="47E9BDDA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D251CF3" w14:textId="2B06CF3D" w:rsidR="00913E2F" w:rsidRPr="00E301AC" w:rsidRDefault="00862471" w:rsidP="00913E2F">
            <w:pPr>
              <w:tabs>
                <w:tab w:val="decimal" w:pos="1096"/>
              </w:tabs>
              <w:spacing w:line="240" w:lineRule="auto"/>
              <w:ind w:left="-129" w:right="-23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624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3,136,39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254" w:type="dxa"/>
          </w:tcPr>
          <w:p w14:paraId="43D47E6E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4A030805" w14:textId="7FAC697A" w:rsidR="00913E2F" w:rsidRPr="00E301AC" w:rsidRDefault="00913E2F" w:rsidP="00913E2F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D19E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3</w:t>
            </w:r>
            <w:r w:rsidRPr="008D19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D19E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535</w:t>
            </w:r>
            <w:r w:rsidRPr="008D19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D19E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875</w:t>
            </w:r>
          </w:p>
        </w:tc>
        <w:tc>
          <w:tcPr>
            <w:tcW w:w="254" w:type="dxa"/>
          </w:tcPr>
          <w:p w14:paraId="71577B49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442186B2" w14:textId="0059B849" w:rsidR="00913E2F" w:rsidRPr="00E301AC" w:rsidRDefault="00862471" w:rsidP="00913E2F">
            <w:pPr>
              <w:tabs>
                <w:tab w:val="decimal" w:pos="960"/>
              </w:tabs>
              <w:spacing w:line="240" w:lineRule="auto"/>
              <w:ind w:left="-129" w:right="-2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24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980,789</w:t>
            </w:r>
          </w:p>
        </w:tc>
        <w:tc>
          <w:tcPr>
            <w:tcW w:w="254" w:type="dxa"/>
          </w:tcPr>
          <w:p w14:paraId="55393926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F524285" w14:textId="08BD0804" w:rsidR="00913E2F" w:rsidRPr="00E301AC" w:rsidRDefault="00913E2F" w:rsidP="00913E2F">
            <w:pPr>
              <w:tabs>
                <w:tab w:val="decimal" w:pos="850"/>
              </w:tabs>
              <w:spacing w:line="240" w:lineRule="auto"/>
              <w:ind w:left="-129"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D19E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</w:t>
            </w:r>
            <w:r w:rsidRPr="008D19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D19E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529</w:t>
            </w:r>
            <w:r w:rsidRPr="008D19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D19E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55</w:t>
            </w:r>
            <w:r>
              <w:rPr>
                <w:rFonts w:asciiTheme="majorBidi" w:hAnsi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261" w:type="dxa"/>
          </w:tcPr>
          <w:p w14:paraId="61CEA861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501E76B1" w14:textId="6DCF288A" w:rsidR="00913E2F" w:rsidRPr="00E301AC" w:rsidRDefault="00862471" w:rsidP="00913E2F">
            <w:pPr>
              <w:tabs>
                <w:tab w:val="decimal" w:pos="11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7,079,277</w:t>
            </w:r>
          </w:p>
        </w:tc>
        <w:tc>
          <w:tcPr>
            <w:tcW w:w="257" w:type="dxa"/>
          </w:tcPr>
          <w:p w14:paraId="3BBC3BE4" w14:textId="77777777" w:rsidR="00913E2F" w:rsidRPr="00E301AC" w:rsidRDefault="00913E2F" w:rsidP="00913E2F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F5280A1" w14:textId="782257F7" w:rsidR="00913E2F" w:rsidRPr="00E301AC" w:rsidRDefault="00913E2F" w:rsidP="00913E2F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D19E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8</w:t>
            </w:r>
            <w:r w:rsidRPr="008D19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D19E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398</w:t>
            </w:r>
            <w:r w:rsidRPr="008D19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D19E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64</w:t>
            </w:r>
            <w:r>
              <w:rPr>
                <w:rFonts w:asciiTheme="majorBidi" w:hAnsiTheme="majorBidi"/>
                <w:sz w:val="26"/>
                <w:szCs w:val="26"/>
                <w:lang w:val="en-US"/>
              </w:rPr>
              <w:t>3</w:t>
            </w:r>
          </w:p>
        </w:tc>
      </w:tr>
      <w:tr w:rsidR="00913E2F" w:rsidRPr="00E301AC" w14:paraId="10BBDB37" w14:textId="77777777" w:rsidTr="006D26B0">
        <w:tc>
          <w:tcPr>
            <w:tcW w:w="2862" w:type="dxa"/>
          </w:tcPr>
          <w:p w14:paraId="16212C39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01AC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127" w:type="dxa"/>
            <w:tcBorders>
              <w:bottom w:val="nil"/>
            </w:tcBorders>
            <w:shd w:val="clear" w:color="auto" w:fill="auto"/>
          </w:tcPr>
          <w:p w14:paraId="11AA4906" w14:textId="03DABB5E" w:rsidR="00913E2F" w:rsidRPr="00E301AC" w:rsidRDefault="00862471" w:rsidP="00913E2F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24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345,166</w:t>
            </w:r>
          </w:p>
        </w:tc>
        <w:tc>
          <w:tcPr>
            <w:tcW w:w="256" w:type="dxa"/>
            <w:tcBorders>
              <w:bottom w:val="nil"/>
            </w:tcBorders>
            <w:shd w:val="clear" w:color="auto" w:fill="auto"/>
          </w:tcPr>
          <w:p w14:paraId="4CC01524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3" w:type="dxa"/>
            <w:tcBorders>
              <w:bottom w:val="nil"/>
            </w:tcBorders>
            <w:shd w:val="clear" w:color="auto" w:fill="auto"/>
          </w:tcPr>
          <w:p w14:paraId="7FF7D520" w14:textId="05AC461F" w:rsidR="00913E2F" w:rsidRPr="00E301AC" w:rsidRDefault="00913E2F" w:rsidP="00913E2F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D19E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187</w:t>
            </w:r>
            <w:r w:rsidRPr="008D19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D19E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278</w:t>
            </w: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61B81EAA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6F7D4B47" w14:textId="214C9DDB" w:rsidR="00913E2F" w:rsidRPr="00E301AC" w:rsidRDefault="00862471" w:rsidP="00913E2F">
            <w:pPr>
              <w:tabs>
                <w:tab w:val="decimal" w:pos="1096"/>
              </w:tabs>
              <w:spacing w:line="240" w:lineRule="auto"/>
              <w:ind w:left="-129" w:right="-2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24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294,139</w:t>
            </w:r>
          </w:p>
        </w:tc>
        <w:tc>
          <w:tcPr>
            <w:tcW w:w="254" w:type="dxa"/>
            <w:tcBorders>
              <w:bottom w:val="nil"/>
            </w:tcBorders>
          </w:tcPr>
          <w:p w14:paraId="34BDD5BC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7" w:type="dxa"/>
            <w:tcBorders>
              <w:bottom w:val="nil"/>
            </w:tcBorders>
            <w:shd w:val="clear" w:color="auto" w:fill="auto"/>
          </w:tcPr>
          <w:p w14:paraId="71BD5959" w14:textId="79453D18" w:rsidR="00913E2F" w:rsidRPr="00E301AC" w:rsidRDefault="00913E2F" w:rsidP="00913E2F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D19E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270</w:t>
            </w:r>
            <w:r w:rsidRPr="008D19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D19E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091</w:t>
            </w:r>
          </w:p>
        </w:tc>
        <w:tc>
          <w:tcPr>
            <w:tcW w:w="254" w:type="dxa"/>
            <w:tcBorders>
              <w:bottom w:val="nil"/>
            </w:tcBorders>
          </w:tcPr>
          <w:p w14:paraId="08199330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  <w:tcBorders>
              <w:bottom w:val="nil"/>
            </w:tcBorders>
          </w:tcPr>
          <w:p w14:paraId="5830429F" w14:textId="15F28AB9" w:rsidR="00913E2F" w:rsidRPr="00E301AC" w:rsidRDefault="00862471" w:rsidP="00913E2F">
            <w:pPr>
              <w:tabs>
                <w:tab w:val="decimal" w:pos="960"/>
              </w:tabs>
              <w:spacing w:line="240" w:lineRule="auto"/>
              <w:ind w:left="-129" w:right="-2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24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117,</w:t>
            </w:r>
            <w:r w:rsidR="00126C4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8624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="00126C4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254" w:type="dxa"/>
            <w:tcBorders>
              <w:bottom w:val="nil"/>
            </w:tcBorders>
          </w:tcPr>
          <w:p w14:paraId="4E78B1B7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  <w:tcBorders>
              <w:bottom w:val="nil"/>
            </w:tcBorders>
          </w:tcPr>
          <w:p w14:paraId="07469F29" w14:textId="4C38B947" w:rsidR="00913E2F" w:rsidRPr="00E301AC" w:rsidRDefault="00913E2F" w:rsidP="00913E2F">
            <w:pPr>
              <w:tabs>
                <w:tab w:val="decimal" w:pos="850"/>
              </w:tabs>
              <w:spacing w:line="240" w:lineRule="auto"/>
              <w:ind w:left="-129"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D19E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35</w:t>
            </w:r>
            <w:r w:rsidRPr="008D19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D19E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351</w:t>
            </w:r>
          </w:p>
        </w:tc>
        <w:tc>
          <w:tcPr>
            <w:tcW w:w="261" w:type="dxa"/>
            <w:tcBorders>
              <w:bottom w:val="nil"/>
            </w:tcBorders>
          </w:tcPr>
          <w:p w14:paraId="3B54AE07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bottom w:val="nil"/>
            </w:tcBorders>
          </w:tcPr>
          <w:p w14:paraId="3AA51CFB" w14:textId="751CF801" w:rsidR="00913E2F" w:rsidRPr="00E301AC" w:rsidRDefault="00862471" w:rsidP="00913E2F">
            <w:pPr>
              <w:tabs>
                <w:tab w:val="decimal" w:pos="11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24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756,70</w:t>
            </w:r>
            <w:r w:rsidR="00E066C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57" w:type="dxa"/>
            <w:tcBorders>
              <w:bottom w:val="nil"/>
            </w:tcBorders>
          </w:tcPr>
          <w:p w14:paraId="6B55AC3D" w14:textId="77777777" w:rsidR="00913E2F" w:rsidRPr="00E301AC" w:rsidRDefault="00913E2F" w:rsidP="00913E2F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14:paraId="50BD7EF2" w14:textId="7F440577" w:rsidR="00913E2F" w:rsidRPr="00E301AC" w:rsidRDefault="00913E2F" w:rsidP="00913E2F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D19E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492</w:t>
            </w:r>
            <w:r w:rsidRPr="008D19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D19E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720</w:t>
            </w:r>
          </w:p>
        </w:tc>
      </w:tr>
      <w:tr w:rsidR="00913E2F" w:rsidRPr="00E301AC" w14:paraId="507E5A86" w14:textId="77777777" w:rsidTr="006D26B0">
        <w:tc>
          <w:tcPr>
            <w:tcW w:w="2862" w:type="dxa"/>
          </w:tcPr>
          <w:p w14:paraId="11D58388" w14:textId="4C63F353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01A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ค่าใช้จ่ายที่ปันส่วน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ไม่ได้</w:t>
            </w:r>
          </w:p>
        </w:tc>
        <w:tc>
          <w:tcPr>
            <w:tcW w:w="1127" w:type="dxa"/>
            <w:tcBorders>
              <w:top w:val="nil"/>
              <w:bottom w:val="nil"/>
            </w:tcBorders>
          </w:tcPr>
          <w:p w14:paraId="4723B4E0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tcBorders>
              <w:top w:val="nil"/>
              <w:bottom w:val="nil"/>
            </w:tcBorders>
          </w:tcPr>
          <w:p w14:paraId="3FDEBF41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3" w:type="dxa"/>
            <w:tcBorders>
              <w:top w:val="nil"/>
              <w:bottom w:val="nil"/>
            </w:tcBorders>
          </w:tcPr>
          <w:p w14:paraId="5F5BFE32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</w:tcPr>
          <w:p w14:paraId="6733BF58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740847C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11276A02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301A83DA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044113B9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  <w:tcBorders>
              <w:top w:val="nil"/>
              <w:bottom w:val="nil"/>
            </w:tcBorders>
          </w:tcPr>
          <w:p w14:paraId="4F9E454C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05D54B15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62AE0944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49A66F16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 w14:paraId="110082BA" w14:textId="2E2401E4" w:rsidR="00913E2F" w:rsidRPr="00E301AC" w:rsidRDefault="00862471" w:rsidP="00913E2F">
            <w:pPr>
              <w:tabs>
                <w:tab w:val="decimal" w:pos="11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24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(652,737)</w:t>
            </w:r>
          </w:p>
        </w:tc>
        <w:tc>
          <w:tcPr>
            <w:tcW w:w="257" w:type="dxa"/>
            <w:tcBorders>
              <w:top w:val="nil"/>
              <w:bottom w:val="nil"/>
            </w:tcBorders>
          </w:tcPr>
          <w:p w14:paraId="5BA3C3FA" w14:textId="77777777" w:rsidR="00913E2F" w:rsidRPr="00E301AC" w:rsidRDefault="00913E2F" w:rsidP="00913E2F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14:paraId="34A246AE" w14:textId="65AEFD2C" w:rsidR="00913E2F" w:rsidRPr="00E301AC" w:rsidRDefault="00913E2F" w:rsidP="00913E2F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D19E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(718</w:t>
            </w:r>
            <w:r w:rsidRPr="008D19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D19E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762)</w:t>
            </w:r>
          </w:p>
        </w:tc>
      </w:tr>
      <w:tr w:rsidR="00913E2F" w:rsidRPr="00E301AC" w14:paraId="1C47C3A4" w14:textId="77777777" w:rsidTr="006D26B0">
        <w:tc>
          <w:tcPr>
            <w:tcW w:w="2862" w:type="dxa"/>
          </w:tcPr>
          <w:p w14:paraId="1A63B44D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E301A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</w:t>
            </w:r>
          </w:p>
        </w:tc>
        <w:tc>
          <w:tcPr>
            <w:tcW w:w="1127" w:type="dxa"/>
            <w:tcBorders>
              <w:top w:val="nil"/>
            </w:tcBorders>
          </w:tcPr>
          <w:p w14:paraId="7E08BDD8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tcBorders>
              <w:top w:val="nil"/>
            </w:tcBorders>
          </w:tcPr>
          <w:p w14:paraId="3067F970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3" w:type="dxa"/>
            <w:tcBorders>
              <w:top w:val="nil"/>
            </w:tcBorders>
          </w:tcPr>
          <w:p w14:paraId="1FD8FBCE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  <w:tcBorders>
              <w:top w:val="nil"/>
            </w:tcBorders>
          </w:tcPr>
          <w:p w14:paraId="6240D790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6C9AA552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  <w:tcBorders>
              <w:top w:val="nil"/>
            </w:tcBorders>
          </w:tcPr>
          <w:p w14:paraId="03C53E38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7" w:type="dxa"/>
            <w:tcBorders>
              <w:top w:val="nil"/>
            </w:tcBorders>
          </w:tcPr>
          <w:p w14:paraId="40F08E89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  <w:tcBorders>
              <w:top w:val="nil"/>
            </w:tcBorders>
          </w:tcPr>
          <w:p w14:paraId="6798ED57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  <w:tcBorders>
              <w:top w:val="nil"/>
            </w:tcBorders>
          </w:tcPr>
          <w:p w14:paraId="70D61F0F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  <w:tcBorders>
              <w:top w:val="nil"/>
            </w:tcBorders>
          </w:tcPr>
          <w:p w14:paraId="61727756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  <w:tcBorders>
              <w:top w:val="nil"/>
            </w:tcBorders>
          </w:tcPr>
          <w:p w14:paraId="7F5905DD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1" w:type="dxa"/>
            <w:tcBorders>
              <w:top w:val="nil"/>
            </w:tcBorders>
          </w:tcPr>
          <w:p w14:paraId="1542F782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top w:val="nil"/>
            </w:tcBorders>
          </w:tcPr>
          <w:p w14:paraId="451DF265" w14:textId="2E2E9931" w:rsidR="00913E2F" w:rsidRPr="00E301AC" w:rsidRDefault="00862471" w:rsidP="00913E2F">
            <w:pPr>
              <w:tabs>
                <w:tab w:val="decimal" w:pos="11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24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604,179</w:t>
            </w:r>
          </w:p>
        </w:tc>
        <w:tc>
          <w:tcPr>
            <w:tcW w:w="257" w:type="dxa"/>
            <w:tcBorders>
              <w:top w:val="nil"/>
            </w:tcBorders>
          </w:tcPr>
          <w:p w14:paraId="28E8E110" w14:textId="77777777" w:rsidR="00913E2F" w:rsidRPr="00E301AC" w:rsidRDefault="00913E2F" w:rsidP="00913E2F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tcBorders>
              <w:top w:val="nil"/>
            </w:tcBorders>
          </w:tcPr>
          <w:p w14:paraId="090EEA86" w14:textId="22D06D0B" w:rsidR="00913E2F" w:rsidRPr="00E301AC" w:rsidRDefault="00913E2F" w:rsidP="00913E2F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D19E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277</w:t>
            </w:r>
            <w:r w:rsidRPr="008D19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D19E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562</w:t>
            </w:r>
          </w:p>
        </w:tc>
      </w:tr>
      <w:tr w:rsidR="00913E2F" w:rsidRPr="00E301AC" w14:paraId="161B0CF4" w14:textId="77777777" w:rsidTr="006D26B0">
        <w:tc>
          <w:tcPr>
            <w:tcW w:w="2862" w:type="dxa"/>
          </w:tcPr>
          <w:p w14:paraId="08291D75" w14:textId="69348C4D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01AC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กำไรจากอัตราแลกเปลี่ยนสุทธิ</w:t>
            </w:r>
          </w:p>
        </w:tc>
        <w:tc>
          <w:tcPr>
            <w:tcW w:w="1127" w:type="dxa"/>
          </w:tcPr>
          <w:p w14:paraId="2C5BD1CB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</w:tcPr>
          <w:p w14:paraId="598C2CBD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3" w:type="dxa"/>
          </w:tcPr>
          <w:p w14:paraId="719D4040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38B6BF2D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</w:tcPr>
          <w:p w14:paraId="55D0F8CA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4CE5363F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7" w:type="dxa"/>
          </w:tcPr>
          <w:p w14:paraId="105EF910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26859D0D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</w:tcPr>
          <w:p w14:paraId="6EE6C513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26236370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</w:tcPr>
          <w:p w14:paraId="36AA8B24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1" w:type="dxa"/>
          </w:tcPr>
          <w:p w14:paraId="47A8BA8C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</w:tcPr>
          <w:p w14:paraId="2F0957DD" w14:textId="19D20BBA" w:rsidR="00913E2F" w:rsidRPr="00E301AC" w:rsidRDefault="00862471" w:rsidP="00913E2F">
            <w:pPr>
              <w:tabs>
                <w:tab w:val="decimal" w:pos="11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24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33,41</w:t>
            </w:r>
            <w:r w:rsidR="007773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257" w:type="dxa"/>
          </w:tcPr>
          <w:p w14:paraId="147C8C4F" w14:textId="77777777" w:rsidR="00913E2F" w:rsidRPr="00E301AC" w:rsidRDefault="00913E2F" w:rsidP="00913E2F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</w:tcPr>
          <w:p w14:paraId="091F7012" w14:textId="1DDCED43" w:rsidR="00913E2F" w:rsidRPr="00E301AC" w:rsidRDefault="00913E2F" w:rsidP="00913E2F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D19E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21</w:t>
            </w:r>
            <w:r w:rsidRPr="008D19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D19E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840</w:t>
            </w:r>
          </w:p>
        </w:tc>
      </w:tr>
      <w:tr w:rsidR="00913E2F" w:rsidRPr="00E301AC" w14:paraId="4D910640" w14:textId="77777777" w:rsidTr="006D26B0">
        <w:tc>
          <w:tcPr>
            <w:tcW w:w="2862" w:type="dxa"/>
          </w:tcPr>
          <w:p w14:paraId="26CC98C6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E301A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27" w:type="dxa"/>
          </w:tcPr>
          <w:p w14:paraId="120DBD3F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</w:tcPr>
          <w:p w14:paraId="3421E125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3" w:type="dxa"/>
          </w:tcPr>
          <w:p w14:paraId="12C71851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7AFCA706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</w:tcPr>
          <w:p w14:paraId="49A09BF2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318B7C0A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7" w:type="dxa"/>
          </w:tcPr>
          <w:p w14:paraId="4F225F67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74B2CF1A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</w:tcPr>
          <w:p w14:paraId="0AC00CBD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04B55E8B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</w:tcPr>
          <w:p w14:paraId="3CF8B098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1" w:type="dxa"/>
          </w:tcPr>
          <w:p w14:paraId="2B9B969B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bottom w:val="nil"/>
            </w:tcBorders>
          </w:tcPr>
          <w:p w14:paraId="0AED748E" w14:textId="04E1BC67" w:rsidR="00913E2F" w:rsidRPr="00E301AC" w:rsidRDefault="00862471" w:rsidP="00913E2F">
            <w:pPr>
              <w:tabs>
                <w:tab w:val="decimal" w:pos="11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24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53,669</w:t>
            </w:r>
          </w:p>
        </w:tc>
        <w:tc>
          <w:tcPr>
            <w:tcW w:w="257" w:type="dxa"/>
          </w:tcPr>
          <w:p w14:paraId="529D208F" w14:textId="77777777" w:rsidR="00913E2F" w:rsidRPr="00E301AC" w:rsidRDefault="00913E2F" w:rsidP="00913E2F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14:paraId="70F6F7E5" w14:textId="3797ABCD" w:rsidR="00913E2F" w:rsidRPr="00E301AC" w:rsidRDefault="00913E2F" w:rsidP="00913E2F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D19E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66</w:t>
            </w:r>
            <w:r w:rsidRPr="008D19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D19E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677</w:t>
            </w:r>
          </w:p>
        </w:tc>
      </w:tr>
      <w:tr w:rsidR="00913E2F" w:rsidRPr="00E301AC" w14:paraId="21DE45CB" w14:textId="3E78DFC2" w:rsidTr="006D26B0">
        <w:tc>
          <w:tcPr>
            <w:tcW w:w="2862" w:type="dxa"/>
          </w:tcPr>
          <w:p w14:paraId="6A05C981" w14:textId="7244C273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01AC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27" w:type="dxa"/>
          </w:tcPr>
          <w:p w14:paraId="7B104588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</w:tcPr>
          <w:p w14:paraId="3A487349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3" w:type="dxa"/>
          </w:tcPr>
          <w:p w14:paraId="087B7B2F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04316E61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</w:tcPr>
          <w:p w14:paraId="77642A78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58BE3661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7" w:type="dxa"/>
          </w:tcPr>
          <w:p w14:paraId="1438F996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68CBBADE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</w:tcPr>
          <w:p w14:paraId="6ACCCC82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4DCE8CB7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</w:tcPr>
          <w:p w14:paraId="07F91B21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1" w:type="dxa"/>
          </w:tcPr>
          <w:p w14:paraId="7A9281DF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bottom w:val="nil"/>
            </w:tcBorders>
          </w:tcPr>
          <w:p w14:paraId="618D53C0" w14:textId="1BEF7D68" w:rsidR="00913E2F" w:rsidRPr="00E301AC" w:rsidRDefault="00862471" w:rsidP="00913E2F">
            <w:pPr>
              <w:tabs>
                <w:tab w:val="decimal" w:pos="11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24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(533)</w:t>
            </w:r>
          </w:p>
        </w:tc>
        <w:tc>
          <w:tcPr>
            <w:tcW w:w="257" w:type="dxa"/>
          </w:tcPr>
          <w:p w14:paraId="05D2E3D1" w14:textId="77777777" w:rsidR="00913E2F" w:rsidRPr="00E301AC" w:rsidRDefault="00913E2F" w:rsidP="00913E2F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14:paraId="067A6E18" w14:textId="21E80A09" w:rsidR="00913E2F" w:rsidRPr="00E301AC" w:rsidRDefault="00913E2F" w:rsidP="00913E2F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D19E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(326)</w:t>
            </w:r>
          </w:p>
        </w:tc>
      </w:tr>
      <w:tr w:rsidR="00913E2F" w:rsidRPr="00E301AC" w14:paraId="3A8FE8B0" w14:textId="77777777" w:rsidTr="006D26B0">
        <w:tc>
          <w:tcPr>
            <w:tcW w:w="2862" w:type="dxa"/>
          </w:tcPr>
          <w:p w14:paraId="4FA99B0B" w14:textId="7E138A0B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E301AC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ส่วนแบ่งกำไรของบริษัทร่วม</w:t>
            </w:r>
          </w:p>
        </w:tc>
        <w:tc>
          <w:tcPr>
            <w:tcW w:w="1127" w:type="dxa"/>
          </w:tcPr>
          <w:p w14:paraId="38ADCE03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</w:tcPr>
          <w:p w14:paraId="7EC51AD5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3" w:type="dxa"/>
          </w:tcPr>
          <w:p w14:paraId="6AA36419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194403B4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</w:tcPr>
          <w:p w14:paraId="614EC417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25C58CEF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7" w:type="dxa"/>
          </w:tcPr>
          <w:p w14:paraId="26BC79DA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279B6F8C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</w:tcPr>
          <w:p w14:paraId="11130F0D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23351A40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</w:tcPr>
          <w:p w14:paraId="473CC963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1" w:type="dxa"/>
          </w:tcPr>
          <w:p w14:paraId="0206C764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bottom w:val="nil"/>
            </w:tcBorders>
          </w:tcPr>
          <w:p w14:paraId="591BF46F" w14:textId="7DD5B61A" w:rsidR="00913E2F" w:rsidRPr="00E301AC" w:rsidRDefault="00862471" w:rsidP="00913E2F">
            <w:pPr>
              <w:tabs>
                <w:tab w:val="decimal" w:pos="11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24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969</w:t>
            </w:r>
          </w:p>
        </w:tc>
        <w:tc>
          <w:tcPr>
            <w:tcW w:w="257" w:type="dxa"/>
          </w:tcPr>
          <w:p w14:paraId="207D2D81" w14:textId="77777777" w:rsidR="00913E2F" w:rsidRPr="00E301AC" w:rsidRDefault="00913E2F" w:rsidP="00913E2F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14:paraId="7D477CE9" w14:textId="6C2D0992" w:rsidR="00913E2F" w:rsidRPr="00E301AC" w:rsidRDefault="00913E2F" w:rsidP="00913E2F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D19E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</w:t>
            </w:r>
            <w:r w:rsidRPr="008D19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D19E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271</w:t>
            </w:r>
          </w:p>
        </w:tc>
      </w:tr>
      <w:tr w:rsidR="00913E2F" w:rsidRPr="00E301AC" w14:paraId="5446181A" w14:textId="77777777" w:rsidTr="006D26B0">
        <w:tc>
          <w:tcPr>
            <w:tcW w:w="2862" w:type="dxa"/>
          </w:tcPr>
          <w:p w14:paraId="3DDE6D19" w14:textId="0C6E7300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E301AC">
              <w:rPr>
                <w:rFonts w:asciiTheme="majorBidi" w:hAnsiTheme="majorBidi" w:cstheme="majorBidi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27" w:type="dxa"/>
          </w:tcPr>
          <w:p w14:paraId="190C24A9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</w:tcPr>
          <w:p w14:paraId="01E7334D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3" w:type="dxa"/>
          </w:tcPr>
          <w:p w14:paraId="1DA7C487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482B2152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</w:tcPr>
          <w:p w14:paraId="39AA3310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5175B258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7" w:type="dxa"/>
          </w:tcPr>
          <w:p w14:paraId="2B47C964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7C05B89F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</w:tcPr>
          <w:p w14:paraId="0288ADEB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5084B11D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</w:tcPr>
          <w:p w14:paraId="0D8B8DD7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1" w:type="dxa"/>
          </w:tcPr>
          <w:p w14:paraId="3DCD3597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nil"/>
            </w:tcBorders>
          </w:tcPr>
          <w:p w14:paraId="048DBC73" w14:textId="4B753F38" w:rsidR="00913E2F" w:rsidRPr="00E301AC" w:rsidRDefault="00862471" w:rsidP="00913E2F">
            <w:pPr>
              <w:tabs>
                <w:tab w:val="decimal" w:pos="11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795,66</w:t>
            </w:r>
            <w:r w:rsidR="00E066C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257" w:type="dxa"/>
          </w:tcPr>
          <w:p w14:paraId="4C832C0B" w14:textId="77777777" w:rsidR="00913E2F" w:rsidRPr="00E301AC" w:rsidRDefault="00913E2F" w:rsidP="00913E2F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nil"/>
            </w:tcBorders>
          </w:tcPr>
          <w:p w14:paraId="5F3D7889" w14:textId="07434BA4" w:rsidR="00913E2F" w:rsidRPr="00E301AC" w:rsidRDefault="00913E2F" w:rsidP="00913E2F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D19E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141</w:t>
            </w:r>
            <w:r w:rsidRPr="008D19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D19E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982</w:t>
            </w:r>
          </w:p>
        </w:tc>
      </w:tr>
      <w:tr w:rsidR="00913E2F" w:rsidRPr="00E301AC" w14:paraId="1EAF2B40" w14:textId="77777777" w:rsidTr="006D26B0">
        <w:tc>
          <w:tcPr>
            <w:tcW w:w="2862" w:type="dxa"/>
          </w:tcPr>
          <w:p w14:paraId="201792B6" w14:textId="10FAD8D5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E301A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 w:rsidR="00862471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="0086247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ค่าใช้จ่าย) </w:t>
            </w:r>
            <w:r w:rsidRPr="00E301AC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27" w:type="dxa"/>
          </w:tcPr>
          <w:p w14:paraId="43640DDC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</w:tcPr>
          <w:p w14:paraId="70747E2C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3" w:type="dxa"/>
          </w:tcPr>
          <w:p w14:paraId="4019423D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240EF980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</w:tcPr>
          <w:p w14:paraId="6D866715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582D8AB0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7" w:type="dxa"/>
          </w:tcPr>
          <w:p w14:paraId="662E57BA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1AE879F3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</w:tcPr>
          <w:p w14:paraId="639B3106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53B49389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</w:tcPr>
          <w:p w14:paraId="518CDF3C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1" w:type="dxa"/>
          </w:tcPr>
          <w:p w14:paraId="245CF34A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</w:tcPr>
          <w:p w14:paraId="1CEE2657" w14:textId="4536B849" w:rsidR="00913E2F" w:rsidRPr="00862471" w:rsidRDefault="00862471" w:rsidP="00913E2F">
            <w:pPr>
              <w:tabs>
                <w:tab w:val="decimal" w:pos="11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24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(58,05</w:t>
            </w:r>
            <w:r w:rsidR="00C005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8624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57" w:type="dxa"/>
          </w:tcPr>
          <w:p w14:paraId="7741A3E1" w14:textId="77777777" w:rsidR="00913E2F" w:rsidRPr="00E301AC" w:rsidRDefault="00913E2F" w:rsidP="00913E2F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</w:tcPr>
          <w:p w14:paraId="2C38EB7F" w14:textId="56AF0063" w:rsidR="00913E2F" w:rsidRPr="00E301AC" w:rsidRDefault="00913E2F" w:rsidP="00913E2F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D19E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17</w:t>
            </w:r>
            <w:r w:rsidRPr="008D19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D19E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599</w:t>
            </w:r>
          </w:p>
        </w:tc>
      </w:tr>
      <w:tr w:rsidR="00913E2F" w:rsidRPr="00E301AC" w14:paraId="3F2F9535" w14:textId="77777777" w:rsidTr="006D26B0">
        <w:tc>
          <w:tcPr>
            <w:tcW w:w="2862" w:type="dxa"/>
          </w:tcPr>
          <w:p w14:paraId="411AEDFF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127" w:type="dxa"/>
          </w:tcPr>
          <w:p w14:paraId="41292EDF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</w:tcPr>
          <w:p w14:paraId="63F7F5AE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3" w:type="dxa"/>
          </w:tcPr>
          <w:p w14:paraId="3A98F7CB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1966E996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</w:tcPr>
          <w:p w14:paraId="1C1BD3DF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729BC436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7" w:type="dxa"/>
          </w:tcPr>
          <w:p w14:paraId="5CC34047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4985DCF4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</w:tcPr>
          <w:p w14:paraId="2F7A4B77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01ADF15F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</w:tcPr>
          <w:p w14:paraId="09117486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1" w:type="dxa"/>
          </w:tcPr>
          <w:p w14:paraId="7DAFF632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14:paraId="6284D1DE" w14:textId="0491A3EF" w:rsidR="00913E2F" w:rsidRPr="00E301AC" w:rsidRDefault="00862471" w:rsidP="00913E2F">
            <w:pPr>
              <w:tabs>
                <w:tab w:val="decimal" w:pos="11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737,616</w:t>
            </w:r>
          </w:p>
        </w:tc>
        <w:tc>
          <w:tcPr>
            <w:tcW w:w="257" w:type="dxa"/>
          </w:tcPr>
          <w:p w14:paraId="1C7409FE" w14:textId="77777777" w:rsidR="00913E2F" w:rsidRPr="00E301AC" w:rsidRDefault="00913E2F" w:rsidP="00913E2F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2AB00EAC" w14:textId="547B4DE9" w:rsidR="00913E2F" w:rsidRPr="00E301AC" w:rsidRDefault="00913E2F" w:rsidP="00913E2F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D19E7">
              <w:rPr>
                <w:rFonts w:asciiTheme="majorBidi" w:hAnsiTheme="majorBidi"/>
                <w:b/>
                <w:bCs/>
                <w:sz w:val="26"/>
                <w:szCs w:val="26"/>
                <w:cs/>
                <w:lang w:val="en-US"/>
              </w:rPr>
              <w:t>159</w:t>
            </w:r>
            <w:r w:rsidRPr="008D19E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8D19E7">
              <w:rPr>
                <w:rFonts w:asciiTheme="majorBidi" w:hAnsiTheme="majorBidi"/>
                <w:b/>
                <w:bCs/>
                <w:sz w:val="26"/>
                <w:szCs w:val="26"/>
                <w:cs/>
                <w:lang w:val="en-US"/>
              </w:rPr>
              <w:t>581</w:t>
            </w:r>
          </w:p>
        </w:tc>
      </w:tr>
      <w:tr w:rsidR="00913E2F" w:rsidRPr="00E301AC" w14:paraId="75C9912E" w14:textId="77777777" w:rsidTr="006D26B0">
        <w:tc>
          <w:tcPr>
            <w:tcW w:w="2862" w:type="dxa"/>
          </w:tcPr>
          <w:p w14:paraId="1F7BD8FD" w14:textId="77777777" w:rsidR="00913E2F" w:rsidRPr="00EA03A1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03A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1127" w:type="dxa"/>
          </w:tcPr>
          <w:p w14:paraId="6D40275E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</w:tcPr>
          <w:p w14:paraId="51332999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3" w:type="dxa"/>
          </w:tcPr>
          <w:p w14:paraId="32CFB484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654CEEF0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</w:tcPr>
          <w:p w14:paraId="537755DD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2425CF9C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7" w:type="dxa"/>
          </w:tcPr>
          <w:p w14:paraId="599A62B8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12CA1EE3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</w:tcPr>
          <w:p w14:paraId="6F0FAF79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47CB99F6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</w:tcPr>
          <w:p w14:paraId="68DE4682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1" w:type="dxa"/>
          </w:tcPr>
          <w:p w14:paraId="3243E8C1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nil"/>
            </w:tcBorders>
          </w:tcPr>
          <w:p w14:paraId="724513CB" w14:textId="77777777" w:rsidR="00913E2F" w:rsidRPr="00E301AC" w:rsidRDefault="00913E2F" w:rsidP="00913E2F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5F155139" w14:textId="77777777" w:rsidR="00913E2F" w:rsidRPr="00E301AC" w:rsidRDefault="00913E2F" w:rsidP="00913E2F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nil"/>
            </w:tcBorders>
          </w:tcPr>
          <w:p w14:paraId="4FD9E8EC" w14:textId="77777777" w:rsidR="00913E2F" w:rsidRPr="00E301AC" w:rsidRDefault="00913E2F" w:rsidP="00913E2F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913E2F" w:rsidRPr="00E301AC" w14:paraId="19D0763E" w14:textId="77777777" w:rsidTr="006D26B0">
        <w:tc>
          <w:tcPr>
            <w:tcW w:w="2862" w:type="dxa"/>
          </w:tcPr>
          <w:p w14:paraId="50D37DAF" w14:textId="5BE8F5D2" w:rsidR="00913E2F" w:rsidRPr="00EA03A1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22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A03A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A03A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EA03A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มีนาคม </w:t>
            </w:r>
          </w:p>
        </w:tc>
        <w:tc>
          <w:tcPr>
            <w:tcW w:w="1127" w:type="dxa"/>
          </w:tcPr>
          <w:p w14:paraId="5C8972AC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</w:tcPr>
          <w:p w14:paraId="200110FF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3" w:type="dxa"/>
          </w:tcPr>
          <w:p w14:paraId="63F5B850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64ACBF4F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</w:tcPr>
          <w:p w14:paraId="52342944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3620014D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7" w:type="dxa"/>
          </w:tcPr>
          <w:p w14:paraId="04DEBA86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6FA64818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</w:tcPr>
          <w:p w14:paraId="5928C15F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0B8F2EB5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</w:tcPr>
          <w:p w14:paraId="0EFF9D64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1" w:type="dxa"/>
          </w:tcPr>
          <w:p w14:paraId="7F45AB50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top w:val="nil"/>
              <w:bottom w:val="double" w:sz="4" w:space="0" w:color="auto"/>
            </w:tcBorders>
          </w:tcPr>
          <w:p w14:paraId="2ECA1FCA" w14:textId="7622AF0D" w:rsidR="00913E2F" w:rsidRPr="00E301AC" w:rsidRDefault="007773BC" w:rsidP="00913E2F">
            <w:pPr>
              <w:tabs>
                <w:tab w:val="decimal" w:pos="11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773B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11,114,75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257" w:type="dxa"/>
          </w:tcPr>
          <w:p w14:paraId="1B324873" w14:textId="77777777" w:rsidR="00913E2F" w:rsidRPr="00E301AC" w:rsidRDefault="00913E2F" w:rsidP="00913E2F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tcBorders>
              <w:top w:val="nil"/>
              <w:bottom w:val="double" w:sz="4" w:space="0" w:color="auto"/>
            </w:tcBorders>
          </w:tcPr>
          <w:p w14:paraId="731222DD" w14:textId="6281EC7C" w:rsidR="00913E2F" w:rsidRPr="00E301AC" w:rsidRDefault="00913E2F" w:rsidP="00913E2F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EA03A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9,645,454</w:t>
            </w:r>
          </w:p>
        </w:tc>
      </w:tr>
      <w:tr w:rsidR="00913E2F" w:rsidRPr="00E301AC" w14:paraId="0FAF4EC7" w14:textId="77777777" w:rsidTr="006D26B0">
        <w:tc>
          <w:tcPr>
            <w:tcW w:w="2862" w:type="dxa"/>
            <w:tcBorders>
              <w:bottom w:val="nil"/>
            </w:tcBorders>
          </w:tcPr>
          <w:p w14:paraId="6D54E909" w14:textId="77777777" w:rsidR="00913E2F" w:rsidRPr="00EA03A1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03A1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1127" w:type="dxa"/>
            <w:tcBorders>
              <w:bottom w:val="nil"/>
            </w:tcBorders>
          </w:tcPr>
          <w:p w14:paraId="6D7CE72B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tcBorders>
              <w:bottom w:val="nil"/>
            </w:tcBorders>
          </w:tcPr>
          <w:p w14:paraId="6BBD41D9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3" w:type="dxa"/>
            <w:tcBorders>
              <w:bottom w:val="nil"/>
            </w:tcBorders>
          </w:tcPr>
          <w:p w14:paraId="56940AF5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  <w:tcBorders>
              <w:bottom w:val="nil"/>
            </w:tcBorders>
          </w:tcPr>
          <w:p w14:paraId="08752CDA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1246647D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  <w:tcBorders>
              <w:bottom w:val="nil"/>
            </w:tcBorders>
          </w:tcPr>
          <w:p w14:paraId="3189D937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7" w:type="dxa"/>
            <w:tcBorders>
              <w:bottom w:val="nil"/>
            </w:tcBorders>
          </w:tcPr>
          <w:p w14:paraId="105EE99A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  <w:tcBorders>
              <w:bottom w:val="nil"/>
            </w:tcBorders>
          </w:tcPr>
          <w:p w14:paraId="24346B86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  <w:tcBorders>
              <w:bottom w:val="nil"/>
            </w:tcBorders>
          </w:tcPr>
          <w:p w14:paraId="0A0DBE76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  <w:tcBorders>
              <w:bottom w:val="nil"/>
            </w:tcBorders>
          </w:tcPr>
          <w:p w14:paraId="4C5072FB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  <w:tcBorders>
              <w:bottom w:val="nil"/>
            </w:tcBorders>
          </w:tcPr>
          <w:p w14:paraId="4557F747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1" w:type="dxa"/>
            <w:tcBorders>
              <w:bottom w:val="nil"/>
            </w:tcBorders>
          </w:tcPr>
          <w:p w14:paraId="5AB62E71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top w:val="double" w:sz="4" w:space="0" w:color="auto"/>
              <w:bottom w:val="nil"/>
            </w:tcBorders>
          </w:tcPr>
          <w:p w14:paraId="1A20821D" w14:textId="77777777" w:rsidR="00913E2F" w:rsidRPr="00E301AC" w:rsidRDefault="00913E2F" w:rsidP="00913E2F">
            <w:pPr>
              <w:tabs>
                <w:tab w:val="decimal" w:pos="11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7" w:type="dxa"/>
            <w:tcBorders>
              <w:bottom w:val="nil"/>
            </w:tcBorders>
          </w:tcPr>
          <w:p w14:paraId="6C2C5CF0" w14:textId="77777777" w:rsidR="00913E2F" w:rsidRPr="00E301AC" w:rsidRDefault="00913E2F" w:rsidP="00913E2F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tcBorders>
              <w:top w:val="double" w:sz="4" w:space="0" w:color="auto"/>
              <w:bottom w:val="nil"/>
            </w:tcBorders>
          </w:tcPr>
          <w:p w14:paraId="7CF64B2F" w14:textId="77777777" w:rsidR="00913E2F" w:rsidRPr="00E301AC" w:rsidRDefault="00913E2F" w:rsidP="00913E2F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13E2F" w:rsidRPr="00E301AC" w14:paraId="0112A8AD" w14:textId="77777777" w:rsidTr="006D26B0">
        <w:tc>
          <w:tcPr>
            <w:tcW w:w="2862" w:type="dxa"/>
            <w:tcBorders>
              <w:bottom w:val="nil"/>
            </w:tcBorders>
          </w:tcPr>
          <w:p w14:paraId="536DCFC8" w14:textId="57B4220F" w:rsidR="00913E2F" w:rsidRPr="00EA03A1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22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03A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A03A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EA03A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A03A1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  <w:r w:rsidRPr="00EA03A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A03A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127" w:type="dxa"/>
            <w:tcBorders>
              <w:bottom w:val="nil"/>
            </w:tcBorders>
          </w:tcPr>
          <w:p w14:paraId="36C8FAEE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tcBorders>
              <w:bottom w:val="nil"/>
            </w:tcBorders>
          </w:tcPr>
          <w:p w14:paraId="574F5D0B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3" w:type="dxa"/>
            <w:tcBorders>
              <w:bottom w:val="nil"/>
            </w:tcBorders>
          </w:tcPr>
          <w:p w14:paraId="1AB14E02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  <w:tcBorders>
              <w:bottom w:val="nil"/>
            </w:tcBorders>
          </w:tcPr>
          <w:p w14:paraId="1F0A627E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6C71455A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  <w:tcBorders>
              <w:bottom w:val="nil"/>
            </w:tcBorders>
          </w:tcPr>
          <w:p w14:paraId="507E75C5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7" w:type="dxa"/>
            <w:tcBorders>
              <w:bottom w:val="nil"/>
            </w:tcBorders>
          </w:tcPr>
          <w:p w14:paraId="1E78EBF2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  <w:tcBorders>
              <w:bottom w:val="nil"/>
            </w:tcBorders>
          </w:tcPr>
          <w:p w14:paraId="2000738A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  <w:tcBorders>
              <w:bottom w:val="nil"/>
            </w:tcBorders>
          </w:tcPr>
          <w:p w14:paraId="4C5D39B1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  <w:tcBorders>
              <w:bottom w:val="nil"/>
            </w:tcBorders>
          </w:tcPr>
          <w:p w14:paraId="2F7B1CDC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  <w:tcBorders>
              <w:bottom w:val="nil"/>
            </w:tcBorders>
          </w:tcPr>
          <w:p w14:paraId="210EEA6E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1" w:type="dxa"/>
            <w:tcBorders>
              <w:bottom w:val="nil"/>
            </w:tcBorders>
          </w:tcPr>
          <w:p w14:paraId="544454E0" w14:textId="77777777" w:rsidR="00913E2F" w:rsidRPr="00E301AC" w:rsidRDefault="00913E2F" w:rsidP="00913E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top w:val="nil"/>
              <w:bottom w:val="double" w:sz="4" w:space="0" w:color="auto"/>
            </w:tcBorders>
          </w:tcPr>
          <w:p w14:paraId="5C790A30" w14:textId="140BC013" w:rsidR="00913E2F" w:rsidRPr="00E301AC" w:rsidRDefault="007773BC" w:rsidP="00913E2F">
            <w:pPr>
              <w:tabs>
                <w:tab w:val="decimal" w:pos="11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73B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1,746,548</w:t>
            </w:r>
          </w:p>
        </w:tc>
        <w:tc>
          <w:tcPr>
            <w:tcW w:w="257" w:type="dxa"/>
            <w:tcBorders>
              <w:bottom w:val="nil"/>
            </w:tcBorders>
          </w:tcPr>
          <w:p w14:paraId="2A88B419" w14:textId="77777777" w:rsidR="00913E2F" w:rsidRPr="00E301AC" w:rsidRDefault="00913E2F" w:rsidP="00913E2F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tcBorders>
              <w:top w:val="nil"/>
              <w:bottom w:val="double" w:sz="4" w:space="0" w:color="auto"/>
            </w:tcBorders>
          </w:tcPr>
          <w:p w14:paraId="5971E2B2" w14:textId="78E9A417" w:rsidR="00913E2F" w:rsidRPr="00E301AC" w:rsidRDefault="00913E2F" w:rsidP="00913E2F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A03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1,746,369</w:t>
            </w:r>
          </w:p>
        </w:tc>
      </w:tr>
    </w:tbl>
    <w:p w14:paraId="0A5928BA" w14:textId="6302567D" w:rsidR="00BF4BFD" w:rsidRPr="00E301AC" w:rsidRDefault="00BF4BFD" w:rsidP="009616A8">
      <w:pPr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  <w:sectPr w:rsidR="00BF4BFD" w:rsidRPr="00E301AC" w:rsidSect="001437A4">
          <w:pgSz w:w="16834" w:h="11909" w:orient="landscape" w:code="9"/>
          <w:pgMar w:top="691" w:right="1152" w:bottom="576" w:left="1152" w:header="720" w:footer="720" w:gutter="0"/>
          <w:cols w:space="737"/>
          <w:docGrid w:linePitch="299"/>
        </w:sectPr>
      </w:pPr>
    </w:p>
    <w:p w14:paraId="197C2AEF" w14:textId="77777777" w:rsidR="000A64C2" w:rsidRPr="00E301AC" w:rsidRDefault="000A64C2" w:rsidP="000A64C2">
      <w:pPr>
        <w:ind w:left="680" w:hanging="1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ลูกค้ารายใหญ่</w:t>
      </w:r>
    </w:p>
    <w:p w14:paraId="4B87D19D" w14:textId="77777777" w:rsidR="006A6DC4" w:rsidRPr="00E301AC" w:rsidRDefault="006A6DC4" w:rsidP="000A64C2">
      <w:pPr>
        <w:ind w:left="680" w:hanging="140"/>
        <w:rPr>
          <w:rFonts w:asciiTheme="majorBidi" w:hAnsiTheme="majorBidi" w:cstheme="majorBidi"/>
          <w:sz w:val="30"/>
          <w:szCs w:val="30"/>
        </w:rPr>
      </w:pPr>
    </w:p>
    <w:p w14:paraId="3481561E" w14:textId="06A154B0" w:rsidR="000A64C2" w:rsidRPr="00E301AC" w:rsidRDefault="000A64C2" w:rsidP="00E57DA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pacing w:val="-2"/>
          <w:sz w:val="30"/>
          <w:szCs w:val="30"/>
          <w:cs/>
        </w:rPr>
        <w:t>รายได้จากลูกค้า</w:t>
      </w:r>
      <w:r w:rsidR="004F7639" w:rsidRPr="00E301AC">
        <w:rPr>
          <w:rFonts w:asciiTheme="majorBidi" w:hAnsiTheme="majorBidi" w:cstheme="majorBidi"/>
          <w:spacing w:val="-2"/>
          <w:sz w:val="30"/>
          <w:szCs w:val="30"/>
          <w:cs/>
        </w:rPr>
        <w:t>ราย</w:t>
      </w:r>
      <w:r w:rsidR="00946626" w:rsidRPr="00E301AC">
        <w:rPr>
          <w:rFonts w:asciiTheme="majorBidi" w:hAnsiTheme="majorBidi" w:cstheme="majorBidi"/>
          <w:spacing w:val="-2"/>
          <w:sz w:val="30"/>
          <w:szCs w:val="30"/>
          <w:cs/>
        </w:rPr>
        <w:t>ใหญ่</w:t>
      </w:r>
      <w:r w:rsidRPr="00E301AC">
        <w:rPr>
          <w:rFonts w:asciiTheme="majorBidi" w:hAnsiTheme="majorBidi" w:cstheme="majorBidi"/>
          <w:spacing w:val="-2"/>
          <w:sz w:val="30"/>
          <w:szCs w:val="30"/>
          <w:cs/>
        </w:rPr>
        <w:t xml:space="preserve">จากส่วนงานที่ </w:t>
      </w:r>
      <w:r w:rsidR="00C90145" w:rsidRPr="00E301AC">
        <w:rPr>
          <w:rFonts w:asciiTheme="majorBidi" w:hAnsiTheme="majorBidi" w:cstheme="majorBidi"/>
          <w:spacing w:val="-2"/>
          <w:sz w:val="30"/>
          <w:szCs w:val="30"/>
          <w:lang w:val="en-US"/>
        </w:rPr>
        <w:t>1</w:t>
      </w:r>
      <w:r w:rsidRPr="00E301A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</w:t>
      </w:r>
      <w:r w:rsidR="00C90145" w:rsidRPr="00E301AC">
        <w:rPr>
          <w:rFonts w:asciiTheme="majorBidi" w:hAnsiTheme="majorBidi" w:cstheme="majorBidi"/>
          <w:spacing w:val="-2"/>
          <w:sz w:val="30"/>
          <w:szCs w:val="30"/>
          <w:lang w:val="en-US"/>
        </w:rPr>
        <w:t>2</w:t>
      </w:r>
      <w:r w:rsidRPr="00E301A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pacing w:val="-2"/>
          <w:sz w:val="30"/>
          <w:szCs w:val="30"/>
          <w:cs/>
        </w:rPr>
        <w:t>ของบริษัทเป็นเงิน</w:t>
      </w:r>
      <w:r w:rsidR="00EE13D8" w:rsidRPr="00E301AC">
        <w:rPr>
          <w:rFonts w:asciiTheme="majorBidi" w:hAnsiTheme="majorBidi" w:cstheme="majorBidi"/>
          <w:spacing w:val="-2"/>
          <w:sz w:val="30"/>
          <w:szCs w:val="30"/>
          <w:cs/>
        </w:rPr>
        <w:t>ประมาณ</w:t>
      </w:r>
      <w:r w:rsidR="00E066CC">
        <w:rPr>
          <w:rFonts w:asciiTheme="majorBidi" w:hAnsiTheme="majorBidi" w:cstheme="majorBidi"/>
          <w:spacing w:val="-2"/>
          <w:sz w:val="30"/>
          <w:szCs w:val="30"/>
        </w:rPr>
        <w:t xml:space="preserve"> 6,026.60 </w:t>
      </w:r>
      <w:r w:rsidRPr="00E301AC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</w:t>
      </w:r>
      <w:r w:rsidRPr="00E301A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C90145" w:rsidRPr="00E301AC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256</w:t>
      </w:r>
      <w:r w:rsidR="00913E2F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6</w:t>
      </w:r>
      <w:r w:rsidRPr="00E301A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C90145" w:rsidRPr="00E301AC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6</w:t>
      </w:r>
      <w:r w:rsidR="00482863" w:rsidRPr="00E301AC">
        <w:rPr>
          <w:rFonts w:asciiTheme="majorBidi" w:hAnsiTheme="majorBidi" w:cstheme="majorBidi"/>
          <w:i/>
          <w:iCs/>
          <w:spacing w:val="-2"/>
          <w:sz w:val="30"/>
          <w:szCs w:val="30"/>
        </w:rPr>
        <w:t>,</w:t>
      </w:r>
      <w:r w:rsidR="00913E2F">
        <w:rPr>
          <w:rFonts w:asciiTheme="majorBidi" w:hAnsiTheme="majorBidi" w:cstheme="majorBidi"/>
          <w:i/>
          <w:iCs/>
          <w:spacing w:val="-2"/>
          <w:sz w:val="30"/>
          <w:szCs w:val="30"/>
        </w:rPr>
        <w:t>789.91</w:t>
      </w:r>
      <w:r w:rsidR="00EA3D2F" w:rsidRPr="00E301A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2E7714" w:rsidRPr="00E301AC">
        <w:rPr>
          <w:rFonts w:asciiTheme="majorBidi" w:hAnsiTheme="majorBidi" w:cstheme="majorBidi"/>
          <w:i/>
          <w:iCs/>
          <w:spacing w:val="-2"/>
          <w:sz w:val="30"/>
          <w:szCs w:val="30"/>
        </w:rPr>
        <w:br/>
      </w:r>
      <w:r w:rsidRPr="00E301A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</w:t>
      </w:r>
      <w:r w:rsidRPr="00E301A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บาท) </w:t>
      </w:r>
      <w:r w:rsidRPr="00E301AC">
        <w:rPr>
          <w:rFonts w:asciiTheme="majorBidi" w:hAnsiTheme="majorBidi" w:cstheme="majorBidi"/>
          <w:sz w:val="30"/>
          <w:szCs w:val="30"/>
          <w:cs/>
        </w:rPr>
        <w:t>จากรายได้รวมของบริษัท</w:t>
      </w:r>
    </w:p>
    <w:p w14:paraId="60D18DD2" w14:textId="77777777" w:rsidR="000A64C2" w:rsidRPr="00E301AC" w:rsidRDefault="000A64C2" w:rsidP="00691F10">
      <w:pPr>
        <w:ind w:left="680" w:hanging="140"/>
        <w:rPr>
          <w:rFonts w:asciiTheme="majorBidi" w:hAnsiTheme="majorBidi" w:cstheme="majorBidi"/>
          <w:sz w:val="30"/>
          <w:szCs w:val="30"/>
        </w:rPr>
      </w:pPr>
    </w:p>
    <w:p w14:paraId="623A91B8" w14:textId="77777777" w:rsidR="00DA36B9" w:rsidRPr="00E301AC" w:rsidRDefault="00DA36B9" w:rsidP="00691F10">
      <w:pPr>
        <w:ind w:left="680" w:hanging="1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สิทธิประโยชน์จากการส่งเสริมการลงทุน</w:t>
      </w:r>
    </w:p>
    <w:p w14:paraId="7BF53747" w14:textId="77777777" w:rsidR="00DA36B9" w:rsidRPr="00E301AC" w:rsidRDefault="00DA36B9" w:rsidP="00DA36B9">
      <w:pPr>
        <w:tabs>
          <w:tab w:val="left" w:pos="540"/>
        </w:tabs>
        <w:spacing w:line="240" w:lineRule="auto"/>
        <w:ind w:left="540" w:right="-16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9568D2A" w14:textId="77777777" w:rsidR="00DA36B9" w:rsidRPr="00E301AC" w:rsidRDefault="00DA36B9" w:rsidP="00DA36B9">
      <w:pPr>
        <w:tabs>
          <w:tab w:val="left" w:pos="540"/>
        </w:tabs>
        <w:spacing w:line="240" w:lineRule="auto"/>
        <w:ind w:left="540" w:right="-16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>บริษัทได้รับบัตรส่งเสริมการลงทุนจากสำนักงานคณะกรรมการส่งเสริมการลงทุนสำหรับการผลิตเครื่องใช้ไฟฟ้า</w:t>
      </w:r>
      <w:r w:rsidRPr="00E301A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>จึงได้รับสิทธิประโยชน์หลายประการรวมถึงการยกเว้นอากรขาเข้าสำหรับวัตถุดิบซึ่งต้องนำเข้ามาจากต่างประเทศ เพื่อใช้ในการผลิตเพื่อส่งออก</w:t>
      </w:r>
      <w:r w:rsidRPr="00E301A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>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</w:p>
    <w:p w14:paraId="58724D29" w14:textId="77777777" w:rsidR="00DA36B9" w:rsidRPr="00E301AC" w:rsidRDefault="00DA36B9" w:rsidP="00691F10">
      <w:pPr>
        <w:ind w:left="680" w:hanging="140"/>
        <w:rPr>
          <w:rFonts w:asciiTheme="majorBidi" w:hAnsiTheme="majorBidi" w:cstheme="majorBidi"/>
          <w:sz w:val="30"/>
          <w:szCs w:val="30"/>
        </w:rPr>
      </w:pPr>
    </w:p>
    <w:p w14:paraId="340713FC" w14:textId="77777777" w:rsidR="00DA36B9" w:rsidRPr="00E301AC" w:rsidRDefault="00DA36B9" w:rsidP="00DA36B9">
      <w:pPr>
        <w:tabs>
          <w:tab w:val="left" w:pos="540"/>
        </w:tabs>
        <w:spacing w:line="240" w:lineRule="auto"/>
        <w:ind w:left="540" w:right="-16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bookmarkStart w:id="2" w:name="_Hlk38380154"/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>เนื่องจากเป็นกิจการที่ได้รับการส่งเสริมการลงทุน บริษัทจะต้องปฏิบัติตามเงื่อนไขและข้อกำหนดตามที่ระบุไว้ในบัตรส่งเสริมการลงทุน</w:t>
      </w:r>
    </w:p>
    <w:bookmarkEnd w:id="2"/>
    <w:p w14:paraId="0E966837" w14:textId="77777777" w:rsidR="00DA36B9" w:rsidRPr="00E301AC" w:rsidRDefault="00DA36B9" w:rsidP="00691F10">
      <w:pPr>
        <w:ind w:left="680" w:hanging="140"/>
        <w:rPr>
          <w:rFonts w:asciiTheme="majorBidi" w:hAnsiTheme="majorBidi" w:cstheme="majorBidi"/>
          <w:sz w:val="30"/>
          <w:szCs w:val="30"/>
        </w:rPr>
      </w:pPr>
    </w:p>
    <w:p w14:paraId="3B28CC44" w14:textId="77777777" w:rsidR="00BC2D91" w:rsidRPr="00E301AC" w:rsidRDefault="00BC2D91" w:rsidP="00DC75BD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รายได้จากการลงทุน</w:t>
      </w:r>
    </w:p>
    <w:p w14:paraId="27310EB7" w14:textId="77777777" w:rsidR="00471CCE" w:rsidRPr="00E301AC" w:rsidRDefault="00471CCE" w:rsidP="00691F10">
      <w:pPr>
        <w:ind w:left="680" w:hanging="140"/>
        <w:rPr>
          <w:rFonts w:asciiTheme="majorBidi" w:hAnsiTheme="majorBidi" w:cstheme="majorBidi"/>
          <w:sz w:val="30"/>
          <w:szCs w:val="30"/>
        </w:rPr>
      </w:pPr>
    </w:p>
    <w:tbl>
      <w:tblPr>
        <w:tblW w:w="4872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3219"/>
        <w:gridCol w:w="797"/>
        <w:gridCol w:w="1144"/>
        <w:gridCol w:w="236"/>
        <w:gridCol w:w="1147"/>
        <w:gridCol w:w="247"/>
        <w:gridCol w:w="1146"/>
        <w:gridCol w:w="236"/>
        <w:gridCol w:w="1187"/>
      </w:tblGrid>
      <w:tr w:rsidR="005A1105" w:rsidRPr="00E301AC" w14:paraId="55610AB4" w14:textId="77777777" w:rsidTr="00423B8B">
        <w:trPr>
          <w:tblHeader/>
        </w:trPr>
        <w:tc>
          <w:tcPr>
            <w:tcW w:w="1720" w:type="pct"/>
          </w:tcPr>
          <w:p w14:paraId="200E5D4C" w14:textId="77777777" w:rsidR="00D96D53" w:rsidRPr="00E301AC" w:rsidRDefault="00D96D53" w:rsidP="008A64A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6" w:type="pct"/>
          </w:tcPr>
          <w:p w14:paraId="621DE5C7" w14:textId="77777777" w:rsidR="00D96D53" w:rsidRPr="00E301AC" w:rsidRDefault="00D96D53" w:rsidP="008A2F98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pct"/>
            <w:gridSpan w:val="3"/>
          </w:tcPr>
          <w:p w14:paraId="3004F3D6" w14:textId="77777777" w:rsidR="00D96D53" w:rsidRPr="00E301AC" w:rsidRDefault="00D96D53" w:rsidP="00E1731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งบการเงินที่แสดงเงินลงทุน</w:t>
            </w:r>
          </w:p>
        </w:tc>
        <w:tc>
          <w:tcPr>
            <w:tcW w:w="132" w:type="pct"/>
          </w:tcPr>
          <w:p w14:paraId="490B2BD6" w14:textId="77777777" w:rsidR="00D96D53" w:rsidRPr="00E301AC" w:rsidRDefault="00D96D53" w:rsidP="008A64A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72" w:type="pct"/>
            <w:gridSpan w:val="3"/>
          </w:tcPr>
          <w:p w14:paraId="4C9D9B71" w14:textId="77777777" w:rsidR="00D96D53" w:rsidRPr="00E301AC" w:rsidRDefault="00D96D53" w:rsidP="008A64A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5A1105" w:rsidRPr="00E301AC" w14:paraId="60EA6232" w14:textId="77777777" w:rsidTr="00423B8B">
        <w:trPr>
          <w:tblHeader/>
        </w:trPr>
        <w:tc>
          <w:tcPr>
            <w:tcW w:w="1720" w:type="pct"/>
          </w:tcPr>
          <w:p w14:paraId="06E46E44" w14:textId="77777777" w:rsidR="00D96D53" w:rsidRPr="00E301AC" w:rsidRDefault="00D96D53" w:rsidP="008A64A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6" w:type="pct"/>
          </w:tcPr>
          <w:p w14:paraId="0466D623" w14:textId="77777777" w:rsidR="00D96D53" w:rsidRPr="00E301AC" w:rsidRDefault="00D96D53" w:rsidP="008A2F98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pct"/>
            <w:gridSpan w:val="3"/>
          </w:tcPr>
          <w:p w14:paraId="7831AF5D" w14:textId="77777777" w:rsidR="00D96D53" w:rsidRPr="00E301AC" w:rsidRDefault="00D96D53" w:rsidP="008A64A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  <w:tc>
          <w:tcPr>
            <w:tcW w:w="132" w:type="pct"/>
          </w:tcPr>
          <w:p w14:paraId="25217AE6" w14:textId="77777777" w:rsidR="00D96D53" w:rsidRPr="00E301AC" w:rsidRDefault="00D96D53" w:rsidP="006C733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372" w:type="pct"/>
            <w:gridSpan w:val="3"/>
            <w:vAlign w:val="center"/>
          </w:tcPr>
          <w:p w14:paraId="107483A1" w14:textId="77777777" w:rsidR="00D96D53" w:rsidRPr="00E301AC" w:rsidRDefault="00D96D53" w:rsidP="006C733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913E2F" w:rsidRPr="00E301AC" w14:paraId="4981F16D" w14:textId="77777777" w:rsidTr="00423B8B">
        <w:trPr>
          <w:tblHeader/>
        </w:trPr>
        <w:tc>
          <w:tcPr>
            <w:tcW w:w="1720" w:type="pct"/>
          </w:tcPr>
          <w:p w14:paraId="1AC60689" w14:textId="77777777" w:rsidR="00913E2F" w:rsidRPr="00E301AC" w:rsidRDefault="00913E2F" w:rsidP="00913E2F">
            <w:pPr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6" w:type="pct"/>
          </w:tcPr>
          <w:p w14:paraId="39F57E9A" w14:textId="77777777" w:rsidR="00913E2F" w:rsidRPr="00E301AC" w:rsidRDefault="00913E2F" w:rsidP="00913E2F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11" w:type="pct"/>
          </w:tcPr>
          <w:p w14:paraId="1A06A2B4" w14:textId="6E73288E" w:rsidR="00913E2F" w:rsidRPr="00E301AC" w:rsidRDefault="00913E2F" w:rsidP="00913E2F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26" w:type="pct"/>
          </w:tcPr>
          <w:p w14:paraId="0B9C952E" w14:textId="77777777" w:rsidR="00913E2F" w:rsidRPr="00E301AC" w:rsidRDefault="00913E2F" w:rsidP="00913E2F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613" w:type="pct"/>
          </w:tcPr>
          <w:p w14:paraId="1113CB9F" w14:textId="227745FE" w:rsidR="00913E2F" w:rsidRPr="00E301AC" w:rsidRDefault="00913E2F" w:rsidP="00913E2F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32" w:type="pct"/>
          </w:tcPr>
          <w:p w14:paraId="3F77584C" w14:textId="77777777" w:rsidR="00913E2F" w:rsidRPr="00E301AC" w:rsidRDefault="00913E2F" w:rsidP="00913E2F">
            <w:pPr>
              <w:spacing w:line="240" w:lineRule="auto"/>
              <w:ind w:left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608324AA" w14:textId="0654B4B5" w:rsidR="00913E2F" w:rsidRPr="00E301AC" w:rsidRDefault="00913E2F" w:rsidP="00913E2F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26" w:type="pct"/>
          </w:tcPr>
          <w:p w14:paraId="22226B6C" w14:textId="77777777" w:rsidR="00913E2F" w:rsidRPr="00E301AC" w:rsidRDefault="00913E2F" w:rsidP="00913E2F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634" w:type="pct"/>
          </w:tcPr>
          <w:p w14:paraId="1D7FC3A9" w14:textId="2E6A2DF0" w:rsidR="00913E2F" w:rsidRPr="00E301AC" w:rsidRDefault="00913E2F" w:rsidP="00913E2F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423B8B" w:rsidRPr="00E301AC" w14:paraId="38FABE11" w14:textId="77777777" w:rsidTr="00423B8B">
        <w:trPr>
          <w:tblHeader/>
        </w:trPr>
        <w:tc>
          <w:tcPr>
            <w:tcW w:w="1720" w:type="pct"/>
          </w:tcPr>
          <w:p w14:paraId="1917C3EF" w14:textId="77777777" w:rsidR="00423B8B" w:rsidRPr="00E301AC" w:rsidRDefault="00423B8B" w:rsidP="00423B8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6" w:type="pct"/>
          </w:tcPr>
          <w:p w14:paraId="3FC4596D" w14:textId="77777777" w:rsidR="00423B8B" w:rsidRPr="00E301AC" w:rsidRDefault="00423B8B" w:rsidP="00423B8B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854" w:type="pct"/>
            <w:gridSpan w:val="7"/>
          </w:tcPr>
          <w:p w14:paraId="6AA78DE0" w14:textId="77777777" w:rsidR="00423B8B" w:rsidRPr="00E301AC" w:rsidRDefault="00423B8B" w:rsidP="00423B8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423B8B" w:rsidRPr="00E301AC" w14:paraId="4B2BCD83" w14:textId="77777777" w:rsidTr="00423B8B">
        <w:tc>
          <w:tcPr>
            <w:tcW w:w="1720" w:type="pct"/>
          </w:tcPr>
          <w:p w14:paraId="065A570A" w14:textId="77777777" w:rsidR="00423B8B" w:rsidRPr="00E301AC" w:rsidRDefault="00423B8B" w:rsidP="00423B8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426" w:type="pct"/>
          </w:tcPr>
          <w:p w14:paraId="52C9CB56" w14:textId="77777777" w:rsidR="00423B8B" w:rsidRPr="00E301AC" w:rsidRDefault="00423B8B" w:rsidP="00423B8B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1" w:type="pct"/>
          </w:tcPr>
          <w:p w14:paraId="228A7EA2" w14:textId="77777777" w:rsidR="00423B8B" w:rsidRPr="00E301AC" w:rsidRDefault="00423B8B" w:rsidP="00423B8B">
            <w:pPr>
              <w:tabs>
                <w:tab w:val="decimal" w:pos="896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3628BEE8" w14:textId="77777777" w:rsidR="00423B8B" w:rsidRPr="00E301AC" w:rsidRDefault="00423B8B" w:rsidP="00423B8B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</w:tcPr>
          <w:p w14:paraId="54308AA5" w14:textId="77777777" w:rsidR="00423B8B" w:rsidRPr="00E301AC" w:rsidRDefault="00423B8B" w:rsidP="00423B8B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6543B6E7" w14:textId="77777777" w:rsidR="00423B8B" w:rsidRPr="00E301AC" w:rsidRDefault="00423B8B" w:rsidP="00423B8B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</w:tcPr>
          <w:p w14:paraId="71CCA963" w14:textId="77777777" w:rsidR="00423B8B" w:rsidRPr="00E301AC" w:rsidRDefault="00423B8B" w:rsidP="00423B8B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538B2344" w14:textId="77777777" w:rsidR="00423B8B" w:rsidRPr="00E301AC" w:rsidRDefault="00423B8B" w:rsidP="00423B8B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1BD4BB8D" w14:textId="77777777" w:rsidR="00423B8B" w:rsidRPr="00E301AC" w:rsidRDefault="00423B8B" w:rsidP="00423B8B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23B8B" w:rsidRPr="00E301AC" w14:paraId="72EDC3CC" w14:textId="77777777" w:rsidTr="00423B8B">
        <w:tc>
          <w:tcPr>
            <w:tcW w:w="1720" w:type="pct"/>
          </w:tcPr>
          <w:p w14:paraId="6A780AC1" w14:textId="77777777" w:rsidR="00423B8B" w:rsidRPr="00E301AC" w:rsidRDefault="00423B8B" w:rsidP="00423B8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รายได้ค่าเช่าจากสัญญาเช่าดำเนินงาน</w:t>
            </w:r>
          </w:p>
        </w:tc>
        <w:tc>
          <w:tcPr>
            <w:tcW w:w="426" w:type="pct"/>
          </w:tcPr>
          <w:p w14:paraId="1A418B19" w14:textId="77777777" w:rsidR="00423B8B" w:rsidRPr="00E301AC" w:rsidRDefault="00423B8B" w:rsidP="00423B8B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1" w:type="pct"/>
          </w:tcPr>
          <w:p w14:paraId="5F81F0A8" w14:textId="77777777" w:rsidR="00423B8B" w:rsidRPr="00E301AC" w:rsidRDefault="00423B8B" w:rsidP="00423B8B">
            <w:pPr>
              <w:tabs>
                <w:tab w:val="decimal" w:pos="896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16FA4E2D" w14:textId="77777777" w:rsidR="00423B8B" w:rsidRPr="00E301AC" w:rsidRDefault="00423B8B" w:rsidP="00423B8B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</w:tcPr>
          <w:p w14:paraId="1B95D277" w14:textId="77777777" w:rsidR="00423B8B" w:rsidRPr="00E301AC" w:rsidRDefault="00423B8B" w:rsidP="00423B8B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5DB7E8F5" w14:textId="77777777" w:rsidR="00423B8B" w:rsidRPr="00E301AC" w:rsidRDefault="00423B8B" w:rsidP="00423B8B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</w:tcPr>
          <w:p w14:paraId="7370F503" w14:textId="77777777" w:rsidR="00423B8B" w:rsidRPr="00E301AC" w:rsidRDefault="00423B8B" w:rsidP="00423B8B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4F747783" w14:textId="77777777" w:rsidR="00423B8B" w:rsidRPr="00E301AC" w:rsidRDefault="00423B8B" w:rsidP="00423B8B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4219CD82" w14:textId="77777777" w:rsidR="00423B8B" w:rsidRPr="00E301AC" w:rsidRDefault="00423B8B" w:rsidP="00423B8B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13E2F" w:rsidRPr="00E301AC" w14:paraId="59C136EA" w14:textId="77777777" w:rsidTr="00423B8B">
        <w:tc>
          <w:tcPr>
            <w:tcW w:w="1720" w:type="pct"/>
          </w:tcPr>
          <w:p w14:paraId="267D6591" w14:textId="77777777" w:rsidR="00913E2F" w:rsidRPr="00E301AC" w:rsidRDefault="00913E2F" w:rsidP="00913E2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อสังหาริมทรัพย์เพื่อการลงทุน</w:t>
            </w:r>
          </w:p>
        </w:tc>
        <w:tc>
          <w:tcPr>
            <w:tcW w:w="426" w:type="pct"/>
          </w:tcPr>
          <w:p w14:paraId="33AE3A47" w14:textId="7669055C" w:rsidR="00913E2F" w:rsidRPr="00E301AC" w:rsidRDefault="00913E2F" w:rsidP="00913E2F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4</w:t>
            </w: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, </w:t>
            </w: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9</w:t>
            </w: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3DFE7E06" w14:textId="06E4D85F" w:rsidR="00913E2F" w:rsidRPr="00E301AC" w:rsidRDefault="00EE509E" w:rsidP="00913E2F">
            <w:pPr>
              <w:tabs>
                <w:tab w:val="decimal" w:pos="89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50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17,178</w:t>
            </w:r>
          </w:p>
        </w:tc>
        <w:tc>
          <w:tcPr>
            <w:tcW w:w="126" w:type="pct"/>
          </w:tcPr>
          <w:p w14:paraId="673589EA" w14:textId="77777777" w:rsidR="00913E2F" w:rsidRPr="00E301AC" w:rsidRDefault="00913E2F" w:rsidP="00913E2F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0BF8B8C4" w14:textId="77F2045E" w:rsidR="00913E2F" w:rsidRPr="00E301AC" w:rsidRDefault="00913E2F" w:rsidP="00913E2F">
            <w:pPr>
              <w:tabs>
                <w:tab w:val="decimal" w:pos="87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1F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13,847</w:t>
            </w:r>
          </w:p>
        </w:tc>
        <w:tc>
          <w:tcPr>
            <w:tcW w:w="132" w:type="pct"/>
          </w:tcPr>
          <w:p w14:paraId="5FD4FA1D" w14:textId="77777777" w:rsidR="00913E2F" w:rsidRPr="00E301AC" w:rsidRDefault="00913E2F" w:rsidP="00913E2F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088C0C3F" w14:textId="2D929BD6" w:rsidR="00913E2F" w:rsidRPr="00E301AC" w:rsidRDefault="00EE509E" w:rsidP="00913E2F">
            <w:pPr>
              <w:tabs>
                <w:tab w:val="decimal" w:pos="896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50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17,178</w:t>
            </w:r>
          </w:p>
        </w:tc>
        <w:tc>
          <w:tcPr>
            <w:tcW w:w="126" w:type="pct"/>
          </w:tcPr>
          <w:p w14:paraId="7FBE7AF7" w14:textId="77777777" w:rsidR="00913E2F" w:rsidRPr="00E301AC" w:rsidRDefault="00913E2F" w:rsidP="00913E2F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49804AC5" w14:textId="23264BF9" w:rsidR="00913E2F" w:rsidRPr="00E301AC" w:rsidRDefault="00913E2F" w:rsidP="00913E2F">
            <w:pPr>
              <w:tabs>
                <w:tab w:val="decimal" w:pos="896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1F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13,847</w:t>
            </w:r>
          </w:p>
        </w:tc>
      </w:tr>
      <w:tr w:rsidR="00913E2F" w:rsidRPr="00E301AC" w14:paraId="66132867" w14:textId="77777777" w:rsidTr="00423B8B">
        <w:tc>
          <w:tcPr>
            <w:tcW w:w="1720" w:type="pct"/>
          </w:tcPr>
          <w:p w14:paraId="6464968F" w14:textId="77777777" w:rsidR="00913E2F" w:rsidRPr="00E301AC" w:rsidRDefault="00913E2F" w:rsidP="00913E2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26" w:type="pct"/>
          </w:tcPr>
          <w:p w14:paraId="01F0C6D7" w14:textId="77777777" w:rsidR="00913E2F" w:rsidRPr="00E301AC" w:rsidRDefault="00913E2F" w:rsidP="00913E2F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0D08E63F" w14:textId="77777777" w:rsidR="00913E2F" w:rsidRPr="00E301AC" w:rsidRDefault="00913E2F" w:rsidP="00913E2F">
            <w:pPr>
              <w:tabs>
                <w:tab w:val="decimal" w:pos="603"/>
                <w:tab w:val="decimal" w:pos="890"/>
                <w:tab w:val="decimal" w:pos="1006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2975C4F3" w14:textId="77777777" w:rsidR="00913E2F" w:rsidRPr="00E301AC" w:rsidRDefault="00913E2F" w:rsidP="00913E2F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</w:tcPr>
          <w:p w14:paraId="26116261" w14:textId="77777777" w:rsidR="00913E2F" w:rsidRPr="00E301AC" w:rsidRDefault="00913E2F" w:rsidP="00913E2F">
            <w:pPr>
              <w:tabs>
                <w:tab w:val="decimal" w:pos="603"/>
                <w:tab w:val="decimal" w:pos="870"/>
                <w:tab w:val="decimal" w:pos="1006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03F7F21B" w14:textId="77777777" w:rsidR="00913E2F" w:rsidRPr="00E301AC" w:rsidRDefault="00913E2F" w:rsidP="00913E2F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</w:tcPr>
          <w:p w14:paraId="5A0F9CE2" w14:textId="77777777" w:rsidR="00913E2F" w:rsidRPr="00E301AC" w:rsidRDefault="00913E2F" w:rsidP="00913E2F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24026C99" w14:textId="77777777" w:rsidR="00913E2F" w:rsidRPr="00E301AC" w:rsidRDefault="00913E2F" w:rsidP="00913E2F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</w:tcPr>
          <w:p w14:paraId="0C0CE754" w14:textId="77777777" w:rsidR="00913E2F" w:rsidRPr="00E301AC" w:rsidRDefault="00913E2F" w:rsidP="00913E2F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13E2F" w:rsidRPr="00E301AC" w14:paraId="483B0830" w14:textId="77777777" w:rsidTr="00423B8B">
        <w:tc>
          <w:tcPr>
            <w:tcW w:w="1720" w:type="pct"/>
          </w:tcPr>
          <w:p w14:paraId="0801DBAD" w14:textId="77777777" w:rsidR="00913E2F" w:rsidRPr="00E301AC" w:rsidRDefault="00913E2F" w:rsidP="00913E2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26" w:type="pct"/>
          </w:tcPr>
          <w:p w14:paraId="4A5530AC" w14:textId="77777777" w:rsidR="00913E2F" w:rsidRPr="00E301AC" w:rsidRDefault="00913E2F" w:rsidP="00913E2F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1" w:type="pct"/>
          </w:tcPr>
          <w:p w14:paraId="4139127F" w14:textId="77777777" w:rsidR="00913E2F" w:rsidRPr="00E301AC" w:rsidRDefault="00913E2F" w:rsidP="00913E2F">
            <w:pPr>
              <w:tabs>
                <w:tab w:val="decimal" w:pos="890"/>
                <w:tab w:val="decimal" w:pos="1006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45876E13" w14:textId="77777777" w:rsidR="00913E2F" w:rsidRPr="00E301AC" w:rsidRDefault="00913E2F" w:rsidP="00913E2F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</w:tcPr>
          <w:p w14:paraId="7796A3DE" w14:textId="77777777" w:rsidR="00913E2F" w:rsidRPr="00E301AC" w:rsidRDefault="00913E2F" w:rsidP="00913E2F">
            <w:pPr>
              <w:tabs>
                <w:tab w:val="decimal" w:pos="870"/>
                <w:tab w:val="decimal" w:pos="1006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69197B19" w14:textId="77777777" w:rsidR="00913E2F" w:rsidRPr="00E301AC" w:rsidRDefault="00913E2F" w:rsidP="00913E2F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</w:tcPr>
          <w:p w14:paraId="11946D3D" w14:textId="77777777" w:rsidR="00913E2F" w:rsidRPr="00E301AC" w:rsidRDefault="00913E2F" w:rsidP="00913E2F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062F7A01" w14:textId="77777777" w:rsidR="00913E2F" w:rsidRPr="00E301AC" w:rsidRDefault="00913E2F" w:rsidP="00913E2F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66683EB8" w14:textId="77777777" w:rsidR="00913E2F" w:rsidRPr="00E301AC" w:rsidRDefault="00913E2F" w:rsidP="00913E2F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13E2F" w:rsidRPr="00E301AC" w14:paraId="14AB7A32" w14:textId="77777777" w:rsidTr="00423B8B">
        <w:tc>
          <w:tcPr>
            <w:tcW w:w="1720" w:type="pct"/>
          </w:tcPr>
          <w:p w14:paraId="1BB5F022" w14:textId="77777777" w:rsidR="00913E2F" w:rsidRPr="00E301AC" w:rsidRDefault="00913E2F" w:rsidP="00913E2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26" w:type="pct"/>
          </w:tcPr>
          <w:p w14:paraId="2DCA01E6" w14:textId="10397AC6" w:rsidR="00913E2F" w:rsidRPr="00E301AC" w:rsidRDefault="00913E2F" w:rsidP="00913E2F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611" w:type="pct"/>
          </w:tcPr>
          <w:p w14:paraId="39B79B36" w14:textId="2DC59A73" w:rsidR="00913E2F" w:rsidRPr="00E301AC" w:rsidRDefault="00E26E53" w:rsidP="00913E2F">
            <w:pPr>
              <w:tabs>
                <w:tab w:val="decimal" w:pos="62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6E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</w:p>
        </w:tc>
        <w:tc>
          <w:tcPr>
            <w:tcW w:w="126" w:type="pct"/>
          </w:tcPr>
          <w:p w14:paraId="53CA4B78" w14:textId="77777777" w:rsidR="00913E2F" w:rsidRPr="00E301AC" w:rsidRDefault="00913E2F" w:rsidP="00913E2F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</w:tcPr>
          <w:p w14:paraId="12BE272B" w14:textId="4B5FFC35" w:rsidR="00913E2F" w:rsidRPr="00E301AC" w:rsidRDefault="00913E2F" w:rsidP="00913E2F">
            <w:pPr>
              <w:tabs>
                <w:tab w:val="decimal" w:pos="60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</w:tcPr>
          <w:p w14:paraId="23F157AB" w14:textId="77777777" w:rsidR="00913E2F" w:rsidRPr="00E301AC" w:rsidRDefault="00913E2F" w:rsidP="00913E2F">
            <w:pPr>
              <w:tabs>
                <w:tab w:val="decimal" w:pos="919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</w:tcPr>
          <w:p w14:paraId="7CBCF3B0" w14:textId="3352E621" w:rsidR="00913E2F" w:rsidRPr="00E301AC" w:rsidRDefault="00E26E53" w:rsidP="00913E2F">
            <w:pPr>
              <w:tabs>
                <w:tab w:val="decimal" w:pos="871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6E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710</w:t>
            </w:r>
          </w:p>
        </w:tc>
        <w:tc>
          <w:tcPr>
            <w:tcW w:w="126" w:type="pct"/>
          </w:tcPr>
          <w:p w14:paraId="77DDAC75" w14:textId="77777777" w:rsidR="00913E2F" w:rsidRPr="00E301AC" w:rsidRDefault="00913E2F" w:rsidP="00913E2F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0E2DF8B9" w14:textId="3D688F0C" w:rsidR="00913E2F" w:rsidRPr="00E301AC" w:rsidRDefault="00913E2F" w:rsidP="00913E2F">
            <w:pPr>
              <w:tabs>
                <w:tab w:val="decimal" w:pos="871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1F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674</w:t>
            </w:r>
          </w:p>
        </w:tc>
      </w:tr>
      <w:tr w:rsidR="00913E2F" w:rsidRPr="00E301AC" w14:paraId="65C10A10" w14:textId="77777777" w:rsidTr="00423B8B">
        <w:tc>
          <w:tcPr>
            <w:tcW w:w="1720" w:type="pct"/>
          </w:tcPr>
          <w:p w14:paraId="117B915B" w14:textId="77777777" w:rsidR="00913E2F" w:rsidRPr="00E301AC" w:rsidRDefault="00913E2F" w:rsidP="00913E2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426" w:type="pct"/>
          </w:tcPr>
          <w:p w14:paraId="4C840495" w14:textId="43445D9E" w:rsidR="00913E2F" w:rsidRPr="00E301AC" w:rsidRDefault="00913E2F" w:rsidP="00913E2F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611" w:type="pct"/>
          </w:tcPr>
          <w:p w14:paraId="7FB0AEA1" w14:textId="2C22177B" w:rsidR="00913E2F" w:rsidRPr="00E301AC" w:rsidRDefault="00E26E53" w:rsidP="00913E2F">
            <w:pPr>
              <w:tabs>
                <w:tab w:val="decimal" w:pos="89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6E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509,215</w:t>
            </w:r>
          </w:p>
        </w:tc>
        <w:tc>
          <w:tcPr>
            <w:tcW w:w="126" w:type="pct"/>
          </w:tcPr>
          <w:p w14:paraId="382842E9" w14:textId="77777777" w:rsidR="00913E2F" w:rsidRPr="00E301AC" w:rsidRDefault="00913E2F" w:rsidP="00913E2F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</w:tcPr>
          <w:p w14:paraId="7B9BB830" w14:textId="197C0A9F" w:rsidR="00913E2F" w:rsidRPr="00E301AC" w:rsidRDefault="00913E2F" w:rsidP="00913E2F">
            <w:pPr>
              <w:tabs>
                <w:tab w:val="decimal" w:pos="87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1F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235,041</w:t>
            </w:r>
          </w:p>
        </w:tc>
        <w:tc>
          <w:tcPr>
            <w:tcW w:w="132" w:type="pct"/>
          </w:tcPr>
          <w:p w14:paraId="1FF5F796" w14:textId="77777777" w:rsidR="00913E2F" w:rsidRPr="00E301AC" w:rsidRDefault="00913E2F" w:rsidP="00913E2F">
            <w:pPr>
              <w:tabs>
                <w:tab w:val="decimal" w:pos="919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</w:tcPr>
          <w:p w14:paraId="3A27E991" w14:textId="731B3F06" w:rsidR="00913E2F" w:rsidRPr="00E301AC" w:rsidRDefault="00E26E53" w:rsidP="00913E2F">
            <w:pPr>
              <w:tabs>
                <w:tab w:val="decimal" w:pos="871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6E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509,215</w:t>
            </w:r>
          </w:p>
        </w:tc>
        <w:tc>
          <w:tcPr>
            <w:tcW w:w="126" w:type="pct"/>
          </w:tcPr>
          <w:p w14:paraId="283842BC" w14:textId="77777777" w:rsidR="00913E2F" w:rsidRPr="00E301AC" w:rsidRDefault="00913E2F" w:rsidP="00913E2F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1164DEB9" w14:textId="34A7D75B" w:rsidR="00913E2F" w:rsidRPr="00E301AC" w:rsidRDefault="00913E2F" w:rsidP="00913E2F">
            <w:pPr>
              <w:tabs>
                <w:tab w:val="decimal" w:pos="871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1F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235,041</w:t>
            </w:r>
          </w:p>
        </w:tc>
      </w:tr>
      <w:tr w:rsidR="00913E2F" w:rsidRPr="00E301AC" w14:paraId="7C59FD38" w14:textId="77777777" w:rsidTr="00423B8B">
        <w:tc>
          <w:tcPr>
            <w:tcW w:w="1720" w:type="pct"/>
          </w:tcPr>
          <w:p w14:paraId="39AC041F" w14:textId="77777777" w:rsidR="00913E2F" w:rsidRPr="00E301AC" w:rsidRDefault="00913E2F" w:rsidP="00913E2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26" w:type="pct"/>
          </w:tcPr>
          <w:p w14:paraId="1726D9DA" w14:textId="77777777" w:rsidR="00913E2F" w:rsidRPr="00E301AC" w:rsidRDefault="00913E2F" w:rsidP="00913E2F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488049B3" w14:textId="0E5EC5B7" w:rsidR="00913E2F" w:rsidRPr="00E301AC" w:rsidRDefault="00E26E53" w:rsidP="00913E2F">
            <w:pPr>
              <w:tabs>
                <w:tab w:val="decimal" w:pos="89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26E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273</w:t>
            </w:r>
          </w:p>
        </w:tc>
        <w:tc>
          <w:tcPr>
            <w:tcW w:w="126" w:type="pct"/>
          </w:tcPr>
          <w:p w14:paraId="7C983922" w14:textId="77777777" w:rsidR="00913E2F" w:rsidRPr="00E301AC" w:rsidRDefault="00913E2F" w:rsidP="00913E2F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76D4B6C6" w14:textId="737D890A" w:rsidR="00913E2F" w:rsidRPr="00E301AC" w:rsidRDefault="00913E2F" w:rsidP="00913E2F">
            <w:pPr>
              <w:tabs>
                <w:tab w:val="decimal" w:pos="87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1F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270</w:t>
            </w:r>
          </w:p>
        </w:tc>
        <w:tc>
          <w:tcPr>
            <w:tcW w:w="132" w:type="pct"/>
          </w:tcPr>
          <w:p w14:paraId="5974B9A6" w14:textId="77777777" w:rsidR="00913E2F" w:rsidRPr="00E301AC" w:rsidRDefault="00913E2F" w:rsidP="00913E2F">
            <w:pPr>
              <w:tabs>
                <w:tab w:val="decimal" w:pos="919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6E02E88C" w14:textId="551A13C4" w:rsidR="00913E2F" w:rsidRPr="00E301AC" w:rsidRDefault="00E26E53" w:rsidP="00913E2F">
            <w:pPr>
              <w:tabs>
                <w:tab w:val="decimal" w:pos="871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6E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273</w:t>
            </w:r>
          </w:p>
        </w:tc>
        <w:tc>
          <w:tcPr>
            <w:tcW w:w="126" w:type="pct"/>
          </w:tcPr>
          <w:p w14:paraId="00A03B80" w14:textId="77777777" w:rsidR="00913E2F" w:rsidRPr="00E301AC" w:rsidRDefault="00913E2F" w:rsidP="00913E2F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1E173BB3" w14:textId="0D379E8A" w:rsidR="00913E2F" w:rsidRPr="00E301AC" w:rsidRDefault="00913E2F" w:rsidP="00913E2F">
            <w:pPr>
              <w:tabs>
                <w:tab w:val="decimal" w:pos="871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1F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270</w:t>
            </w:r>
          </w:p>
        </w:tc>
      </w:tr>
      <w:tr w:rsidR="00913E2F" w:rsidRPr="00E301AC" w14:paraId="67A9B30D" w14:textId="77777777" w:rsidTr="00423B8B">
        <w:tc>
          <w:tcPr>
            <w:tcW w:w="1720" w:type="pct"/>
          </w:tcPr>
          <w:p w14:paraId="235445B8" w14:textId="77777777" w:rsidR="00913E2F" w:rsidRPr="00E301AC" w:rsidRDefault="00913E2F" w:rsidP="00913E2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26" w:type="pct"/>
          </w:tcPr>
          <w:p w14:paraId="73036328" w14:textId="77777777" w:rsidR="00913E2F" w:rsidRPr="00E301AC" w:rsidRDefault="00913E2F" w:rsidP="00913E2F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</w:tcPr>
          <w:p w14:paraId="63FFE207" w14:textId="0B1E60A4" w:rsidR="00913E2F" w:rsidRPr="00E301AC" w:rsidRDefault="00E26E53" w:rsidP="00913E2F">
            <w:pPr>
              <w:tabs>
                <w:tab w:val="decimal" w:pos="89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6E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509,488</w:t>
            </w:r>
          </w:p>
        </w:tc>
        <w:tc>
          <w:tcPr>
            <w:tcW w:w="126" w:type="pct"/>
          </w:tcPr>
          <w:p w14:paraId="6A8F00FB" w14:textId="77777777" w:rsidR="00913E2F" w:rsidRPr="00E301AC" w:rsidRDefault="00913E2F" w:rsidP="00913E2F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</w:tcPr>
          <w:p w14:paraId="0B25803E" w14:textId="26E15002" w:rsidR="00913E2F" w:rsidRPr="00E301AC" w:rsidRDefault="00913E2F" w:rsidP="00913E2F">
            <w:pPr>
              <w:tabs>
                <w:tab w:val="decimal" w:pos="87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1F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235,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311</w:t>
            </w:r>
          </w:p>
        </w:tc>
        <w:tc>
          <w:tcPr>
            <w:tcW w:w="132" w:type="pct"/>
          </w:tcPr>
          <w:p w14:paraId="38B582F2" w14:textId="77777777" w:rsidR="00913E2F" w:rsidRPr="00E301AC" w:rsidRDefault="00913E2F" w:rsidP="00913E2F">
            <w:pPr>
              <w:tabs>
                <w:tab w:val="decimal" w:pos="919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single" w:sz="4" w:space="0" w:color="auto"/>
            </w:tcBorders>
          </w:tcPr>
          <w:p w14:paraId="266D4F23" w14:textId="5ACF340A" w:rsidR="00913E2F" w:rsidRPr="00E301AC" w:rsidRDefault="00E26E53" w:rsidP="00913E2F">
            <w:pPr>
              <w:tabs>
                <w:tab w:val="decimal" w:pos="871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26E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510,198</w:t>
            </w:r>
          </w:p>
        </w:tc>
        <w:tc>
          <w:tcPr>
            <w:tcW w:w="126" w:type="pct"/>
          </w:tcPr>
          <w:p w14:paraId="4A81C7A8" w14:textId="77777777" w:rsidR="00913E2F" w:rsidRPr="00E301AC" w:rsidRDefault="00913E2F" w:rsidP="00913E2F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</w:tcPr>
          <w:p w14:paraId="6FD55EFB" w14:textId="3E7CAC04" w:rsidR="00913E2F" w:rsidRPr="00E301AC" w:rsidRDefault="00913E2F" w:rsidP="00913E2F">
            <w:pPr>
              <w:tabs>
                <w:tab w:val="decimal" w:pos="871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1F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235,985</w:t>
            </w:r>
          </w:p>
        </w:tc>
      </w:tr>
      <w:tr w:rsidR="00E21F50" w:rsidRPr="00E301AC" w14:paraId="0FA56895" w14:textId="77777777" w:rsidTr="00423B8B">
        <w:tc>
          <w:tcPr>
            <w:tcW w:w="1720" w:type="pct"/>
          </w:tcPr>
          <w:p w14:paraId="7446DAE7" w14:textId="77777777" w:rsidR="00E21F50" w:rsidRPr="00E301AC" w:rsidRDefault="00E21F50" w:rsidP="00E21F5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26" w:type="pct"/>
          </w:tcPr>
          <w:p w14:paraId="5D48C04F" w14:textId="77777777" w:rsidR="00E21F50" w:rsidRPr="00E301AC" w:rsidRDefault="00E21F50" w:rsidP="00E21F50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</w:tcPr>
          <w:p w14:paraId="4B068239" w14:textId="77777777" w:rsidR="00E21F50" w:rsidRPr="00E301AC" w:rsidRDefault="00E21F50" w:rsidP="00E21F50">
            <w:pPr>
              <w:tabs>
                <w:tab w:val="decimal" w:pos="89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53BE9148" w14:textId="77777777" w:rsidR="00E21F50" w:rsidRPr="00E301AC" w:rsidRDefault="00E21F50" w:rsidP="00E21F50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50D8696C" w14:textId="77777777" w:rsidR="00E21F50" w:rsidRPr="00E301AC" w:rsidRDefault="00E21F50" w:rsidP="00E21F50">
            <w:pPr>
              <w:tabs>
                <w:tab w:val="decimal" w:pos="87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19512E27" w14:textId="77777777" w:rsidR="00E21F50" w:rsidRPr="00E301AC" w:rsidRDefault="00E21F50" w:rsidP="00E21F50">
            <w:pPr>
              <w:tabs>
                <w:tab w:val="decimal" w:pos="919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</w:tcPr>
          <w:p w14:paraId="5A644072" w14:textId="77777777" w:rsidR="00E21F50" w:rsidRPr="00E301AC" w:rsidRDefault="00E21F50" w:rsidP="00E21F50">
            <w:pPr>
              <w:tabs>
                <w:tab w:val="decimal" w:pos="871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53092AAE" w14:textId="77777777" w:rsidR="00E21F50" w:rsidRPr="00E301AC" w:rsidRDefault="00E21F50" w:rsidP="00E21F50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</w:tcPr>
          <w:p w14:paraId="21B74A2D" w14:textId="77777777" w:rsidR="00E21F50" w:rsidRPr="00E301AC" w:rsidRDefault="00E21F50" w:rsidP="00E21F50">
            <w:pPr>
              <w:tabs>
                <w:tab w:val="decimal" w:pos="871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21F50" w:rsidRPr="00E301AC" w14:paraId="71806885" w14:textId="77777777" w:rsidTr="00423B8B">
        <w:tc>
          <w:tcPr>
            <w:tcW w:w="1720" w:type="pct"/>
          </w:tcPr>
          <w:p w14:paraId="6A0B6E21" w14:textId="77777777" w:rsidR="00E21F50" w:rsidRPr="00E301AC" w:rsidRDefault="00E21F50" w:rsidP="00E21F5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26" w:type="pct"/>
          </w:tcPr>
          <w:p w14:paraId="538CD8D4" w14:textId="77777777" w:rsidR="00E21F50" w:rsidRPr="00E301AC" w:rsidRDefault="00E21F50" w:rsidP="00E21F50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1" w:type="pct"/>
          </w:tcPr>
          <w:p w14:paraId="5D672BFC" w14:textId="77777777" w:rsidR="00E21F50" w:rsidRPr="00E301AC" w:rsidRDefault="00E21F50" w:rsidP="00E21F50">
            <w:pPr>
              <w:tabs>
                <w:tab w:val="decimal" w:pos="89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5A0F3CC2" w14:textId="77777777" w:rsidR="00E21F50" w:rsidRPr="00E301AC" w:rsidRDefault="00E21F50" w:rsidP="00E21F50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</w:tcPr>
          <w:p w14:paraId="159AD2FE" w14:textId="77777777" w:rsidR="00E21F50" w:rsidRPr="00E301AC" w:rsidRDefault="00E21F50" w:rsidP="00E21F50">
            <w:pPr>
              <w:tabs>
                <w:tab w:val="decimal" w:pos="87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6F9D1F0E" w14:textId="77777777" w:rsidR="00E21F50" w:rsidRPr="00E301AC" w:rsidRDefault="00E21F50" w:rsidP="00E21F50">
            <w:pPr>
              <w:tabs>
                <w:tab w:val="decimal" w:pos="919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</w:tcPr>
          <w:p w14:paraId="79BD528B" w14:textId="77777777" w:rsidR="00E21F50" w:rsidRPr="00E301AC" w:rsidRDefault="00E21F50" w:rsidP="00E21F50">
            <w:pPr>
              <w:tabs>
                <w:tab w:val="decimal" w:pos="871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6F14A570" w14:textId="77777777" w:rsidR="00E21F50" w:rsidRPr="00E301AC" w:rsidRDefault="00E21F50" w:rsidP="00E21F50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061BBF23" w14:textId="77777777" w:rsidR="00E21F50" w:rsidRPr="00E301AC" w:rsidRDefault="00E21F50" w:rsidP="00E21F50">
            <w:pPr>
              <w:tabs>
                <w:tab w:val="decimal" w:pos="871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21F50" w:rsidRPr="00E301AC" w14:paraId="7493B735" w14:textId="77777777" w:rsidTr="00423B8B">
        <w:tc>
          <w:tcPr>
            <w:tcW w:w="1720" w:type="pct"/>
          </w:tcPr>
          <w:p w14:paraId="08CFA6BC" w14:textId="77777777" w:rsidR="00E21F50" w:rsidRPr="00E301AC" w:rsidRDefault="00E21F50" w:rsidP="00E21F5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ดอกเบี้ยรับ</w:t>
            </w:r>
          </w:p>
        </w:tc>
        <w:tc>
          <w:tcPr>
            <w:tcW w:w="426" w:type="pct"/>
          </w:tcPr>
          <w:p w14:paraId="213C2A41" w14:textId="77777777" w:rsidR="00E21F50" w:rsidRPr="00E301AC" w:rsidRDefault="00E21F50" w:rsidP="00E21F50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1" w:type="pct"/>
          </w:tcPr>
          <w:p w14:paraId="1C2DBCAF" w14:textId="77777777" w:rsidR="00E21F50" w:rsidRPr="00E301AC" w:rsidRDefault="00E21F50" w:rsidP="00E21F50">
            <w:pPr>
              <w:tabs>
                <w:tab w:val="decimal" w:pos="89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21AC3A7A" w14:textId="77777777" w:rsidR="00E21F50" w:rsidRPr="00E301AC" w:rsidRDefault="00E21F50" w:rsidP="00E21F50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</w:tcPr>
          <w:p w14:paraId="674C16EF" w14:textId="77777777" w:rsidR="00E21F50" w:rsidRPr="00E301AC" w:rsidRDefault="00E21F50" w:rsidP="00E21F50">
            <w:pPr>
              <w:tabs>
                <w:tab w:val="decimal" w:pos="87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6D18CD00" w14:textId="77777777" w:rsidR="00E21F50" w:rsidRPr="00E301AC" w:rsidRDefault="00E21F50" w:rsidP="00E21F50">
            <w:pPr>
              <w:tabs>
                <w:tab w:val="decimal" w:pos="919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</w:tcPr>
          <w:p w14:paraId="6B7D74B4" w14:textId="77777777" w:rsidR="00E21F50" w:rsidRPr="00E301AC" w:rsidRDefault="00E21F50" w:rsidP="00E21F50">
            <w:pPr>
              <w:tabs>
                <w:tab w:val="decimal" w:pos="871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46F31966" w14:textId="77777777" w:rsidR="00E21F50" w:rsidRPr="00E301AC" w:rsidRDefault="00E21F50" w:rsidP="00E21F50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77222934" w14:textId="77777777" w:rsidR="00E21F50" w:rsidRPr="00E301AC" w:rsidRDefault="00E21F50" w:rsidP="00E21F50">
            <w:pPr>
              <w:tabs>
                <w:tab w:val="decimal" w:pos="871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C4647" w:rsidRPr="00E301AC" w14:paraId="71556CF9" w14:textId="77777777" w:rsidTr="00423B8B">
        <w:tc>
          <w:tcPr>
            <w:tcW w:w="1720" w:type="pct"/>
          </w:tcPr>
          <w:p w14:paraId="61E86E41" w14:textId="77777777" w:rsidR="00DC4647" w:rsidRPr="00E301AC" w:rsidRDefault="00DC4647" w:rsidP="00DC464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426" w:type="pct"/>
          </w:tcPr>
          <w:p w14:paraId="2CDA9326" w14:textId="1F32DF9F" w:rsidR="00DC4647" w:rsidRPr="00E301AC" w:rsidRDefault="00DC4647" w:rsidP="00DC4647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611" w:type="pct"/>
          </w:tcPr>
          <w:p w14:paraId="584BE2FC" w14:textId="061A0BB9" w:rsidR="00DC4647" w:rsidRPr="00E301AC" w:rsidRDefault="00E26E53" w:rsidP="00DC4647">
            <w:pPr>
              <w:tabs>
                <w:tab w:val="decimal" w:pos="89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6E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2,162</w:t>
            </w:r>
          </w:p>
        </w:tc>
        <w:tc>
          <w:tcPr>
            <w:tcW w:w="126" w:type="pct"/>
          </w:tcPr>
          <w:p w14:paraId="724FB0A4" w14:textId="77777777" w:rsidR="00DC4647" w:rsidRPr="00E301AC" w:rsidRDefault="00DC4647" w:rsidP="00DC4647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</w:tcPr>
          <w:p w14:paraId="76386E46" w14:textId="4B981541" w:rsidR="00DC4647" w:rsidRPr="00E301AC" w:rsidRDefault="00DC4647" w:rsidP="00DC4647">
            <w:pPr>
              <w:tabs>
                <w:tab w:val="decimal" w:pos="87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1F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32" w:type="pct"/>
          </w:tcPr>
          <w:p w14:paraId="6DEB6671" w14:textId="77777777" w:rsidR="00DC4647" w:rsidRPr="00E301AC" w:rsidRDefault="00DC4647" w:rsidP="00DC4647">
            <w:pPr>
              <w:tabs>
                <w:tab w:val="decimal" w:pos="919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</w:tcPr>
          <w:p w14:paraId="7AC5F65B" w14:textId="33F95016" w:rsidR="00DC4647" w:rsidRPr="00E301AC" w:rsidRDefault="00E26E53" w:rsidP="00DC4647">
            <w:pPr>
              <w:tabs>
                <w:tab w:val="decimal" w:pos="934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6E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2,162</w:t>
            </w:r>
          </w:p>
        </w:tc>
        <w:tc>
          <w:tcPr>
            <w:tcW w:w="126" w:type="pct"/>
          </w:tcPr>
          <w:p w14:paraId="17890443" w14:textId="77777777" w:rsidR="00DC4647" w:rsidRPr="00E301AC" w:rsidRDefault="00DC4647" w:rsidP="00DC4647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4" w:type="pct"/>
          </w:tcPr>
          <w:p w14:paraId="7E7533E9" w14:textId="4804F30B" w:rsidR="00DC4647" w:rsidRPr="00E301AC" w:rsidRDefault="00DC4647" w:rsidP="00DC4647">
            <w:pPr>
              <w:tabs>
                <w:tab w:val="decimal" w:pos="88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1F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DC4647" w:rsidRPr="00E301AC" w14:paraId="62B28A1C" w14:textId="77777777" w:rsidTr="00423B8B">
        <w:tc>
          <w:tcPr>
            <w:tcW w:w="1720" w:type="pct"/>
          </w:tcPr>
          <w:p w14:paraId="75428C0F" w14:textId="77777777" w:rsidR="00DC4647" w:rsidRPr="00E301AC" w:rsidRDefault="00DC4647" w:rsidP="00DC464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26" w:type="pct"/>
          </w:tcPr>
          <w:p w14:paraId="1504022E" w14:textId="77777777" w:rsidR="00DC4647" w:rsidRPr="00E301AC" w:rsidRDefault="00DC4647" w:rsidP="00DC4647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55D45362" w14:textId="2353966E" w:rsidR="00DC4647" w:rsidRPr="00E301AC" w:rsidRDefault="00E26E53" w:rsidP="00DC4647">
            <w:pPr>
              <w:tabs>
                <w:tab w:val="decimal" w:pos="89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6E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75,351</w:t>
            </w:r>
          </w:p>
        </w:tc>
        <w:tc>
          <w:tcPr>
            <w:tcW w:w="126" w:type="pct"/>
          </w:tcPr>
          <w:p w14:paraId="4D8FCB0A" w14:textId="77777777" w:rsidR="00DC4647" w:rsidRPr="00E301AC" w:rsidRDefault="00DC4647" w:rsidP="00DC4647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206D22D0" w14:textId="1C07F066" w:rsidR="00DC4647" w:rsidRPr="00E301AC" w:rsidRDefault="00DC4647" w:rsidP="00DC4647">
            <w:pPr>
              <w:tabs>
                <w:tab w:val="decimal" w:pos="87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1F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27,31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32" w:type="pct"/>
          </w:tcPr>
          <w:p w14:paraId="15DD59C9" w14:textId="77777777" w:rsidR="00DC4647" w:rsidRPr="00E301AC" w:rsidRDefault="00DC4647" w:rsidP="00DC4647">
            <w:pPr>
              <w:tabs>
                <w:tab w:val="decimal" w:pos="919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67CA2DCA" w14:textId="63BB5C2B" w:rsidR="00DC4647" w:rsidRPr="00E301AC" w:rsidRDefault="00E26E53" w:rsidP="00DC4647">
            <w:pPr>
              <w:tabs>
                <w:tab w:val="decimal" w:pos="934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6E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75,351</w:t>
            </w:r>
          </w:p>
        </w:tc>
        <w:tc>
          <w:tcPr>
            <w:tcW w:w="126" w:type="pct"/>
          </w:tcPr>
          <w:p w14:paraId="524B79F2" w14:textId="77777777" w:rsidR="00DC4647" w:rsidRPr="00E301AC" w:rsidRDefault="00DC4647" w:rsidP="00DC4647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34921168" w14:textId="14084EC6" w:rsidR="00DC4647" w:rsidRPr="00E301AC" w:rsidRDefault="00DC4647" w:rsidP="00DC4647">
            <w:pPr>
              <w:tabs>
                <w:tab w:val="decimal" w:pos="88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1F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27,31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DC4647" w:rsidRPr="00E301AC" w14:paraId="5430A59F" w14:textId="77777777" w:rsidTr="00423B8B">
        <w:tc>
          <w:tcPr>
            <w:tcW w:w="1720" w:type="pct"/>
          </w:tcPr>
          <w:p w14:paraId="76695160" w14:textId="77777777" w:rsidR="00DC4647" w:rsidRPr="00E301AC" w:rsidRDefault="00DC4647" w:rsidP="00DC464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26" w:type="pct"/>
          </w:tcPr>
          <w:p w14:paraId="4163BDB8" w14:textId="77777777" w:rsidR="00DC4647" w:rsidRPr="00E301AC" w:rsidRDefault="00DC4647" w:rsidP="00DC4647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</w:tcPr>
          <w:p w14:paraId="2A7220C6" w14:textId="58606560" w:rsidR="00DC4647" w:rsidRPr="00E301AC" w:rsidRDefault="00E26E53" w:rsidP="00DC4647">
            <w:pPr>
              <w:tabs>
                <w:tab w:val="decimal" w:pos="89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6E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77,513</w:t>
            </w:r>
          </w:p>
        </w:tc>
        <w:tc>
          <w:tcPr>
            <w:tcW w:w="126" w:type="pct"/>
          </w:tcPr>
          <w:p w14:paraId="7760191A" w14:textId="77777777" w:rsidR="00DC4647" w:rsidRPr="00E301AC" w:rsidRDefault="00DC4647" w:rsidP="00DC4647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</w:tcPr>
          <w:p w14:paraId="3CAFFE18" w14:textId="0B5B60DB" w:rsidR="00DC4647" w:rsidRPr="00E301AC" w:rsidRDefault="00DC4647" w:rsidP="00DC4647">
            <w:pPr>
              <w:tabs>
                <w:tab w:val="decimal" w:pos="87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1F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28,40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32" w:type="pct"/>
          </w:tcPr>
          <w:p w14:paraId="46B3BE1A" w14:textId="77777777" w:rsidR="00DC4647" w:rsidRPr="00E301AC" w:rsidRDefault="00DC4647" w:rsidP="00DC4647">
            <w:pPr>
              <w:tabs>
                <w:tab w:val="decimal" w:pos="919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single" w:sz="4" w:space="0" w:color="auto"/>
            </w:tcBorders>
          </w:tcPr>
          <w:p w14:paraId="7890CE0C" w14:textId="5A955D0E" w:rsidR="00DC4647" w:rsidRPr="00E301AC" w:rsidRDefault="00E26E53" w:rsidP="00DC4647">
            <w:pPr>
              <w:tabs>
                <w:tab w:val="decimal" w:pos="934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26E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77,513</w:t>
            </w:r>
          </w:p>
        </w:tc>
        <w:tc>
          <w:tcPr>
            <w:tcW w:w="126" w:type="pct"/>
          </w:tcPr>
          <w:p w14:paraId="663DA40F" w14:textId="77777777" w:rsidR="00DC4647" w:rsidRPr="00E301AC" w:rsidRDefault="00DC4647" w:rsidP="00DC4647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</w:tcPr>
          <w:p w14:paraId="65CBBD79" w14:textId="53DB3B41" w:rsidR="00DC4647" w:rsidRPr="00E301AC" w:rsidRDefault="00DC4647" w:rsidP="00DC4647">
            <w:pPr>
              <w:tabs>
                <w:tab w:val="decimal" w:pos="88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1F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28,404</w:t>
            </w:r>
          </w:p>
        </w:tc>
      </w:tr>
      <w:tr w:rsidR="00DC4647" w:rsidRPr="00E301AC" w14:paraId="6D5959A6" w14:textId="77777777" w:rsidTr="00423B8B">
        <w:tc>
          <w:tcPr>
            <w:tcW w:w="1720" w:type="pct"/>
          </w:tcPr>
          <w:p w14:paraId="694E965B" w14:textId="77777777" w:rsidR="00DC4647" w:rsidRPr="00E301AC" w:rsidRDefault="00DC4647" w:rsidP="00DC464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26" w:type="pct"/>
          </w:tcPr>
          <w:p w14:paraId="06EB19D9" w14:textId="77777777" w:rsidR="00DC4647" w:rsidRPr="00E301AC" w:rsidRDefault="00DC4647" w:rsidP="00DC4647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044B45D2" w14:textId="0518BD69" w:rsidR="00DC4647" w:rsidRPr="00E301AC" w:rsidRDefault="00E26E53" w:rsidP="00DC4647">
            <w:pPr>
              <w:tabs>
                <w:tab w:val="decimal" w:pos="89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26E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604,179</w:t>
            </w:r>
          </w:p>
        </w:tc>
        <w:tc>
          <w:tcPr>
            <w:tcW w:w="126" w:type="pct"/>
          </w:tcPr>
          <w:p w14:paraId="56C22E4D" w14:textId="77777777" w:rsidR="00DC4647" w:rsidRPr="00E301AC" w:rsidRDefault="00DC4647" w:rsidP="00DC4647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727735D5" w14:textId="3DF0D090" w:rsidR="00DC4647" w:rsidRPr="00E301AC" w:rsidRDefault="00DC4647" w:rsidP="00DC4647">
            <w:pPr>
              <w:tabs>
                <w:tab w:val="decimal" w:pos="87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458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Pr="00F458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562</w:t>
            </w:r>
          </w:p>
        </w:tc>
        <w:tc>
          <w:tcPr>
            <w:tcW w:w="132" w:type="pct"/>
          </w:tcPr>
          <w:p w14:paraId="625921DD" w14:textId="77777777" w:rsidR="00DC4647" w:rsidRPr="00E301AC" w:rsidRDefault="00DC4647" w:rsidP="00DC4647">
            <w:pPr>
              <w:tabs>
                <w:tab w:val="decimal" w:pos="899"/>
              </w:tabs>
              <w:spacing w:line="240" w:lineRule="auto"/>
              <w:ind w:left="-148"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1075144C" w14:textId="7A223AE4" w:rsidR="00DC4647" w:rsidRPr="00E301AC" w:rsidRDefault="00E26E53" w:rsidP="00DC4647">
            <w:pPr>
              <w:tabs>
                <w:tab w:val="decimal" w:pos="934"/>
              </w:tabs>
              <w:spacing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26E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604,889</w:t>
            </w:r>
          </w:p>
        </w:tc>
        <w:tc>
          <w:tcPr>
            <w:tcW w:w="126" w:type="pct"/>
          </w:tcPr>
          <w:p w14:paraId="7698687F" w14:textId="77777777" w:rsidR="00DC4647" w:rsidRPr="00E301AC" w:rsidRDefault="00DC4647" w:rsidP="00DC4647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4FEDB584" w14:textId="02945B8B" w:rsidR="00DC4647" w:rsidRPr="00E301AC" w:rsidRDefault="00DC4647" w:rsidP="00DC4647">
            <w:pPr>
              <w:tabs>
                <w:tab w:val="decimal" w:pos="88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458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278,236</w:t>
            </w:r>
          </w:p>
        </w:tc>
      </w:tr>
    </w:tbl>
    <w:p w14:paraId="50132652" w14:textId="77777777" w:rsidR="00841DAF" w:rsidRPr="00E301AC" w:rsidRDefault="00841DAF" w:rsidP="004A5556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9B2045D" w14:textId="647C3A8C" w:rsidR="009D227D" w:rsidRPr="00E301AC" w:rsidRDefault="009D227D" w:rsidP="00DC75BD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ค่าใช้จ่ายตาม</w:t>
      </w:r>
      <w:r w:rsidR="00126C44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ธรรมชาติ</w:t>
      </w:r>
    </w:p>
    <w:p w14:paraId="0D5E1ED5" w14:textId="77777777" w:rsidR="00471CCE" w:rsidRPr="00E301AC" w:rsidRDefault="00471CCE" w:rsidP="00691F10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ED189F2" w14:textId="40E56AE1" w:rsidR="000F4FE5" w:rsidRPr="00E301AC" w:rsidRDefault="000F4FE5" w:rsidP="000F4FE5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>งบกำไรขาดทุนเบ็ดเสร็จได้รวมการวิเคราะห์ค่าใช้จ่ายตามหน้าที่ ค่าใช้จ่ายตาม</w:t>
      </w:r>
      <w:r w:rsidR="00DE714D">
        <w:rPr>
          <w:rFonts w:asciiTheme="majorBidi" w:hAnsiTheme="majorBidi" w:cstheme="majorBidi" w:hint="cs"/>
          <w:sz w:val="30"/>
          <w:szCs w:val="30"/>
          <w:cs/>
          <w:lang w:val="en-US"/>
        </w:rPr>
        <w:t>ธรรมชาติ</w:t>
      </w: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>ได้เปิดเผยตามข้อกำหนดในมาตรฐานการรายงานทางการเงินฉบับต่างๆ ดังนี้</w:t>
      </w:r>
    </w:p>
    <w:p w14:paraId="77A60E6F" w14:textId="77777777" w:rsidR="000F4FE5" w:rsidRPr="00E301AC" w:rsidRDefault="000F4FE5" w:rsidP="00691F10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810"/>
        <w:gridCol w:w="1350"/>
        <w:gridCol w:w="284"/>
        <w:gridCol w:w="1336"/>
      </w:tblGrid>
      <w:tr w:rsidR="00471CCE" w:rsidRPr="00E301AC" w14:paraId="6AC797AF" w14:textId="77777777" w:rsidTr="004050EB">
        <w:trPr>
          <w:trHeight w:val="115"/>
          <w:tblHeader/>
        </w:trPr>
        <w:tc>
          <w:tcPr>
            <w:tcW w:w="5400" w:type="dxa"/>
          </w:tcPr>
          <w:p w14:paraId="3884AC8A" w14:textId="77777777" w:rsidR="00471CCE" w:rsidRPr="00E301AC" w:rsidRDefault="00471CCE" w:rsidP="008A64AD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4DBF97B" w14:textId="77777777" w:rsidR="00471CCE" w:rsidRPr="00E301AC" w:rsidRDefault="00471CCE" w:rsidP="008A64A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15FECB3D" w14:textId="77777777" w:rsidR="00471CCE" w:rsidRPr="00E301AC" w:rsidRDefault="00471CCE" w:rsidP="008A64AD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471CCE" w:rsidRPr="00E301AC" w14:paraId="658DA5F0" w14:textId="77777777" w:rsidTr="004050EB">
        <w:trPr>
          <w:trHeight w:val="115"/>
          <w:tblHeader/>
        </w:trPr>
        <w:tc>
          <w:tcPr>
            <w:tcW w:w="5400" w:type="dxa"/>
          </w:tcPr>
          <w:p w14:paraId="0612FB14" w14:textId="77777777" w:rsidR="00471CCE" w:rsidRPr="00E301AC" w:rsidRDefault="00471CCE" w:rsidP="008A64AD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136F453" w14:textId="77777777" w:rsidR="00471CCE" w:rsidRPr="00E301AC" w:rsidRDefault="00471CCE" w:rsidP="008A64A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5447E79F" w14:textId="77777777" w:rsidR="00471CCE" w:rsidRPr="00E301AC" w:rsidRDefault="00471CCE" w:rsidP="008A64AD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471CCE" w:rsidRPr="00E301AC" w14:paraId="6D699A1A" w14:textId="77777777" w:rsidTr="004050EB">
        <w:trPr>
          <w:trHeight w:val="115"/>
          <w:tblHeader/>
        </w:trPr>
        <w:tc>
          <w:tcPr>
            <w:tcW w:w="5400" w:type="dxa"/>
          </w:tcPr>
          <w:p w14:paraId="0623C69A" w14:textId="77777777" w:rsidR="00471CCE" w:rsidRPr="00E301AC" w:rsidRDefault="00471CCE" w:rsidP="008A64AD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810" w:type="dxa"/>
          </w:tcPr>
          <w:p w14:paraId="2586B054" w14:textId="77777777" w:rsidR="00471CCE" w:rsidRPr="00E301AC" w:rsidRDefault="00471CCE" w:rsidP="008A64A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970" w:type="dxa"/>
            <w:gridSpan w:val="3"/>
            <w:shd w:val="clear" w:color="auto" w:fill="auto"/>
          </w:tcPr>
          <w:p w14:paraId="3B274AB3" w14:textId="77777777" w:rsidR="00471CCE" w:rsidRPr="00E301AC" w:rsidRDefault="00471CCE" w:rsidP="008A64AD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F1549B" w:rsidRPr="00E301AC" w14:paraId="5EB4F318" w14:textId="77777777" w:rsidTr="004050EB">
        <w:trPr>
          <w:trHeight w:val="115"/>
          <w:tblHeader/>
        </w:trPr>
        <w:tc>
          <w:tcPr>
            <w:tcW w:w="5400" w:type="dxa"/>
          </w:tcPr>
          <w:p w14:paraId="0749D8ED" w14:textId="77777777" w:rsidR="00F1549B" w:rsidRPr="00E301AC" w:rsidRDefault="00F1549B" w:rsidP="00F1549B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810" w:type="dxa"/>
          </w:tcPr>
          <w:p w14:paraId="3713AAC7" w14:textId="77777777" w:rsidR="00F1549B" w:rsidRPr="00E301AC" w:rsidRDefault="00F1549B" w:rsidP="00F1549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shd w:val="clear" w:color="auto" w:fill="auto"/>
          </w:tcPr>
          <w:p w14:paraId="088B745B" w14:textId="07A167BF" w:rsidR="00F1549B" w:rsidRPr="00E301AC" w:rsidRDefault="00C90145" w:rsidP="00F1549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DC46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14:paraId="68FB754A" w14:textId="77777777" w:rsidR="00F1549B" w:rsidRPr="00E301AC" w:rsidRDefault="00F1549B" w:rsidP="00F1549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</w:tcPr>
          <w:p w14:paraId="11CF747F" w14:textId="1B86346F" w:rsidR="00F1549B" w:rsidRPr="00E301AC" w:rsidRDefault="00C90145" w:rsidP="00F1549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DC46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F1549B" w:rsidRPr="00E301AC" w14:paraId="6D71C4CF" w14:textId="77777777" w:rsidTr="004050EB">
        <w:trPr>
          <w:tblHeader/>
        </w:trPr>
        <w:tc>
          <w:tcPr>
            <w:tcW w:w="5400" w:type="dxa"/>
          </w:tcPr>
          <w:p w14:paraId="5EDEBA15" w14:textId="77777777" w:rsidR="00F1549B" w:rsidRPr="00E301AC" w:rsidRDefault="00F1549B" w:rsidP="00F1549B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810" w:type="dxa"/>
          </w:tcPr>
          <w:p w14:paraId="219593B8" w14:textId="77777777" w:rsidR="00F1549B" w:rsidRPr="00E301AC" w:rsidRDefault="00F1549B" w:rsidP="00F1549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970" w:type="dxa"/>
            <w:gridSpan w:val="3"/>
          </w:tcPr>
          <w:p w14:paraId="0250B664" w14:textId="77777777" w:rsidR="00F1549B" w:rsidRPr="00E301AC" w:rsidRDefault="00F1549B" w:rsidP="00F1549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F1549B" w:rsidRPr="00E301AC" w14:paraId="2EF68C7B" w14:textId="77777777" w:rsidTr="004050EB">
        <w:trPr>
          <w:trHeight w:val="115"/>
        </w:trPr>
        <w:tc>
          <w:tcPr>
            <w:tcW w:w="5400" w:type="dxa"/>
          </w:tcPr>
          <w:p w14:paraId="40983908" w14:textId="77777777" w:rsidR="00F1549B" w:rsidRPr="00E301AC" w:rsidRDefault="00F1549B" w:rsidP="00F1549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รวมอยู่ในต้นทุนขาย</w:t>
            </w:r>
          </w:p>
        </w:tc>
        <w:tc>
          <w:tcPr>
            <w:tcW w:w="810" w:type="dxa"/>
          </w:tcPr>
          <w:p w14:paraId="2AD0ADD1" w14:textId="77777777" w:rsidR="00F1549B" w:rsidRPr="00E301AC" w:rsidRDefault="00F1549B" w:rsidP="00F1549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22A8F076" w14:textId="77777777" w:rsidR="00F1549B" w:rsidRPr="00E301AC" w:rsidRDefault="00F1549B" w:rsidP="00F1549B">
            <w:pPr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461DA7EC" w14:textId="77777777" w:rsidR="00F1549B" w:rsidRPr="00E301AC" w:rsidRDefault="00F1549B" w:rsidP="00F1549B">
            <w:pPr>
              <w:tabs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</w:tcPr>
          <w:p w14:paraId="7ABFE664" w14:textId="77777777" w:rsidR="00F1549B" w:rsidRPr="00E301AC" w:rsidRDefault="00F1549B" w:rsidP="00F1549B">
            <w:pPr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C4647" w:rsidRPr="00E301AC" w14:paraId="21E54058" w14:textId="77777777" w:rsidTr="004050EB">
        <w:trPr>
          <w:trHeight w:val="353"/>
        </w:trPr>
        <w:tc>
          <w:tcPr>
            <w:tcW w:w="5400" w:type="dxa"/>
          </w:tcPr>
          <w:p w14:paraId="437811CA" w14:textId="77777777" w:rsidR="00DC4647" w:rsidRPr="00E301AC" w:rsidRDefault="00DC4647" w:rsidP="00DC464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การเปลี่ยนแปลงในสินค้าสำเร็จรูปและสินค้าระหว่างผลิต</w:t>
            </w:r>
          </w:p>
        </w:tc>
        <w:tc>
          <w:tcPr>
            <w:tcW w:w="810" w:type="dxa"/>
          </w:tcPr>
          <w:p w14:paraId="704F5AAE" w14:textId="77777777" w:rsidR="00DC4647" w:rsidRPr="00E301AC" w:rsidRDefault="00DC4647" w:rsidP="00DC464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2F56BF6C" w14:textId="415F76C6" w:rsidR="00DC4647" w:rsidRPr="00E301AC" w:rsidRDefault="0071042A" w:rsidP="00DC4647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04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341,821</w:t>
            </w:r>
          </w:p>
        </w:tc>
        <w:tc>
          <w:tcPr>
            <w:tcW w:w="284" w:type="dxa"/>
            <w:shd w:val="clear" w:color="auto" w:fill="auto"/>
          </w:tcPr>
          <w:p w14:paraId="2DFA4F9A" w14:textId="77777777" w:rsidR="00DC4647" w:rsidRPr="00E301AC" w:rsidRDefault="00DC4647" w:rsidP="00DC4647">
            <w:pPr>
              <w:tabs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</w:tcPr>
          <w:p w14:paraId="76CC97B7" w14:textId="141A0EF3" w:rsidR="00DC4647" w:rsidRPr="00E301AC" w:rsidRDefault="00DC4647" w:rsidP="00DC4647">
            <w:pPr>
              <w:tabs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A57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(168,707)</w:t>
            </w:r>
          </w:p>
        </w:tc>
      </w:tr>
      <w:tr w:rsidR="00DC4647" w:rsidRPr="00E301AC" w14:paraId="21D4EC1B" w14:textId="77777777" w:rsidTr="004050EB">
        <w:trPr>
          <w:trHeight w:val="115"/>
        </w:trPr>
        <w:tc>
          <w:tcPr>
            <w:tcW w:w="5400" w:type="dxa"/>
          </w:tcPr>
          <w:p w14:paraId="72E222FE" w14:textId="77777777" w:rsidR="00DC4647" w:rsidRPr="00E301AC" w:rsidRDefault="00DC4647" w:rsidP="00DC464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วัตถุดิบและวัสดุสิ้นเปลืองใช้ไป</w:t>
            </w:r>
          </w:p>
        </w:tc>
        <w:tc>
          <w:tcPr>
            <w:tcW w:w="810" w:type="dxa"/>
          </w:tcPr>
          <w:p w14:paraId="68655EDC" w14:textId="77777777" w:rsidR="00DC4647" w:rsidRPr="00E301AC" w:rsidRDefault="00DC4647" w:rsidP="00DC464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13F5100A" w14:textId="181D5066" w:rsidR="00DC4647" w:rsidRPr="00E301AC" w:rsidRDefault="0071042A" w:rsidP="00DC4647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04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4,432,856</w:t>
            </w:r>
          </w:p>
        </w:tc>
        <w:tc>
          <w:tcPr>
            <w:tcW w:w="284" w:type="dxa"/>
            <w:shd w:val="clear" w:color="auto" w:fill="auto"/>
          </w:tcPr>
          <w:p w14:paraId="3B751B9C" w14:textId="77777777" w:rsidR="00DC4647" w:rsidRPr="00E301AC" w:rsidRDefault="00DC4647" w:rsidP="00DC4647">
            <w:pPr>
              <w:tabs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</w:tcPr>
          <w:p w14:paraId="16B1108F" w14:textId="3DD7FC40" w:rsidR="00DC4647" w:rsidRPr="00E301AC" w:rsidRDefault="00DC4647" w:rsidP="00DC4647">
            <w:pPr>
              <w:tabs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A57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6,174,976</w:t>
            </w:r>
          </w:p>
        </w:tc>
      </w:tr>
      <w:tr w:rsidR="00DC4647" w:rsidRPr="00E301AC" w14:paraId="0CBC2A33" w14:textId="77777777" w:rsidTr="004050EB">
        <w:trPr>
          <w:trHeight w:val="115"/>
        </w:trPr>
        <w:tc>
          <w:tcPr>
            <w:tcW w:w="5400" w:type="dxa"/>
          </w:tcPr>
          <w:p w14:paraId="00729D75" w14:textId="77777777" w:rsidR="00DC4647" w:rsidRPr="00E301AC" w:rsidRDefault="00DC4647" w:rsidP="00DC464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ค่าใช้จ่าย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ผลประโยชน์ของพนักงาน</w:t>
            </w:r>
          </w:p>
        </w:tc>
        <w:tc>
          <w:tcPr>
            <w:tcW w:w="810" w:type="dxa"/>
          </w:tcPr>
          <w:p w14:paraId="480F3638" w14:textId="77777777" w:rsidR="00DC4647" w:rsidRPr="00E301AC" w:rsidRDefault="00DC4647" w:rsidP="00DC464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0A9FDC56" w14:textId="65DFB6AD" w:rsidR="00DC4647" w:rsidRPr="00E301AC" w:rsidRDefault="0071042A" w:rsidP="00DC4647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04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786,044</w:t>
            </w:r>
          </w:p>
        </w:tc>
        <w:tc>
          <w:tcPr>
            <w:tcW w:w="284" w:type="dxa"/>
            <w:shd w:val="clear" w:color="auto" w:fill="auto"/>
          </w:tcPr>
          <w:p w14:paraId="31D493F4" w14:textId="77777777" w:rsidR="00DC4647" w:rsidRPr="00E301AC" w:rsidRDefault="00DC4647" w:rsidP="00DC4647">
            <w:pPr>
              <w:tabs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</w:tcPr>
          <w:p w14:paraId="433CC0C5" w14:textId="4E08B3C0" w:rsidR="00DC4647" w:rsidRPr="00E301AC" w:rsidRDefault="00DC4647" w:rsidP="00DC4647">
            <w:pPr>
              <w:tabs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A57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879,874</w:t>
            </w:r>
          </w:p>
        </w:tc>
      </w:tr>
      <w:tr w:rsidR="00DC4647" w:rsidRPr="00E301AC" w14:paraId="306AAFA5" w14:textId="77777777" w:rsidTr="004050EB">
        <w:trPr>
          <w:trHeight w:val="115"/>
        </w:trPr>
        <w:tc>
          <w:tcPr>
            <w:tcW w:w="5400" w:type="dxa"/>
          </w:tcPr>
          <w:p w14:paraId="29AB97D5" w14:textId="77777777" w:rsidR="00DC4647" w:rsidRPr="00E301AC" w:rsidRDefault="00DC4647" w:rsidP="00DC464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810" w:type="dxa"/>
          </w:tcPr>
          <w:p w14:paraId="36EC8DC9" w14:textId="77777777" w:rsidR="00DC4647" w:rsidRPr="00E301AC" w:rsidRDefault="00DC4647" w:rsidP="00DC464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2C0835D5" w14:textId="33ABE743" w:rsidR="00DC4647" w:rsidRPr="00E301AC" w:rsidRDefault="0071042A" w:rsidP="00DC4647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104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284,075</w:t>
            </w:r>
          </w:p>
        </w:tc>
        <w:tc>
          <w:tcPr>
            <w:tcW w:w="284" w:type="dxa"/>
            <w:shd w:val="clear" w:color="auto" w:fill="auto"/>
          </w:tcPr>
          <w:p w14:paraId="5205EFBD" w14:textId="77777777" w:rsidR="00DC4647" w:rsidRPr="00E301AC" w:rsidRDefault="00DC4647" w:rsidP="00DC4647">
            <w:pPr>
              <w:tabs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</w:tcPr>
          <w:p w14:paraId="48CB0AD0" w14:textId="6824DA81" w:rsidR="00DC4647" w:rsidRPr="00E301AC" w:rsidRDefault="00DC4647" w:rsidP="00DC4647">
            <w:pPr>
              <w:tabs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A57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320,343</w:t>
            </w:r>
          </w:p>
        </w:tc>
      </w:tr>
      <w:tr w:rsidR="00DC4647" w:rsidRPr="00E301AC" w14:paraId="7DAEA24A" w14:textId="77777777" w:rsidTr="004050EB">
        <w:trPr>
          <w:trHeight w:val="115"/>
        </w:trPr>
        <w:tc>
          <w:tcPr>
            <w:tcW w:w="5400" w:type="dxa"/>
          </w:tcPr>
          <w:p w14:paraId="07E11DDE" w14:textId="77777777" w:rsidR="00DC4647" w:rsidRPr="00E301AC" w:rsidRDefault="00DC4647" w:rsidP="00DC4647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624387B7" w14:textId="77777777" w:rsidR="00DC4647" w:rsidRPr="00E301AC" w:rsidRDefault="00DC4647" w:rsidP="00DC464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53BA6EEA" w14:textId="77777777" w:rsidR="00DC4647" w:rsidRPr="00E301AC" w:rsidRDefault="00DC4647" w:rsidP="00DC4647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323DF561" w14:textId="77777777" w:rsidR="00DC4647" w:rsidRPr="00E301AC" w:rsidRDefault="00DC4647" w:rsidP="00DC4647">
            <w:pPr>
              <w:tabs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</w:tcPr>
          <w:p w14:paraId="0DFB5312" w14:textId="77777777" w:rsidR="00DC4647" w:rsidRPr="00E301AC" w:rsidRDefault="00DC4647" w:rsidP="00DC4647">
            <w:pPr>
              <w:tabs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DC4647" w:rsidRPr="00E301AC" w14:paraId="533F6089" w14:textId="77777777" w:rsidTr="004050EB">
        <w:trPr>
          <w:trHeight w:val="115"/>
        </w:trPr>
        <w:tc>
          <w:tcPr>
            <w:tcW w:w="5400" w:type="dxa"/>
          </w:tcPr>
          <w:p w14:paraId="2F94FF66" w14:textId="77777777" w:rsidR="00DC4647" w:rsidRPr="00E301AC" w:rsidRDefault="00DC4647" w:rsidP="00DC464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รวมอยู่ในต้นทุนในการจัดจำหน่าย</w:t>
            </w:r>
          </w:p>
        </w:tc>
        <w:tc>
          <w:tcPr>
            <w:tcW w:w="810" w:type="dxa"/>
          </w:tcPr>
          <w:p w14:paraId="0216B21E" w14:textId="77777777" w:rsidR="00DC4647" w:rsidRPr="00E301AC" w:rsidRDefault="00DC4647" w:rsidP="00DC464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3BBBD602" w14:textId="77777777" w:rsidR="00DC4647" w:rsidRPr="00E301AC" w:rsidRDefault="00DC4647" w:rsidP="00DC4647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300DCB8B" w14:textId="77777777" w:rsidR="00DC4647" w:rsidRPr="00E301AC" w:rsidRDefault="00DC4647" w:rsidP="00DC4647">
            <w:pPr>
              <w:tabs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</w:tcPr>
          <w:p w14:paraId="1C46628C" w14:textId="77777777" w:rsidR="00DC4647" w:rsidRPr="00E301AC" w:rsidRDefault="00DC4647" w:rsidP="00DC4647">
            <w:pPr>
              <w:tabs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C4647" w:rsidRPr="00E301AC" w14:paraId="1FA36A89" w14:textId="77777777" w:rsidTr="004050EB">
        <w:trPr>
          <w:trHeight w:val="115"/>
        </w:trPr>
        <w:tc>
          <w:tcPr>
            <w:tcW w:w="5400" w:type="dxa"/>
          </w:tcPr>
          <w:p w14:paraId="41675324" w14:textId="77777777" w:rsidR="00DC4647" w:rsidRPr="00E301AC" w:rsidRDefault="00DC4647" w:rsidP="00DC464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ค่าลิขสิทธิ์ในการขายสินค้า</w:t>
            </w:r>
          </w:p>
        </w:tc>
        <w:tc>
          <w:tcPr>
            <w:tcW w:w="810" w:type="dxa"/>
          </w:tcPr>
          <w:p w14:paraId="33ED7115" w14:textId="77777777" w:rsidR="00DC4647" w:rsidRPr="00E301AC" w:rsidRDefault="00DC4647" w:rsidP="00DC464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71806C6" w14:textId="7D29671A" w:rsidR="00DC4647" w:rsidRPr="00E301AC" w:rsidRDefault="0071042A" w:rsidP="00DC4647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04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151,394</w:t>
            </w:r>
          </w:p>
        </w:tc>
        <w:tc>
          <w:tcPr>
            <w:tcW w:w="284" w:type="dxa"/>
            <w:shd w:val="clear" w:color="auto" w:fill="auto"/>
          </w:tcPr>
          <w:p w14:paraId="2FC8B318" w14:textId="77777777" w:rsidR="00DC4647" w:rsidRPr="00E301AC" w:rsidRDefault="00DC4647" w:rsidP="00DC4647">
            <w:pPr>
              <w:tabs>
                <w:tab w:val="decimal" w:pos="987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418B7F67" w14:textId="5EE39029" w:rsidR="00DC4647" w:rsidRPr="00E301AC" w:rsidRDefault="00DC4647" w:rsidP="00DC4647">
            <w:pPr>
              <w:tabs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A57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178,355</w:t>
            </w:r>
          </w:p>
        </w:tc>
      </w:tr>
      <w:tr w:rsidR="00DC4647" w:rsidRPr="00E301AC" w14:paraId="40716108" w14:textId="77777777" w:rsidTr="004050EB">
        <w:trPr>
          <w:trHeight w:val="115"/>
        </w:trPr>
        <w:tc>
          <w:tcPr>
            <w:tcW w:w="5400" w:type="dxa"/>
          </w:tcPr>
          <w:p w14:paraId="5B3AD49F" w14:textId="77777777" w:rsidR="00DC4647" w:rsidRPr="00E301AC" w:rsidRDefault="00DC4647" w:rsidP="00DC464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ค่าขนส่งสินค้า</w:t>
            </w:r>
          </w:p>
        </w:tc>
        <w:tc>
          <w:tcPr>
            <w:tcW w:w="810" w:type="dxa"/>
          </w:tcPr>
          <w:p w14:paraId="7AFBC335" w14:textId="77777777" w:rsidR="00DC4647" w:rsidRPr="00E301AC" w:rsidRDefault="00DC4647" w:rsidP="00DC464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77CB43A" w14:textId="33DA53DD" w:rsidR="00DC4647" w:rsidRPr="00E301AC" w:rsidRDefault="0071042A" w:rsidP="00DC4647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04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67,560</w:t>
            </w:r>
          </w:p>
        </w:tc>
        <w:tc>
          <w:tcPr>
            <w:tcW w:w="284" w:type="dxa"/>
            <w:shd w:val="clear" w:color="auto" w:fill="auto"/>
          </w:tcPr>
          <w:p w14:paraId="761AE52A" w14:textId="77777777" w:rsidR="00DC4647" w:rsidRPr="00E301AC" w:rsidRDefault="00DC4647" w:rsidP="00DC4647">
            <w:pPr>
              <w:tabs>
                <w:tab w:val="decimal" w:pos="987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00D68322" w14:textId="3873E94B" w:rsidR="00DC4647" w:rsidRPr="00E301AC" w:rsidRDefault="00DC4647" w:rsidP="00DC4647">
            <w:pPr>
              <w:tabs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A57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220,320</w:t>
            </w:r>
          </w:p>
        </w:tc>
      </w:tr>
      <w:tr w:rsidR="00DC4647" w:rsidRPr="00E301AC" w14:paraId="4B84A2B3" w14:textId="77777777" w:rsidTr="004050EB">
        <w:trPr>
          <w:trHeight w:val="115"/>
        </w:trPr>
        <w:tc>
          <w:tcPr>
            <w:tcW w:w="5400" w:type="dxa"/>
          </w:tcPr>
          <w:p w14:paraId="58A433CB" w14:textId="77777777" w:rsidR="00DC4647" w:rsidRPr="00E301AC" w:rsidRDefault="00DC4647" w:rsidP="00DC464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ค่าประกันความเสียหายคุณภาพสินค้า</w:t>
            </w:r>
          </w:p>
        </w:tc>
        <w:tc>
          <w:tcPr>
            <w:tcW w:w="810" w:type="dxa"/>
          </w:tcPr>
          <w:p w14:paraId="2E63C76B" w14:textId="77777777" w:rsidR="00DC4647" w:rsidRPr="00E301AC" w:rsidRDefault="00DC4647" w:rsidP="00DC464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4E61116" w14:textId="607A79E3" w:rsidR="00DC4647" w:rsidRPr="00E301AC" w:rsidRDefault="0071042A" w:rsidP="00DC4647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04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39,515</w:t>
            </w:r>
          </w:p>
        </w:tc>
        <w:tc>
          <w:tcPr>
            <w:tcW w:w="284" w:type="dxa"/>
            <w:shd w:val="clear" w:color="auto" w:fill="auto"/>
          </w:tcPr>
          <w:p w14:paraId="492A6231" w14:textId="77777777" w:rsidR="00DC4647" w:rsidRPr="00E301AC" w:rsidRDefault="00DC4647" w:rsidP="00DC4647">
            <w:pPr>
              <w:tabs>
                <w:tab w:val="decimal" w:pos="987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7A05CC89" w14:textId="409B082F" w:rsidR="00DC4647" w:rsidRPr="00E301AC" w:rsidRDefault="00DC4647" w:rsidP="00DC4647">
            <w:pPr>
              <w:tabs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A57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56,952</w:t>
            </w:r>
          </w:p>
        </w:tc>
      </w:tr>
      <w:tr w:rsidR="00DC4647" w:rsidRPr="00E301AC" w14:paraId="401088A4" w14:textId="77777777" w:rsidTr="004050EB">
        <w:trPr>
          <w:trHeight w:val="115"/>
        </w:trPr>
        <w:tc>
          <w:tcPr>
            <w:tcW w:w="5400" w:type="dxa"/>
          </w:tcPr>
          <w:p w14:paraId="3A627B7A" w14:textId="77777777" w:rsidR="00DC4647" w:rsidRPr="00E301AC" w:rsidRDefault="00DC4647" w:rsidP="00DC464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ค่าโฆษณาและส่งเสริมการขาย</w:t>
            </w:r>
          </w:p>
        </w:tc>
        <w:tc>
          <w:tcPr>
            <w:tcW w:w="810" w:type="dxa"/>
          </w:tcPr>
          <w:p w14:paraId="6F27D7FA" w14:textId="77777777" w:rsidR="00DC4647" w:rsidRPr="00E301AC" w:rsidRDefault="00DC4647" w:rsidP="00DC464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69577CC" w14:textId="54BEA794" w:rsidR="00DC4647" w:rsidRPr="00E301AC" w:rsidRDefault="0071042A" w:rsidP="00DC4647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104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8,026</w:t>
            </w:r>
          </w:p>
        </w:tc>
        <w:tc>
          <w:tcPr>
            <w:tcW w:w="284" w:type="dxa"/>
            <w:shd w:val="clear" w:color="auto" w:fill="auto"/>
          </w:tcPr>
          <w:p w14:paraId="0F21AF32" w14:textId="77777777" w:rsidR="00DC4647" w:rsidRPr="00E301AC" w:rsidRDefault="00DC4647" w:rsidP="00DC4647">
            <w:pPr>
              <w:tabs>
                <w:tab w:val="decimal" w:pos="987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1A4ABBBA" w14:textId="0DD7282E" w:rsidR="00DC4647" w:rsidRPr="00E301AC" w:rsidRDefault="00DC4647" w:rsidP="00DC4647">
            <w:pPr>
              <w:tabs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A57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9,907</w:t>
            </w:r>
          </w:p>
        </w:tc>
      </w:tr>
      <w:tr w:rsidR="00423B8B" w:rsidRPr="00E301AC" w14:paraId="28F3B262" w14:textId="77777777" w:rsidTr="004050EB">
        <w:trPr>
          <w:trHeight w:val="115"/>
        </w:trPr>
        <w:tc>
          <w:tcPr>
            <w:tcW w:w="5400" w:type="dxa"/>
          </w:tcPr>
          <w:p w14:paraId="6E7BB234" w14:textId="77777777" w:rsidR="00423B8B" w:rsidRPr="00E301AC" w:rsidRDefault="00423B8B" w:rsidP="00423B8B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1A706D27" w14:textId="77777777" w:rsidR="00423B8B" w:rsidRPr="00E301AC" w:rsidRDefault="00423B8B" w:rsidP="00423B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618392C" w14:textId="77777777" w:rsidR="00423B8B" w:rsidRPr="00E301AC" w:rsidRDefault="00423B8B" w:rsidP="00423B8B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4A563C2D" w14:textId="77777777" w:rsidR="00423B8B" w:rsidRPr="00E301AC" w:rsidRDefault="00423B8B" w:rsidP="00423B8B">
            <w:pPr>
              <w:tabs>
                <w:tab w:val="decimal" w:pos="987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694F7977" w14:textId="77777777" w:rsidR="00423B8B" w:rsidRPr="00E301AC" w:rsidRDefault="00423B8B" w:rsidP="00423B8B">
            <w:pPr>
              <w:tabs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423B8B" w:rsidRPr="00E301AC" w14:paraId="46778902" w14:textId="77777777" w:rsidTr="004050EB">
        <w:trPr>
          <w:trHeight w:val="115"/>
        </w:trPr>
        <w:tc>
          <w:tcPr>
            <w:tcW w:w="5400" w:type="dxa"/>
          </w:tcPr>
          <w:p w14:paraId="5556CCA6" w14:textId="77777777" w:rsidR="00423B8B" w:rsidRPr="00E301AC" w:rsidRDefault="00423B8B" w:rsidP="00423B8B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7DF5EAAC" w14:textId="77777777" w:rsidR="00423B8B" w:rsidRPr="00E301AC" w:rsidRDefault="00423B8B" w:rsidP="00423B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E38B7AD" w14:textId="77777777" w:rsidR="00423B8B" w:rsidRPr="00E301AC" w:rsidRDefault="00423B8B" w:rsidP="00423B8B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40EB56F7" w14:textId="77777777" w:rsidR="00423B8B" w:rsidRPr="00E301AC" w:rsidRDefault="00423B8B" w:rsidP="00423B8B">
            <w:pPr>
              <w:tabs>
                <w:tab w:val="decimal" w:pos="987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1F7429E2" w14:textId="77777777" w:rsidR="00423B8B" w:rsidRPr="00E301AC" w:rsidRDefault="00423B8B" w:rsidP="00423B8B">
            <w:pPr>
              <w:tabs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423B8B" w:rsidRPr="00E301AC" w14:paraId="71F6D2E5" w14:textId="77777777" w:rsidTr="004050EB">
        <w:trPr>
          <w:trHeight w:val="115"/>
        </w:trPr>
        <w:tc>
          <w:tcPr>
            <w:tcW w:w="5400" w:type="dxa"/>
          </w:tcPr>
          <w:p w14:paraId="72CFFD9F" w14:textId="77777777" w:rsidR="00423B8B" w:rsidRPr="00E301AC" w:rsidRDefault="00423B8B" w:rsidP="00423B8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lastRenderedPageBreak/>
              <w:t>รวมอยู่ในค่าใช้จ่ายในการบริหาร</w:t>
            </w:r>
          </w:p>
        </w:tc>
        <w:tc>
          <w:tcPr>
            <w:tcW w:w="810" w:type="dxa"/>
          </w:tcPr>
          <w:p w14:paraId="3041AC2E" w14:textId="77777777" w:rsidR="00423B8B" w:rsidRPr="00E301AC" w:rsidRDefault="00423B8B" w:rsidP="00423B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62773E72" w14:textId="77777777" w:rsidR="00423B8B" w:rsidRPr="00E301AC" w:rsidRDefault="00423B8B" w:rsidP="00423B8B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13A37E2C" w14:textId="77777777" w:rsidR="00423B8B" w:rsidRPr="00E301AC" w:rsidRDefault="00423B8B" w:rsidP="00423B8B">
            <w:pPr>
              <w:tabs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</w:tcPr>
          <w:p w14:paraId="022C20E6" w14:textId="77777777" w:rsidR="00423B8B" w:rsidRPr="00E301AC" w:rsidRDefault="00423B8B" w:rsidP="00423B8B">
            <w:pPr>
              <w:tabs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C4647" w:rsidRPr="00E301AC" w14:paraId="1B735266" w14:textId="77777777" w:rsidTr="004050EB">
        <w:trPr>
          <w:trHeight w:val="115"/>
        </w:trPr>
        <w:tc>
          <w:tcPr>
            <w:tcW w:w="5400" w:type="dxa"/>
          </w:tcPr>
          <w:p w14:paraId="25059601" w14:textId="77777777" w:rsidR="00DC4647" w:rsidRPr="00E301AC" w:rsidRDefault="00DC4647" w:rsidP="00DC464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ค่าพัฒนาผลิตภัณฑ์</w:t>
            </w:r>
          </w:p>
        </w:tc>
        <w:tc>
          <w:tcPr>
            <w:tcW w:w="810" w:type="dxa"/>
          </w:tcPr>
          <w:p w14:paraId="625863AD" w14:textId="77777777" w:rsidR="00DC4647" w:rsidRPr="00E301AC" w:rsidRDefault="00DC4647" w:rsidP="00DC464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73F4D057" w14:textId="00711AFC" w:rsidR="00DC4647" w:rsidRPr="00E301AC" w:rsidRDefault="0071042A" w:rsidP="00DC4647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04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169,642</w:t>
            </w:r>
          </w:p>
        </w:tc>
        <w:tc>
          <w:tcPr>
            <w:tcW w:w="284" w:type="dxa"/>
            <w:shd w:val="clear" w:color="auto" w:fill="auto"/>
          </w:tcPr>
          <w:p w14:paraId="11E99A69" w14:textId="77777777" w:rsidR="00DC4647" w:rsidRPr="00E301AC" w:rsidRDefault="00DC4647" w:rsidP="00DC4647">
            <w:pPr>
              <w:tabs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</w:tcPr>
          <w:p w14:paraId="49D56AE9" w14:textId="3E50F108" w:rsidR="00DC4647" w:rsidRPr="00E301AC" w:rsidRDefault="00DC4647" w:rsidP="00DC4647">
            <w:pPr>
              <w:tabs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A57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193,739</w:t>
            </w:r>
          </w:p>
        </w:tc>
      </w:tr>
      <w:tr w:rsidR="00DC4647" w:rsidRPr="00E301AC" w14:paraId="51EF6CCE" w14:textId="77777777" w:rsidTr="004050EB">
        <w:trPr>
          <w:trHeight w:val="115"/>
        </w:trPr>
        <w:tc>
          <w:tcPr>
            <w:tcW w:w="5400" w:type="dxa"/>
          </w:tcPr>
          <w:p w14:paraId="322CE028" w14:textId="77777777" w:rsidR="00DC4647" w:rsidRPr="00E301AC" w:rsidRDefault="00DC4647" w:rsidP="00DC464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ค่าใช้จ่าย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ผลประโยชน์ของพนักงาน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810" w:type="dxa"/>
          </w:tcPr>
          <w:p w14:paraId="7EA034D8" w14:textId="77777777" w:rsidR="00DC4647" w:rsidRPr="00E301AC" w:rsidRDefault="00DC4647" w:rsidP="00DC464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63184C43" w14:textId="1D7354CB" w:rsidR="00DC4647" w:rsidRPr="00E301AC" w:rsidRDefault="0071042A" w:rsidP="00DC4647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04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168,925</w:t>
            </w:r>
          </w:p>
        </w:tc>
        <w:tc>
          <w:tcPr>
            <w:tcW w:w="284" w:type="dxa"/>
            <w:shd w:val="clear" w:color="auto" w:fill="auto"/>
          </w:tcPr>
          <w:p w14:paraId="363281AE" w14:textId="77777777" w:rsidR="00DC4647" w:rsidRPr="00E301AC" w:rsidRDefault="00DC4647" w:rsidP="00DC4647">
            <w:pPr>
              <w:tabs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</w:tcPr>
          <w:p w14:paraId="4AA5B3CC" w14:textId="022A35B6" w:rsidR="00DC4647" w:rsidRPr="00E301AC" w:rsidRDefault="00DC4647" w:rsidP="00DC4647">
            <w:pPr>
              <w:tabs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A57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173,460</w:t>
            </w:r>
          </w:p>
        </w:tc>
      </w:tr>
      <w:tr w:rsidR="00DC4647" w:rsidRPr="00E301AC" w14:paraId="29342550" w14:textId="77777777" w:rsidTr="004050EB">
        <w:trPr>
          <w:trHeight w:val="115"/>
        </w:trPr>
        <w:tc>
          <w:tcPr>
            <w:tcW w:w="5400" w:type="dxa"/>
          </w:tcPr>
          <w:p w14:paraId="692DF08D" w14:textId="77777777" w:rsidR="00DC4647" w:rsidRPr="00E301AC" w:rsidRDefault="00DC4647" w:rsidP="00DC464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ค่าเช่าคลังสินค้า</w:t>
            </w:r>
          </w:p>
        </w:tc>
        <w:tc>
          <w:tcPr>
            <w:tcW w:w="810" w:type="dxa"/>
          </w:tcPr>
          <w:p w14:paraId="227249A2" w14:textId="77777777" w:rsidR="00DC4647" w:rsidRPr="00E301AC" w:rsidRDefault="00DC4647" w:rsidP="00DC464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157FA1B9" w14:textId="7962CEE5" w:rsidR="00DC4647" w:rsidRPr="00E301AC" w:rsidRDefault="0071042A" w:rsidP="00DC4647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04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61,016</w:t>
            </w:r>
          </w:p>
        </w:tc>
        <w:tc>
          <w:tcPr>
            <w:tcW w:w="284" w:type="dxa"/>
            <w:shd w:val="clear" w:color="auto" w:fill="auto"/>
          </w:tcPr>
          <w:p w14:paraId="5C6BEFD3" w14:textId="77777777" w:rsidR="00DC4647" w:rsidRPr="00E301AC" w:rsidRDefault="00DC4647" w:rsidP="00DC4647">
            <w:pPr>
              <w:tabs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</w:tcPr>
          <w:p w14:paraId="33DC65A4" w14:textId="4ECF8BCC" w:rsidR="00DC4647" w:rsidRPr="00E301AC" w:rsidRDefault="00DC4647" w:rsidP="00DC4647">
            <w:pPr>
              <w:tabs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A57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77,726</w:t>
            </w:r>
          </w:p>
        </w:tc>
      </w:tr>
    </w:tbl>
    <w:p w14:paraId="4649E456" w14:textId="77777777" w:rsidR="00A35217" w:rsidRPr="00E301AC" w:rsidRDefault="00A35217" w:rsidP="00A35217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508834A5" w14:textId="3ACAAC9A" w:rsidR="009D227D" w:rsidRPr="00E301AC" w:rsidRDefault="009D227D" w:rsidP="00DC75BD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ภาษีเงินได้</w:t>
      </w:r>
    </w:p>
    <w:p w14:paraId="0C4C59AE" w14:textId="77777777" w:rsidR="00030579" w:rsidRPr="00E301AC" w:rsidRDefault="00030579" w:rsidP="00030579">
      <w:pPr>
        <w:tabs>
          <w:tab w:val="left" w:pos="540"/>
        </w:tabs>
        <w:spacing w:line="240" w:lineRule="auto"/>
        <w:ind w:left="72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tbl>
      <w:tblPr>
        <w:tblW w:w="4749" w:type="pct"/>
        <w:tblInd w:w="450" w:type="dxa"/>
        <w:tblLook w:val="00A0" w:firstRow="1" w:lastRow="0" w:firstColumn="1" w:lastColumn="0" w:noHBand="0" w:noVBand="0"/>
      </w:tblPr>
      <w:tblGrid>
        <w:gridCol w:w="5365"/>
        <w:gridCol w:w="878"/>
        <w:gridCol w:w="1316"/>
        <w:gridCol w:w="307"/>
        <w:gridCol w:w="1257"/>
      </w:tblGrid>
      <w:tr w:rsidR="00471CCE" w:rsidRPr="00E301AC" w14:paraId="57ACFEE7" w14:textId="77777777" w:rsidTr="00423B8B">
        <w:trPr>
          <w:trHeight w:val="420"/>
        </w:trPr>
        <w:tc>
          <w:tcPr>
            <w:tcW w:w="2940" w:type="pct"/>
          </w:tcPr>
          <w:p w14:paraId="21933E59" w14:textId="77777777" w:rsidR="00471CCE" w:rsidRPr="00E301AC" w:rsidRDefault="00471CCE" w:rsidP="008A64A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14:paraId="28CB9701" w14:textId="77777777" w:rsidR="00471CCE" w:rsidRPr="00E301AC" w:rsidRDefault="00471CCE" w:rsidP="008A64AD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78" w:type="pct"/>
            <w:gridSpan w:val="3"/>
          </w:tcPr>
          <w:p w14:paraId="256CBD75" w14:textId="77777777" w:rsidR="00471CCE" w:rsidRPr="00E301AC" w:rsidRDefault="00471CCE" w:rsidP="008A64A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471CCE" w:rsidRPr="00E301AC" w14:paraId="5EDF5249" w14:textId="77777777" w:rsidTr="00423B8B">
        <w:trPr>
          <w:trHeight w:val="420"/>
        </w:trPr>
        <w:tc>
          <w:tcPr>
            <w:tcW w:w="2940" w:type="pct"/>
          </w:tcPr>
          <w:p w14:paraId="22BBD61C" w14:textId="77777777" w:rsidR="00471CCE" w:rsidRPr="00E301AC" w:rsidRDefault="00471CCE" w:rsidP="008A64A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14:paraId="1B11C31F" w14:textId="77777777" w:rsidR="00471CCE" w:rsidRPr="00E301AC" w:rsidRDefault="00471CCE" w:rsidP="008A64AD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78" w:type="pct"/>
            <w:gridSpan w:val="3"/>
          </w:tcPr>
          <w:p w14:paraId="137732AA" w14:textId="77777777" w:rsidR="00471CCE" w:rsidRPr="00E301AC" w:rsidRDefault="00471CCE" w:rsidP="008A64A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471CCE" w:rsidRPr="00E301AC" w14:paraId="60CC2454" w14:textId="77777777" w:rsidTr="00423B8B">
        <w:trPr>
          <w:trHeight w:val="420"/>
        </w:trPr>
        <w:tc>
          <w:tcPr>
            <w:tcW w:w="2940" w:type="pct"/>
          </w:tcPr>
          <w:p w14:paraId="3864B301" w14:textId="77777777" w:rsidR="00471CCE" w:rsidRPr="00E301AC" w:rsidRDefault="00841DAF" w:rsidP="00841DAF">
            <w:pPr>
              <w:tabs>
                <w:tab w:val="left" w:pos="540"/>
              </w:tabs>
              <w:ind w:left="540" w:hanging="540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481" w:type="pct"/>
          </w:tcPr>
          <w:p w14:paraId="0A340A34" w14:textId="77777777" w:rsidR="00471CCE" w:rsidRPr="00E301AC" w:rsidRDefault="00471CCE" w:rsidP="008A64AD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78" w:type="pct"/>
            <w:gridSpan w:val="3"/>
          </w:tcPr>
          <w:p w14:paraId="09782265" w14:textId="77777777" w:rsidR="00471CCE" w:rsidRPr="00E301AC" w:rsidRDefault="00471CCE" w:rsidP="008A64A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F1549B" w:rsidRPr="00E301AC" w14:paraId="5A71F3E9" w14:textId="77777777" w:rsidTr="00423B8B">
        <w:trPr>
          <w:trHeight w:val="420"/>
        </w:trPr>
        <w:tc>
          <w:tcPr>
            <w:tcW w:w="2940" w:type="pct"/>
          </w:tcPr>
          <w:p w14:paraId="129A87BB" w14:textId="77777777" w:rsidR="00F1549B" w:rsidRPr="00E301AC" w:rsidRDefault="00F1549B" w:rsidP="00F1549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14:paraId="4D55C2E9" w14:textId="77777777" w:rsidR="00F1549B" w:rsidRPr="00E301AC" w:rsidRDefault="00F1549B" w:rsidP="00F1549B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1" w:type="pct"/>
          </w:tcPr>
          <w:p w14:paraId="6E234467" w14:textId="62A0464A" w:rsidR="00F1549B" w:rsidRPr="00E301AC" w:rsidRDefault="00C90145" w:rsidP="00F1549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DC46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68" w:type="pct"/>
          </w:tcPr>
          <w:p w14:paraId="5A040280" w14:textId="77777777" w:rsidR="00F1549B" w:rsidRPr="00E301AC" w:rsidRDefault="00F1549B" w:rsidP="00F1549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689" w:type="pct"/>
          </w:tcPr>
          <w:p w14:paraId="66E0D5AB" w14:textId="7F0B04D9" w:rsidR="00F1549B" w:rsidRPr="00E301AC" w:rsidRDefault="00C90145" w:rsidP="00F1549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DC46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F1549B" w:rsidRPr="00E301AC" w14:paraId="4F593169" w14:textId="77777777" w:rsidTr="00423B8B">
        <w:trPr>
          <w:trHeight w:val="420"/>
        </w:trPr>
        <w:tc>
          <w:tcPr>
            <w:tcW w:w="2940" w:type="pct"/>
          </w:tcPr>
          <w:p w14:paraId="60A715F9" w14:textId="77777777" w:rsidR="00F1549B" w:rsidRPr="00E301AC" w:rsidRDefault="00F1549B" w:rsidP="00F1549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14:paraId="0502D39E" w14:textId="77777777" w:rsidR="00F1549B" w:rsidRPr="00E301AC" w:rsidRDefault="00F1549B" w:rsidP="00F1549B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78" w:type="pct"/>
            <w:gridSpan w:val="3"/>
          </w:tcPr>
          <w:p w14:paraId="587D05ED" w14:textId="77777777" w:rsidR="00F1549B" w:rsidRPr="00E301AC" w:rsidRDefault="00F1549B" w:rsidP="00F1549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F1549B" w:rsidRPr="00E301AC" w14:paraId="620862DA" w14:textId="77777777" w:rsidTr="00423B8B">
        <w:trPr>
          <w:trHeight w:val="420"/>
        </w:trPr>
        <w:tc>
          <w:tcPr>
            <w:tcW w:w="2940" w:type="pct"/>
          </w:tcPr>
          <w:p w14:paraId="2BC95A98" w14:textId="77777777" w:rsidR="00F1549B" w:rsidRPr="00E301AC" w:rsidRDefault="00F1549B" w:rsidP="00F1549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481" w:type="pct"/>
          </w:tcPr>
          <w:p w14:paraId="66A53DB4" w14:textId="77777777" w:rsidR="00F1549B" w:rsidRPr="00E301AC" w:rsidRDefault="00F1549B" w:rsidP="00F1549B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1" w:type="pct"/>
          </w:tcPr>
          <w:p w14:paraId="6C3CFCFA" w14:textId="77777777" w:rsidR="00F1549B" w:rsidRPr="00E301AC" w:rsidRDefault="00F1549B" w:rsidP="00F1549B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8" w:type="pct"/>
          </w:tcPr>
          <w:p w14:paraId="7AC1F3CF" w14:textId="77777777" w:rsidR="00F1549B" w:rsidRPr="00E301AC" w:rsidRDefault="00F1549B" w:rsidP="00F1549B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</w:tcPr>
          <w:p w14:paraId="7DB3491A" w14:textId="77777777" w:rsidR="00F1549B" w:rsidRPr="00E301AC" w:rsidRDefault="00F1549B" w:rsidP="00F1549B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DC4647" w:rsidRPr="00E301AC" w14:paraId="5008C1F3" w14:textId="77777777" w:rsidTr="00423B8B">
        <w:trPr>
          <w:trHeight w:val="420"/>
        </w:trPr>
        <w:tc>
          <w:tcPr>
            <w:tcW w:w="2940" w:type="pct"/>
          </w:tcPr>
          <w:p w14:paraId="708255E9" w14:textId="2AABD9AD" w:rsidR="00DC4647" w:rsidRPr="00E301AC" w:rsidRDefault="00BB6C05" w:rsidP="00DC464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6C05">
              <w:rPr>
                <w:rFonts w:asciiTheme="majorBidi" w:hAnsiTheme="majorBidi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481" w:type="pct"/>
          </w:tcPr>
          <w:p w14:paraId="5326BE95" w14:textId="77777777" w:rsidR="00DC4647" w:rsidRPr="00E301AC" w:rsidRDefault="00DC4647" w:rsidP="00DC4647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1" w:type="pct"/>
          </w:tcPr>
          <w:p w14:paraId="106A4C8C" w14:textId="79CE44E9" w:rsidR="00DC4647" w:rsidRPr="00E301AC" w:rsidRDefault="00407EC8" w:rsidP="00407EC8">
            <w:pPr>
              <w:tabs>
                <w:tab w:val="decimal" w:pos="1030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07E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4,1</w:t>
            </w:r>
            <w:r w:rsidR="009D5D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</w:t>
            </w:r>
          </w:p>
        </w:tc>
        <w:tc>
          <w:tcPr>
            <w:tcW w:w="168" w:type="pct"/>
          </w:tcPr>
          <w:p w14:paraId="59075858" w14:textId="77777777" w:rsidR="00DC4647" w:rsidRPr="00E301AC" w:rsidRDefault="00DC4647" w:rsidP="00DC4647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</w:tcPr>
          <w:p w14:paraId="09D51EBC" w14:textId="3A7E7CFA" w:rsidR="00DC4647" w:rsidRPr="00E301AC" w:rsidRDefault="00DC4647" w:rsidP="00DC4647">
            <w:pPr>
              <w:tabs>
                <w:tab w:val="decimal" w:pos="940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C4647" w:rsidRPr="00E301AC" w14:paraId="26B3911D" w14:textId="77777777" w:rsidTr="00423B8B">
        <w:trPr>
          <w:trHeight w:val="60"/>
        </w:trPr>
        <w:tc>
          <w:tcPr>
            <w:tcW w:w="2940" w:type="pct"/>
          </w:tcPr>
          <w:p w14:paraId="7B057532" w14:textId="77777777" w:rsidR="00DC4647" w:rsidRPr="00E301AC" w:rsidRDefault="00DC4647" w:rsidP="00DC464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14:paraId="1B6DEAEA" w14:textId="77777777" w:rsidR="00DC4647" w:rsidRPr="00E301AC" w:rsidRDefault="00DC4647" w:rsidP="00DC4647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</w:tcPr>
          <w:p w14:paraId="62D9CE46" w14:textId="3C0047C7" w:rsidR="00DC4647" w:rsidRPr="00E301AC" w:rsidRDefault="00407EC8" w:rsidP="00407EC8">
            <w:pPr>
              <w:tabs>
                <w:tab w:val="decimal" w:pos="103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07E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4,1</w:t>
            </w:r>
            <w:r w:rsidR="009D5D5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</w:t>
            </w:r>
          </w:p>
        </w:tc>
        <w:tc>
          <w:tcPr>
            <w:tcW w:w="168" w:type="pct"/>
          </w:tcPr>
          <w:p w14:paraId="58CB4745" w14:textId="77777777" w:rsidR="00DC4647" w:rsidRPr="00E301AC" w:rsidRDefault="00DC4647" w:rsidP="00DC4647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</w:tcPr>
          <w:p w14:paraId="0979F4DE" w14:textId="44DE2B73" w:rsidR="00DC4647" w:rsidRPr="00E301AC" w:rsidRDefault="00DC4647" w:rsidP="00DC4647">
            <w:pPr>
              <w:tabs>
                <w:tab w:val="decimal" w:pos="9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C4647" w:rsidRPr="00E301AC" w14:paraId="51ECF0AA" w14:textId="77777777" w:rsidTr="00423B8B">
        <w:trPr>
          <w:trHeight w:val="420"/>
        </w:trPr>
        <w:tc>
          <w:tcPr>
            <w:tcW w:w="2940" w:type="pct"/>
          </w:tcPr>
          <w:p w14:paraId="51D2BC4F" w14:textId="77777777" w:rsidR="00DC4647" w:rsidRPr="00E301AC" w:rsidRDefault="00DC4647" w:rsidP="00DC464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481" w:type="pct"/>
          </w:tcPr>
          <w:p w14:paraId="1C8EF413" w14:textId="77777777" w:rsidR="00DC4647" w:rsidRPr="00E301AC" w:rsidRDefault="00DC4647" w:rsidP="00DC4647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1" w:type="pct"/>
          </w:tcPr>
          <w:p w14:paraId="33363A6B" w14:textId="77777777" w:rsidR="00DC4647" w:rsidRPr="00E301AC" w:rsidRDefault="00DC4647" w:rsidP="00DC4647">
            <w:pPr>
              <w:tabs>
                <w:tab w:val="decimal" w:pos="103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8" w:type="pct"/>
          </w:tcPr>
          <w:p w14:paraId="426BF995" w14:textId="77777777" w:rsidR="00DC4647" w:rsidRPr="00E301AC" w:rsidRDefault="00DC4647" w:rsidP="00DC4647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</w:tcPr>
          <w:p w14:paraId="43529362" w14:textId="77777777" w:rsidR="00DC4647" w:rsidRPr="00E301AC" w:rsidRDefault="00DC4647" w:rsidP="00DC4647">
            <w:pPr>
              <w:tabs>
                <w:tab w:val="decimal" w:pos="9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DC4647" w:rsidRPr="00E301AC" w14:paraId="66BA6659" w14:textId="77777777" w:rsidTr="00423B8B">
        <w:trPr>
          <w:trHeight w:val="420"/>
        </w:trPr>
        <w:tc>
          <w:tcPr>
            <w:tcW w:w="2940" w:type="pct"/>
          </w:tcPr>
          <w:p w14:paraId="49F57679" w14:textId="01625F5B" w:rsidR="00DC4647" w:rsidRPr="00E301AC" w:rsidRDefault="00DC4647" w:rsidP="00DC4647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481" w:type="pct"/>
          </w:tcPr>
          <w:p w14:paraId="68CECC02" w14:textId="77777777" w:rsidR="00DC4647" w:rsidRPr="00E301AC" w:rsidRDefault="00DC4647" w:rsidP="00DC4647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721" w:type="pct"/>
          </w:tcPr>
          <w:p w14:paraId="60755093" w14:textId="170838AF" w:rsidR="00DC4647" w:rsidRPr="00E301AC" w:rsidRDefault="00407EC8" w:rsidP="00DC4647">
            <w:pPr>
              <w:tabs>
                <w:tab w:val="decimal" w:pos="1030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07E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53,88</w:t>
            </w:r>
            <w:r w:rsidR="009D5D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68" w:type="pct"/>
          </w:tcPr>
          <w:p w14:paraId="0FA10E2B" w14:textId="77777777" w:rsidR="00DC4647" w:rsidRPr="00E301AC" w:rsidRDefault="00DC4647" w:rsidP="00DC4647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</w:tcPr>
          <w:p w14:paraId="30A93747" w14:textId="18CF298A" w:rsidR="00DC4647" w:rsidRPr="00E301AC" w:rsidRDefault="00DC4647" w:rsidP="00DC4647">
            <w:pPr>
              <w:tabs>
                <w:tab w:val="decimal" w:pos="940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92C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(17,599)</w:t>
            </w:r>
          </w:p>
        </w:tc>
      </w:tr>
      <w:tr w:rsidR="00DC4647" w:rsidRPr="00E301AC" w14:paraId="058BFDA3" w14:textId="77777777" w:rsidTr="00423B8B">
        <w:trPr>
          <w:trHeight w:val="420"/>
        </w:trPr>
        <w:tc>
          <w:tcPr>
            <w:tcW w:w="2940" w:type="pct"/>
          </w:tcPr>
          <w:p w14:paraId="09D99057" w14:textId="769B26B3" w:rsidR="00DC4647" w:rsidRPr="00E301AC" w:rsidRDefault="00DC4647" w:rsidP="00DC4647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81" w:type="pct"/>
          </w:tcPr>
          <w:p w14:paraId="7A830044" w14:textId="77777777" w:rsidR="00DC4647" w:rsidRPr="00E301AC" w:rsidRDefault="00DC4647" w:rsidP="00DC4647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</w:tcPr>
          <w:p w14:paraId="0EAE266B" w14:textId="30044030" w:rsidR="00DC4647" w:rsidRPr="00E301AC" w:rsidRDefault="00407EC8" w:rsidP="00DC4647">
            <w:pPr>
              <w:tabs>
                <w:tab w:val="decimal" w:pos="103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07E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53,88</w:t>
            </w:r>
            <w:r w:rsidR="009D5D5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68" w:type="pct"/>
          </w:tcPr>
          <w:p w14:paraId="4A049822" w14:textId="77777777" w:rsidR="00DC4647" w:rsidRPr="00E301AC" w:rsidRDefault="00DC4647" w:rsidP="00DC4647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</w:tcPr>
          <w:p w14:paraId="2D4D3236" w14:textId="6FA7888C" w:rsidR="00DC4647" w:rsidRPr="00E301AC" w:rsidRDefault="00DC4647" w:rsidP="00DC4647">
            <w:pPr>
              <w:tabs>
                <w:tab w:val="decimal" w:pos="9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92C7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(17,599)</w:t>
            </w:r>
          </w:p>
        </w:tc>
      </w:tr>
      <w:tr w:rsidR="00DC4647" w:rsidRPr="00E301AC" w14:paraId="0EE3DCFB" w14:textId="77777777" w:rsidTr="00423B8B">
        <w:trPr>
          <w:trHeight w:val="60"/>
        </w:trPr>
        <w:tc>
          <w:tcPr>
            <w:tcW w:w="2940" w:type="pct"/>
          </w:tcPr>
          <w:p w14:paraId="668E1CA5" w14:textId="77777777" w:rsidR="00DC4647" w:rsidRPr="00E301AC" w:rsidRDefault="00DC4647" w:rsidP="00DC4647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14:paraId="74EDDC40" w14:textId="77777777" w:rsidR="00DC4647" w:rsidRPr="00E301AC" w:rsidRDefault="00DC4647" w:rsidP="00DC4647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</w:tcPr>
          <w:p w14:paraId="64277C2F" w14:textId="77777777" w:rsidR="00DC4647" w:rsidRPr="00E301AC" w:rsidRDefault="00DC4647" w:rsidP="00DC4647">
            <w:pPr>
              <w:tabs>
                <w:tab w:val="decimal" w:pos="103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8" w:type="pct"/>
          </w:tcPr>
          <w:p w14:paraId="59D3F781" w14:textId="77777777" w:rsidR="00DC4647" w:rsidRPr="00E301AC" w:rsidRDefault="00DC4647" w:rsidP="00DC4647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</w:tcPr>
          <w:p w14:paraId="33CB074D" w14:textId="77777777" w:rsidR="00DC4647" w:rsidRPr="00E301AC" w:rsidRDefault="00DC4647" w:rsidP="00DC4647">
            <w:pPr>
              <w:tabs>
                <w:tab w:val="decimal" w:pos="9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DC4647" w:rsidRPr="00E301AC" w14:paraId="36E3B5CC" w14:textId="77777777" w:rsidTr="00423B8B">
        <w:trPr>
          <w:trHeight w:val="420"/>
        </w:trPr>
        <w:tc>
          <w:tcPr>
            <w:tcW w:w="2940" w:type="pct"/>
          </w:tcPr>
          <w:p w14:paraId="56A15203" w14:textId="4E9F7A14" w:rsidR="00DC4647" w:rsidRPr="00E301AC" w:rsidRDefault="00DC4647" w:rsidP="00DC464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="004F634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ค่าใช้จ่าย (รายได้)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481" w:type="pct"/>
          </w:tcPr>
          <w:p w14:paraId="05D42C36" w14:textId="77777777" w:rsidR="00DC4647" w:rsidRPr="00E301AC" w:rsidRDefault="00DC4647" w:rsidP="00DC4647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1" w:type="pct"/>
            <w:tcBorders>
              <w:bottom w:val="double" w:sz="4" w:space="0" w:color="auto"/>
            </w:tcBorders>
          </w:tcPr>
          <w:p w14:paraId="37B0D568" w14:textId="3D9897C0" w:rsidR="00DC4647" w:rsidRPr="00E301AC" w:rsidRDefault="001A1804" w:rsidP="00DC4647">
            <w:pPr>
              <w:tabs>
                <w:tab w:val="decimal" w:pos="103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A18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58,052</w:t>
            </w:r>
          </w:p>
        </w:tc>
        <w:tc>
          <w:tcPr>
            <w:tcW w:w="168" w:type="pct"/>
          </w:tcPr>
          <w:p w14:paraId="15F7BCB1" w14:textId="77777777" w:rsidR="00DC4647" w:rsidRPr="00E301AC" w:rsidRDefault="00DC4647" w:rsidP="00DC4647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  <w:tcBorders>
              <w:bottom w:val="double" w:sz="4" w:space="0" w:color="auto"/>
            </w:tcBorders>
          </w:tcPr>
          <w:p w14:paraId="5C0E97D5" w14:textId="4F232208" w:rsidR="00DC4647" w:rsidRPr="00E301AC" w:rsidRDefault="00DC4647" w:rsidP="00DC4647">
            <w:pPr>
              <w:tabs>
                <w:tab w:val="decimal" w:pos="9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92C7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(17,599)</w:t>
            </w:r>
          </w:p>
        </w:tc>
      </w:tr>
    </w:tbl>
    <w:p w14:paraId="48E78FA5" w14:textId="77777777" w:rsidR="00F46124" w:rsidRPr="00E301AC" w:rsidRDefault="00F46124" w:rsidP="003006A5">
      <w:pPr>
        <w:tabs>
          <w:tab w:val="left" w:pos="540"/>
        </w:tabs>
        <w:jc w:val="thaiDistribute"/>
        <w:rPr>
          <w:rFonts w:asciiTheme="majorBidi" w:hAnsiTheme="majorBidi" w:cstheme="majorBidi"/>
          <w:bCs/>
          <w:sz w:val="16"/>
          <w:szCs w:val="16"/>
          <w:lang w:val="en-US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2"/>
        <w:gridCol w:w="897"/>
        <w:gridCol w:w="258"/>
        <w:gridCol w:w="909"/>
        <w:gridCol w:w="271"/>
        <w:gridCol w:w="897"/>
        <w:gridCol w:w="278"/>
        <w:gridCol w:w="899"/>
        <w:gridCol w:w="271"/>
        <w:gridCol w:w="899"/>
        <w:gridCol w:w="265"/>
        <w:gridCol w:w="905"/>
      </w:tblGrid>
      <w:tr w:rsidR="00E57DA7" w:rsidRPr="00E301AC" w14:paraId="5D92EEB0" w14:textId="77777777" w:rsidTr="00875152">
        <w:trPr>
          <w:tblHeader/>
        </w:trPr>
        <w:tc>
          <w:tcPr>
            <w:tcW w:w="1360" w:type="pct"/>
            <w:shd w:val="clear" w:color="auto" w:fill="auto"/>
          </w:tcPr>
          <w:p w14:paraId="2CD5D15B" w14:textId="77777777" w:rsidR="00E57DA7" w:rsidRPr="00E301AC" w:rsidRDefault="00E57DA7" w:rsidP="003F6D33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640" w:type="pct"/>
            <w:gridSpan w:val="11"/>
            <w:shd w:val="clear" w:color="auto" w:fill="auto"/>
          </w:tcPr>
          <w:p w14:paraId="21CD5718" w14:textId="77777777" w:rsidR="00E57DA7" w:rsidRPr="00E301AC" w:rsidRDefault="00E57DA7" w:rsidP="003F6D3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D3AD6" w:rsidRPr="00E301AC" w14:paraId="7E12D8EF" w14:textId="77777777" w:rsidTr="00875152">
        <w:trPr>
          <w:tblHeader/>
        </w:trPr>
        <w:tc>
          <w:tcPr>
            <w:tcW w:w="1360" w:type="pct"/>
            <w:shd w:val="clear" w:color="auto" w:fill="auto"/>
          </w:tcPr>
          <w:p w14:paraId="68DBADE7" w14:textId="77777777" w:rsidR="00C653BF" w:rsidRPr="00E301AC" w:rsidRDefault="00C653BF" w:rsidP="00C653BF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43" w:type="pct"/>
            <w:gridSpan w:val="5"/>
            <w:shd w:val="clear" w:color="auto" w:fill="auto"/>
          </w:tcPr>
          <w:p w14:paraId="4EAB5A33" w14:textId="29D9D6B1" w:rsidR="00C653BF" w:rsidRPr="00E301AC" w:rsidRDefault="00C90145" w:rsidP="00A63C68">
            <w:pPr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DC46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150" w:type="pct"/>
            <w:shd w:val="clear" w:color="auto" w:fill="auto"/>
          </w:tcPr>
          <w:p w14:paraId="1EB023DB" w14:textId="77777777" w:rsidR="00C653BF" w:rsidRPr="00E301AC" w:rsidRDefault="00C653BF" w:rsidP="00C653BF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747" w:type="pct"/>
            <w:gridSpan w:val="5"/>
            <w:shd w:val="clear" w:color="auto" w:fill="auto"/>
          </w:tcPr>
          <w:p w14:paraId="665C4D6A" w14:textId="26686221" w:rsidR="00C653BF" w:rsidRPr="00E301AC" w:rsidRDefault="00C90145" w:rsidP="00A63C6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DC46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</w:tr>
      <w:tr w:rsidR="0036005A" w:rsidRPr="00E301AC" w14:paraId="311146E5" w14:textId="77777777" w:rsidTr="00875152">
        <w:trPr>
          <w:tblHeader/>
        </w:trPr>
        <w:tc>
          <w:tcPr>
            <w:tcW w:w="1360" w:type="pct"/>
            <w:shd w:val="clear" w:color="auto" w:fill="auto"/>
          </w:tcPr>
          <w:p w14:paraId="34194B93" w14:textId="77777777" w:rsidR="00C653BF" w:rsidRPr="00E301AC" w:rsidRDefault="00C653BF" w:rsidP="00C653BF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84" w:type="pct"/>
            <w:shd w:val="clear" w:color="auto" w:fill="auto"/>
          </w:tcPr>
          <w:p w14:paraId="49751EE4" w14:textId="77777777" w:rsidR="00C653BF" w:rsidRPr="00E301A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14:paraId="2D2EFE86" w14:textId="77777777" w:rsidR="00C653BF" w:rsidRPr="00E301A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0" w:type="pct"/>
          </w:tcPr>
          <w:p w14:paraId="7EE73185" w14:textId="77777777" w:rsidR="00C653BF" w:rsidRPr="00E301A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</w:p>
        </w:tc>
        <w:tc>
          <w:tcPr>
            <w:tcW w:w="146" w:type="pct"/>
          </w:tcPr>
          <w:p w14:paraId="0663A92A" w14:textId="77777777" w:rsidR="00C653BF" w:rsidRPr="00E301A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4" w:type="pct"/>
            <w:shd w:val="clear" w:color="auto" w:fill="auto"/>
          </w:tcPr>
          <w:p w14:paraId="385D6ED3" w14:textId="77777777" w:rsidR="00C653BF" w:rsidRPr="00E301AC" w:rsidRDefault="00C653BF" w:rsidP="00C653BF">
            <w:pPr>
              <w:pStyle w:val="BodyText"/>
              <w:spacing w:after="0"/>
              <w:ind w:left="-108"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50" w:type="pct"/>
            <w:shd w:val="clear" w:color="auto" w:fill="auto"/>
          </w:tcPr>
          <w:p w14:paraId="737161D3" w14:textId="77777777" w:rsidR="00C653BF" w:rsidRPr="00E301A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" w:type="pct"/>
            <w:shd w:val="clear" w:color="auto" w:fill="auto"/>
          </w:tcPr>
          <w:p w14:paraId="5FC2DF4D" w14:textId="77777777" w:rsidR="00C653BF" w:rsidRPr="00E301A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51FD6C5B" w14:textId="77777777" w:rsidR="00C653BF" w:rsidRPr="00E301A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" w:type="pct"/>
            <w:shd w:val="clear" w:color="auto" w:fill="auto"/>
          </w:tcPr>
          <w:p w14:paraId="0232C1AB" w14:textId="77777777" w:rsidR="00C653BF" w:rsidRPr="00E301A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</w:p>
        </w:tc>
        <w:tc>
          <w:tcPr>
            <w:tcW w:w="143" w:type="pct"/>
          </w:tcPr>
          <w:p w14:paraId="703C7218" w14:textId="77777777" w:rsidR="00C653BF" w:rsidRPr="00E301A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8" w:type="pct"/>
          </w:tcPr>
          <w:p w14:paraId="59F1ECAB" w14:textId="77777777" w:rsidR="00C653BF" w:rsidRPr="00E301AC" w:rsidRDefault="00C653BF" w:rsidP="00C653BF">
            <w:pPr>
              <w:pStyle w:val="BodyText"/>
              <w:spacing w:after="0"/>
              <w:ind w:left="-108"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36005A" w:rsidRPr="00E301AC" w14:paraId="67EA64C3" w14:textId="77777777" w:rsidTr="00875152">
        <w:trPr>
          <w:trHeight w:val="74"/>
          <w:tblHeader/>
        </w:trPr>
        <w:tc>
          <w:tcPr>
            <w:tcW w:w="1360" w:type="pct"/>
            <w:shd w:val="clear" w:color="auto" w:fill="auto"/>
          </w:tcPr>
          <w:p w14:paraId="7ED992CF" w14:textId="44EB44FC" w:rsidR="00C653BF" w:rsidRPr="00E301AC" w:rsidRDefault="00C653BF" w:rsidP="00C653BF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84" w:type="pct"/>
            <w:shd w:val="clear" w:color="auto" w:fill="auto"/>
          </w:tcPr>
          <w:p w14:paraId="7BE2044F" w14:textId="77777777" w:rsidR="00C653BF" w:rsidRPr="00E301A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39" w:type="pct"/>
            <w:shd w:val="clear" w:color="auto" w:fill="auto"/>
          </w:tcPr>
          <w:p w14:paraId="28CC474F" w14:textId="77777777" w:rsidR="00C653BF" w:rsidRPr="00E301A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0" w:type="pct"/>
          </w:tcPr>
          <w:p w14:paraId="3FD857DF" w14:textId="77777777" w:rsidR="00C653BF" w:rsidRPr="00E301A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(ค่าใช้จ่าย)</w:t>
            </w:r>
          </w:p>
        </w:tc>
        <w:tc>
          <w:tcPr>
            <w:tcW w:w="146" w:type="pct"/>
          </w:tcPr>
          <w:p w14:paraId="69AFEC5D" w14:textId="77777777" w:rsidR="00C653BF" w:rsidRPr="00E301A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4" w:type="pct"/>
            <w:shd w:val="clear" w:color="auto" w:fill="auto"/>
          </w:tcPr>
          <w:p w14:paraId="1D0B8A46" w14:textId="77777777" w:rsidR="00C653BF" w:rsidRPr="00E301AC" w:rsidRDefault="00C653BF" w:rsidP="00C653BF">
            <w:pPr>
              <w:pStyle w:val="BodyText"/>
              <w:spacing w:after="0"/>
              <w:ind w:left="-108"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จากภาษี</w:t>
            </w:r>
          </w:p>
        </w:tc>
        <w:tc>
          <w:tcPr>
            <w:tcW w:w="150" w:type="pct"/>
            <w:shd w:val="clear" w:color="auto" w:fill="auto"/>
          </w:tcPr>
          <w:p w14:paraId="5EC454C7" w14:textId="77777777" w:rsidR="00C653BF" w:rsidRPr="00E301A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" w:type="pct"/>
            <w:shd w:val="clear" w:color="auto" w:fill="auto"/>
          </w:tcPr>
          <w:p w14:paraId="2CF53CB9" w14:textId="77777777" w:rsidR="00C653BF" w:rsidRPr="00E301A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46" w:type="pct"/>
            <w:shd w:val="clear" w:color="auto" w:fill="auto"/>
          </w:tcPr>
          <w:p w14:paraId="5727444C" w14:textId="77777777" w:rsidR="00C653BF" w:rsidRPr="00E301A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" w:type="pct"/>
            <w:shd w:val="clear" w:color="auto" w:fill="auto"/>
          </w:tcPr>
          <w:p w14:paraId="1873EF34" w14:textId="77777777" w:rsidR="00C653BF" w:rsidRPr="00E301A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(ค่าใช้จ่าย)</w:t>
            </w:r>
          </w:p>
        </w:tc>
        <w:tc>
          <w:tcPr>
            <w:tcW w:w="143" w:type="pct"/>
          </w:tcPr>
          <w:p w14:paraId="32AC5E55" w14:textId="77777777" w:rsidR="00C653BF" w:rsidRPr="00E301A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8" w:type="pct"/>
          </w:tcPr>
          <w:p w14:paraId="19AB9E73" w14:textId="77777777" w:rsidR="00C653BF" w:rsidRPr="00E301AC" w:rsidRDefault="00C653BF" w:rsidP="00C653BF">
            <w:pPr>
              <w:pStyle w:val="BodyText"/>
              <w:spacing w:after="0"/>
              <w:ind w:left="-108"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จากภาษี</w:t>
            </w:r>
          </w:p>
        </w:tc>
      </w:tr>
      <w:tr w:rsidR="0036005A" w:rsidRPr="00E301AC" w14:paraId="0DC9CD5C" w14:textId="77777777" w:rsidTr="00875152">
        <w:trPr>
          <w:trHeight w:val="74"/>
          <w:tblHeader/>
        </w:trPr>
        <w:tc>
          <w:tcPr>
            <w:tcW w:w="1360" w:type="pct"/>
            <w:shd w:val="clear" w:color="auto" w:fill="auto"/>
          </w:tcPr>
          <w:p w14:paraId="26287584" w14:textId="78E12848" w:rsidR="004F39C8" w:rsidRPr="00E301AC" w:rsidRDefault="00EB636A" w:rsidP="004F39C8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484" w:type="pct"/>
            <w:shd w:val="clear" w:color="auto" w:fill="auto"/>
          </w:tcPr>
          <w:p w14:paraId="79311946" w14:textId="77777777" w:rsidR="004F39C8" w:rsidRPr="00E301AC" w:rsidRDefault="004F39C8" w:rsidP="004F39C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เงินได้</w:t>
            </w:r>
          </w:p>
        </w:tc>
        <w:tc>
          <w:tcPr>
            <w:tcW w:w="139" w:type="pct"/>
            <w:shd w:val="clear" w:color="auto" w:fill="auto"/>
          </w:tcPr>
          <w:p w14:paraId="6BA387D7" w14:textId="77777777" w:rsidR="004F39C8" w:rsidRPr="00E301AC" w:rsidRDefault="004F39C8" w:rsidP="004F39C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0" w:type="pct"/>
          </w:tcPr>
          <w:p w14:paraId="7B9F3538" w14:textId="77777777" w:rsidR="004F39C8" w:rsidRPr="00E301AC" w:rsidRDefault="004F39C8" w:rsidP="004F39C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46" w:type="pct"/>
          </w:tcPr>
          <w:p w14:paraId="25C997C3" w14:textId="77777777" w:rsidR="004F39C8" w:rsidRPr="00E301AC" w:rsidRDefault="004F39C8" w:rsidP="004F39C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4" w:type="pct"/>
            <w:shd w:val="clear" w:color="auto" w:fill="auto"/>
          </w:tcPr>
          <w:p w14:paraId="41CFD567" w14:textId="77777777" w:rsidR="004F39C8" w:rsidRPr="00E301AC" w:rsidRDefault="004F39C8" w:rsidP="004F39C8">
            <w:pPr>
              <w:pStyle w:val="BodyText"/>
              <w:spacing w:after="0"/>
              <w:ind w:left="-108"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เงินได้</w:t>
            </w:r>
          </w:p>
        </w:tc>
        <w:tc>
          <w:tcPr>
            <w:tcW w:w="150" w:type="pct"/>
            <w:shd w:val="clear" w:color="auto" w:fill="auto"/>
          </w:tcPr>
          <w:p w14:paraId="5D3AA7C8" w14:textId="77777777" w:rsidR="004F39C8" w:rsidRPr="00E301AC" w:rsidRDefault="004F39C8" w:rsidP="004F39C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" w:type="pct"/>
            <w:shd w:val="clear" w:color="auto" w:fill="auto"/>
          </w:tcPr>
          <w:p w14:paraId="2E439BEB" w14:textId="77777777" w:rsidR="004F39C8" w:rsidRPr="00E301AC" w:rsidRDefault="004F39C8" w:rsidP="004F39C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เงินได้</w:t>
            </w:r>
          </w:p>
        </w:tc>
        <w:tc>
          <w:tcPr>
            <w:tcW w:w="146" w:type="pct"/>
            <w:shd w:val="clear" w:color="auto" w:fill="auto"/>
          </w:tcPr>
          <w:p w14:paraId="72C14E4D" w14:textId="77777777" w:rsidR="004F39C8" w:rsidRPr="00E301AC" w:rsidRDefault="004F39C8" w:rsidP="004F39C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" w:type="pct"/>
            <w:shd w:val="clear" w:color="auto" w:fill="auto"/>
          </w:tcPr>
          <w:p w14:paraId="7CE5C832" w14:textId="77777777" w:rsidR="004F39C8" w:rsidRPr="00E301AC" w:rsidRDefault="004F39C8" w:rsidP="004F39C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43" w:type="pct"/>
          </w:tcPr>
          <w:p w14:paraId="163E197B" w14:textId="77777777" w:rsidR="004F39C8" w:rsidRPr="00E301AC" w:rsidRDefault="004F39C8" w:rsidP="004F39C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8" w:type="pct"/>
          </w:tcPr>
          <w:p w14:paraId="67644C23" w14:textId="77777777" w:rsidR="004F39C8" w:rsidRPr="00E301AC" w:rsidRDefault="004F39C8" w:rsidP="004F39C8">
            <w:pPr>
              <w:pStyle w:val="BodyText"/>
              <w:spacing w:after="0"/>
              <w:ind w:left="-108"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เงินได้</w:t>
            </w:r>
          </w:p>
        </w:tc>
      </w:tr>
      <w:tr w:rsidR="000C3217" w:rsidRPr="00E301AC" w14:paraId="6C8D8127" w14:textId="77777777" w:rsidTr="00875152">
        <w:trPr>
          <w:trHeight w:val="74"/>
          <w:tblHeader/>
        </w:trPr>
        <w:tc>
          <w:tcPr>
            <w:tcW w:w="1360" w:type="pct"/>
            <w:shd w:val="clear" w:color="auto" w:fill="auto"/>
          </w:tcPr>
          <w:p w14:paraId="47E1B1D0" w14:textId="77777777" w:rsidR="000C3217" w:rsidRPr="00E301AC" w:rsidRDefault="000C3217" w:rsidP="004F39C8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640" w:type="pct"/>
            <w:gridSpan w:val="11"/>
            <w:shd w:val="clear" w:color="auto" w:fill="auto"/>
          </w:tcPr>
          <w:p w14:paraId="6095C403" w14:textId="1930E680" w:rsidR="000C3217" w:rsidRPr="00E301AC" w:rsidRDefault="000C3217" w:rsidP="004F39C8">
            <w:pPr>
              <w:pStyle w:val="BodyText"/>
              <w:spacing w:after="0"/>
              <w:ind w:left="-108"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E301A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4F39C8" w:rsidRPr="00E301AC" w14:paraId="6CE2657D" w14:textId="77777777" w:rsidTr="00875152">
        <w:trPr>
          <w:tblHeader/>
        </w:trPr>
        <w:tc>
          <w:tcPr>
            <w:tcW w:w="1360" w:type="pct"/>
            <w:shd w:val="clear" w:color="auto" w:fill="auto"/>
          </w:tcPr>
          <w:p w14:paraId="11D7F274" w14:textId="0EADC39E" w:rsidR="004F39C8" w:rsidRPr="00E301AC" w:rsidRDefault="00410A99" w:rsidP="004F39C8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รับรู้ในกำไร</w:t>
            </w:r>
            <w:r w:rsidR="00AC6712" w:rsidRPr="00E301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(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ขาดทุน</w:t>
            </w:r>
            <w:r w:rsidR="00AC6712" w:rsidRPr="00E301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) 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3640" w:type="pct"/>
            <w:gridSpan w:val="11"/>
            <w:shd w:val="clear" w:color="auto" w:fill="auto"/>
          </w:tcPr>
          <w:p w14:paraId="247D102D" w14:textId="59626709" w:rsidR="004F39C8" w:rsidRPr="00E301AC" w:rsidRDefault="004F39C8" w:rsidP="004F39C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DC4647" w:rsidRPr="00E301AC" w14:paraId="34107956" w14:textId="77777777" w:rsidTr="00875152">
        <w:trPr>
          <w:trHeight w:val="299"/>
        </w:trPr>
        <w:tc>
          <w:tcPr>
            <w:tcW w:w="1360" w:type="pct"/>
            <w:shd w:val="clear" w:color="auto" w:fill="auto"/>
          </w:tcPr>
          <w:p w14:paraId="29053862" w14:textId="74E81A75" w:rsidR="00DC4647" w:rsidRPr="00E301AC" w:rsidRDefault="00DC4647" w:rsidP="00DC4647">
            <w:pPr>
              <w:pStyle w:val="BodyText"/>
              <w:tabs>
                <w:tab w:val="left" w:pos="252"/>
              </w:tabs>
              <w:spacing w:after="0"/>
              <w:ind w:left="164" w:right="-131" w:hanging="164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484" w:type="pct"/>
            <w:shd w:val="clear" w:color="auto" w:fill="auto"/>
            <w:vAlign w:val="bottom"/>
          </w:tcPr>
          <w:p w14:paraId="4850E137" w14:textId="6377F4AA" w:rsidR="00DC4647" w:rsidRPr="00E301AC" w:rsidRDefault="001A1804" w:rsidP="00DC4647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A180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1,018,671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61DCE99C" w14:textId="77777777" w:rsidR="00DC4647" w:rsidRPr="00E301AC" w:rsidRDefault="00DC4647" w:rsidP="00DC4647">
            <w:pPr>
              <w:pStyle w:val="BodyText"/>
              <w:tabs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0" w:type="pct"/>
            <w:vAlign w:val="bottom"/>
          </w:tcPr>
          <w:p w14:paraId="72FAFA1C" w14:textId="7DFA1E1B" w:rsidR="00DC4647" w:rsidRPr="00E301AC" w:rsidRDefault="009D5D51" w:rsidP="00DC4647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A1804" w:rsidRPr="001A180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203,734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46" w:type="pct"/>
            <w:vAlign w:val="bottom"/>
          </w:tcPr>
          <w:p w14:paraId="2159E85A" w14:textId="77777777" w:rsidR="00DC4647" w:rsidRPr="00E301AC" w:rsidRDefault="00DC4647" w:rsidP="00DC4647">
            <w:pPr>
              <w:pStyle w:val="BodyText"/>
              <w:spacing w:after="0"/>
              <w:ind w:right="-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4" w:type="pct"/>
            <w:shd w:val="clear" w:color="auto" w:fill="auto"/>
            <w:vAlign w:val="bottom"/>
          </w:tcPr>
          <w:p w14:paraId="113398FE" w14:textId="6B8CDD7E" w:rsidR="00DC4647" w:rsidRPr="00E301AC" w:rsidRDefault="001A1804" w:rsidP="00DC4647">
            <w:pPr>
              <w:pStyle w:val="BodyText"/>
              <w:tabs>
                <w:tab w:val="left" w:pos="635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A1804">
              <w:rPr>
                <w:rFonts w:asciiTheme="majorBidi" w:hAnsiTheme="majorBidi" w:cstheme="majorBidi"/>
                <w:sz w:val="24"/>
                <w:szCs w:val="24"/>
              </w:rPr>
              <w:t>814,937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03810904" w14:textId="77777777" w:rsidR="00DC4647" w:rsidRPr="00E301AC" w:rsidRDefault="00DC4647" w:rsidP="00DC4647">
            <w:pPr>
              <w:pStyle w:val="BodyText"/>
              <w:tabs>
                <w:tab w:val="decimal" w:pos="873"/>
              </w:tabs>
              <w:spacing w:after="0"/>
              <w:ind w:right="-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" w:type="pct"/>
            <w:shd w:val="clear" w:color="auto" w:fill="auto"/>
            <w:vAlign w:val="bottom"/>
          </w:tcPr>
          <w:p w14:paraId="08438F89" w14:textId="2971AE5C" w:rsidR="00DC4647" w:rsidRPr="00E301AC" w:rsidRDefault="00DC4647" w:rsidP="00DC4647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21F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(132,470)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2E62D46" w14:textId="77777777" w:rsidR="00DC4647" w:rsidRPr="00E301AC" w:rsidRDefault="00DC4647" w:rsidP="00DC4647">
            <w:pPr>
              <w:pStyle w:val="BodyText"/>
              <w:tabs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" w:type="pct"/>
            <w:vAlign w:val="bottom"/>
          </w:tcPr>
          <w:p w14:paraId="73639A3D" w14:textId="2CE2483C" w:rsidR="00DC4647" w:rsidRPr="00E301AC" w:rsidRDefault="00DC4647" w:rsidP="00DC4647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21F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26,494</w:t>
            </w:r>
          </w:p>
        </w:tc>
        <w:tc>
          <w:tcPr>
            <w:tcW w:w="143" w:type="pct"/>
            <w:vAlign w:val="bottom"/>
          </w:tcPr>
          <w:p w14:paraId="4F20FEC2" w14:textId="77777777" w:rsidR="00DC4647" w:rsidRPr="00E301AC" w:rsidRDefault="00DC4647" w:rsidP="00DC4647">
            <w:pPr>
              <w:pStyle w:val="BodyText"/>
              <w:spacing w:after="0"/>
              <w:ind w:right="-10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8" w:type="pct"/>
            <w:shd w:val="clear" w:color="auto" w:fill="auto"/>
            <w:vAlign w:val="bottom"/>
          </w:tcPr>
          <w:p w14:paraId="3FDA4832" w14:textId="33FF0B54" w:rsidR="00DC4647" w:rsidRPr="00E301AC" w:rsidRDefault="00DC4647" w:rsidP="00DC4647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21F50">
              <w:rPr>
                <w:rFonts w:asciiTheme="majorBidi" w:hAnsiTheme="majorBidi" w:cstheme="majorBidi"/>
                <w:sz w:val="24"/>
                <w:szCs w:val="24"/>
              </w:rPr>
              <w:t>(105,976)</w:t>
            </w:r>
          </w:p>
        </w:tc>
      </w:tr>
      <w:tr w:rsidR="00DC4647" w:rsidRPr="00E301AC" w14:paraId="4AB05CCE" w14:textId="77777777" w:rsidTr="00875152">
        <w:trPr>
          <w:trHeight w:val="299"/>
        </w:trPr>
        <w:tc>
          <w:tcPr>
            <w:tcW w:w="1360" w:type="pct"/>
            <w:shd w:val="clear" w:color="auto" w:fill="auto"/>
          </w:tcPr>
          <w:p w14:paraId="770BA38B" w14:textId="341BC9B5" w:rsidR="00DC4647" w:rsidRPr="00E301AC" w:rsidRDefault="00DC4647" w:rsidP="00DC4647">
            <w:pPr>
              <w:pStyle w:val="BodyText"/>
              <w:tabs>
                <w:tab w:val="left" w:pos="252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 </w:t>
            </w:r>
            <w:r w:rsidRPr="00E301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E301A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ขาดทุน</w:t>
            </w:r>
            <w:r w:rsidRPr="00E301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) </w:t>
            </w: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จากการประมาณการ</w:t>
            </w:r>
          </w:p>
        </w:tc>
        <w:tc>
          <w:tcPr>
            <w:tcW w:w="484" w:type="pct"/>
            <w:shd w:val="clear" w:color="auto" w:fill="auto"/>
            <w:vAlign w:val="bottom"/>
          </w:tcPr>
          <w:p w14:paraId="148DFA65" w14:textId="77777777" w:rsidR="00DC4647" w:rsidRPr="00E301AC" w:rsidRDefault="00DC4647" w:rsidP="00DC4647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9" w:type="pct"/>
            <w:shd w:val="clear" w:color="auto" w:fill="auto"/>
            <w:vAlign w:val="bottom"/>
          </w:tcPr>
          <w:p w14:paraId="25CBA193" w14:textId="77777777" w:rsidR="00DC4647" w:rsidRPr="00E301AC" w:rsidRDefault="00DC4647" w:rsidP="00DC4647">
            <w:pPr>
              <w:pStyle w:val="BodyText"/>
              <w:tabs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0" w:type="pct"/>
            <w:vAlign w:val="bottom"/>
          </w:tcPr>
          <w:p w14:paraId="100256AD" w14:textId="77777777" w:rsidR="00DC4647" w:rsidRPr="00E301AC" w:rsidRDefault="00DC4647" w:rsidP="00DC4647">
            <w:pPr>
              <w:pStyle w:val="BodyText"/>
              <w:spacing w:after="0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pct"/>
            <w:vAlign w:val="bottom"/>
          </w:tcPr>
          <w:p w14:paraId="44C3EF42" w14:textId="77777777" w:rsidR="00DC4647" w:rsidRPr="00E301AC" w:rsidRDefault="00DC4647" w:rsidP="00DC4647">
            <w:pPr>
              <w:pStyle w:val="BodyText"/>
              <w:spacing w:after="0"/>
              <w:ind w:right="-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4" w:type="pct"/>
            <w:shd w:val="clear" w:color="auto" w:fill="auto"/>
            <w:vAlign w:val="bottom"/>
          </w:tcPr>
          <w:p w14:paraId="2BBE8A99" w14:textId="77777777" w:rsidR="00DC4647" w:rsidRPr="00E301AC" w:rsidRDefault="00DC4647" w:rsidP="00DC4647">
            <w:pPr>
              <w:pStyle w:val="BodyText"/>
              <w:tabs>
                <w:tab w:val="left" w:pos="635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" w:type="pct"/>
            <w:shd w:val="clear" w:color="auto" w:fill="auto"/>
            <w:vAlign w:val="bottom"/>
          </w:tcPr>
          <w:p w14:paraId="47D7DE55" w14:textId="77777777" w:rsidR="00DC4647" w:rsidRPr="00E301AC" w:rsidRDefault="00DC4647" w:rsidP="00DC4647">
            <w:pPr>
              <w:pStyle w:val="BodyText"/>
              <w:tabs>
                <w:tab w:val="decimal" w:pos="873"/>
              </w:tabs>
              <w:spacing w:after="0"/>
              <w:ind w:right="-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" w:type="pct"/>
            <w:shd w:val="clear" w:color="auto" w:fill="auto"/>
            <w:vAlign w:val="bottom"/>
          </w:tcPr>
          <w:p w14:paraId="3F79390C" w14:textId="77777777" w:rsidR="00DC4647" w:rsidRPr="00E301AC" w:rsidRDefault="00DC4647" w:rsidP="00DC4647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288E56DB" w14:textId="77777777" w:rsidR="00DC4647" w:rsidRPr="00E301AC" w:rsidRDefault="00DC4647" w:rsidP="00DC4647">
            <w:pPr>
              <w:pStyle w:val="BodyText"/>
              <w:tabs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" w:type="pct"/>
            <w:vAlign w:val="bottom"/>
          </w:tcPr>
          <w:p w14:paraId="77A6CCB2" w14:textId="77777777" w:rsidR="00DC4647" w:rsidRPr="00E301AC" w:rsidRDefault="00DC4647" w:rsidP="00DC4647">
            <w:pPr>
              <w:pStyle w:val="BodyText"/>
              <w:spacing w:after="0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pct"/>
            <w:vAlign w:val="bottom"/>
          </w:tcPr>
          <w:p w14:paraId="5507D142" w14:textId="77777777" w:rsidR="00DC4647" w:rsidRPr="00E301AC" w:rsidRDefault="00DC4647" w:rsidP="00DC4647">
            <w:pPr>
              <w:pStyle w:val="BodyText"/>
              <w:spacing w:after="0"/>
              <w:ind w:right="-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8" w:type="pct"/>
            <w:shd w:val="clear" w:color="auto" w:fill="auto"/>
            <w:vAlign w:val="bottom"/>
          </w:tcPr>
          <w:p w14:paraId="27F3AFEA" w14:textId="77777777" w:rsidR="00DC4647" w:rsidRPr="00E301AC" w:rsidRDefault="00DC4647" w:rsidP="00DC4647">
            <w:pPr>
              <w:pStyle w:val="BodyText"/>
              <w:tabs>
                <w:tab w:val="left" w:pos="635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C4647" w:rsidRPr="00E301AC" w14:paraId="551B7BD0" w14:textId="77777777" w:rsidTr="00875152">
        <w:trPr>
          <w:trHeight w:val="299"/>
        </w:trPr>
        <w:tc>
          <w:tcPr>
            <w:tcW w:w="1360" w:type="pct"/>
            <w:shd w:val="clear" w:color="auto" w:fill="auto"/>
          </w:tcPr>
          <w:p w14:paraId="626510DA" w14:textId="6EE438CA" w:rsidR="00DC4647" w:rsidRPr="00E301AC" w:rsidRDefault="00DC4647" w:rsidP="00DC4647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484" w:type="pct"/>
            <w:shd w:val="clear" w:color="auto" w:fill="auto"/>
            <w:vAlign w:val="bottom"/>
          </w:tcPr>
          <w:p w14:paraId="5A4467C4" w14:textId="76D14820" w:rsidR="00DC4647" w:rsidRPr="00E301AC" w:rsidRDefault="001A1804" w:rsidP="00DC4647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A1804">
              <w:rPr>
                <w:rFonts w:asciiTheme="majorBidi" w:hAnsiTheme="majorBidi" w:cstheme="majorBidi"/>
                <w:sz w:val="24"/>
                <w:szCs w:val="24"/>
              </w:rPr>
              <w:t>(2,813)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0D4DAB9D" w14:textId="77777777" w:rsidR="00DC4647" w:rsidRPr="00E301AC" w:rsidRDefault="00DC4647" w:rsidP="00DC4647">
            <w:pPr>
              <w:pStyle w:val="BodyText"/>
              <w:tabs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0" w:type="pct"/>
            <w:vAlign w:val="bottom"/>
          </w:tcPr>
          <w:p w14:paraId="77BD5E9A" w14:textId="1A87EBA0" w:rsidR="00DC4647" w:rsidRPr="00E301AC" w:rsidRDefault="001A1804" w:rsidP="00DC4647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A1804">
              <w:rPr>
                <w:rFonts w:asciiTheme="majorBidi" w:hAnsiTheme="majorBidi" w:cstheme="majorBidi"/>
                <w:sz w:val="24"/>
                <w:szCs w:val="24"/>
              </w:rPr>
              <w:t>563</w:t>
            </w:r>
          </w:p>
        </w:tc>
        <w:tc>
          <w:tcPr>
            <w:tcW w:w="146" w:type="pct"/>
            <w:vAlign w:val="bottom"/>
          </w:tcPr>
          <w:p w14:paraId="36E33F78" w14:textId="77777777" w:rsidR="00DC4647" w:rsidRPr="00E301AC" w:rsidRDefault="00DC4647" w:rsidP="00DC4647">
            <w:pPr>
              <w:pStyle w:val="BodyText"/>
              <w:spacing w:after="0"/>
              <w:ind w:right="-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4" w:type="pct"/>
            <w:shd w:val="clear" w:color="auto" w:fill="auto"/>
            <w:vAlign w:val="bottom"/>
          </w:tcPr>
          <w:p w14:paraId="4706AC72" w14:textId="044CEF3A" w:rsidR="00DC4647" w:rsidRPr="00E301AC" w:rsidRDefault="001A1804" w:rsidP="00DC4647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A1804">
              <w:rPr>
                <w:rFonts w:asciiTheme="majorBidi" w:hAnsiTheme="majorBidi" w:cstheme="majorBidi"/>
                <w:sz w:val="24"/>
                <w:szCs w:val="24"/>
              </w:rPr>
              <w:t>(2,250)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661260B0" w14:textId="77777777" w:rsidR="00DC4647" w:rsidRPr="00E301AC" w:rsidRDefault="00DC4647" w:rsidP="00DC4647">
            <w:pPr>
              <w:pStyle w:val="BodyText"/>
              <w:tabs>
                <w:tab w:val="decimal" w:pos="873"/>
              </w:tabs>
              <w:spacing w:after="0"/>
              <w:ind w:right="-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5" w:type="pct"/>
            <w:shd w:val="clear" w:color="auto" w:fill="auto"/>
            <w:vAlign w:val="bottom"/>
          </w:tcPr>
          <w:p w14:paraId="6A142085" w14:textId="0C5F92DB" w:rsidR="00DC4647" w:rsidRPr="00E301AC" w:rsidRDefault="00DC4647" w:rsidP="00DC4647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1F50">
              <w:rPr>
                <w:rFonts w:asciiTheme="majorBidi" w:hAnsiTheme="majorBidi" w:cstheme="majorBidi"/>
                <w:sz w:val="24"/>
                <w:szCs w:val="24"/>
              </w:rPr>
              <w:t>3,686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1306D54" w14:textId="77777777" w:rsidR="00DC4647" w:rsidRPr="00E301AC" w:rsidRDefault="00DC4647" w:rsidP="00DC4647">
            <w:pPr>
              <w:pStyle w:val="BodyText"/>
              <w:tabs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" w:type="pct"/>
            <w:vAlign w:val="bottom"/>
          </w:tcPr>
          <w:p w14:paraId="59DEEF47" w14:textId="71768EF0" w:rsidR="00DC4647" w:rsidRPr="00E301AC" w:rsidRDefault="00DC4647" w:rsidP="00DC4647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21F50">
              <w:rPr>
                <w:rFonts w:asciiTheme="majorBidi" w:hAnsiTheme="majorBidi" w:cstheme="majorBidi"/>
                <w:sz w:val="24"/>
                <w:szCs w:val="24"/>
              </w:rPr>
              <w:t>737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3" w:type="pct"/>
            <w:vAlign w:val="bottom"/>
          </w:tcPr>
          <w:p w14:paraId="588E66BC" w14:textId="77777777" w:rsidR="00DC4647" w:rsidRPr="00E301AC" w:rsidRDefault="00DC4647" w:rsidP="00DC4647">
            <w:pPr>
              <w:pStyle w:val="BodyText"/>
              <w:spacing w:after="0"/>
              <w:ind w:right="-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8" w:type="pct"/>
            <w:shd w:val="clear" w:color="auto" w:fill="auto"/>
            <w:vAlign w:val="bottom"/>
          </w:tcPr>
          <w:p w14:paraId="6A08225F" w14:textId="4CC3665F" w:rsidR="00DC4647" w:rsidRPr="00E301AC" w:rsidRDefault="00DC4647" w:rsidP="00DC4647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1F50">
              <w:rPr>
                <w:rFonts w:asciiTheme="majorBidi" w:hAnsiTheme="majorBidi" w:cstheme="majorBidi"/>
                <w:sz w:val="24"/>
                <w:szCs w:val="24"/>
              </w:rPr>
              <w:t>2,949</w:t>
            </w:r>
          </w:p>
        </w:tc>
      </w:tr>
      <w:tr w:rsidR="00DC4647" w:rsidRPr="00E301AC" w14:paraId="4043CF72" w14:textId="77777777" w:rsidTr="00875152">
        <w:trPr>
          <w:trHeight w:val="299"/>
        </w:trPr>
        <w:tc>
          <w:tcPr>
            <w:tcW w:w="1360" w:type="pct"/>
            <w:shd w:val="clear" w:color="auto" w:fill="auto"/>
          </w:tcPr>
          <w:p w14:paraId="1A69CA95" w14:textId="77777777" w:rsidR="00DC4647" w:rsidRPr="00E301AC" w:rsidRDefault="00DC4647" w:rsidP="00DC4647">
            <w:pPr>
              <w:pStyle w:val="BodyText"/>
              <w:tabs>
                <w:tab w:val="left" w:pos="25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8D7ECF" w14:textId="5516048D" w:rsidR="00DC4647" w:rsidRPr="00E301AC" w:rsidRDefault="001A1804" w:rsidP="00DC4647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18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1,015,858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3A46AC62" w14:textId="77777777" w:rsidR="00DC4647" w:rsidRPr="00E301AC" w:rsidRDefault="00DC4647" w:rsidP="00DC4647">
            <w:pPr>
              <w:pStyle w:val="BodyText"/>
              <w:tabs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4FF5A1" w14:textId="6D71E98F" w:rsidR="00DC4647" w:rsidRPr="00E301AC" w:rsidRDefault="009D5D51" w:rsidP="00DC4647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1A1804" w:rsidRPr="001A18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203,17</w:t>
            </w:r>
            <w:r w:rsidR="001A18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46" w:type="pct"/>
            <w:vAlign w:val="bottom"/>
          </w:tcPr>
          <w:p w14:paraId="4A8F0D03" w14:textId="77777777" w:rsidR="00DC4647" w:rsidRPr="00E301AC" w:rsidRDefault="00DC4647" w:rsidP="00DC4647">
            <w:pPr>
              <w:pStyle w:val="BodyText"/>
              <w:spacing w:after="0"/>
              <w:ind w:right="-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F2F8AA" w14:textId="6B12C1B7" w:rsidR="00DC4647" w:rsidRPr="00E301AC" w:rsidRDefault="001A1804" w:rsidP="00DC4647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1A180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812,687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403A8406" w14:textId="77777777" w:rsidR="00DC4647" w:rsidRPr="00E301AC" w:rsidRDefault="00DC4647" w:rsidP="00DC4647">
            <w:pPr>
              <w:pStyle w:val="BodyText"/>
              <w:tabs>
                <w:tab w:val="decimal" w:pos="873"/>
              </w:tabs>
              <w:spacing w:after="0"/>
              <w:ind w:right="-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E7B42C" w14:textId="1BE5973F" w:rsidR="00DC4647" w:rsidRPr="00E301AC" w:rsidRDefault="00DC4647" w:rsidP="00DC4647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21F5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(128,784)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6F7B53C" w14:textId="77777777" w:rsidR="00DC4647" w:rsidRPr="00E301AC" w:rsidRDefault="00DC4647" w:rsidP="00DC4647">
            <w:pPr>
              <w:pStyle w:val="BodyText"/>
              <w:tabs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F06995" w14:textId="508C32CC" w:rsidR="00DC4647" w:rsidRPr="00E301AC" w:rsidRDefault="00DC4647" w:rsidP="00DC4647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21F5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25,757</w:t>
            </w:r>
          </w:p>
        </w:tc>
        <w:tc>
          <w:tcPr>
            <w:tcW w:w="143" w:type="pct"/>
            <w:vAlign w:val="bottom"/>
          </w:tcPr>
          <w:p w14:paraId="1D0F481B" w14:textId="77777777" w:rsidR="00DC4647" w:rsidRPr="00E301AC" w:rsidRDefault="00DC4647" w:rsidP="00DC4647">
            <w:pPr>
              <w:pStyle w:val="BodyText"/>
              <w:spacing w:after="0"/>
              <w:ind w:right="-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4DF884" w14:textId="77552E47" w:rsidR="00DC4647" w:rsidRPr="00E301AC" w:rsidRDefault="00DC4647" w:rsidP="00DC4647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21F5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(103,027)</w:t>
            </w:r>
          </w:p>
        </w:tc>
      </w:tr>
    </w:tbl>
    <w:p w14:paraId="4EE7CE02" w14:textId="77777777" w:rsidR="00010E75" w:rsidRPr="00E301AC" w:rsidRDefault="00010E75" w:rsidP="00010E75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1"/>
        <w:gridCol w:w="1078"/>
        <w:gridCol w:w="236"/>
        <w:gridCol w:w="1219"/>
        <w:gridCol w:w="265"/>
        <w:gridCol w:w="1047"/>
        <w:gridCol w:w="265"/>
        <w:gridCol w:w="1208"/>
      </w:tblGrid>
      <w:tr w:rsidR="007D275F" w:rsidRPr="00E301AC" w14:paraId="364909C9" w14:textId="77777777" w:rsidTr="00423B8B">
        <w:tc>
          <w:tcPr>
            <w:tcW w:w="2134" w:type="pct"/>
            <w:shd w:val="clear" w:color="auto" w:fill="FFFFFF"/>
          </w:tcPr>
          <w:p w14:paraId="79D2CC11" w14:textId="7A0A827E" w:rsidR="007D275F" w:rsidRPr="00E301AC" w:rsidRDefault="007D275F" w:rsidP="00423B8B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866" w:type="pct"/>
            <w:gridSpan w:val="7"/>
            <w:shd w:val="clear" w:color="auto" w:fill="FFFFFF"/>
          </w:tcPr>
          <w:p w14:paraId="26EB91E7" w14:textId="77777777" w:rsidR="007D275F" w:rsidRPr="00E301AC" w:rsidRDefault="007D275F" w:rsidP="00423B8B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6A50BD" w:rsidRPr="00E301AC" w14:paraId="441F5E4A" w14:textId="77777777" w:rsidTr="00423B8B">
        <w:tc>
          <w:tcPr>
            <w:tcW w:w="2134" w:type="pct"/>
            <w:shd w:val="clear" w:color="auto" w:fill="FFFFFF"/>
          </w:tcPr>
          <w:p w14:paraId="2B0926B5" w14:textId="77777777" w:rsidR="006A50BD" w:rsidRPr="00E301AC" w:rsidRDefault="006A50BD" w:rsidP="00423B8B">
            <w:pPr>
              <w:spacing w:line="240" w:lineRule="auto"/>
              <w:ind w:left="-18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/>
              </w:rPr>
              <w:t>การกระทบยอดเพื่อหาอัตราภาษีที่แท้จริง</w:t>
            </w:r>
          </w:p>
        </w:tc>
        <w:tc>
          <w:tcPr>
            <w:tcW w:w="1365" w:type="pct"/>
            <w:gridSpan w:val="3"/>
            <w:shd w:val="clear" w:color="auto" w:fill="FFFFFF"/>
          </w:tcPr>
          <w:p w14:paraId="191EBA8F" w14:textId="35E40D23" w:rsidR="006A50BD" w:rsidRPr="00E301AC" w:rsidRDefault="00C90145" w:rsidP="00423B8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DC46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3" w:type="pct"/>
            <w:shd w:val="clear" w:color="auto" w:fill="FFFFFF"/>
          </w:tcPr>
          <w:p w14:paraId="4AE7BA65" w14:textId="77777777" w:rsidR="006A50BD" w:rsidRPr="00E301AC" w:rsidRDefault="006A50BD" w:rsidP="00423B8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58" w:type="pct"/>
            <w:gridSpan w:val="3"/>
            <w:shd w:val="clear" w:color="auto" w:fill="FFFFFF"/>
          </w:tcPr>
          <w:p w14:paraId="36E6823E" w14:textId="011FC3EF" w:rsidR="006A50BD" w:rsidRPr="00E301AC" w:rsidRDefault="00C90145" w:rsidP="00423B8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DC46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6A50BD" w:rsidRPr="00E301AC" w14:paraId="2112E04A" w14:textId="77777777" w:rsidTr="00423B8B">
        <w:tc>
          <w:tcPr>
            <w:tcW w:w="2134" w:type="pct"/>
            <w:shd w:val="clear" w:color="auto" w:fill="FFFFFF"/>
          </w:tcPr>
          <w:p w14:paraId="02710797" w14:textId="77777777" w:rsidR="006A50BD" w:rsidRPr="00E301AC" w:rsidRDefault="006A50BD" w:rsidP="00423B8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FFFFFF"/>
          </w:tcPr>
          <w:p w14:paraId="453CE301" w14:textId="77777777" w:rsidR="006A50BD" w:rsidRPr="00E301AC" w:rsidRDefault="006A50BD" w:rsidP="00423B8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BDD6B37" w14:textId="77777777" w:rsidR="006A50BD" w:rsidRPr="00E301AC" w:rsidRDefault="006A50BD" w:rsidP="00423B8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27" w:type="pct"/>
            <w:shd w:val="clear" w:color="auto" w:fill="FFFFFF"/>
          </w:tcPr>
          <w:p w14:paraId="08670343" w14:textId="77777777" w:rsidR="006A50BD" w:rsidRPr="00E301AC" w:rsidRDefault="006A50BD" w:rsidP="00423B8B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FFFFFF"/>
          </w:tcPr>
          <w:p w14:paraId="72F4D27D" w14:textId="77777777" w:rsidR="006A50BD" w:rsidRPr="00E301AC" w:rsidRDefault="006A50BD" w:rsidP="00423B8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53C0B9C" w14:textId="77777777" w:rsidR="006A50BD" w:rsidRPr="00E301AC" w:rsidRDefault="006A50BD" w:rsidP="00423B8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143" w:type="pct"/>
            <w:shd w:val="clear" w:color="auto" w:fill="FFFFFF"/>
          </w:tcPr>
          <w:p w14:paraId="5B961F6F" w14:textId="77777777" w:rsidR="006A50BD" w:rsidRPr="00E301AC" w:rsidRDefault="006A50BD" w:rsidP="00423B8B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FFFFFF"/>
          </w:tcPr>
          <w:p w14:paraId="2940D545" w14:textId="77777777" w:rsidR="006A50BD" w:rsidRPr="00E301AC" w:rsidRDefault="006A50BD" w:rsidP="00423B8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74279C8" w14:textId="77777777" w:rsidR="006A50BD" w:rsidRPr="00E301AC" w:rsidRDefault="006A50BD" w:rsidP="00423B8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43" w:type="pct"/>
            <w:shd w:val="clear" w:color="auto" w:fill="FFFFFF"/>
          </w:tcPr>
          <w:p w14:paraId="0C46AC99" w14:textId="77777777" w:rsidR="006A50BD" w:rsidRPr="00E301AC" w:rsidRDefault="006A50BD" w:rsidP="00423B8B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FFFFFF"/>
          </w:tcPr>
          <w:p w14:paraId="0E58333D" w14:textId="77777777" w:rsidR="006A50BD" w:rsidRPr="00E301AC" w:rsidRDefault="006A50BD" w:rsidP="00423B8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8B273D7" w14:textId="77777777" w:rsidR="006A50BD" w:rsidRPr="00E301AC" w:rsidRDefault="006A50BD" w:rsidP="00423B8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C4647" w:rsidRPr="00E301AC" w14:paraId="2440F996" w14:textId="77777777" w:rsidTr="00423B8B">
        <w:tc>
          <w:tcPr>
            <w:tcW w:w="2134" w:type="pct"/>
            <w:shd w:val="clear" w:color="auto" w:fill="FFFFFF"/>
          </w:tcPr>
          <w:p w14:paraId="6C3340E9" w14:textId="77777777" w:rsidR="00DC4647" w:rsidRPr="00E301AC" w:rsidRDefault="00DC4647" w:rsidP="00DC46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581" w:type="pct"/>
            <w:shd w:val="clear" w:color="auto" w:fill="FFFFFF"/>
          </w:tcPr>
          <w:p w14:paraId="054E162C" w14:textId="77777777" w:rsidR="00DC4647" w:rsidRPr="00E301AC" w:rsidRDefault="00DC4647" w:rsidP="00DC464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shd w:val="clear" w:color="auto" w:fill="FFFFFF"/>
          </w:tcPr>
          <w:p w14:paraId="1FB53C46" w14:textId="77777777" w:rsidR="00DC4647" w:rsidRPr="00E301AC" w:rsidRDefault="00DC4647" w:rsidP="00DC464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  <w:shd w:val="clear" w:color="auto" w:fill="FFFFFF"/>
          </w:tcPr>
          <w:p w14:paraId="06D61C4E" w14:textId="71691065" w:rsidR="00DC4647" w:rsidRPr="00E301AC" w:rsidRDefault="001A1804" w:rsidP="00DC464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18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795,66</w:t>
            </w:r>
            <w:r w:rsidR="009D5D5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43" w:type="pct"/>
            <w:shd w:val="clear" w:color="auto" w:fill="FFFFFF"/>
          </w:tcPr>
          <w:p w14:paraId="5F088BC4" w14:textId="77777777" w:rsidR="00DC4647" w:rsidRPr="00E301AC" w:rsidRDefault="00DC4647" w:rsidP="00DC464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FFFFFF"/>
          </w:tcPr>
          <w:p w14:paraId="65E6B737" w14:textId="77777777" w:rsidR="00DC4647" w:rsidRPr="00E301AC" w:rsidRDefault="00DC4647" w:rsidP="00DC464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3" w:type="pct"/>
            <w:shd w:val="clear" w:color="auto" w:fill="FFFFFF"/>
          </w:tcPr>
          <w:p w14:paraId="5F0FB117" w14:textId="77777777" w:rsidR="00DC4647" w:rsidRPr="00E301AC" w:rsidRDefault="00DC4647" w:rsidP="00DC464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FFFFFF"/>
          </w:tcPr>
          <w:p w14:paraId="78099FB6" w14:textId="19CCA066" w:rsidR="00DC4647" w:rsidRPr="00E301AC" w:rsidRDefault="00DC4647" w:rsidP="00DC464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22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141,982</w:t>
            </w:r>
          </w:p>
        </w:tc>
      </w:tr>
      <w:tr w:rsidR="00DC4647" w:rsidRPr="00E301AC" w14:paraId="451075C5" w14:textId="77777777" w:rsidTr="00423B8B">
        <w:tc>
          <w:tcPr>
            <w:tcW w:w="2134" w:type="pct"/>
            <w:shd w:val="clear" w:color="auto" w:fill="FFFFFF"/>
          </w:tcPr>
          <w:p w14:paraId="6BB3BBB1" w14:textId="77777777" w:rsidR="00DC4647" w:rsidRPr="00E301AC" w:rsidRDefault="00DC4647" w:rsidP="00DC46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581" w:type="pct"/>
            <w:shd w:val="clear" w:color="auto" w:fill="FFFFFF"/>
          </w:tcPr>
          <w:p w14:paraId="69346B16" w14:textId="6FE91562" w:rsidR="00DC4647" w:rsidRPr="00E301AC" w:rsidRDefault="001A1804" w:rsidP="00DC464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20.00</w:t>
            </w:r>
          </w:p>
        </w:tc>
        <w:tc>
          <w:tcPr>
            <w:tcW w:w="127" w:type="pct"/>
            <w:shd w:val="clear" w:color="auto" w:fill="FFFFFF"/>
          </w:tcPr>
          <w:p w14:paraId="1AFD1984" w14:textId="77777777" w:rsidR="00DC4647" w:rsidRPr="00E301AC" w:rsidRDefault="00DC4647" w:rsidP="00DC464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  <w:shd w:val="clear" w:color="auto" w:fill="FFFFFF"/>
          </w:tcPr>
          <w:p w14:paraId="7AC88D5B" w14:textId="2C42BE37" w:rsidR="00DC4647" w:rsidRPr="00E301AC" w:rsidRDefault="001A1804" w:rsidP="00DC464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18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159,13</w:t>
            </w:r>
            <w:r w:rsidR="009D5D5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43" w:type="pct"/>
            <w:shd w:val="clear" w:color="auto" w:fill="FFFFFF"/>
          </w:tcPr>
          <w:p w14:paraId="7AE3C2EF" w14:textId="77777777" w:rsidR="00DC4647" w:rsidRPr="00E301AC" w:rsidRDefault="00DC4647" w:rsidP="00DC464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FFFFFF"/>
          </w:tcPr>
          <w:p w14:paraId="0EBA33CD" w14:textId="50A571C2" w:rsidR="00DC4647" w:rsidRPr="00E301AC" w:rsidRDefault="00DC4647" w:rsidP="00DC464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20.00</w:t>
            </w:r>
          </w:p>
        </w:tc>
        <w:tc>
          <w:tcPr>
            <w:tcW w:w="143" w:type="pct"/>
            <w:shd w:val="clear" w:color="auto" w:fill="FFFFFF"/>
          </w:tcPr>
          <w:p w14:paraId="18620562" w14:textId="77777777" w:rsidR="00DC4647" w:rsidRPr="00E301AC" w:rsidRDefault="00DC4647" w:rsidP="00DC464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</w:tcBorders>
            <w:shd w:val="clear" w:color="auto" w:fill="FFFFFF"/>
          </w:tcPr>
          <w:p w14:paraId="03754624" w14:textId="773E4F23" w:rsidR="00DC4647" w:rsidRPr="00E301AC" w:rsidRDefault="00DC4647" w:rsidP="00DC464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22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28,396</w:t>
            </w:r>
          </w:p>
        </w:tc>
      </w:tr>
      <w:tr w:rsidR="00DC4647" w:rsidRPr="00E301AC" w14:paraId="275B6D99" w14:textId="77777777" w:rsidTr="00423B8B">
        <w:tc>
          <w:tcPr>
            <w:tcW w:w="2134" w:type="pct"/>
            <w:shd w:val="clear" w:color="auto" w:fill="FFFFFF"/>
          </w:tcPr>
          <w:p w14:paraId="2382E43B" w14:textId="77777777" w:rsidR="00DC4647" w:rsidRPr="00E301AC" w:rsidRDefault="00DC4647" w:rsidP="00DC464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581" w:type="pct"/>
            <w:shd w:val="clear" w:color="auto" w:fill="auto"/>
          </w:tcPr>
          <w:p w14:paraId="6F7A60DB" w14:textId="77777777" w:rsidR="00DC4647" w:rsidRPr="00E301AC" w:rsidRDefault="00DC4647" w:rsidP="00DC464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44E29EF4" w14:textId="77777777" w:rsidR="00DC4647" w:rsidRPr="00E301AC" w:rsidRDefault="00DC4647" w:rsidP="00DC464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</w:tcPr>
          <w:p w14:paraId="44F8D7F9" w14:textId="59D90AE3" w:rsidR="00DC4647" w:rsidRPr="00E301AC" w:rsidRDefault="00516CE3" w:rsidP="00DC4647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6C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(102,0</w:t>
            </w:r>
            <w:r w:rsidR="00C005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9D5D5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516C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3" w:type="pct"/>
            <w:shd w:val="clear" w:color="auto" w:fill="FFFFFF"/>
          </w:tcPr>
          <w:p w14:paraId="1982436D" w14:textId="77777777" w:rsidR="00DC4647" w:rsidRPr="00E301AC" w:rsidRDefault="00DC4647" w:rsidP="00DC464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FFFFFF"/>
          </w:tcPr>
          <w:p w14:paraId="35616984" w14:textId="77777777" w:rsidR="00DC4647" w:rsidRPr="00E301AC" w:rsidRDefault="00DC4647" w:rsidP="00DC464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FFFFFF"/>
          </w:tcPr>
          <w:p w14:paraId="7519BA47" w14:textId="77777777" w:rsidR="00DC4647" w:rsidRPr="00E301AC" w:rsidRDefault="00DC4647" w:rsidP="00DC464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FFFFFF"/>
          </w:tcPr>
          <w:p w14:paraId="770C2103" w14:textId="384C0A38" w:rsidR="00DC4647" w:rsidRPr="00E301AC" w:rsidRDefault="00DC4647" w:rsidP="00DC4647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A09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(47,516)</w:t>
            </w:r>
          </w:p>
        </w:tc>
      </w:tr>
      <w:tr w:rsidR="00DC4647" w:rsidRPr="00E301AC" w14:paraId="3AED9945" w14:textId="77777777" w:rsidTr="00423B8B">
        <w:tc>
          <w:tcPr>
            <w:tcW w:w="2134" w:type="pct"/>
            <w:shd w:val="clear" w:color="auto" w:fill="FFFFFF"/>
          </w:tcPr>
          <w:p w14:paraId="798843A5" w14:textId="77777777" w:rsidR="00DC4647" w:rsidRPr="00E301AC" w:rsidRDefault="00DC4647" w:rsidP="00DC464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ค่าใช้จ่ายที่มีสิทธิหักภาษีได้เพิ่มขึ้น</w:t>
            </w:r>
          </w:p>
        </w:tc>
        <w:tc>
          <w:tcPr>
            <w:tcW w:w="581" w:type="pct"/>
            <w:shd w:val="clear" w:color="auto" w:fill="auto"/>
          </w:tcPr>
          <w:p w14:paraId="7B981290" w14:textId="77777777" w:rsidR="00DC4647" w:rsidRPr="00E301AC" w:rsidRDefault="00DC4647" w:rsidP="00DC464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140D27CF" w14:textId="77777777" w:rsidR="00DC4647" w:rsidRPr="00E301AC" w:rsidRDefault="00DC4647" w:rsidP="00DC464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</w:tcPr>
          <w:p w14:paraId="57BCEFAA" w14:textId="2D11EB31" w:rsidR="00DC4647" w:rsidRPr="00E301AC" w:rsidRDefault="006776BE" w:rsidP="00DC4647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7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(27</w:t>
            </w:r>
            <w:r w:rsidR="009D5D5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677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3" w:type="pct"/>
            <w:shd w:val="clear" w:color="auto" w:fill="FFFFFF"/>
          </w:tcPr>
          <w:p w14:paraId="064320D5" w14:textId="77777777" w:rsidR="00DC4647" w:rsidRPr="00E301AC" w:rsidRDefault="00DC4647" w:rsidP="00DC464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FFFFFF"/>
          </w:tcPr>
          <w:p w14:paraId="584F3736" w14:textId="77777777" w:rsidR="00DC4647" w:rsidRPr="00E301AC" w:rsidRDefault="00DC4647" w:rsidP="00DC464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FFFFFF"/>
          </w:tcPr>
          <w:p w14:paraId="7205F66B" w14:textId="77777777" w:rsidR="00DC4647" w:rsidRPr="00E301AC" w:rsidRDefault="00DC4647" w:rsidP="00DC464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FFFFFF"/>
          </w:tcPr>
          <w:p w14:paraId="69CB64F9" w14:textId="67BBC9BC" w:rsidR="00DC4647" w:rsidRPr="00E301AC" w:rsidRDefault="00DC4647" w:rsidP="00DC4647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22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(264)</w:t>
            </w:r>
          </w:p>
        </w:tc>
      </w:tr>
      <w:tr w:rsidR="00DC4647" w:rsidRPr="00E301AC" w14:paraId="766DAAEE" w14:textId="77777777" w:rsidTr="00423B8B">
        <w:tc>
          <w:tcPr>
            <w:tcW w:w="2134" w:type="pct"/>
            <w:shd w:val="clear" w:color="auto" w:fill="FFFFFF"/>
          </w:tcPr>
          <w:p w14:paraId="481DCCB9" w14:textId="77777777" w:rsidR="00DC4647" w:rsidRPr="00E301AC" w:rsidRDefault="00DC4647" w:rsidP="00DC464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581" w:type="pct"/>
            <w:shd w:val="clear" w:color="auto" w:fill="auto"/>
          </w:tcPr>
          <w:p w14:paraId="3A43BB2F" w14:textId="77777777" w:rsidR="00DC4647" w:rsidRPr="00E301AC" w:rsidRDefault="00DC4647" w:rsidP="00DC464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5370DC14" w14:textId="77777777" w:rsidR="00DC4647" w:rsidRPr="00E301AC" w:rsidRDefault="00DC4647" w:rsidP="00DC464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</w:tcPr>
          <w:p w14:paraId="2BB7DB96" w14:textId="03FCDF62" w:rsidR="00DC4647" w:rsidRPr="00E301AC" w:rsidRDefault="001A1804" w:rsidP="00DC4647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A18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1,286</w:t>
            </w:r>
          </w:p>
        </w:tc>
        <w:tc>
          <w:tcPr>
            <w:tcW w:w="143" w:type="pct"/>
            <w:shd w:val="clear" w:color="auto" w:fill="FFFFFF"/>
          </w:tcPr>
          <w:p w14:paraId="476FC7AF" w14:textId="77777777" w:rsidR="00DC4647" w:rsidRPr="00E301AC" w:rsidRDefault="00DC4647" w:rsidP="00DC464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FFFFFF"/>
          </w:tcPr>
          <w:p w14:paraId="264C5546" w14:textId="77777777" w:rsidR="00DC4647" w:rsidRPr="00E301AC" w:rsidRDefault="00DC4647" w:rsidP="00DC464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FFFFFF"/>
          </w:tcPr>
          <w:p w14:paraId="597029F5" w14:textId="77777777" w:rsidR="00DC4647" w:rsidRPr="00E301AC" w:rsidRDefault="00DC4647" w:rsidP="00DC464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FFFFFF"/>
          </w:tcPr>
          <w:p w14:paraId="3F067971" w14:textId="1DD56254" w:rsidR="00DC4647" w:rsidRPr="00E301AC" w:rsidRDefault="00DC4647" w:rsidP="00DC4647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522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1,785</w:t>
            </w:r>
          </w:p>
        </w:tc>
      </w:tr>
      <w:tr w:rsidR="00DC4647" w:rsidRPr="00E301AC" w14:paraId="5B352FEF" w14:textId="77777777" w:rsidTr="00423B8B">
        <w:tc>
          <w:tcPr>
            <w:tcW w:w="2134" w:type="pct"/>
            <w:shd w:val="clear" w:color="auto" w:fill="FFFFFF"/>
          </w:tcPr>
          <w:p w14:paraId="30E66878" w14:textId="77777777" w:rsidR="00DC4647" w:rsidRPr="00E301AC" w:rsidRDefault="00DC4647" w:rsidP="00DC4647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428A67" w14:textId="542F5647" w:rsidR="00DC4647" w:rsidRPr="00E301AC" w:rsidRDefault="00516CE3" w:rsidP="00DC4647">
            <w:pPr>
              <w:pStyle w:val="acctfourfigures"/>
              <w:tabs>
                <w:tab w:val="clear" w:pos="765"/>
                <w:tab w:val="left" w:pos="326"/>
                <w:tab w:val="left" w:pos="596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7.30</w:t>
            </w:r>
          </w:p>
        </w:tc>
        <w:tc>
          <w:tcPr>
            <w:tcW w:w="127" w:type="pct"/>
            <w:shd w:val="clear" w:color="auto" w:fill="auto"/>
          </w:tcPr>
          <w:p w14:paraId="1DC45DD9" w14:textId="77777777" w:rsidR="00DC4647" w:rsidRPr="00E301AC" w:rsidRDefault="00DC4647" w:rsidP="00DC464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510BCD" w14:textId="40B5CFB6" w:rsidR="00DC4647" w:rsidRPr="00E301AC" w:rsidRDefault="00516CE3" w:rsidP="00DC464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16C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58,05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3" w:type="pct"/>
            <w:shd w:val="clear" w:color="auto" w:fill="FFFFFF"/>
          </w:tcPr>
          <w:p w14:paraId="6D3E7343" w14:textId="77777777" w:rsidR="00DC4647" w:rsidRPr="00E301AC" w:rsidRDefault="00DC4647" w:rsidP="00DC464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D8CF99" w14:textId="63A15DF5" w:rsidR="00DC4647" w:rsidRPr="00E301AC" w:rsidRDefault="00DC4647" w:rsidP="00DC4647">
            <w:pPr>
              <w:pStyle w:val="acctfourfigures"/>
              <w:tabs>
                <w:tab w:val="clear" w:pos="765"/>
                <w:tab w:val="left" w:pos="326"/>
                <w:tab w:val="left" w:pos="596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0522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12.4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0)</w:t>
            </w:r>
          </w:p>
        </w:tc>
        <w:tc>
          <w:tcPr>
            <w:tcW w:w="143" w:type="pct"/>
            <w:shd w:val="clear" w:color="auto" w:fill="FFFFFF"/>
          </w:tcPr>
          <w:p w14:paraId="0BA0D69C" w14:textId="77777777" w:rsidR="00DC4647" w:rsidRPr="00E301AC" w:rsidRDefault="00DC4647" w:rsidP="00DC464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455D0BA" w14:textId="16931D83" w:rsidR="00DC4647" w:rsidRPr="00E301AC" w:rsidRDefault="00DC4647" w:rsidP="00DC464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09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(17,599)</w:t>
            </w:r>
          </w:p>
        </w:tc>
      </w:tr>
    </w:tbl>
    <w:p w14:paraId="019523BA" w14:textId="3B9531B5" w:rsidR="00010E75" w:rsidRPr="00E301AC" w:rsidRDefault="00010E75" w:rsidP="006A1EEB">
      <w:pPr>
        <w:tabs>
          <w:tab w:val="left" w:pos="540"/>
        </w:tabs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4FCBA5BD" w14:textId="77777777" w:rsidR="00423B8B" w:rsidRPr="00E301AC" w:rsidRDefault="00423B8B">
      <w:pPr>
        <w:rPr>
          <w:rFonts w:asciiTheme="majorBidi" w:hAnsiTheme="majorBidi" w:cstheme="majorBidi"/>
        </w:rPr>
      </w:pPr>
      <w:r w:rsidRPr="00E301AC">
        <w:rPr>
          <w:rFonts w:asciiTheme="majorBidi" w:hAnsiTheme="majorBidi" w:cstheme="majorBidi"/>
        </w:rPr>
        <w:br w:type="page"/>
      </w:r>
    </w:p>
    <w:tbl>
      <w:tblPr>
        <w:tblW w:w="9281" w:type="dxa"/>
        <w:tblInd w:w="450" w:type="dxa"/>
        <w:tblLook w:val="01E0" w:firstRow="1" w:lastRow="1" w:firstColumn="1" w:lastColumn="1" w:noHBand="0" w:noVBand="0"/>
      </w:tblPr>
      <w:tblGrid>
        <w:gridCol w:w="4042"/>
        <w:gridCol w:w="976"/>
        <w:gridCol w:w="236"/>
        <w:gridCol w:w="1218"/>
        <w:gridCol w:w="269"/>
        <w:gridCol w:w="1065"/>
        <w:gridCol w:w="269"/>
        <w:gridCol w:w="1206"/>
      </w:tblGrid>
      <w:tr w:rsidR="003006A5" w:rsidRPr="00E301AC" w14:paraId="08556E3A" w14:textId="77777777" w:rsidTr="00000335">
        <w:tc>
          <w:tcPr>
            <w:tcW w:w="4042" w:type="dxa"/>
            <w:shd w:val="clear" w:color="auto" w:fill="FFFFFF"/>
          </w:tcPr>
          <w:p w14:paraId="3B4EBD2C" w14:textId="0187BF89" w:rsidR="003006A5" w:rsidRPr="00E301AC" w:rsidRDefault="003006A5" w:rsidP="00423B8B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  <w:r w:rsidRPr="00E301A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239" w:type="dxa"/>
            <w:gridSpan w:val="7"/>
            <w:shd w:val="clear" w:color="auto" w:fill="FFFFFF"/>
          </w:tcPr>
          <w:p w14:paraId="56BC13EE" w14:textId="77777777" w:rsidR="003006A5" w:rsidRPr="00E301AC" w:rsidRDefault="003006A5" w:rsidP="00423B8B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06A5" w:rsidRPr="00E301AC" w14:paraId="522708A4" w14:textId="77777777" w:rsidTr="00000335">
        <w:tc>
          <w:tcPr>
            <w:tcW w:w="4042" w:type="dxa"/>
            <w:shd w:val="clear" w:color="auto" w:fill="FFFFFF"/>
          </w:tcPr>
          <w:p w14:paraId="5072559A" w14:textId="77777777" w:rsidR="003006A5" w:rsidRPr="00E301AC" w:rsidRDefault="003006A5" w:rsidP="00423B8B">
            <w:pPr>
              <w:spacing w:line="240" w:lineRule="auto"/>
              <w:ind w:left="-18"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/>
              </w:rPr>
              <w:t>การกระทบยอดเพื่อหาอัตราภาษีที่แท้จริง</w:t>
            </w:r>
          </w:p>
        </w:tc>
        <w:tc>
          <w:tcPr>
            <w:tcW w:w="2430" w:type="dxa"/>
            <w:gridSpan w:val="3"/>
            <w:shd w:val="clear" w:color="auto" w:fill="FFFFFF"/>
          </w:tcPr>
          <w:p w14:paraId="4D4AC711" w14:textId="7B2249ED" w:rsidR="003006A5" w:rsidRPr="00E301AC" w:rsidRDefault="00C90145" w:rsidP="00423B8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DC46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69" w:type="dxa"/>
            <w:shd w:val="clear" w:color="auto" w:fill="FFFFFF"/>
          </w:tcPr>
          <w:p w14:paraId="48C3B403" w14:textId="77777777" w:rsidR="003006A5" w:rsidRPr="00E301AC" w:rsidRDefault="003006A5" w:rsidP="00423B8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540" w:type="dxa"/>
            <w:gridSpan w:val="3"/>
            <w:shd w:val="clear" w:color="auto" w:fill="FFFFFF"/>
          </w:tcPr>
          <w:p w14:paraId="16DDB2F4" w14:textId="238847A7" w:rsidR="003006A5" w:rsidRPr="00E301AC" w:rsidRDefault="00C90145" w:rsidP="00423B8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DC46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3006A5" w:rsidRPr="00E301AC" w14:paraId="6C56E922" w14:textId="77777777" w:rsidTr="00000335">
        <w:tc>
          <w:tcPr>
            <w:tcW w:w="4042" w:type="dxa"/>
            <w:shd w:val="clear" w:color="auto" w:fill="FFFFFF"/>
          </w:tcPr>
          <w:p w14:paraId="3E8358CA" w14:textId="77777777" w:rsidR="003006A5" w:rsidRPr="00E301AC" w:rsidRDefault="003006A5" w:rsidP="00423B8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6" w:type="dxa"/>
            <w:shd w:val="clear" w:color="auto" w:fill="FFFFFF"/>
          </w:tcPr>
          <w:p w14:paraId="4FF215B9" w14:textId="77777777" w:rsidR="003006A5" w:rsidRPr="00E301AC" w:rsidRDefault="003006A5" w:rsidP="00423B8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53839F8" w14:textId="77777777" w:rsidR="003006A5" w:rsidRPr="00E301AC" w:rsidRDefault="003006A5" w:rsidP="00423B8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FFFFFF"/>
          </w:tcPr>
          <w:p w14:paraId="291497D1" w14:textId="77777777" w:rsidR="003006A5" w:rsidRPr="00E301AC" w:rsidRDefault="003006A5" w:rsidP="00423B8B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FFFFFF"/>
          </w:tcPr>
          <w:p w14:paraId="1610F3A9" w14:textId="77777777" w:rsidR="003006A5" w:rsidRPr="00E301AC" w:rsidRDefault="003006A5" w:rsidP="00423B8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3605FDB" w14:textId="77777777" w:rsidR="003006A5" w:rsidRPr="00E301AC" w:rsidRDefault="003006A5" w:rsidP="00423B8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69" w:type="dxa"/>
            <w:shd w:val="clear" w:color="auto" w:fill="FFFFFF"/>
          </w:tcPr>
          <w:p w14:paraId="434A16A5" w14:textId="77777777" w:rsidR="003006A5" w:rsidRPr="00E301AC" w:rsidRDefault="003006A5" w:rsidP="00423B8B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FFFFFF"/>
          </w:tcPr>
          <w:p w14:paraId="0C5399BA" w14:textId="77777777" w:rsidR="003006A5" w:rsidRPr="00E301AC" w:rsidRDefault="003006A5" w:rsidP="00423B8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E3D299E" w14:textId="77777777" w:rsidR="003006A5" w:rsidRPr="00E301AC" w:rsidRDefault="003006A5" w:rsidP="00423B8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69" w:type="dxa"/>
            <w:shd w:val="clear" w:color="auto" w:fill="FFFFFF"/>
          </w:tcPr>
          <w:p w14:paraId="0B728352" w14:textId="77777777" w:rsidR="003006A5" w:rsidRPr="00E301AC" w:rsidRDefault="003006A5" w:rsidP="00423B8B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FFFFFF"/>
          </w:tcPr>
          <w:p w14:paraId="43248A13" w14:textId="77777777" w:rsidR="003006A5" w:rsidRPr="00E301AC" w:rsidRDefault="003006A5" w:rsidP="00423B8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BD1D7F6" w14:textId="77777777" w:rsidR="003006A5" w:rsidRPr="00E301AC" w:rsidRDefault="003006A5" w:rsidP="00423B8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C4647" w:rsidRPr="00E301AC" w14:paraId="5E806CC0" w14:textId="77777777" w:rsidTr="00000335">
        <w:tc>
          <w:tcPr>
            <w:tcW w:w="4042" w:type="dxa"/>
            <w:shd w:val="clear" w:color="auto" w:fill="FFFFFF"/>
          </w:tcPr>
          <w:p w14:paraId="5D3AA56D" w14:textId="77777777" w:rsidR="00DC4647" w:rsidRPr="00E301AC" w:rsidRDefault="00DC4647" w:rsidP="00DC46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76" w:type="dxa"/>
            <w:shd w:val="clear" w:color="auto" w:fill="FFFFFF"/>
          </w:tcPr>
          <w:p w14:paraId="2DE92BFA" w14:textId="77777777" w:rsidR="00DC4647" w:rsidRPr="00E301AC" w:rsidRDefault="00DC4647" w:rsidP="00DC464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FFFFFF"/>
          </w:tcPr>
          <w:p w14:paraId="6548E671" w14:textId="77777777" w:rsidR="00DC4647" w:rsidRPr="00E301AC" w:rsidRDefault="00DC4647" w:rsidP="00DC464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FFFFFF"/>
          </w:tcPr>
          <w:p w14:paraId="38BD67F9" w14:textId="1207CB51" w:rsidR="00DC4647" w:rsidRPr="00E301AC" w:rsidRDefault="00516CE3" w:rsidP="00DC464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6C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795,409</w:t>
            </w:r>
          </w:p>
        </w:tc>
        <w:tc>
          <w:tcPr>
            <w:tcW w:w="269" w:type="dxa"/>
            <w:shd w:val="clear" w:color="auto" w:fill="FFFFFF"/>
          </w:tcPr>
          <w:p w14:paraId="554A9D03" w14:textId="77777777" w:rsidR="00DC4647" w:rsidRPr="00E301AC" w:rsidRDefault="00DC4647" w:rsidP="00DC464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FFFFFF"/>
          </w:tcPr>
          <w:p w14:paraId="2A7668F6" w14:textId="77777777" w:rsidR="00DC4647" w:rsidRPr="00E301AC" w:rsidRDefault="00DC4647" w:rsidP="00DC464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FFFFFF"/>
          </w:tcPr>
          <w:p w14:paraId="1BA57C49" w14:textId="77777777" w:rsidR="00DC4647" w:rsidRPr="00E301AC" w:rsidRDefault="00DC4647" w:rsidP="00DC464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FFFFF"/>
          </w:tcPr>
          <w:p w14:paraId="369DCAF8" w14:textId="006AFA92" w:rsidR="00DC4647" w:rsidRPr="00E301AC" w:rsidRDefault="00DC4647" w:rsidP="00DC4647">
            <w:pPr>
              <w:pStyle w:val="acctfourfigures"/>
              <w:tabs>
                <w:tab w:val="clear" w:pos="765"/>
              </w:tabs>
              <w:spacing w:line="240" w:lineRule="auto"/>
              <w:ind w:left="-79"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22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140,386</w:t>
            </w:r>
          </w:p>
        </w:tc>
      </w:tr>
      <w:tr w:rsidR="00DC4647" w:rsidRPr="00E301AC" w14:paraId="59FCB1A3" w14:textId="77777777" w:rsidTr="00000335">
        <w:tc>
          <w:tcPr>
            <w:tcW w:w="4042" w:type="dxa"/>
            <w:shd w:val="clear" w:color="auto" w:fill="FFFFFF"/>
          </w:tcPr>
          <w:p w14:paraId="7FD8E7B9" w14:textId="77777777" w:rsidR="00DC4647" w:rsidRPr="00E301AC" w:rsidRDefault="00DC4647" w:rsidP="00DC46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76" w:type="dxa"/>
            <w:shd w:val="clear" w:color="auto" w:fill="FFFFFF"/>
          </w:tcPr>
          <w:p w14:paraId="3F3EAC94" w14:textId="3B0F56F4" w:rsidR="00DC4647" w:rsidRPr="00E301AC" w:rsidRDefault="00516CE3" w:rsidP="00DC464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20.00</w:t>
            </w:r>
          </w:p>
        </w:tc>
        <w:tc>
          <w:tcPr>
            <w:tcW w:w="236" w:type="dxa"/>
            <w:shd w:val="clear" w:color="auto" w:fill="FFFFFF"/>
          </w:tcPr>
          <w:p w14:paraId="626F73B8" w14:textId="77777777" w:rsidR="00DC4647" w:rsidRPr="00E301AC" w:rsidRDefault="00DC4647" w:rsidP="00DC464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FFFFFF"/>
          </w:tcPr>
          <w:p w14:paraId="68B73E65" w14:textId="2053890E" w:rsidR="00DC4647" w:rsidRPr="00E301AC" w:rsidRDefault="00516CE3" w:rsidP="00DC464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6C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159,082</w:t>
            </w:r>
          </w:p>
        </w:tc>
        <w:tc>
          <w:tcPr>
            <w:tcW w:w="269" w:type="dxa"/>
            <w:shd w:val="clear" w:color="auto" w:fill="FFFFFF"/>
          </w:tcPr>
          <w:p w14:paraId="58E19FC0" w14:textId="77777777" w:rsidR="00DC4647" w:rsidRPr="00E301AC" w:rsidRDefault="00DC4647" w:rsidP="00DC464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FFFFFF"/>
          </w:tcPr>
          <w:p w14:paraId="62BA7AA4" w14:textId="6F3570BC" w:rsidR="00DC4647" w:rsidRPr="00E301AC" w:rsidRDefault="00DC4647" w:rsidP="00DC464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20.00</w:t>
            </w:r>
          </w:p>
        </w:tc>
        <w:tc>
          <w:tcPr>
            <w:tcW w:w="269" w:type="dxa"/>
            <w:shd w:val="clear" w:color="auto" w:fill="FFFFFF"/>
          </w:tcPr>
          <w:p w14:paraId="26FFC304" w14:textId="77777777" w:rsidR="00DC4647" w:rsidRPr="00E301AC" w:rsidRDefault="00DC4647" w:rsidP="00DC464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FFFFF"/>
          </w:tcPr>
          <w:p w14:paraId="3CE93756" w14:textId="66160C40" w:rsidR="00DC4647" w:rsidRPr="00E301AC" w:rsidRDefault="00DC4647" w:rsidP="00DC464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22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28,077</w:t>
            </w:r>
          </w:p>
        </w:tc>
      </w:tr>
      <w:tr w:rsidR="00DC4647" w:rsidRPr="00E301AC" w14:paraId="45A0FE0B" w14:textId="77777777" w:rsidTr="00000335">
        <w:tc>
          <w:tcPr>
            <w:tcW w:w="4042" w:type="dxa"/>
            <w:shd w:val="clear" w:color="auto" w:fill="FFFFFF"/>
          </w:tcPr>
          <w:p w14:paraId="4E379A6C" w14:textId="77777777" w:rsidR="00DC4647" w:rsidRPr="00E301AC" w:rsidRDefault="00DC4647" w:rsidP="00DC464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76" w:type="dxa"/>
            <w:shd w:val="clear" w:color="auto" w:fill="FFFFFF"/>
          </w:tcPr>
          <w:p w14:paraId="462C03C4" w14:textId="77777777" w:rsidR="00DC4647" w:rsidRPr="00E301AC" w:rsidRDefault="00DC4647" w:rsidP="00DC464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14:paraId="21994A93" w14:textId="77777777" w:rsidR="00DC4647" w:rsidRPr="00E301AC" w:rsidRDefault="00DC4647" w:rsidP="00DC464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FFFFFF"/>
          </w:tcPr>
          <w:p w14:paraId="10CEB11D" w14:textId="611E4E99" w:rsidR="00DC4647" w:rsidRPr="00E301AC" w:rsidRDefault="002973FC" w:rsidP="00DC4647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(102,04</w:t>
            </w:r>
            <w:r w:rsidR="009D5D5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29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9" w:type="dxa"/>
            <w:shd w:val="clear" w:color="auto" w:fill="FFFFFF"/>
          </w:tcPr>
          <w:p w14:paraId="646D527E" w14:textId="77777777" w:rsidR="00DC4647" w:rsidRPr="00E301AC" w:rsidRDefault="00DC4647" w:rsidP="00DC464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FFFFFF"/>
          </w:tcPr>
          <w:p w14:paraId="51028503" w14:textId="77777777" w:rsidR="00DC4647" w:rsidRPr="00E301AC" w:rsidRDefault="00DC4647" w:rsidP="00DC464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FFFFFF"/>
          </w:tcPr>
          <w:p w14:paraId="68B5AABD" w14:textId="77777777" w:rsidR="00DC4647" w:rsidRPr="00E301AC" w:rsidRDefault="00DC4647" w:rsidP="00DC464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FFFFFF"/>
          </w:tcPr>
          <w:p w14:paraId="1C640F05" w14:textId="2ED73B97" w:rsidR="00DC4647" w:rsidRPr="00E301AC" w:rsidRDefault="00DC4647" w:rsidP="00DC4647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22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(47,197)</w:t>
            </w:r>
          </w:p>
        </w:tc>
      </w:tr>
      <w:tr w:rsidR="00DC4647" w:rsidRPr="00E301AC" w14:paraId="6E108200" w14:textId="77777777" w:rsidTr="00000335">
        <w:tc>
          <w:tcPr>
            <w:tcW w:w="4042" w:type="dxa"/>
            <w:shd w:val="clear" w:color="auto" w:fill="FFFFFF"/>
          </w:tcPr>
          <w:p w14:paraId="4C3ED3EC" w14:textId="77777777" w:rsidR="00DC4647" w:rsidRPr="00E301AC" w:rsidRDefault="00DC4647" w:rsidP="00DC464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ค่าใช้จ่ายที่มีสิทธิหักภาษีได้เพิ่มขึ้น</w:t>
            </w:r>
          </w:p>
        </w:tc>
        <w:tc>
          <w:tcPr>
            <w:tcW w:w="976" w:type="dxa"/>
            <w:shd w:val="clear" w:color="auto" w:fill="FFFFFF"/>
          </w:tcPr>
          <w:p w14:paraId="2154DC1A" w14:textId="77777777" w:rsidR="00DC4647" w:rsidRPr="00E301AC" w:rsidRDefault="00DC4647" w:rsidP="00DC464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14:paraId="4F8CA357" w14:textId="77777777" w:rsidR="00DC4647" w:rsidRPr="00E301AC" w:rsidRDefault="00DC4647" w:rsidP="00DC464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FFFFFF"/>
          </w:tcPr>
          <w:p w14:paraId="61632EE6" w14:textId="1946C710" w:rsidR="00DC4647" w:rsidRPr="00E301AC" w:rsidRDefault="002973FC" w:rsidP="00DC4647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(27</w:t>
            </w:r>
            <w:r w:rsidR="009D5D5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29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9" w:type="dxa"/>
            <w:shd w:val="clear" w:color="auto" w:fill="FFFFFF"/>
          </w:tcPr>
          <w:p w14:paraId="350B15C8" w14:textId="77777777" w:rsidR="00DC4647" w:rsidRPr="00E301AC" w:rsidRDefault="00DC4647" w:rsidP="00DC464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FFFFFF"/>
          </w:tcPr>
          <w:p w14:paraId="054F6689" w14:textId="77777777" w:rsidR="00DC4647" w:rsidRPr="00E301AC" w:rsidRDefault="00DC4647" w:rsidP="00DC464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FFFFFF"/>
          </w:tcPr>
          <w:p w14:paraId="521D572E" w14:textId="77777777" w:rsidR="00DC4647" w:rsidRPr="00E301AC" w:rsidRDefault="00DC4647" w:rsidP="00DC464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FFFFFF"/>
          </w:tcPr>
          <w:p w14:paraId="4AA66F81" w14:textId="6B96BBA6" w:rsidR="00DC4647" w:rsidRPr="00E301AC" w:rsidRDefault="00DC4647" w:rsidP="00DC4647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22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(264)</w:t>
            </w:r>
          </w:p>
        </w:tc>
      </w:tr>
      <w:tr w:rsidR="00DC4647" w:rsidRPr="00E301AC" w14:paraId="5D479B33" w14:textId="77777777" w:rsidTr="00000335">
        <w:tc>
          <w:tcPr>
            <w:tcW w:w="4042" w:type="dxa"/>
            <w:shd w:val="clear" w:color="auto" w:fill="FFFFFF"/>
          </w:tcPr>
          <w:p w14:paraId="0A58278C" w14:textId="77777777" w:rsidR="00DC4647" w:rsidRPr="00E301AC" w:rsidRDefault="00DC4647" w:rsidP="00DC464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76" w:type="dxa"/>
            <w:shd w:val="clear" w:color="auto" w:fill="FFFFFF"/>
          </w:tcPr>
          <w:p w14:paraId="72F1EEE9" w14:textId="77777777" w:rsidR="00DC4647" w:rsidRPr="00E301AC" w:rsidRDefault="00DC4647" w:rsidP="00DC464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14:paraId="466764AB" w14:textId="77777777" w:rsidR="00DC4647" w:rsidRPr="00E301AC" w:rsidRDefault="00DC4647" w:rsidP="00DC464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FFFFFF"/>
          </w:tcPr>
          <w:p w14:paraId="078DD010" w14:textId="100184A3" w:rsidR="00DC4647" w:rsidRPr="00E301AC" w:rsidRDefault="002973FC" w:rsidP="00DC4647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9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1,286</w:t>
            </w:r>
          </w:p>
        </w:tc>
        <w:tc>
          <w:tcPr>
            <w:tcW w:w="269" w:type="dxa"/>
            <w:shd w:val="clear" w:color="auto" w:fill="FFFFFF"/>
          </w:tcPr>
          <w:p w14:paraId="6673A46A" w14:textId="77777777" w:rsidR="00DC4647" w:rsidRPr="00E301AC" w:rsidRDefault="00DC4647" w:rsidP="00DC464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FFFFFF"/>
          </w:tcPr>
          <w:p w14:paraId="7D7775F5" w14:textId="77777777" w:rsidR="00DC4647" w:rsidRPr="00E301AC" w:rsidRDefault="00DC4647" w:rsidP="00DC464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FFFFFF"/>
          </w:tcPr>
          <w:p w14:paraId="6AF53714" w14:textId="77777777" w:rsidR="00DC4647" w:rsidRPr="00E301AC" w:rsidRDefault="00DC4647" w:rsidP="00DC464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FFFFFF"/>
          </w:tcPr>
          <w:p w14:paraId="5C4EFCDD" w14:textId="58D8F608" w:rsidR="00DC4647" w:rsidRPr="00E301AC" w:rsidRDefault="00DC4647" w:rsidP="00DC464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22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1,785</w:t>
            </w:r>
          </w:p>
        </w:tc>
      </w:tr>
      <w:tr w:rsidR="00C276C5" w:rsidRPr="00E301AC" w14:paraId="04DC467D" w14:textId="77777777" w:rsidTr="00000335">
        <w:tc>
          <w:tcPr>
            <w:tcW w:w="4042" w:type="dxa"/>
            <w:shd w:val="clear" w:color="auto" w:fill="FFFFFF"/>
          </w:tcPr>
          <w:p w14:paraId="3953D132" w14:textId="706EE73B" w:rsidR="00C276C5" w:rsidRPr="00E301AC" w:rsidRDefault="00C276C5" w:rsidP="00DC464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ผลขาดทุนสะสมทางภาษี</w:t>
            </w:r>
          </w:p>
        </w:tc>
        <w:tc>
          <w:tcPr>
            <w:tcW w:w="976" w:type="dxa"/>
            <w:shd w:val="clear" w:color="auto" w:fill="FFFFFF"/>
          </w:tcPr>
          <w:p w14:paraId="5F8D3BD3" w14:textId="77777777" w:rsidR="00C276C5" w:rsidRPr="00E301AC" w:rsidRDefault="00C276C5" w:rsidP="00DC464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14:paraId="483CE8EA" w14:textId="77777777" w:rsidR="00C276C5" w:rsidRPr="00E301AC" w:rsidRDefault="00C276C5" w:rsidP="00DC464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FFFFFF"/>
          </w:tcPr>
          <w:p w14:paraId="63C03BFC" w14:textId="34E65462" w:rsidR="00C276C5" w:rsidRPr="002973FC" w:rsidRDefault="00C276C5" w:rsidP="00DC4647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49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E2E4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419</w:t>
            </w:r>
          </w:p>
        </w:tc>
        <w:tc>
          <w:tcPr>
            <w:tcW w:w="269" w:type="dxa"/>
            <w:shd w:val="clear" w:color="auto" w:fill="FFFFFF"/>
          </w:tcPr>
          <w:p w14:paraId="60CA30B9" w14:textId="77777777" w:rsidR="00C276C5" w:rsidRPr="00E301AC" w:rsidRDefault="00C276C5" w:rsidP="00DC464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FFFFFF"/>
          </w:tcPr>
          <w:p w14:paraId="47BC24EA" w14:textId="77777777" w:rsidR="00C276C5" w:rsidRPr="00E301AC" w:rsidRDefault="00C276C5" w:rsidP="00DC464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FFFFFF"/>
          </w:tcPr>
          <w:p w14:paraId="17E0FA94" w14:textId="77777777" w:rsidR="00C276C5" w:rsidRPr="00E301AC" w:rsidRDefault="00C276C5" w:rsidP="00DC464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FFFFFF"/>
          </w:tcPr>
          <w:p w14:paraId="2CF9C3E0" w14:textId="0D5709B8" w:rsidR="00C276C5" w:rsidRPr="00052275" w:rsidRDefault="004E2E43" w:rsidP="004E2E43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276C5" w:rsidRPr="00E301AC" w14:paraId="270D18DB" w14:textId="77777777" w:rsidTr="00000335">
        <w:tc>
          <w:tcPr>
            <w:tcW w:w="4042" w:type="dxa"/>
            <w:shd w:val="clear" w:color="auto" w:fill="FFFFFF"/>
          </w:tcPr>
          <w:p w14:paraId="193BF208" w14:textId="06415973" w:rsidR="00C276C5" w:rsidRPr="00E301AC" w:rsidRDefault="00C276C5" w:rsidP="00DC464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ผลขาดทุนสะสมทางภาษีใช้ไป</w:t>
            </w:r>
          </w:p>
        </w:tc>
        <w:tc>
          <w:tcPr>
            <w:tcW w:w="976" w:type="dxa"/>
            <w:shd w:val="clear" w:color="auto" w:fill="FFFFFF"/>
          </w:tcPr>
          <w:p w14:paraId="2BC0CDE9" w14:textId="77777777" w:rsidR="00C276C5" w:rsidRPr="00E301AC" w:rsidRDefault="00C276C5" w:rsidP="00DC464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14:paraId="1EA8358B" w14:textId="77777777" w:rsidR="00C276C5" w:rsidRPr="00E301AC" w:rsidRDefault="00C276C5" w:rsidP="00DC464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FFFFFF"/>
          </w:tcPr>
          <w:p w14:paraId="361ADD6E" w14:textId="23F9B3D4" w:rsidR="00C276C5" w:rsidRPr="002973FC" w:rsidRDefault="00C276C5" w:rsidP="00DC4647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(49,309)</w:t>
            </w:r>
          </w:p>
        </w:tc>
        <w:tc>
          <w:tcPr>
            <w:tcW w:w="269" w:type="dxa"/>
            <w:shd w:val="clear" w:color="auto" w:fill="FFFFFF"/>
          </w:tcPr>
          <w:p w14:paraId="3FAD86D3" w14:textId="77777777" w:rsidR="00C276C5" w:rsidRPr="00E301AC" w:rsidRDefault="00C276C5" w:rsidP="00DC464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FFFFFF"/>
          </w:tcPr>
          <w:p w14:paraId="7F1A1986" w14:textId="77777777" w:rsidR="00C276C5" w:rsidRPr="00E301AC" w:rsidRDefault="00C276C5" w:rsidP="00DC464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FFFFFF"/>
          </w:tcPr>
          <w:p w14:paraId="275237D2" w14:textId="77777777" w:rsidR="00C276C5" w:rsidRPr="00E301AC" w:rsidRDefault="00C276C5" w:rsidP="00DC464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FFFFFF"/>
          </w:tcPr>
          <w:p w14:paraId="18343CCC" w14:textId="5F1C9CA0" w:rsidR="00C276C5" w:rsidRPr="00052275" w:rsidRDefault="004E2E43" w:rsidP="004E2E43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E2E43" w:rsidRPr="00E301AC" w14:paraId="5E699D16" w14:textId="77777777" w:rsidTr="00000335">
        <w:tc>
          <w:tcPr>
            <w:tcW w:w="4042" w:type="dxa"/>
            <w:shd w:val="clear" w:color="auto" w:fill="FFFFFF"/>
          </w:tcPr>
          <w:p w14:paraId="23CDF1CB" w14:textId="1C1A8AD4" w:rsidR="004E2E43" w:rsidRDefault="004E2E43" w:rsidP="00DC464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76" w:type="dxa"/>
            <w:shd w:val="clear" w:color="auto" w:fill="FFFFFF"/>
          </w:tcPr>
          <w:p w14:paraId="2EC1BAD6" w14:textId="77777777" w:rsidR="004E2E43" w:rsidRPr="00E301AC" w:rsidRDefault="004E2E43" w:rsidP="00DC464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14:paraId="59295F29" w14:textId="77777777" w:rsidR="004E2E43" w:rsidRPr="00E301AC" w:rsidRDefault="004E2E43" w:rsidP="00DC464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FFFFFF"/>
          </w:tcPr>
          <w:p w14:paraId="2334834F" w14:textId="53E82EC4" w:rsidR="004E2E43" w:rsidRDefault="004E2E43" w:rsidP="00DC4647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110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9" w:type="dxa"/>
            <w:shd w:val="clear" w:color="auto" w:fill="FFFFFF"/>
          </w:tcPr>
          <w:p w14:paraId="309E3841" w14:textId="77777777" w:rsidR="004E2E43" w:rsidRPr="00E301AC" w:rsidRDefault="004E2E43" w:rsidP="00DC464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FFFFFF"/>
          </w:tcPr>
          <w:p w14:paraId="40E0E530" w14:textId="77777777" w:rsidR="004E2E43" w:rsidRPr="00E301AC" w:rsidRDefault="004E2E43" w:rsidP="00DC464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FFFFFF"/>
          </w:tcPr>
          <w:p w14:paraId="0EC53889" w14:textId="77777777" w:rsidR="004E2E43" w:rsidRPr="00E301AC" w:rsidRDefault="004E2E43" w:rsidP="00DC464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FFFFFF"/>
          </w:tcPr>
          <w:p w14:paraId="3F1687EE" w14:textId="67B19C96" w:rsidR="004E2E43" w:rsidRPr="00052275" w:rsidRDefault="004E2E43" w:rsidP="004E2E43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C4647" w:rsidRPr="00E301AC" w14:paraId="62C17BF1" w14:textId="77777777" w:rsidTr="00000335">
        <w:tc>
          <w:tcPr>
            <w:tcW w:w="4042" w:type="dxa"/>
            <w:shd w:val="clear" w:color="auto" w:fill="FFFFFF"/>
          </w:tcPr>
          <w:p w14:paraId="7E29F1DA" w14:textId="77777777" w:rsidR="00DC4647" w:rsidRPr="00E301AC" w:rsidRDefault="00DC4647" w:rsidP="00DC4647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A3021B2" w14:textId="40CCC4E7" w:rsidR="00DC4647" w:rsidRPr="00E301AC" w:rsidRDefault="002973FC" w:rsidP="00DC464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7.30</w:t>
            </w:r>
          </w:p>
        </w:tc>
        <w:tc>
          <w:tcPr>
            <w:tcW w:w="236" w:type="dxa"/>
            <w:shd w:val="clear" w:color="auto" w:fill="FFFFFF"/>
          </w:tcPr>
          <w:p w14:paraId="138979EA" w14:textId="77777777" w:rsidR="00DC4647" w:rsidRPr="00E301AC" w:rsidRDefault="00DC4647" w:rsidP="00DC464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C16CE17" w14:textId="622D9473" w:rsidR="00DC4647" w:rsidRPr="00E301AC" w:rsidRDefault="002973FC" w:rsidP="00DC464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73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58,052</w:t>
            </w:r>
          </w:p>
        </w:tc>
        <w:tc>
          <w:tcPr>
            <w:tcW w:w="269" w:type="dxa"/>
            <w:shd w:val="clear" w:color="auto" w:fill="FFFFFF"/>
          </w:tcPr>
          <w:p w14:paraId="31ED1828" w14:textId="77777777" w:rsidR="00DC4647" w:rsidRPr="00E301AC" w:rsidRDefault="00DC4647" w:rsidP="00DC464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FC47B2A" w14:textId="5AF820FB" w:rsidR="00DC4647" w:rsidRPr="00E301AC" w:rsidRDefault="00DC4647" w:rsidP="00DC464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0522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12.54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9" w:type="dxa"/>
            <w:shd w:val="clear" w:color="auto" w:fill="FFFFFF"/>
          </w:tcPr>
          <w:p w14:paraId="5FB5E2C8" w14:textId="77777777" w:rsidR="00DC4647" w:rsidRPr="00E301AC" w:rsidRDefault="00DC4647" w:rsidP="00DC464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FC9FB7B" w14:textId="79F08B25" w:rsidR="00DC4647" w:rsidRPr="00E301AC" w:rsidRDefault="00DC4647" w:rsidP="00DC4647">
            <w:pPr>
              <w:pStyle w:val="acctfourfigures"/>
              <w:tabs>
                <w:tab w:val="clear" w:pos="765"/>
              </w:tabs>
              <w:spacing w:line="240" w:lineRule="auto"/>
              <w:ind w:left="-79"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22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(17,599)</w:t>
            </w:r>
          </w:p>
        </w:tc>
      </w:tr>
    </w:tbl>
    <w:p w14:paraId="6BFF6CD3" w14:textId="422DD923" w:rsidR="003006A5" w:rsidRPr="00E301AC" w:rsidRDefault="003006A5">
      <w:pPr>
        <w:spacing w:line="240" w:lineRule="auto"/>
        <w:rPr>
          <w:rFonts w:asciiTheme="majorBidi" w:hAnsiTheme="majorBidi" w:cstheme="majorBidi"/>
          <w:bCs/>
          <w:sz w:val="30"/>
          <w:szCs w:val="30"/>
        </w:rPr>
      </w:pPr>
      <w:r w:rsidRPr="00E301AC">
        <w:rPr>
          <w:rFonts w:asciiTheme="majorBidi" w:hAnsiTheme="majorBidi" w:cstheme="majorBidi"/>
          <w:bCs/>
          <w:sz w:val="24"/>
          <w:szCs w:val="24"/>
        </w:rPr>
        <w:t xml:space="preserve"> </w:t>
      </w:r>
    </w:p>
    <w:tbl>
      <w:tblPr>
        <w:tblW w:w="963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050"/>
        <w:gridCol w:w="1170"/>
        <w:gridCol w:w="270"/>
        <w:gridCol w:w="1260"/>
        <w:gridCol w:w="270"/>
        <w:gridCol w:w="1170"/>
        <w:gridCol w:w="270"/>
        <w:gridCol w:w="1170"/>
      </w:tblGrid>
      <w:tr w:rsidR="003006A5" w:rsidRPr="00E301AC" w14:paraId="24ECA834" w14:textId="77777777" w:rsidTr="00EA03A1">
        <w:tc>
          <w:tcPr>
            <w:tcW w:w="4050" w:type="dxa"/>
          </w:tcPr>
          <w:p w14:paraId="40FED263" w14:textId="77777777" w:rsidR="003006A5" w:rsidRPr="00E301AC" w:rsidRDefault="003006A5" w:rsidP="00423B8B">
            <w:pPr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14:paraId="0ADA03FF" w14:textId="77777777" w:rsidR="003006A5" w:rsidRPr="00E301AC" w:rsidRDefault="003006A5" w:rsidP="00423B8B">
            <w:pPr>
              <w:pStyle w:val="BodyText"/>
              <w:spacing w:after="0" w:line="240" w:lineRule="auto"/>
              <w:ind w:left="-105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งบการเงินที่แสดงเงินลงทุนตามวิธีส่วนได้เสียและ</w:t>
            </w:r>
          </w:p>
          <w:p w14:paraId="68D813EB" w14:textId="77777777" w:rsidR="003006A5" w:rsidRPr="00E301AC" w:rsidRDefault="003006A5" w:rsidP="00423B8B">
            <w:pPr>
              <w:pStyle w:val="BodyText"/>
              <w:spacing w:after="0" w:line="240" w:lineRule="auto"/>
              <w:ind w:left="-10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06A5" w:rsidRPr="00E301AC" w14:paraId="67FE3EEA" w14:textId="77777777" w:rsidTr="00EA03A1">
        <w:tc>
          <w:tcPr>
            <w:tcW w:w="4050" w:type="dxa"/>
          </w:tcPr>
          <w:p w14:paraId="25FD8C10" w14:textId="77777777" w:rsidR="003006A5" w:rsidRPr="0050162F" w:rsidRDefault="003006A5" w:rsidP="00423B8B">
            <w:pPr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016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00" w:type="dxa"/>
            <w:gridSpan w:val="3"/>
            <w:vAlign w:val="bottom"/>
          </w:tcPr>
          <w:p w14:paraId="0AF30BFF" w14:textId="77777777" w:rsidR="003006A5" w:rsidRPr="00E301AC" w:rsidRDefault="003006A5" w:rsidP="00423B8B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291FE25F" w14:textId="77777777" w:rsidR="003006A5" w:rsidRPr="00E301AC" w:rsidRDefault="003006A5" w:rsidP="00423B8B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473C1AD9" w14:textId="77777777" w:rsidR="003006A5" w:rsidRPr="00E301AC" w:rsidRDefault="003006A5" w:rsidP="00423B8B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</w:p>
        </w:tc>
      </w:tr>
      <w:tr w:rsidR="003006A5" w:rsidRPr="00E301AC" w14:paraId="6665185E" w14:textId="77777777" w:rsidTr="00423B8B">
        <w:tc>
          <w:tcPr>
            <w:tcW w:w="4050" w:type="dxa"/>
          </w:tcPr>
          <w:p w14:paraId="1FC0932B" w14:textId="508EB338" w:rsidR="003006A5" w:rsidRPr="0050162F" w:rsidRDefault="003006A5" w:rsidP="00423B8B">
            <w:pPr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016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90145" w:rsidRPr="005016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5016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5016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170" w:type="dxa"/>
          </w:tcPr>
          <w:p w14:paraId="39DA8B46" w14:textId="47F48F52" w:rsidR="003006A5" w:rsidRPr="00E301AC" w:rsidRDefault="00C90145" w:rsidP="00423B8B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DC46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101DCE2E" w14:textId="77777777" w:rsidR="003006A5" w:rsidRPr="00E301AC" w:rsidRDefault="003006A5" w:rsidP="00423B8B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7B74B4" w14:textId="6ABCBF6B" w:rsidR="003006A5" w:rsidRPr="00E301AC" w:rsidRDefault="00C90145" w:rsidP="00423B8B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DC46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vAlign w:val="bottom"/>
          </w:tcPr>
          <w:p w14:paraId="35390DDC" w14:textId="77777777" w:rsidR="003006A5" w:rsidRPr="00E301AC" w:rsidRDefault="003006A5" w:rsidP="00423B8B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D57D0C" w14:textId="6A387CD1" w:rsidR="003006A5" w:rsidRPr="00E301AC" w:rsidRDefault="00C90145" w:rsidP="00423B8B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DC46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612B242D" w14:textId="77777777" w:rsidR="003006A5" w:rsidRPr="00E301AC" w:rsidRDefault="003006A5" w:rsidP="00423B8B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17C4FD" w14:textId="29294D19" w:rsidR="003006A5" w:rsidRPr="00E301AC" w:rsidRDefault="00C90145" w:rsidP="00423B8B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DC46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3006A5" w:rsidRPr="00E301AC" w14:paraId="79CE4C0E" w14:textId="77777777" w:rsidTr="00EA03A1">
        <w:tc>
          <w:tcPr>
            <w:tcW w:w="4050" w:type="dxa"/>
          </w:tcPr>
          <w:p w14:paraId="4F64CBA7" w14:textId="77777777" w:rsidR="003006A5" w:rsidRPr="00E301AC" w:rsidRDefault="003006A5" w:rsidP="00423B8B">
            <w:pPr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68E5A905" w14:textId="77777777" w:rsidR="003006A5" w:rsidRPr="00E301AC" w:rsidRDefault="003006A5" w:rsidP="00423B8B">
            <w:pPr>
              <w:pStyle w:val="BodyText"/>
              <w:tabs>
                <w:tab w:val="decimal" w:pos="-108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C4647" w:rsidRPr="00E301AC" w14:paraId="26DDFE48" w14:textId="77777777" w:rsidTr="00423B8B">
        <w:tc>
          <w:tcPr>
            <w:tcW w:w="4050" w:type="dxa"/>
          </w:tcPr>
          <w:p w14:paraId="7A48B2E3" w14:textId="77777777" w:rsidR="00DC4647" w:rsidRPr="00E301AC" w:rsidRDefault="00DC4647" w:rsidP="00DC4647">
            <w:pPr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5203ADC4" w14:textId="20A24B97" w:rsidR="00DC4647" w:rsidRPr="00E301AC" w:rsidRDefault="00F25CC6" w:rsidP="00DC4647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25C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74,836</w:t>
            </w:r>
          </w:p>
        </w:tc>
        <w:tc>
          <w:tcPr>
            <w:tcW w:w="270" w:type="dxa"/>
            <w:vAlign w:val="bottom"/>
          </w:tcPr>
          <w:p w14:paraId="722E296B" w14:textId="77777777" w:rsidR="00DC4647" w:rsidRPr="00E301AC" w:rsidRDefault="00DC4647" w:rsidP="00DC4647">
            <w:pPr>
              <w:tabs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FF7D951" w14:textId="030FB85F" w:rsidR="00DC4647" w:rsidRPr="00E301AC" w:rsidRDefault="00DC4647" w:rsidP="00DC4647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03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128,156</w:t>
            </w:r>
          </w:p>
        </w:tc>
        <w:tc>
          <w:tcPr>
            <w:tcW w:w="270" w:type="dxa"/>
            <w:vAlign w:val="bottom"/>
          </w:tcPr>
          <w:p w14:paraId="1258E48D" w14:textId="77777777" w:rsidR="00DC4647" w:rsidRPr="00E301AC" w:rsidRDefault="00DC4647" w:rsidP="00DC4647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744ACE4" w14:textId="4E88B508" w:rsidR="00DC4647" w:rsidRPr="00E301AC" w:rsidRDefault="00F25CC6" w:rsidP="00DC4647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25CC6">
              <w:rPr>
                <w:rFonts w:asciiTheme="majorBidi" w:hAnsiTheme="majorBidi" w:cstheme="majorBidi"/>
                <w:sz w:val="30"/>
                <w:szCs w:val="30"/>
              </w:rPr>
              <w:t>(622,243)</w:t>
            </w:r>
          </w:p>
        </w:tc>
        <w:tc>
          <w:tcPr>
            <w:tcW w:w="270" w:type="dxa"/>
            <w:vAlign w:val="bottom"/>
          </w:tcPr>
          <w:p w14:paraId="20A9A576" w14:textId="77777777" w:rsidR="00DC4647" w:rsidRPr="00E301AC" w:rsidRDefault="00DC4647" w:rsidP="00DC4647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3D5272" w14:textId="279B03F2" w:rsidR="00DC4647" w:rsidRPr="00E301AC" w:rsidRDefault="00DC4647" w:rsidP="00DC4647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A03A1">
              <w:rPr>
                <w:rFonts w:asciiTheme="majorBidi" w:hAnsiTheme="majorBidi" w:cstheme="majorBidi"/>
                <w:sz w:val="30"/>
                <w:szCs w:val="30"/>
              </w:rPr>
              <w:t>(418,509)</w:t>
            </w:r>
          </w:p>
        </w:tc>
      </w:tr>
      <w:tr w:rsidR="00DC4647" w:rsidRPr="00E301AC" w14:paraId="4A48E7F8" w14:textId="77777777" w:rsidTr="00423B8B">
        <w:tc>
          <w:tcPr>
            <w:tcW w:w="4050" w:type="dxa"/>
          </w:tcPr>
          <w:p w14:paraId="2D70D9F6" w14:textId="77777777" w:rsidR="00DC4647" w:rsidRPr="00E301AC" w:rsidRDefault="00DC4647" w:rsidP="00DC4647">
            <w:pPr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D6688FC" w14:textId="159377CD" w:rsidR="00DC4647" w:rsidRPr="00E301AC" w:rsidRDefault="00F25CC6" w:rsidP="00DC4647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25CC6">
              <w:rPr>
                <w:rFonts w:asciiTheme="majorBidi" w:hAnsiTheme="majorBidi" w:cstheme="majorBidi"/>
                <w:sz w:val="30"/>
                <w:szCs w:val="30"/>
              </w:rPr>
              <w:t>(74,836)</w:t>
            </w:r>
          </w:p>
        </w:tc>
        <w:tc>
          <w:tcPr>
            <w:tcW w:w="270" w:type="dxa"/>
            <w:vAlign w:val="bottom"/>
          </w:tcPr>
          <w:p w14:paraId="41A2047D" w14:textId="77777777" w:rsidR="00DC4647" w:rsidRPr="00E301AC" w:rsidRDefault="00DC4647" w:rsidP="00DC4647">
            <w:pPr>
              <w:tabs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F92FA2F" w14:textId="40346919" w:rsidR="00DC4647" w:rsidRPr="00E301AC" w:rsidRDefault="00DC4647" w:rsidP="00DC4647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A03A1">
              <w:rPr>
                <w:rFonts w:asciiTheme="majorBidi" w:hAnsiTheme="majorBidi" w:cstheme="majorBidi"/>
                <w:sz w:val="30"/>
                <w:szCs w:val="30"/>
              </w:rPr>
              <w:t>128,156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4494E7EB" w14:textId="77777777" w:rsidR="00DC4647" w:rsidRPr="00E301AC" w:rsidRDefault="00DC4647" w:rsidP="00DC4647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F91EC2E" w14:textId="2C988720" w:rsidR="00DC4647" w:rsidRPr="00E301AC" w:rsidRDefault="00F25CC6" w:rsidP="00DC4647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25CC6">
              <w:rPr>
                <w:rFonts w:asciiTheme="majorBidi" w:hAnsiTheme="majorBidi" w:cstheme="majorBidi"/>
                <w:sz w:val="30"/>
                <w:szCs w:val="30"/>
              </w:rPr>
              <w:t>74,836</w:t>
            </w:r>
          </w:p>
        </w:tc>
        <w:tc>
          <w:tcPr>
            <w:tcW w:w="270" w:type="dxa"/>
            <w:vAlign w:val="bottom"/>
          </w:tcPr>
          <w:p w14:paraId="3C1E50F7" w14:textId="77777777" w:rsidR="00DC4647" w:rsidRPr="00E301AC" w:rsidRDefault="00DC4647" w:rsidP="00DC4647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214ECAB" w14:textId="0D472145" w:rsidR="00DC4647" w:rsidRPr="00E301AC" w:rsidRDefault="00DC4647" w:rsidP="00DC4647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A03A1">
              <w:rPr>
                <w:rFonts w:asciiTheme="majorBidi" w:hAnsiTheme="majorBidi" w:cstheme="majorBidi"/>
                <w:sz w:val="30"/>
                <w:szCs w:val="30"/>
              </w:rPr>
              <w:t>128,156</w:t>
            </w:r>
          </w:p>
        </w:tc>
      </w:tr>
      <w:tr w:rsidR="00DC4647" w:rsidRPr="00E301AC" w14:paraId="40AABD97" w14:textId="77777777" w:rsidTr="00423B8B">
        <w:tc>
          <w:tcPr>
            <w:tcW w:w="4050" w:type="dxa"/>
          </w:tcPr>
          <w:p w14:paraId="69F7ECC2" w14:textId="35D44FE9" w:rsidR="00DC4647" w:rsidRPr="00E301AC" w:rsidRDefault="00DC4647" w:rsidP="00DC4647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สินทรัพย์</w:t>
            </w:r>
            <w:r w:rsidRPr="00E301AC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 xml:space="preserve"> (</w:t>
            </w:r>
            <w:r w:rsidRPr="00E301AC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หนี้สิน) ภาษีเงินได้รอการตัดบัญชีสุทธิ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42BC3F" w14:textId="28CFF6D3" w:rsidR="00DC4647" w:rsidRPr="00E301AC" w:rsidRDefault="00084CAD" w:rsidP="00DC464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63C9AB3" w14:textId="77777777" w:rsidR="00DC4647" w:rsidRPr="00E301AC" w:rsidRDefault="00DC4647" w:rsidP="00DC4647">
            <w:pPr>
              <w:tabs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078863" w14:textId="58FF560E" w:rsidR="00DC4647" w:rsidRPr="00E301AC" w:rsidRDefault="00DC4647" w:rsidP="00DC4647">
            <w:pPr>
              <w:pStyle w:val="BodyText"/>
              <w:tabs>
                <w:tab w:val="decimal" w:pos="609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208231E" w14:textId="77777777" w:rsidR="00DC4647" w:rsidRPr="00E301AC" w:rsidRDefault="00DC4647" w:rsidP="00DC4647">
            <w:pPr>
              <w:tabs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3817FA" w14:textId="56212D48" w:rsidR="00DC4647" w:rsidRPr="00E301AC" w:rsidRDefault="00084CAD" w:rsidP="00DC4647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4C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(547,407)</w:t>
            </w:r>
          </w:p>
        </w:tc>
        <w:tc>
          <w:tcPr>
            <w:tcW w:w="270" w:type="dxa"/>
            <w:vAlign w:val="bottom"/>
          </w:tcPr>
          <w:p w14:paraId="1BFCC91C" w14:textId="77777777" w:rsidR="00DC4647" w:rsidRPr="00E301AC" w:rsidRDefault="00DC4647" w:rsidP="00DC4647">
            <w:pPr>
              <w:tabs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BBF13E" w14:textId="706857AE" w:rsidR="00DC4647" w:rsidRPr="00E301AC" w:rsidRDefault="00DC4647" w:rsidP="00DC4647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03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(290,353)</w:t>
            </w:r>
          </w:p>
        </w:tc>
      </w:tr>
    </w:tbl>
    <w:p w14:paraId="5F0BC1C8" w14:textId="62CFA570" w:rsidR="0028587B" w:rsidRPr="00E301AC" w:rsidRDefault="003006A5">
      <w:pPr>
        <w:spacing w:line="240" w:lineRule="auto"/>
        <w:rPr>
          <w:rFonts w:asciiTheme="majorBidi" w:hAnsiTheme="majorBidi" w:cstheme="majorBidi"/>
          <w:bCs/>
          <w:sz w:val="24"/>
          <w:szCs w:val="24"/>
        </w:rPr>
      </w:pPr>
      <w:r w:rsidRPr="00E301AC">
        <w:rPr>
          <w:rFonts w:asciiTheme="majorBidi" w:hAnsiTheme="majorBidi" w:cstheme="majorBidi"/>
          <w:bCs/>
          <w:sz w:val="24"/>
          <w:szCs w:val="24"/>
        </w:rPr>
        <w:t xml:space="preserve"> </w:t>
      </w:r>
    </w:p>
    <w:p w14:paraId="209D1509" w14:textId="453CC13A" w:rsidR="00F93497" w:rsidRPr="00E301AC" w:rsidRDefault="00F93497">
      <w:pPr>
        <w:spacing w:line="240" w:lineRule="auto"/>
        <w:rPr>
          <w:rFonts w:asciiTheme="majorBidi" w:hAnsiTheme="majorBidi" w:cstheme="majorBidi"/>
          <w:bCs/>
          <w:sz w:val="24"/>
          <w:szCs w:val="24"/>
        </w:rPr>
      </w:pPr>
    </w:p>
    <w:p w14:paraId="7DD82BB8" w14:textId="77777777" w:rsidR="00423B8B" w:rsidRPr="00E301AC" w:rsidRDefault="00423B8B">
      <w:pPr>
        <w:rPr>
          <w:rFonts w:asciiTheme="majorBidi" w:hAnsiTheme="majorBidi" w:cstheme="majorBidi"/>
        </w:rPr>
      </w:pPr>
      <w:r w:rsidRPr="00E301AC">
        <w:rPr>
          <w:rFonts w:asciiTheme="majorBidi" w:hAnsiTheme="majorBidi" w:cstheme="majorBidi"/>
        </w:rPr>
        <w:br w:type="page"/>
      </w:r>
    </w:p>
    <w:tbl>
      <w:tblPr>
        <w:tblW w:w="9988" w:type="dxa"/>
        <w:tblLayout w:type="fixed"/>
        <w:tblLook w:val="0000" w:firstRow="0" w:lastRow="0" w:firstColumn="0" w:lastColumn="0" w:noHBand="0" w:noVBand="0"/>
      </w:tblPr>
      <w:tblGrid>
        <w:gridCol w:w="3780"/>
        <w:gridCol w:w="1528"/>
        <w:gridCol w:w="270"/>
        <w:gridCol w:w="1242"/>
        <w:gridCol w:w="270"/>
        <w:gridCol w:w="1170"/>
        <w:gridCol w:w="270"/>
        <w:gridCol w:w="1458"/>
      </w:tblGrid>
      <w:tr w:rsidR="004F0FE4" w:rsidRPr="00E301AC" w14:paraId="0757A013" w14:textId="77777777" w:rsidTr="00E301AC">
        <w:tc>
          <w:tcPr>
            <w:tcW w:w="3780" w:type="dxa"/>
          </w:tcPr>
          <w:p w14:paraId="72521DFF" w14:textId="2FB996BA" w:rsidR="004F0FE4" w:rsidRPr="00E301AC" w:rsidRDefault="00233302" w:rsidP="00A13F0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</w:rPr>
              <w:lastRenderedPageBreak/>
              <w:br w:type="page"/>
            </w:r>
            <w:r w:rsidR="004F0FE4" w:rsidRPr="00E301A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6208" w:type="dxa"/>
            <w:gridSpan w:val="7"/>
          </w:tcPr>
          <w:p w14:paraId="5355A6D0" w14:textId="77777777" w:rsidR="004F0FE4" w:rsidRPr="00E301AC" w:rsidRDefault="004F0FE4" w:rsidP="00A13F0A">
            <w:pPr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ตามวิธีส่วนได้เสียและ</w:t>
            </w:r>
          </w:p>
          <w:p w14:paraId="17ED580D" w14:textId="77777777" w:rsidR="004F0FE4" w:rsidRPr="00E301AC" w:rsidRDefault="004F0FE4" w:rsidP="00A13F0A">
            <w:pPr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0FE4" w:rsidRPr="00E301AC" w14:paraId="16F9C7AB" w14:textId="77777777" w:rsidTr="00E301AC">
        <w:tblPrEx>
          <w:tblLook w:val="01E0" w:firstRow="1" w:lastRow="1" w:firstColumn="1" w:lastColumn="1" w:noHBand="0" w:noVBand="0"/>
        </w:tblPrEx>
        <w:trPr>
          <w:trHeight w:val="139"/>
          <w:tblHeader/>
        </w:trPr>
        <w:tc>
          <w:tcPr>
            <w:tcW w:w="3780" w:type="dxa"/>
          </w:tcPr>
          <w:p w14:paraId="47A4B8F7" w14:textId="77777777" w:rsidR="004F0FE4" w:rsidRPr="00E301AC" w:rsidRDefault="004F0FE4" w:rsidP="00A13F0A">
            <w:pPr>
              <w:pStyle w:val="BodyText"/>
              <w:spacing w:after="0" w:line="240" w:lineRule="auto"/>
              <w:ind w:right="-127"/>
              <w:rPr>
                <w:rFonts w:asciiTheme="majorBidi" w:hAnsiTheme="majorBidi" w:cstheme="majorBidi"/>
                <w:i/>
                <w:iCs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528" w:type="dxa"/>
            <w:vAlign w:val="bottom"/>
          </w:tcPr>
          <w:p w14:paraId="1558C130" w14:textId="77777777" w:rsidR="004F0FE4" w:rsidRPr="00E301AC" w:rsidRDefault="004F0FE4" w:rsidP="00A13F0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8F7FFAB" w14:textId="77777777" w:rsidR="004F0FE4" w:rsidRPr="00E301AC" w:rsidRDefault="004F0FE4" w:rsidP="00A13F0A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2" w:type="dxa"/>
            <w:gridSpan w:val="3"/>
            <w:tcBorders>
              <w:bottom w:val="single" w:sz="4" w:space="0" w:color="auto"/>
            </w:tcBorders>
            <w:vAlign w:val="bottom"/>
          </w:tcPr>
          <w:p w14:paraId="2D180390" w14:textId="77777777" w:rsidR="004F0FE4" w:rsidRPr="00E301AC" w:rsidRDefault="004F0FE4" w:rsidP="00E73B55">
            <w:pPr>
              <w:spacing w:line="240" w:lineRule="auto"/>
              <w:ind w:left="-108" w:right="-143"/>
              <w:jc w:val="center"/>
              <w:rPr>
                <w:rFonts w:asciiTheme="majorBidi" w:hAnsiTheme="majorBidi" w:cstheme="majorBidi"/>
                <w:spacing w:val="-1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บันทึกเป็น </w:t>
            </w:r>
            <w:r w:rsidRPr="00E301AC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(</w:t>
            </w:r>
            <w:r w:rsidRPr="00E301AC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รายจ่าย</w:t>
            </w:r>
            <w:r w:rsidRPr="00E301AC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)</w:t>
            </w:r>
            <w:r w:rsidRPr="00E301AC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</w:t>
            </w:r>
            <w:r w:rsidRPr="00E301AC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/</w:t>
            </w:r>
            <w:r w:rsidRPr="00E301AC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รายไ</w:t>
            </w:r>
            <w:r w:rsidR="00E73B55" w:rsidRPr="00E301AC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ด้</w:t>
            </w:r>
            <w:r w:rsidRPr="00E301AC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ใน</w:t>
            </w:r>
          </w:p>
        </w:tc>
        <w:tc>
          <w:tcPr>
            <w:tcW w:w="270" w:type="dxa"/>
            <w:vAlign w:val="bottom"/>
          </w:tcPr>
          <w:p w14:paraId="0D4D66E2" w14:textId="77777777" w:rsidR="004F0FE4" w:rsidRPr="00E301AC" w:rsidRDefault="004F0FE4" w:rsidP="00A13F0A">
            <w:pPr>
              <w:spacing w:line="240" w:lineRule="auto"/>
              <w:ind w:left="-108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14:paraId="6D70AF16" w14:textId="77777777" w:rsidR="004F0FE4" w:rsidRPr="00E301AC" w:rsidRDefault="004F0FE4" w:rsidP="00A13F0A">
            <w:pPr>
              <w:spacing w:line="240" w:lineRule="auto"/>
              <w:ind w:left="-108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82863" w:rsidRPr="00E301AC" w14:paraId="18BA728D" w14:textId="77777777" w:rsidTr="00E301AC">
        <w:tblPrEx>
          <w:tblLook w:val="01E0" w:firstRow="1" w:lastRow="1" w:firstColumn="1" w:lastColumn="1" w:noHBand="0" w:noVBand="0"/>
        </w:tblPrEx>
        <w:trPr>
          <w:trHeight w:val="139"/>
          <w:tblHeader/>
        </w:trPr>
        <w:tc>
          <w:tcPr>
            <w:tcW w:w="3780" w:type="dxa"/>
          </w:tcPr>
          <w:p w14:paraId="076DBB86" w14:textId="77777777" w:rsidR="00482863" w:rsidRPr="00E301AC" w:rsidRDefault="00482863" w:rsidP="0048286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7BFB356" w14:textId="77777777" w:rsidR="00482863" w:rsidRPr="00E301AC" w:rsidRDefault="00482863" w:rsidP="0048286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528" w:type="dxa"/>
            <w:vAlign w:val="bottom"/>
          </w:tcPr>
          <w:p w14:paraId="2069CD44" w14:textId="77777777" w:rsidR="00482863" w:rsidRPr="00E301AC" w:rsidRDefault="00482863" w:rsidP="0048286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7C64CADA" w14:textId="7BA1E271" w:rsidR="00482863" w:rsidRPr="00E301AC" w:rsidRDefault="00C90145" w:rsidP="0048286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482863" w:rsidRPr="00E301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482863"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เมษายน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 w:rsidR="00DC46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vAlign w:val="bottom"/>
          </w:tcPr>
          <w:p w14:paraId="41C7150A" w14:textId="77777777" w:rsidR="00482863" w:rsidRPr="00E301AC" w:rsidRDefault="00482863" w:rsidP="0048286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0D7F069D" w14:textId="2989E4FB" w:rsidR="00482863" w:rsidRPr="00E301AC" w:rsidRDefault="00482863" w:rsidP="0048286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D2D70AD" w14:textId="77777777" w:rsidR="00482863" w:rsidRPr="00E301AC" w:rsidRDefault="00482863" w:rsidP="0048286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3488D2B" w14:textId="7FD60029" w:rsidR="00482863" w:rsidRPr="00E301AC" w:rsidRDefault="00482863" w:rsidP="0048286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015C68D1" w14:textId="77777777" w:rsidR="00482863" w:rsidRPr="00E301AC" w:rsidRDefault="00482863" w:rsidP="0048286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14:paraId="23F0D432" w14:textId="77777777" w:rsidR="00482863" w:rsidRPr="00E301AC" w:rsidRDefault="00482863" w:rsidP="0048286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63CF09DE" w14:textId="1AA41184" w:rsidR="00482863" w:rsidRPr="00E301AC" w:rsidRDefault="00C90145" w:rsidP="00482863">
            <w:pPr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="00482863"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 มีนาคม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 w:rsidR="00DC46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  <w:tr w:rsidR="00482863" w:rsidRPr="00E301AC" w14:paraId="627CCDCC" w14:textId="77777777" w:rsidTr="00E301AC">
        <w:tblPrEx>
          <w:tblLook w:val="01E0" w:firstRow="1" w:lastRow="1" w:firstColumn="1" w:lastColumn="1" w:noHBand="0" w:noVBand="0"/>
        </w:tblPrEx>
        <w:trPr>
          <w:trHeight w:val="279"/>
          <w:tblHeader/>
        </w:trPr>
        <w:tc>
          <w:tcPr>
            <w:tcW w:w="3780" w:type="dxa"/>
          </w:tcPr>
          <w:p w14:paraId="43C94A16" w14:textId="77777777" w:rsidR="00482863" w:rsidRPr="00E301AC" w:rsidRDefault="00482863" w:rsidP="00482863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8" w:type="dxa"/>
            <w:gridSpan w:val="7"/>
          </w:tcPr>
          <w:p w14:paraId="1C2C170B" w14:textId="77777777" w:rsidR="00482863" w:rsidRPr="00E301AC" w:rsidRDefault="00482863" w:rsidP="0048286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82863" w:rsidRPr="00E301AC" w14:paraId="3BF21BD1" w14:textId="77777777" w:rsidTr="00E301AC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3780" w:type="dxa"/>
          </w:tcPr>
          <w:p w14:paraId="68EFEBEA" w14:textId="77777777" w:rsidR="00482863" w:rsidRPr="00E301AC" w:rsidRDefault="00482863" w:rsidP="00482863">
            <w:pPr>
              <w:tabs>
                <w:tab w:val="center" w:pos="10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28" w:type="dxa"/>
          </w:tcPr>
          <w:p w14:paraId="573A63EC" w14:textId="0A8B456B" w:rsidR="00482863" w:rsidRPr="00E301AC" w:rsidRDefault="00482863" w:rsidP="0048286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38" w:right="7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6182E7F" w14:textId="77777777" w:rsidR="00482863" w:rsidRPr="00E301AC" w:rsidRDefault="00482863" w:rsidP="0048286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</w:tcPr>
          <w:p w14:paraId="18BCAF35" w14:textId="18F0C241" w:rsidR="00482863" w:rsidRPr="00E301AC" w:rsidRDefault="00482863" w:rsidP="0048286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99A3B7B" w14:textId="77777777" w:rsidR="00482863" w:rsidRPr="00E301AC" w:rsidRDefault="00482863" w:rsidP="0048286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CE88C24" w14:textId="77777777" w:rsidR="00482863" w:rsidRPr="00E301AC" w:rsidRDefault="00482863" w:rsidP="0048286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0550C3C" w14:textId="77777777" w:rsidR="00482863" w:rsidRPr="00E301AC" w:rsidRDefault="00482863" w:rsidP="0048286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58" w:type="dxa"/>
          </w:tcPr>
          <w:p w14:paraId="29C31464" w14:textId="77777777" w:rsidR="00482863" w:rsidRPr="00E301AC" w:rsidRDefault="00482863" w:rsidP="0048286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C4647" w:rsidRPr="00E301AC" w14:paraId="43DFFF96" w14:textId="77777777" w:rsidTr="00E301AC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3780" w:type="dxa"/>
          </w:tcPr>
          <w:p w14:paraId="1C2A555C" w14:textId="03FE2B8C" w:rsidR="00DC4647" w:rsidRPr="00E301AC" w:rsidRDefault="00DC4647" w:rsidP="00DC4647">
            <w:pPr>
              <w:tabs>
                <w:tab w:val="center" w:pos="10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3" w:name="_Hlk133956140"/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28" w:type="dxa"/>
          </w:tcPr>
          <w:p w14:paraId="1F19701C" w14:textId="23A19186" w:rsidR="00DC4647" w:rsidRPr="00E301AC" w:rsidRDefault="00DC4647" w:rsidP="00DC4647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1D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151</w:t>
            </w:r>
          </w:p>
        </w:tc>
        <w:tc>
          <w:tcPr>
            <w:tcW w:w="270" w:type="dxa"/>
          </w:tcPr>
          <w:p w14:paraId="2DEE92CD" w14:textId="77777777" w:rsidR="00DC4647" w:rsidRPr="00E301AC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</w:tcPr>
          <w:p w14:paraId="348297E4" w14:textId="07293FFF" w:rsidR="00DC4647" w:rsidRPr="00E301AC" w:rsidRDefault="00F25CC6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CC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(51)</w:t>
            </w:r>
          </w:p>
        </w:tc>
        <w:tc>
          <w:tcPr>
            <w:tcW w:w="270" w:type="dxa"/>
          </w:tcPr>
          <w:p w14:paraId="1109E25E" w14:textId="77777777" w:rsidR="00DC4647" w:rsidRPr="00E301AC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33DF023" w14:textId="1E8DCA95" w:rsidR="00DC4647" w:rsidRPr="00E301AC" w:rsidRDefault="00F25CC6" w:rsidP="00DC4647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A324D33" w14:textId="77777777" w:rsidR="00DC4647" w:rsidRPr="00E301AC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58" w:type="dxa"/>
          </w:tcPr>
          <w:p w14:paraId="36C8793E" w14:textId="1B1E4ECA" w:rsidR="00DC4647" w:rsidRPr="00E301AC" w:rsidRDefault="00F25CC6" w:rsidP="00DC4647">
            <w:pPr>
              <w:pStyle w:val="acctfourfigures"/>
              <w:tabs>
                <w:tab w:val="clear" w:pos="765"/>
                <w:tab w:val="decimal" w:pos="1083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CC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100</w:t>
            </w:r>
          </w:p>
        </w:tc>
      </w:tr>
      <w:tr w:rsidR="00DC4647" w:rsidRPr="00E301AC" w14:paraId="32405C6D" w14:textId="77777777" w:rsidTr="00907F5A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780" w:type="dxa"/>
          </w:tcPr>
          <w:p w14:paraId="5221F272" w14:textId="77777777" w:rsidR="00DC4647" w:rsidRPr="00E301AC" w:rsidRDefault="00DC4647" w:rsidP="00DC4647">
            <w:pPr>
              <w:spacing w:line="240" w:lineRule="auto"/>
              <w:ind w:left="-18" w:right="-79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สินค้าคงเหลือ </w:t>
            </w:r>
            <w:r w:rsidRPr="00E301AC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</w:rPr>
              <w:t>(ค่าเผื่อการลดมูลค่าของสินค้า)</w:t>
            </w:r>
          </w:p>
        </w:tc>
        <w:tc>
          <w:tcPr>
            <w:tcW w:w="1528" w:type="dxa"/>
            <w:vAlign w:val="bottom"/>
          </w:tcPr>
          <w:p w14:paraId="7B5EF13A" w14:textId="484506A8" w:rsidR="00DC4647" w:rsidRPr="00E301AC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1D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7,01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04593AE8" w14:textId="77777777" w:rsidR="00DC4647" w:rsidRPr="00E301AC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vAlign w:val="bottom"/>
          </w:tcPr>
          <w:p w14:paraId="6E357B12" w14:textId="07A9C872" w:rsidR="00DC4647" w:rsidRPr="00E301AC" w:rsidRDefault="00F25CC6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CC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(3,237)</w:t>
            </w:r>
          </w:p>
        </w:tc>
        <w:tc>
          <w:tcPr>
            <w:tcW w:w="270" w:type="dxa"/>
            <w:vAlign w:val="bottom"/>
          </w:tcPr>
          <w:p w14:paraId="14BF4280" w14:textId="77777777" w:rsidR="00DC4647" w:rsidRPr="00E301AC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866DDC7" w14:textId="177B6E92" w:rsidR="00DC4647" w:rsidRPr="00E301AC" w:rsidRDefault="00F25CC6" w:rsidP="00DC464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D56D463" w14:textId="77777777" w:rsidR="00DC4647" w:rsidRPr="00E301AC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58" w:type="dxa"/>
            <w:vAlign w:val="bottom"/>
          </w:tcPr>
          <w:p w14:paraId="371EC38A" w14:textId="63B91E5F" w:rsidR="00DC4647" w:rsidRPr="00E301AC" w:rsidRDefault="00F25CC6" w:rsidP="00DC464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CC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3,776</w:t>
            </w:r>
          </w:p>
        </w:tc>
      </w:tr>
      <w:tr w:rsidR="00DC4647" w:rsidRPr="00E301AC" w14:paraId="6D326417" w14:textId="77777777" w:rsidTr="00091D4C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780" w:type="dxa"/>
          </w:tcPr>
          <w:p w14:paraId="6A268C86" w14:textId="77777777" w:rsidR="00DC4647" w:rsidRPr="00E301AC" w:rsidRDefault="00DC4647" w:rsidP="00DC4647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อสังหาริมทรัพย์เพื่อการลงทุน </w:t>
            </w: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</w:t>
            </w: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การด้อยค่าที่ดินที่ไม่ได้ใช้ดำเนินงาน)</w:t>
            </w:r>
          </w:p>
        </w:tc>
        <w:tc>
          <w:tcPr>
            <w:tcW w:w="1528" w:type="dxa"/>
            <w:vAlign w:val="bottom"/>
          </w:tcPr>
          <w:p w14:paraId="63E9E318" w14:textId="4879D817" w:rsidR="00DC4647" w:rsidRPr="00E301AC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1D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1,134</w:t>
            </w:r>
          </w:p>
        </w:tc>
        <w:tc>
          <w:tcPr>
            <w:tcW w:w="270" w:type="dxa"/>
            <w:vAlign w:val="bottom"/>
          </w:tcPr>
          <w:p w14:paraId="1EB9F792" w14:textId="77777777" w:rsidR="00DC4647" w:rsidRPr="00E301AC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vAlign w:val="bottom"/>
          </w:tcPr>
          <w:p w14:paraId="5F5B6C6F" w14:textId="4B428A3B" w:rsidR="00DC4647" w:rsidRPr="00E301AC" w:rsidRDefault="00F25CC6" w:rsidP="00DC4647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15BDAB4" w14:textId="77777777" w:rsidR="00DC4647" w:rsidRPr="00E301AC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BE2194F" w14:textId="754D9082" w:rsidR="00DC4647" w:rsidRPr="00E301AC" w:rsidRDefault="00F25CC6" w:rsidP="00DC464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BF1D772" w14:textId="77777777" w:rsidR="00DC4647" w:rsidRPr="00E301AC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58" w:type="dxa"/>
            <w:vAlign w:val="bottom"/>
          </w:tcPr>
          <w:p w14:paraId="47E311E5" w14:textId="22E69D90" w:rsidR="00DC4647" w:rsidRPr="00E301AC" w:rsidRDefault="00F25CC6" w:rsidP="00F25CC6">
            <w:pPr>
              <w:pStyle w:val="acctfourfigures"/>
              <w:tabs>
                <w:tab w:val="clear" w:pos="765"/>
                <w:tab w:val="decimal" w:pos="1083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CC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1,134</w:t>
            </w:r>
          </w:p>
        </w:tc>
      </w:tr>
      <w:tr w:rsidR="00DC4647" w:rsidRPr="00E301AC" w14:paraId="6367DBDB" w14:textId="77777777" w:rsidTr="00C55191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780" w:type="dxa"/>
          </w:tcPr>
          <w:p w14:paraId="4136C7C2" w14:textId="77777777" w:rsidR="00DC4647" w:rsidRPr="00E301AC" w:rsidRDefault="00DC4647" w:rsidP="00DC4647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ประมาณการค่าประกันความเสียหาย</w:t>
            </w:r>
          </w:p>
        </w:tc>
        <w:tc>
          <w:tcPr>
            <w:tcW w:w="1528" w:type="dxa"/>
            <w:vAlign w:val="bottom"/>
          </w:tcPr>
          <w:p w14:paraId="6D9A2BA0" w14:textId="61E5C741" w:rsidR="00DC4647" w:rsidRPr="00E301AC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1D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15,162</w:t>
            </w:r>
          </w:p>
        </w:tc>
        <w:tc>
          <w:tcPr>
            <w:tcW w:w="270" w:type="dxa"/>
            <w:vAlign w:val="bottom"/>
          </w:tcPr>
          <w:p w14:paraId="4E888446" w14:textId="77777777" w:rsidR="00DC4647" w:rsidRPr="00E301AC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664741AD" w14:textId="714589DC" w:rsidR="00DC4647" w:rsidRPr="00E301AC" w:rsidRDefault="00F25CC6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5C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(1,438)</w:t>
            </w:r>
          </w:p>
        </w:tc>
        <w:tc>
          <w:tcPr>
            <w:tcW w:w="270" w:type="dxa"/>
            <w:vAlign w:val="bottom"/>
          </w:tcPr>
          <w:p w14:paraId="56AF784A" w14:textId="77777777" w:rsidR="00DC4647" w:rsidRPr="00E301AC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A6A50C" w14:textId="3BADB148" w:rsidR="00DC4647" w:rsidRPr="00E301AC" w:rsidRDefault="00F25CC6" w:rsidP="00DC464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81681FF" w14:textId="77777777" w:rsidR="00DC4647" w:rsidRPr="00E301AC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14:paraId="0285D5CD" w14:textId="15641B3D" w:rsidR="00DC4647" w:rsidRPr="00E301AC" w:rsidRDefault="00F25CC6" w:rsidP="00DC464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5C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13,724</w:t>
            </w:r>
          </w:p>
        </w:tc>
      </w:tr>
      <w:tr w:rsidR="00DC4647" w:rsidRPr="00E301AC" w14:paraId="5CDCC111" w14:textId="77777777" w:rsidTr="00E301AC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780" w:type="dxa"/>
          </w:tcPr>
          <w:p w14:paraId="226A5E38" w14:textId="77777777" w:rsidR="00DC4647" w:rsidRPr="00E301AC" w:rsidRDefault="00DC4647" w:rsidP="00DC4647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65AD45E9" w14:textId="487E5D63" w:rsidR="00DC4647" w:rsidRPr="00E301AC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1D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54,006</w:t>
            </w:r>
          </w:p>
        </w:tc>
        <w:tc>
          <w:tcPr>
            <w:tcW w:w="270" w:type="dxa"/>
            <w:vAlign w:val="bottom"/>
          </w:tcPr>
          <w:p w14:paraId="435FE4FE" w14:textId="77777777" w:rsidR="00DC4647" w:rsidRPr="00E301AC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0E0CCF3" w14:textId="43D2387D" w:rsidR="00DC4647" w:rsidRPr="00E301AC" w:rsidRDefault="00F25CC6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CC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235699" w14:textId="77777777" w:rsidR="00DC4647" w:rsidRPr="00E301AC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BE20FE" w14:textId="4C1E0CAF" w:rsidR="00DC4647" w:rsidRPr="00E301AC" w:rsidRDefault="00F25CC6" w:rsidP="00DC464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F25CC6"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04A251" w14:textId="77777777" w:rsidR="00DC4647" w:rsidRPr="00E301AC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3ED3C296" w14:textId="1F9AF3AF" w:rsidR="00DC4647" w:rsidRPr="00E301AC" w:rsidRDefault="00F25CC6" w:rsidP="00DC464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CC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55,02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</w:tr>
      <w:tr w:rsidR="00DC4647" w:rsidRPr="00E301AC" w14:paraId="6D24BAA3" w14:textId="77777777" w:rsidTr="002F555A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780" w:type="dxa"/>
          </w:tcPr>
          <w:p w14:paraId="1BE79B72" w14:textId="77777777" w:rsidR="00DC4647" w:rsidRPr="00E301AC" w:rsidRDefault="00DC4647" w:rsidP="00DC4647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เงินกองทุนสำรองเลี้ยงชีพ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1F4317F8" w14:textId="2B11119E" w:rsidR="00DC4647" w:rsidRPr="00E301AC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1D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1,271</w:t>
            </w:r>
          </w:p>
        </w:tc>
        <w:tc>
          <w:tcPr>
            <w:tcW w:w="270" w:type="dxa"/>
            <w:vAlign w:val="bottom"/>
          </w:tcPr>
          <w:p w14:paraId="6BFB375E" w14:textId="77777777" w:rsidR="00DC4647" w:rsidRPr="00E301AC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F880CC8" w14:textId="2C59C253" w:rsidR="00DC4647" w:rsidRPr="00E301AC" w:rsidRDefault="00F25CC6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CC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 w:rsidRPr="00F25CC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5F2368" w14:textId="77777777" w:rsidR="00DC4647" w:rsidRPr="00E301AC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9DE22F2" w14:textId="78ADA1C3" w:rsidR="00DC4647" w:rsidRPr="00E301AC" w:rsidRDefault="00F25CC6" w:rsidP="00DC464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EF99C5" w14:textId="77777777" w:rsidR="00DC4647" w:rsidRPr="00E301AC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57EAFE25" w14:textId="3C5EC26B" w:rsidR="00DC4647" w:rsidRPr="00E301AC" w:rsidRDefault="00F25CC6" w:rsidP="00DC464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CC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967</w:t>
            </w:r>
          </w:p>
        </w:tc>
      </w:tr>
      <w:tr w:rsidR="00DC4647" w:rsidRPr="00E301AC" w14:paraId="771B9E7D" w14:textId="77777777" w:rsidTr="00FB0A70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780" w:type="dxa"/>
          </w:tcPr>
          <w:p w14:paraId="5D443AE9" w14:textId="4F915194" w:rsidR="00DC4647" w:rsidRPr="00E301AC" w:rsidRDefault="00DC4647" w:rsidP="00DC4647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1D94DCC8" w14:textId="7C32FB83" w:rsidR="00DC4647" w:rsidRPr="00091D4C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1D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49,419</w:t>
            </w:r>
          </w:p>
        </w:tc>
        <w:tc>
          <w:tcPr>
            <w:tcW w:w="270" w:type="dxa"/>
            <w:vAlign w:val="bottom"/>
          </w:tcPr>
          <w:p w14:paraId="72E699DA" w14:textId="77777777" w:rsidR="00DC4647" w:rsidRPr="00E301AC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3A93F0D" w14:textId="5A879A19" w:rsidR="00DC4647" w:rsidRPr="00E301AC" w:rsidRDefault="00F25CC6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5CC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(49,309)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E49D21" w14:textId="77777777" w:rsidR="00DC4647" w:rsidRPr="00E301AC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36CD8CD" w14:textId="3823AA21" w:rsidR="00DC4647" w:rsidRPr="00E301AC" w:rsidRDefault="00F25CC6" w:rsidP="00DC464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C5F3D6" w14:textId="77777777" w:rsidR="00DC4647" w:rsidRPr="00E301AC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22281789" w14:textId="02E767BF" w:rsidR="00DC4647" w:rsidRPr="00E301AC" w:rsidRDefault="00F25CC6" w:rsidP="00DC464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CC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110</w:t>
            </w:r>
          </w:p>
        </w:tc>
      </w:tr>
      <w:tr w:rsidR="00DC4647" w:rsidRPr="00E301AC" w14:paraId="0E2EADF6" w14:textId="77777777" w:rsidTr="00E301AC">
        <w:tblPrEx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3780" w:type="dxa"/>
          </w:tcPr>
          <w:p w14:paraId="167E0F6D" w14:textId="77777777" w:rsidR="00DC4647" w:rsidRPr="00E301AC" w:rsidRDefault="00DC4647" w:rsidP="00DC4647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229745" w14:textId="36B85628" w:rsidR="00DC4647" w:rsidRPr="00E301AC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91D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128,156</w:t>
            </w:r>
          </w:p>
        </w:tc>
        <w:tc>
          <w:tcPr>
            <w:tcW w:w="270" w:type="dxa"/>
          </w:tcPr>
          <w:p w14:paraId="331227A1" w14:textId="77777777" w:rsidR="00DC4647" w:rsidRPr="00E301AC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87252D" w14:textId="45B0525A" w:rsidR="00DC4647" w:rsidRPr="00E301AC" w:rsidRDefault="00F25CC6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25CC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(53,88</w:t>
            </w:r>
            <w:r w:rsidR="00CA00F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Pr="00F25CC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DAA1973" w14:textId="77777777" w:rsidR="00DC4647" w:rsidRPr="00E301AC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9F0C0B" w14:textId="08B5F0FA" w:rsidR="00DC4647" w:rsidRPr="00E301AC" w:rsidRDefault="00F25CC6" w:rsidP="00DC464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C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563</w:t>
            </w:r>
          </w:p>
        </w:tc>
        <w:tc>
          <w:tcPr>
            <w:tcW w:w="270" w:type="dxa"/>
            <w:shd w:val="clear" w:color="auto" w:fill="auto"/>
          </w:tcPr>
          <w:p w14:paraId="5D9DF5D5" w14:textId="77777777" w:rsidR="00DC4647" w:rsidRPr="00E301AC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ECE58B" w14:textId="6E3E5D36" w:rsidR="00DC4647" w:rsidRPr="00E301AC" w:rsidRDefault="00F25CC6" w:rsidP="00DC464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25C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Pr="00F25C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,83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</w:tr>
      <w:bookmarkEnd w:id="3"/>
      <w:tr w:rsidR="00DC4647" w:rsidRPr="00E301AC" w14:paraId="5FFF145F" w14:textId="77777777" w:rsidTr="00E301AC">
        <w:tblPrEx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3780" w:type="dxa"/>
            <w:vAlign w:val="bottom"/>
          </w:tcPr>
          <w:p w14:paraId="2FD46D24" w14:textId="77777777" w:rsidR="00DC4647" w:rsidRPr="00E301AC" w:rsidRDefault="00DC4647" w:rsidP="00DC4647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6BCF74" w14:textId="77777777" w:rsidR="00DC4647" w:rsidRPr="00E301AC" w:rsidRDefault="00DC4647" w:rsidP="00DC4647">
            <w:pPr>
              <w:tabs>
                <w:tab w:val="left" w:pos="61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A0252A8" w14:textId="77777777" w:rsidR="00DC4647" w:rsidRPr="00E301AC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29D5BE" w14:textId="77777777" w:rsidR="00DC4647" w:rsidRPr="00E301AC" w:rsidRDefault="00DC4647" w:rsidP="00DC4647">
            <w:pPr>
              <w:pStyle w:val="acctfourfigures"/>
              <w:tabs>
                <w:tab w:val="clear" w:pos="765"/>
                <w:tab w:val="decimal" w:pos="882"/>
                <w:tab w:val="decimal" w:pos="115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F9A447" w14:textId="77777777" w:rsidR="00DC4647" w:rsidRPr="00E301AC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2011DB" w14:textId="77777777" w:rsidR="00DC4647" w:rsidRPr="00E301AC" w:rsidRDefault="00DC4647" w:rsidP="00DC4647">
            <w:pPr>
              <w:tabs>
                <w:tab w:val="left" w:pos="85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59E523" w14:textId="77777777" w:rsidR="00DC4647" w:rsidRPr="00E301AC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83CBE" w14:textId="77777777" w:rsidR="00DC4647" w:rsidRPr="00E301AC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C4647" w:rsidRPr="00E301AC" w14:paraId="1A0ECC08" w14:textId="77777777" w:rsidTr="00E301AC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780" w:type="dxa"/>
          </w:tcPr>
          <w:p w14:paraId="57BD6810" w14:textId="77777777" w:rsidR="00DC4647" w:rsidRPr="00E301AC" w:rsidRDefault="00DC4647" w:rsidP="00DC4647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28" w:type="dxa"/>
            <w:shd w:val="clear" w:color="auto" w:fill="auto"/>
          </w:tcPr>
          <w:p w14:paraId="184E08B4" w14:textId="77777777" w:rsidR="00DC4647" w:rsidRPr="00E301AC" w:rsidRDefault="00DC4647" w:rsidP="00DC4647">
            <w:pPr>
              <w:pStyle w:val="acctfourfigures"/>
              <w:tabs>
                <w:tab w:val="clear" w:pos="765"/>
                <w:tab w:val="decimal" w:pos="882"/>
                <w:tab w:val="decimal" w:pos="115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B0A188" w14:textId="77777777" w:rsidR="00DC4647" w:rsidRPr="00E301AC" w:rsidRDefault="00DC4647" w:rsidP="00DC464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0731A478" w14:textId="77777777" w:rsidR="00DC4647" w:rsidRPr="00E301AC" w:rsidRDefault="00DC4647" w:rsidP="00DC4647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67F3CB4" w14:textId="77777777" w:rsidR="00DC4647" w:rsidRPr="00E301AC" w:rsidRDefault="00DC4647" w:rsidP="00DC464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A488635" w14:textId="77777777" w:rsidR="00DC4647" w:rsidRPr="00E301AC" w:rsidRDefault="00DC4647" w:rsidP="00DC464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B51574D" w14:textId="77777777" w:rsidR="00DC4647" w:rsidRPr="00E301AC" w:rsidRDefault="00DC4647" w:rsidP="00DC4647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</w:tcPr>
          <w:p w14:paraId="3A8EF9B8" w14:textId="77777777" w:rsidR="00DC4647" w:rsidRPr="00E301AC" w:rsidRDefault="00DC4647" w:rsidP="00DC4647">
            <w:pPr>
              <w:pStyle w:val="acctfourfigures"/>
              <w:tabs>
                <w:tab w:val="clear" w:pos="765"/>
                <w:tab w:val="center" w:pos="858"/>
                <w:tab w:val="decimal" w:pos="106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4647" w:rsidRPr="00E301AC" w14:paraId="442FC734" w14:textId="77777777" w:rsidTr="00E301AC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780" w:type="dxa"/>
          </w:tcPr>
          <w:p w14:paraId="73C34755" w14:textId="77777777" w:rsidR="00DC4647" w:rsidRPr="00E301AC" w:rsidRDefault="00DC4647" w:rsidP="00DC4647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528" w:type="dxa"/>
            <w:shd w:val="clear" w:color="auto" w:fill="auto"/>
          </w:tcPr>
          <w:p w14:paraId="25948157" w14:textId="77777777" w:rsidR="00DC4647" w:rsidRPr="00E301AC" w:rsidRDefault="00DC4647" w:rsidP="00DC464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32AB04" w14:textId="77777777" w:rsidR="00DC4647" w:rsidRPr="00E301AC" w:rsidRDefault="00DC4647" w:rsidP="00DC464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2BD78C13" w14:textId="77777777" w:rsidR="00DC4647" w:rsidRPr="00E301AC" w:rsidRDefault="00DC4647" w:rsidP="00DC4647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72583A8" w14:textId="77777777" w:rsidR="00DC4647" w:rsidRPr="00E301AC" w:rsidRDefault="00DC4647" w:rsidP="00DC464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53873D6" w14:textId="77777777" w:rsidR="00DC4647" w:rsidRPr="00E301AC" w:rsidRDefault="00DC4647" w:rsidP="00DC464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1C0AE3D" w14:textId="77777777" w:rsidR="00DC4647" w:rsidRPr="00E301AC" w:rsidRDefault="00DC4647" w:rsidP="00DC4647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</w:tcPr>
          <w:p w14:paraId="77E9174C" w14:textId="77777777" w:rsidR="00DC4647" w:rsidRPr="00E301AC" w:rsidRDefault="00DC4647" w:rsidP="00DC464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C4647" w:rsidRPr="00E301AC" w14:paraId="3059DB98" w14:textId="77777777" w:rsidTr="004F2427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780" w:type="dxa"/>
          </w:tcPr>
          <w:p w14:paraId="77F9F4D2" w14:textId="77777777" w:rsidR="00DC4647" w:rsidRPr="00E301AC" w:rsidRDefault="00DC4647" w:rsidP="00DC4647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  (ความแตกต่างของค่าเสื่อมราคา)</w:t>
            </w:r>
          </w:p>
        </w:tc>
        <w:tc>
          <w:tcPr>
            <w:tcW w:w="1528" w:type="dxa"/>
            <w:shd w:val="clear" w:color="auto" w:fill="auto"/>
          </w:tcPr>
          <w:p w14:paraId="4B3221D0" w14:textId="743D37B1" w:rsidR="00DC4647" w:rsidRPr="00E301AC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1D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(11,846)</w:t>
            </w:r>
          </w:p>
        </w:tc>
        <w:tc>
          <w:tcPr>
            <w:tcW w:w="270" w:type="dxa"/>
          </w:tcPr>
          <w:p w14:paraId="5D47F669" w14:textId="77777777" w:rsidR="00DC4647" w:rsidRPr="00E301AC" w:rsidRDefault="00DC4647" w:rsidP="00DC464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2CC50FC9" w14:textId="70064734" w:rsidR="00DC4647" w:rsidRPr="00E301AC" w:rsidRDefault="00CA00FB" w:rsidP="00DC464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FB4C3E" w14:textId="77777777" w:rsidR="00DC4647" w:rsidRPr="00E301AC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9A89F2C" w14:textId="3BE69006" w:rsidR="00DC4647" w:rsidRPr="00E301AC" w:rsidRDefault="00CA00FB" w:rsidP="00DC464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EF1AC0" w14:textId="77777777" w:rsidR="00DC4647" w:rsidRPr="00E301AC" w:rsidRDefault="00DC4647" w:rsidP="00DC4647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</w:tcPr>
          <w:p w14:paraId="23E20155" w14:textId="0C09F77C" w:rsidR="00DC4647" w:rsidRPr="00E301AC" w:rsidRDefault="00CA00FB" w:rsidP="00DC464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00F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(11,846)</w:t>
            </w:r>
          </w:p>
        </w:tc>
      </w:tr>
      <w:tr w:rsidR="00DC4647" w:rsidRPr="00E301AC" w14:paraId="1AE151AD" w14:textId="77777777" w:rsidTr="00E301AC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780" w:type="dxa"/>
          </w:tcPr>
          <w:p w14:paraId="13EAF0A1" w14:textId="409CCF80" w:rsidR="00DC4647" w:rsidRPr="00E301AC" w:rsidRDefault="00DC4647" w:rsidP="00DC4647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528" w:type="dxa"/>
            <w:shd w:val="clear" w:color="auto" w:fill="auto"/>
          </w:tcPr>
          <w:p w14:paraId="371E0EAE" w14:textId="77777777" w:rsidR="00DC4647" w:rsidRPr="00E301AC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725F9E9" w14:textId="77777777" w:rsidR="00DC4647" w:rsidRPr="00E301AC" w:rsidRDefault="00DC4647" w:rsidP="00DC464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6F12B2D" w14:textId="77777777" w:rsidR="00DC4647" w:rsidRPr="00E301AC" w:rsidRDefault="00DC4647" w:rsidP="00DC4647">
            <w:pPr>
              <w:pStyle w:val="acctfourfigures"/>
              <w:tabs>
                <w:tab w:val="clear" w:pos="765"/>
                <w:tab w:val="decimal" w:pos="704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12146C" w14:textId="77777777" w:rsidR="00DC4647" w:rsidRPr="00E301AC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9A63A1F" w14:textId="77777777" w:rsidR="00DC4647" w:rsidRPr="00E301AC" w:rsidRDefault="00DC4647" w:rsidP="00DC464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910644B" w14:textId="77777777" w:rsidR="00DC4647" w:rsidRPr="00E301AC" w:rsidRDefault="00DC4647" w:rsidP="00DC4647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</w:tcPr>
          <w:p w14:paraId="14E47175" w14:textId="77777777" w:rsidR="00DC4647" w:rsidRPr="00E301AC" w:rsidRDefault="00DC4647" w:rsidP="00DC464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C4647" w:rsidRPr="00E301AC" w14:paraId="5FACDF6E" w14:textId="77777777" w:rsidTr="00820E58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780" w:type="dxa"/>
          </w:tcPr>
          <w:p w14:paraId="555BA32E" w14:textId="5AD1296E" w:rsidR="00DC4647" w:rsidRPr="00E301AC" w:rsidRDefault="00DC4647" w:rsidP="00DC4647">
            <w:pPr>
              <w:spacing w:line="240" w:lineRule="auto"/>
              <w:ind w:left="162" w:right="-79"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528" w:type="dxa"/>
            <w:shd w:val="clear" w:color="auto" w:fill="auto"/>
          </w:tcPr>
          <w:p w14:paraId="378FF03B" w14:textId="52730169" w:rsidR="00DC4647" w:rsidRPr="00E301AC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1D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(406,663)</w:t>
            </w:r>
          </w:p>
        </w:tc>
        <w:tc>
          <w:tcPr>
            <w:tcW w:w="270" w:type="dxa"/>
          </w:tcPr>
          <w:p w14:paraId="27FFDD14" w14:textId="77777777" w:rsidR="00DC4647" w:rsidRPr="00E301AC" w:rsidRDefault="00DC4647" w:rsidP="00DC464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1DD11359" w14:textId="00BE0ABD" w:rsidR="00DC4647" w:rsidRPr="00E301AC" w:rsidRDefault="00CA00FB" w:rsidP="00DC464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DFF0F4" w14:textId="77777777" w:rsidR="00DC4647" w:rsidRPr="00E301AC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22BC69D" w14:textId="04DBD66F" w:rsidR="00DC4647" w:rsidRPr="00E301AC" w:rsidRDefault="00CA00FB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00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(203,734)</w:t>
            </w:r>
          </w:p>
        </w:tc>
        <w:tc>
          <w:tcPr>
            <w:tcW w:w="270" w:type="dxa"/>
            <w:shd w:val="clear" w:color="auto" w:fill="auto"/>
          </w:tcPr>
          <w:p w14:paraId="246F462F" w14:textId="77777777" w:rsidR="00DC4647" w:rsidRPr="00E301AC" w:rsidRDefault="00DC4647" w:rsidP="00DC4647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</w:tcPr>
          <w:p w14:paraId="5BE4480C" w14:textId="3D7F6B69" w:rsidR="00DC4647" w:rsidRPr="00E301AC" w:rsidRDefault="00CA00FB" w:rsidP="00DC464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00F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(610,397)</w:t>
            </w:r>
          </w:p>
        </w:tc>
      </w:tr>
      <w:tr w:rsidR="00DC4647" w:rsidRPr="00E301AC" w14:paraId="6FF21FE1" w14:textId="77777777" w:rsidTr="00746BE5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780" w:type="dxa"/>
          </w:tcPr>
          <w:p w14:paraId="024A152A" w14:textId="77777777" w:rsidR="00DC4647" w:rsidRPr="00E301AC" w:rsidRDefault="00DC4647" w:rsidP="00DC4647">
            <w:pPr>
              <w:tabs>
                <w:tab w:val="left" w:pos="96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A8F8C" w14:textId="149C0C27" w:rsidR="00DC4647" w:rsidRPr="00E301AC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91D4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(418,509)</w:t>
            </w:r>
          </w:p>
        </w:tc>
        <w:tc>
          <w:tcPr>
            <w:tcW w:w="270" w:type="dxa"/>
          </w:tcPr>
          <w:p w14:paraId="6901DCE7" w14:textId="77777777" w:rsidR="00DC4647" w:rsidRPr="00E301AC" w:rsidRDefault="00DC4647" w:rsidP="00DC464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84822F" w14:textId="43FA4EF4" w:rsidR="00DC4647" w:rsidRPr="00091D4C" w:rsidRDefault="00CA00FB" w:rsidP="00DC464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82E6A5" w14:textId="77777777" w:rsidR="00DC4647" w:rsidRPr="00E301AC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D709CE" w14:textId="5F77C325" w:rsidR="00DC4647" w:rsidRPr="00CA00FB" w:rsidRDefault="00CA00FB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A00F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(203,734)</w:t>
            </w:r>
          </w:p>
        </w:tc>
        <w:tc>
          <w:tcPr>
            <w:tcW w:w="270" w:type="dxa"/>
            <w:shd w:val="clear" w:color="auto" w:fill="auto"/>
          </w:tcPr>
          <w:p w14:paraId="759FF0B6" w14:textId="77777777" w:rsidR="00DC4647" w:rsidRPr="00E301AC" w:rsidRDefault="00DC4647" w:rsidP="00DC4647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E26966" w14:textId="72305A04" w:rsidR="00DC4647" w:rsidRPr="00E301AC" w:rsidRDefault="00CA00FB" w:rsidP="00DC464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A00F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(622,243)</w:t>
            </w:r>
          </w:p>
        </w:tc>
      </w:tr>
      <w:tr w:rsidR="00DC4647" w:rsidRPr="00E301AC" w14:paraId="537C4B83" w14:textId="77777777" w:rsidTr="00E301AC">
        <w:tblPrEx>
          <w:tblLook w:val="01E0" w:firstRow="1" w:lastRow="1" w:firstColumn="1" w:lastColumn="1" w:noHBand="0" w:noVBand="0"/>
        </w:tblPrEx>
        <w:trPr>
          <w:trHeight w:val="188"/>
        </w:trPr>
        <w:tc>
          <w:tcPr>
            <w:tcW w:w="3780" w:type="dxa"/>
          </w:tcPr>
          <w:p w14:paraId="36BDF2ED" w14:textId="77777777" w:rsidR="00DC4647" w:rsidRPr="00E301AC" w:rsidRDefault="00DC4647" w:rsidP="00DC4647">
            <w:pPr>
              <w:tabs>
                <w:tab w:val="left" w:pos="96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shd w:val="clear" w:color="auto" w:fill="auto"/>
          </w:tcPr>
          <w:p w14:paraId="301D2F10" w14:textId="77777777" w:rsidR="00DC4647" w:rsidRPr="00E301AC" w:rsidRDefault="00DC4647" w:rsidP="00DC464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A33ECB" w14:textId="77777777" w:rsidR="00DC4647" w:rsidRPr="00E301AC" w:rsidRDefault="00DC4647" w:rsidP="00DC464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13ACE49D" w14:textId="77777777" w:rsidR="00DC4647" w:rsidRPr="00E301AC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ACB1FF8" w14:textId="77777777" w:rsidR="00DC4647" w:rsidRPr="00E301AC" w:rsidRDefault="00DC4647" w:rsidP="00DC464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D964B22" w14:textId="77777777" w:rsidR="00DC4647" w:rsidRPr="00E301AC" w:rsidRDefault="00DC4647" w:rsidP="00DC464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9CD0954" w14:textId="77777777" w:rsidR="00DC4647" w:rsidRPr="00E301AC" w:rsidRDefault="00DC4647" w:rsidP="00DC4647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</w:tcPr>
          <w:p w14:paraId="29EBBB47" w14:textId="77777777" w:rsidR="00DC4647" w:rsidRPr="00E301AC" w:rsidRDefault="00DC4647" w:rsidP="00DC464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C4647" w:rsidRPr="00E301AC" w14:paraId="0D9FCF69" w14:textId="77777777" w:rsidTr="00E301AC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780" w:type="dxa"/>
          </w:tcPr>
          <w:p w14:paraId="6269CDAF" w14:textId="77777777" w:rsidR="00DC4647" w:rsidRPr="00E301AC" w:rsidRDefault="00DC4647" w:rsidP="00DC4647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28" w:type="dxa"/>
            <w:tcBorders>
              <w:bottom w:val="double" w:sz="4" w:space="0" w:color="auto"/>
            </w:tcBorders>
            <w:shd w:val="clear" w:color="auto" w:fill="auto"/>
          </w:tcPr>
          <w:p w14:paraId="10049E66" w14:textId="0D188640" w:rsidR="00DC4647" w:rsidRPr="00E301AC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91D4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(290,353)</w:t>
            </w:r>
          </w:p>
        </w:tc>
        <w:tc>
          <w:tcPr>
            <w:tcW w:w="270" w:type="dxa"/>
          </w:tcPr>
          <w:p w14:paraId="1C3D7125" w14:textId="77777777" w:rsidR="00DC4647" w:rsidRPr="00E301AC" w:rsidRDefault="00DC4647" w:rsidP="00DC4647">
            <w:pPr>
              <w:pStyle w:val="acctfourfigures"/>
              <w:tabs>
                <w:tab w:val="clear" w:pos="765"/>
                <w:tab w:val="decimal" w:pos="951"/>
                <w:tab w:val="decimal" w:pos="115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  <w:shd w:val="clear" w:color="auto" w:fill="auto"/>
          </w:tcPr>
          <w:p w14:paraId="7C2A53DB" w14:textId="6966053D" w:rsidR="00DC4647" w:rsidRPr="00E301AC" w:rsidRDefault="00CA00FB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A00F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(53,883)</w:t>
            </w:r>
          </w:p>
        </w:tc>
        <w:tc>
          <w:tcPr>
            <w:tcW w:w="270" w:type="dxa"/>
            <w:shd w:val="clear" w:color="auto" w:fill="auto"/>
          </w:tcPr>
          <w:p w14:paraId="7EDFFA55" w14:textId="77777777" w:rsidR="00DC4647" w:rsidRPr="00E301AC" w:rsidRDefault="00DC4647" w:rsidP="00DC464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1937FCB" w14:textId="5B0AD641" w:rsidR="00DC4647" w:rsidRPr="00E301AC" w:rsidRDefault="00CA00FB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A00F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(203,17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Pr="00CA00F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29A84C2" w14:textId="77777777" w:rsidR="00DC4647" w:rsidRPr="00E301AC" w:rsidRDefault="00DC4647" w:rsidP="00DC4647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bottom w:val="double" w:sz="4" w:space="0" w:color="auto"/>
            </w:tcBorders>
            <w:shd w:val="clear" w:color="auto" w:fill="auto"/>
          </w:tcPr>
          <w:p w14:paraId="3CE3E39D" w14:textId="2B45FDE3" w:rsidR="00DC4647" w:rsidRPr="00E301AC" w:rsidRDefault="00F25CC6" w:rsidP="00DC464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25CC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(547,407)</w:t>
            </w:r>
          </w:p>
        </w:tc>
      </w:tr>
    </w:tbl>
    <w:p w14:paraId="0DEB6070" w14:textId="728D94FA" w:rsidR="00C34EA1" w:rsidRPr="00E301AC" w:rsidRDefault="00C34EA1">
      <w:pPr>
        <w:rPr>
          <w:rFonts w:asciiTheme="majorBidi" w:hAnsiTheme="majorBidi" w:cstheme="majorBidi"/>
          <w:sz w:val="30"/>
          <w:szCs w:val="30"/>
        </w:rPr>
      </w:pPr>
    </w:p>
    <w:p w14:paraId="16689364" w14:textId="15F6CA10" w:rsidR="00E301AC" w:rsidRDefault="00E301AC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988" w:type="dxa"/>
        <w:tblLayout w:type="fixed"/>
        <w:tblLook w:val="0000" w:firstRow="0" w:lastRow="0" w:firstColumn="0" w:lastColumn="0" w:noHBand="0" w:noVBand="0"/>
      </w:tblPr>
      <w:tblGrid>
        <w:gridCol w:w="3780"/>
        <w:gridCol w:w="1528"/>
        <w:gridCol w:w="270"/>
        <w:gridCol w:w="1242"/>
        <w:gridCol w:w="270"/>
        <w:gridCol w:w="1170"/>
        <w:gridCol w:w="270"/>
        <w:gridCol w:w="1458"/>
      </w:tblGrid>
      <w:tr w:rsidR="00E301AC" w:rsidRPr="000E016F" w14:paraId="03E9E8FC" w14:textId="77777777" w:rsidTr="005B0359">
        <w:tc>
          <w:tcPr>
            <w:tcW w:w="3780" w:type="dxa"/>
          </w:tcPr>
          <w:p w14:paraId="55AC31FE" w14:textId="77777777" w:rsidR="00E301AC" w:rsidRPr="000E016F" w:rsidRDefault="00E301AC" w:rsidP="005B035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E016F">
              <w:lastRenderedPageBreak/>
              <w:br w:type="page"/>
            </w:r>
            <w:r w:rsidRPr="000E016F"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6208" w:type="dxa"/>
            <w:gridSpan w:val="7"/>
          </w:tcPr>
          <w:p w14:paraId="4A06C546" w14:textId="77777777" w:rsidR="00E301AC" w:rsidRPr="000E016F" w:rsidRDefault="00E301AC" w:rsidP="005B0359">
            <w:pPr>
              <w:spacing w:line="240" w:lineRule="auto"/>
              <w:ind w:left="-10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ตามวิธีส่วนได้เสียและ</w:t>
            </w:r>
          </w:p>
          <w:p w14:paraId="00CAECC5" w14:textId="77777777" w:rsidR="00E301AC" w:rsidRPr="000E016F" w:rsidRDefault="00E301AC" w:rsidP="005B0359">
            <w:pPr>
              <w:spacing w:line="240" w:lineRule="auto"/>
              <w:ind w:left="-10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01AC" w:rsidRPr="000E016F" w14:paraId="7940E8F2" w14:textId="77777777" w:rsidTr="005B0359">
        <w:tblPrEx>
          <w:tblLook w:val="01E0" w:firstRow="1" w:lastRow="1" w:firstColumn="1" w:lastColumn="1" w:noHBand="0" w:noVBand="0"/>
        </w:tblPrEx>
        <w:trPr>
          <w:trHeight w:val="139"/>
          <w:tblHeader/>
        </w:trPr>
        <w:tc>
          <w:tcPr>
            <w:tcW w:w="3780" w:type="dxa"/>
          </w:tcPr>
          <w:p w14:paraId="3F9BAD7E" w14:textId="77777777" w:rsidR="00E301AC" w:rsidRPr="000E016F" w:rsidRDefault="00E301AC" w:rsidP="005B0359">
            <w:pPr>
              <w:pStyle w:val="BodyText"/>
              <w:spacing w:after="0" w:line="240" w:lineRule="auto"/>
              <w:ind w:right="-127"/>
              <w:rPr>
                <w:rFonts w:ascii="Angsana New" w:hAnsi="Angsana New"/>
                <w:i/>
                <w:iCs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528" w:type="dxa"/>
            <w:vAlign w:val="bottom"/>
          </w:tcPr>
          <w:p w14:paraId="525B849C" w14:textId="77777777" w:rsidR="00E301AC" w:rsidRPr="000E016F" w:rsidRDefault="00E301AC" w:rsidP="005B035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BFB3A5A" w14:textId="77777777" w:rsidR="00E301AC" w:rsidRPr="000E016F" w:rsidRDefault="00E301AC" w:rsidP="005B0359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2" w:type="dxa"/>
            <w:gridSpan w:val="3"/>
            <w:tcBorders>
              <w:bottom w:val="single" w:sz="4" w:space="0" w:color="auto"/>
            </w:tcBorders>
            <w:vAlign w:val="bottom"/>
          </w:tcPr>
          <w:p w14:paraId="0FFA54D5" w14:textId="77777777" w:rsidR="00E301AC" w:rsidRPr="000E016F" w:rsidRDefault="00E301AC" w:rsidP="005B0359">
            <w:pPr>
              <w:spacing w:line="240" w:lineRule="auto"/>
              <w:ind w:left="-108" w:right="-143"/>
              <w:jc w:val="center"/>
              <w:rPr>
                <w:rFonts w:ascii="Angsana New" w:hAnsi="Angsana New"/>
                <w:spacing w:val="-10"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บันทึกเป็น </w:t>
            </w:r>
            <w:r w:rsidRPr="000E016F">
              <w:rPr>
                <w:rFonts w:ascii="Angsana New" w:hAnsi="Angsana New" w:hint="cs"/>
                <w:spacing w:val="-10"/>
                <w:sz w:val="30"/>
                <w:szCs w:val="30"/>
              </w:rPr>
              <w:t>(</w:t>
            </w:r>
            <w:r w:rsidRPr="000E016F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รายจ่าย</w:t>
            </w:r>
            <w:r w:rsidRPr="000E016F">
              <w:rPr>
                <w:rFonts w:ascii="Angsana New" w:hAnsi="Angsana New" w:hint="cs"/>
                <w:spacing w:val="-10"/>
                <w:sz w:val="30"/>
                <w:szCs w:val="30"/>
              </w:rPr>
              <w:t>)</w:t>
            </w:r>
            <w:r w:rsidRPr="000E016F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</w:t>
            </w:r>
            <w:r w:rsidRPr="000E016F">
              <w:rPr>
                <w:rFonts w:ascii="Angsana New" w:hAnsi="Angsana New" w:hint="cs"/>
                <w:spacing w:val="-10"/>
                <w:sz w:val="30"/>
                <w:szCs w:val="30"/>
              </w:rPr>
              <w:t>/</w:t>
            </w:r>
            <w:r w:rsidRPr="000E016F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14:paraId="11952375" w14:textId="77777777" w:rsidR="00E301AC" w:rsidRPr="000E016F" w:rsidRDefault="00E301AC" w:rsidP="005B0359">
            <w:pPr>
              <w:spacing w:line="240" w:lineRule="auto"/>
              <w:ind w:left="-108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14:paraId="217DFC33" w14:textId="77777777" w:rsidR="00E301AC" w:rsidRPr="000E016F" w:rsidRDefault="00E301AC" w:rsidP="005B0359">
            <w:pPr>
              <w:spacing w:line="240" w:lineRule="auto"/>
              <w:ind w:left="-108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301AC" w:rsidRPr="000E016F" w14:paraId="06FC8599" w14:textId="77777777" w:rsidTr="005B0359">
        <w:tblPrEx>
          <w:tblLook w:val="01E0" w:firstRow="1" w:lastRow="1" w:firstColumn="1" w:lastColumn="1" w:noHBand="0" w:noVBand="0"/>
        </w:tblPrEx>
        <w:trPr>
          <w:trHeight w:val="139"/>
          <w:tblHeader/>
        </w:trPr>
        <w:tc>
          <w:tcPr>
            <w:tcW w:w="3780" w:type="dxa"/>
          </w:tcPr>
          <w:p w14:paraId="4A358380" w14:textId="77777777" w:rsidR="00E301AC" w:rsidRPr="000E016F" w:rsidRDefault="00E301AC" w:rsidP="005B035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2029B72" w14:textId="77777777" w:rsidR="00E301AC" w:rsidRPr="000E016F" w:rsidRDefault="00E301AC" w:rsidP="005B035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E016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528" w:type="dxa"/>
            <w:vAlign w:val="bottom"/>
          </w:tcPr>
          <w:p w14:paraId="39122501" w14:textId="77777777" w:rsidR="00E301AC" w:rsidRPr="000E016F" w:rsidRDefault="00E301AC" w:rsidP="005B035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082260E0" w14:textId="7DDB48E8" w:rsidR="00E301AC" w:rsidRPr="000E016F" w:rsidRDefault="00E301AC" w:rsidP="005B035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014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เมษายน </w:t>
            </w:r>
            <w:r w:rsidRPr="00C9014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</w:t>
            </w:r>
            <w:r w:rsidR="00DC46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vAlign w:val="bottom"/>
          </w:tcPr>
          <w:p w14:paraId="29EB1CC3" w14:textId="77777777" w:rsidR="00E301AC" w:rsidRPr="000E016F" w:rsidRDefault="00E301AC" w:rsidP="005B035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3BBB1ED6" w14:textId="77777777" w:rsidR="00E301AC" w:rsidRPr="000E016F" w:rsidRDefault="00E301AC" w:rsidP="005B035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49AC1D9" w14:textId="77777777" w:rsidR="00E301AC" w:rsidRPr="000E016F" w:rsidRDefault="00E301AC" w:rsidP="005B035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00B6DF6" w14:textId="77777777" w:rsidR="00E301AC" w:rsidRPr="000E016F" w:rsidRDefault="00E301AC" w:rsidP="005B035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21863ED3" w14:textId="77777777" w:rsidR="00E301AC" w:rsidRPr="000E016F" w:rsidRDefault="00E301AC" w:rsidP="005B035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14:paraId="3624F0EE" w14:textId="77777777" w:rsidR="00E301AC" w:rsidRPr="000E016F" w:rsidRDefault="00E301AC" w:rsidP="005B035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423BB0DA" w14:textId="7FFC21C1" w:rsidR="00E301AC" w:rsidRPr="000E016F" w:rsidRDefault="00E301AC" w:rsidP="005B0359">
            <w:pPr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014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31</w:t>
            </w: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มีนาคม </w:t>
            </w:r>
            <w:r w:rsidRPr="00C9014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</w:t>
            </w:r>
            <w:r w:rsidR="00DC46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  <w:tr w:rsidR="00E301AC" w:rsidRPr="000E016F" w14:paraId="6FD6C996" w14:textId="77777777" w:rsidTr="005B0359">
        <w:tblPrEx>
          <w:tblLook w:val="01E0" w:firstRow="1" w:lastRow="1" w:firstColumn="1" w:lastColumn="1" w:noHBand="0" w:noVBand="0"/>
        </w:tblPrEx>
        <w:trPr>
          <w:trHeight w:val="279"/>
          <w:tblHeader/>
        </w:trPr>
        <w:tc>
          <w:tcPr>
            <w:tcW w:w="3780" w:type="dxa"/>
          </w:tcPr>
          <w:p w14:paraId="209DEF5D" w14:textId="77777777" w:rsidR="00E301AC" w:rsidRPr="000E016F" w:rsidRDefault="00E301AC" w:rsidP="005B0359">
            <w:pPr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8" w:type="dxa"/>
            <w:gridSpan w:val="7"/>
          </w:tcPr>
          <w:p w14:paraId="65F47FC6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E016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301AC" w:rsidRPr="000E016F" w14:paraId="496A8D19" w14:textId="77777777" w:rsidTr="005B0359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3780" w:type="dxa"/>
          </w:tcPr>
          <w:p w14:paraId="1E006699" w14:textId="77777777" w:rsidR="00E301AC" w:rsidRPr="000E016F" w:rsidRDefault="00E301AC" w:rsidP="005B0359">
            <w:pPr>
              <w:tabs>
                <w:tab w:val="center" w:pos="10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28" w:type="dxa"/>
          </w:tcPr>
          <w:p w14:paraId="106CACAA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38"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428A843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</w:tcPr>
          <w:p w14:paraId="16CBD627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4E35868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0C35723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0F2ACE3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58" w:type="dxa"/>
          </w:tcPr>
          <w:p w14:paraId="18DF4BC5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DC4647" w:rsidRPr="000E016F" w14:paraId="3E5DEBA3" w14:textId="77777777" w:rsidTr="005B0359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3780" w:type="dxa"/>
          </w:tcPr>
          <w:p w14:paraId="17B3CB55" w14:textId="77777777" w:rsidR="00DC4647" w:rsidRPr="000E016F" w:rsidRDefault="00DC4647" w:rsidP="00DC4647">
            <w:pPr>
              <w:tabs>
                <w:tab w:val="center" w:pos="10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E016F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28" w:type="dxa"/>
          </w:tcPr>
          <w:p w14:paraId="678C27C9" w14:textId="036D7E12" w:rsidR="00DC4647" w:rsidRPr="000E016F" w:rsidRDefault="00DC4647" w:rsidP="00DC4647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91D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133</w:t>
            </w:r>
          </w:p>
        </w:tc>
        <w:tc>
          <w:tcPr>
            <w:tcW w:w="270" w:type="dxa"/>
          </w:tcPr>
          <w:p w14:paraId="06DF34CC" w14:textId="77777777" w:rsidR="00DC4647" w:rsidRPr="000E016F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</w:tcPr>
          <w:p w14:paraId="3BF9235E" w14:textId="432EB6F6" w:rsidR="00DC4647" w:rsidRPr="000E016F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91D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</w:t>
            </w:r>
          </w:p>
        </w:tc>
        <w:tc>
          <w:tcPr>
            <w:tcW w:w="270" w:type="dxa"/>
          </w:tcPr>
          <w:p w14:paraId="5FCE9BE5" w14:textId="77777777" w:rsidR="00DC4647" w:rsidRPr="000E016F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43F9CBA" w14:textId="60D26106" w:rsidR="00DC4647" w:rsidRPr="000E016F" w:rsidRDefault="00DC4647" w:rsidP="00DC4647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76C3AB3" w14:textId="77777777" w:rsidR="00DC4647" w:rsidRPr="000E016F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58" w:type="dxa"/>
          </w:tcPr>
          <w:p w14:paraId="3E14C888" w14:textId="30432FE3" w:rsidR="00DC4647" w:rsidRPr="000E016F" w:rsidRDefault="00DC4647" w:rsidP="00DC4647">
            <w:pPr>
              <w:pStyle w:val="acctfourfigures"/>
              <w:tabs>
                <w:tab w:val="clear" w:pos="765"/>
                <w:tab w:val="decimal" w:pos="1083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91D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151</w:t>
            </w:r>
          </w:p>
        </w:tc>
      </w:tr>
      <w:tr w:rsidR="00DC4647" w:rsidRPr="000E016F" w14:paraId="4B0227C2" w14:textId="77777777" w:rsidTr="00B54E7F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780" w:type="dxa"/>
          </w:tcPr>
          <w:p w14:paraId="3425AB13" w14:textId="77777777" w:rsidR="00DC4647" w:rsidRPr="000E016F" w:rsidRDefault="00DC4647" w:rsidP="00DC4647">
            <w:pPr>
              <w:spacing w:line="240" w:lineRule="auto"/>
              <w:ind w:left="-18" w:right="-79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สินค้าคงเหลือ </w:t>
            </w:r>
            <w:r w:rsidRPr="000E016F">
              <w:rPr>
                <w:rFonts w:ascii="Angsana New" w:hAnsi="Angsana New" w:hint="cs"/>
                <w:i/>
                <w:iCs/>
                <w:spacing w:val="-2"/>
                <w:sz w:val="30"/>
                <w:szCs w:val="30"/>
                <w:cs/>
              </w:rPr>
              <w:t>(ค่าเผื่อการลดมูลค่าของสินค้า)</w:t>
            </w:r>
          </w:p>
        </w:tc>
        <w:tc>
          <w:tcPr>
            <w:tcW w:w="1528" w:type="dxa"/>
            <w:vAlign w:val="bottom"/>
          </w:tcPr>
          <w:p w14:paraId="2420D018" w14:textId="7ACEDC53" w:rsidR="00DC4647" w:rsidRPr="000E016F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91D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5,146</w:t>
            </w:r>
          </w:p>
        </w:tc>
        <w:tc>
          <w:tcPr>
            <w:tcW w:w="270" w:type="dxa"/>
            <w:vAlign w:val="bottom"/>
          </w:tcPr>
          <w:p w14:paraId="19DBFA8B" w14:textId="77777777" w:rsidR="00DC4647" w:rsidRPr="000E016F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vAlign w:val="bottom"/>
          </w:tcPr>
          <w:p w14:paraId="27276776" w14:textId="020E4966" w:rsidR="00DC4647" w:rsidRPr="000E016F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91D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1,86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2DB8DFDA" w14:textId="77777777" w:rsidR="00DC4647" w:rsidRPr="000E016F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8707AB3" w14:textId="3CE403AA" w:rsidR="00DC4647" w:rsidRPr="000E016F" w:rsidRDefault="00DC4647" w:rsidP="00DC464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E1FE9F5" w14:textId="77777777" w:rsidR="00DC4647" w:rsidRPr="000E016F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58" w:type="dxa"/>
            <w:vAlign w:val="bottom"/>
          </w:tcPr>
          <w:p w14:paraId="295F6067" w14:textId="0C376EE5" w:rsidR="00DC4647" w:rsidRPr="000E016F" w:rsidRDefault="00DC4647" w:rsidP="00DC464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91D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7,01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</w:tr>
      <w:tr w:rsidR="00DC4647" w:rsidRPr="000E016F" w14:paraId="4ADCF43F" w14:textId="77777777" w:rsidTr="005B0359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780" w:type="dxa"/>
          </w:tcPr>
          <w:p w14:paraId="2CBC1D3D" w14:textId="77777777" w:rsidR="00DC4647" w:rsidRPr="000E016F" w:rsidRDefault="00DC4647" w:rsidP="00DC4647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 xml:space="preserve">อสังหาริมทรัพย์เพื่อการลงทุน </w:t>
            </w:r>
            <w:r w:rsidRPr="000E016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(ค่าเผื่อ</w:t>
            </w:r>
            <w:r w:rsidRPr="000E016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br/>
              <w:t>การด้อยค่าที่ดินที่ไม่ได้ใช้ดำเนินงาน)</w:t>
            </w:r>
          </w:p>
        </w:tc>
        <w:tc>
          <w:tcPr>
            <w:tcW w:w="1528" w:type="dxa"/>
            <w:vAlign w:val="bottom"/>
          </w:tcPr>
          <w:p w14:paraId="47BA65E1" w14:textId="476E9CB2" w:rsidR="00DC4647" w:rsidRPr="000E016F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91D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1,134</w:t>
            </w:r>
          </w:p>
        </w:tc>
        <w:tc>
          <w:tcPr>
            <w:tcW w:w="270" w:type="dxa"/>
            <w:vAlign w:val="bottom"/>
          </w:tcPr>
          <w:p w14:paraId="54E355D5" w14:textId="77777777" w:rsidR="00DC4647" w:rsidRPr="000E016F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vAlign w:val="bottom"/>
          </w:tcPr>
          <w:p w14:paraId="3060B834" w14:textId="78DD369C" w:rsidR="00DC4647" w:rsidRPr="000E016F" w:rsidRDefault="00DC4647" w:rsidP="00DC4647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98764FB" w14:textId="77777777" w:rsidR="00DC4647" w:rsidRPr="000E016F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A39AC9A" w14:textId="5E6C2689" w:rsidR="00DC4647" w:rsidRPr="000E016F" w:rsidRDefault="00DC4647" w:rsidP="00DC464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19F6B5D" w14:textId="77777777" w:rsidR="00DC4647" w:rsidRPr="000E016F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58" w:type="dxa"/>
            <w:vAlign w:val="bottom"/>
          </w:tcPr>
          <w:p w14:paraId="32D5B065" w14:textId="3FC1E3EC" w:rsidR="00DC4647" w:rsidRPr="000E016F" w:rsidRDefault="00DC4647" w:rsidP="00DC4647">
            <w:pPr>
              <w:pStyle w:val="acctfourfigures"/>
              <w:tabs>
                <w:tab w:val="clear" w:pos="765"/>
                <w:tab w:val="decimal" w:pos="1083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91D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1,134</w:t>
            </w:r>
          </w:p>
        </w:tc>
      </w:tr>
      <w:tr w:rsidR="00DC4647" w:rsidRPr="000E016F" w14:paraId="42812F4F" w14:textId="77777777" w:rsidTr="00F05BBA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780" w:type="dxa"/>
          </w:tcPr>
          <w:p w14:paraId="342E3654" w14:textId="77777777" w:rsidR="00DC4647" w:rsidRPr="000E016F" w:rsidRDefault="00DC4647" w:rsidP="00DC4647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ประมาณการค่าประกันความเสียหาย</w:t>
            </w:r>
          </w:p>
        </w:tc>
        <w:tc>
          <w:tcPr>
            <w:tcW w:w="1528" w:type="dxa"/>
            <w:vAlign w:val="bottom"/>
          </w:tcPr>
          <w:p w14:paraId="6BE6F28E" w14:textId="33895BC0" w:rsidR="00DC4647" w:rsidRPr="000E016F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91D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17,000</w:t>
            </w:r>
          </w:p>
        </w:tc>
        <w:tc>
          <w:tcPr>
            <w:tcW w:w="270" w:type="dxa"/>
            <w:vAlign w:val="bottom"/>
          </w:tcPr>
          <w:p w14:paraId="15F41AB7" w14:textId="77777777" w:rsidR="00DC4647" w:rsidRPr="000E016F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50B18BF6" w14:textId="681AC899" w:rsidR="00DC4647" w:rsidRPr="000E016F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91D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(1,838)</w:t>
            </w:r>
          </w:p>
        </w:tc>
        <w:tc>
          <w:tcPr>
            <w:tcW w:w="270" w:type="dxa"/>
            <w:vAlign w:val="bottom"/>
          </w:tcPr>
          <w:p w14:paraId="46534006" w14:textId="77777777" w:rsidR="00DC4647" w:rsidRPr="000E016F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CBEFFD" w14:textId="04F2EA44" w:rsidR="00DC4647" w:rsidRPr="000E016F" w:rsidRDefault="00DC4647" w:rsidP="00DC464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4C26D29" w14:textId="77777777" w:rsidR="00DC4647" w:rsidRPr="000E016F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14:paraId="11E2BD34" w14:textId="2A02AA01" w:rsidR="00DC4647" w:rsidRPr="000E016F" w:rsidRDefault="00DC4647" w:rsidP="00DC464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91D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15,162</w:t>
            </w:r>
          </w:p>
        </w:tc>
      </w:tr>
      <w:tr w:rsidR="00DC4647" w:rsidRPr="000E016F" w14:paraId="5032A7FF" w14:textId="77777777" w:rsidTr="005B0359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780" w:type="dxa"/>
          </w:tcPr>
          <w:p w14:paraId="7100C51C" w14:textId="77777777" w:rsidR="00DC4647" w:rsidRPr="000E016F" w:rsidRDefault="00DC4647" w:rsidP="00DC4647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4596B417" w14:textId="5203B9D3" w:rsidR="00DC4647" w:rsidRPr="000E016F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91D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55,24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</w:p>
        </w:tc>
        <w:tc>
          <w:tcPr>
            <w:tcW w:w="270" w:type="dxa"/>
            <w:vAlign w:val="bottom"/>
          </w:tcPr>
          <w:p w14:paraId="4187A601" w14:textId="77777777" w:rsidR="00DC4647" w:rsidRPr="000E016F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BF8516D" w14:textId="427B4B35" w:rsidR="00DC4647" w:rsidRPr="000E016F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91D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(49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  <w:r w:rsidRPr="00091D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588D00" w14:textId="77777777" w:rsidR="00DC4647" w:rsidRPr="000E016F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2620FF" w14:textId="3820730B" w:rsidR="00DC4647" w:rsidRPr="000E016F" w:rsidRDefault="00DC4647" w:rsidP="00DC464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091D4C">
              <w:rPr>
                <w:rFonts w:asciiTheme="majorBidi" w:hAnsiTheme="majorBidi" w:cstheme="majorBidi"/>
                <w:sz w:val="30"/>
                <w:szCs w:val="30"/>
              </w:rPr>
              <w:t>(737)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CCDB57" w14:textId="77777777" w:rsidR="00DC4647" w:rsidRPr="000E016F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2B074018" w14:textId="694A95CF" w:rsidR="00DC4647" w:rsidRPr="000E016F" w:rsidRDefault="00DC4647" w:rsidP="00DC464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91D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54,006</w:t>
            </w:r>
          </w:p>
        </w:tc>
      </w:tr>
      <w:tr w:rsidR="00DC4647" w:rsidRPr="000E016F" w14:paraId="56A72124" w14:textId="77777777" w:rsidTr="00CE65A1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780" w:type="dxa"/>
          </w:tcPr>
          <w:p w14:paraId="4263B2DC" w14:textId="77777777" w:rsidR="00DC4647" w:rsidRPr="000E016F" w:rsidRDefault="00DC4647" w:rsidP="00DC4647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เงินกองทุนสำรองเลี้ยงชีพ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05D177DE" w14:textId="675726E2" w:rsidR="00DC4647" w:rsidRPr="000E016F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91D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4FF0403C" w14:textId="77777777" w:rsidR="00DC4647" w:rsidRPr="000E016F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EDD2DAA" w14:textId="43298E0B" w:rsidR="00DC4647" w:rsidRPr="000E016F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91D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90</w:t>
            </w:r>
            <w:r w:rsidRPr="00091D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2DB3DE" w14:textId="77777777" w:rsidR="00DC4647" w:rsidRPr="000E016F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25A0EB5" w14:textId="7387AFFA" w:rsidR="00DC4647" w:rsidRPr="000E016F" w:rsidRDefault="00DC4647" w:rsidP="00DC464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F32567" w14:textId="77777777" w:rsidR="00DC4647" w:rsidRPr="000E016F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21EE8669" w14:textId="6CDF58E4" w:rsidR="00DC4647" w:rsidRPr="000E016F" w:rsidRDefault="00DC4647" w:rsidP="00DC464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91D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1,271</w:t>
            </w:r>
          </w:p>
        </w:tc>
      </w:tr>
      <w:tr w:rsidR="00DC4647" w:rsidRPr="000E016F" w14:paraId="30BDBDA8" w14:textId="77777777" w:rsidTr="00CE65A1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780" w:type="dxa"/>
          </w:tcPr>
          <w:p w14:paraId="64AF485A" w14:textId="77777777" w:rsidR="00DC4647" w:rsidRPr="000E016F" w:rsidRDefault="00DC4647" w:rsidP="00DC4647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3377A293" w14:textId="7EF00960" w:rsidR="00DC4647" w:rsidRPr="000E016F" w:rsidRDefault="00DC4647" w:rsidP="00DC4647">
            <w:pPr>
              <w:pStyle w:val="acctfourfigures"/>
              <w:tabs>
                <w:tab w:val="clear" w:pos="765"/>
                <w:tab w:val="decimal" w:pos="1301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91D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31,080</w:t>
            </w:r>
          </w:p>
        </w:tc>
        <w:tc>
          <w:tcPr>
            <w:tcW w:w="270" w:type="dxa"/>
            <w:vAlign w:val="bottom"/>
          </w:tcPr>
          <w:p w14:paraId="0FA4C13D" w14:textId="77777777" w:rsidR="00DC4647" w:rsidRPr="000E016F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E9600DA" w14:textId="1E60671D" w:rsidR="00DC4647" w:rsidRPr="000E016F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91D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18,339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AB6DCF" w14:textId="77777777" w:rsidR="00DC4647" w:rsidRPr="000E016F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AA06409" w14:textId="592C83F5" w:rsidR="00DC4647" w:rsidRPr="000E016F" w:rsidRDefault="00DC4647" w:rsidP="00DC464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2A6BD6" w14:textId="77777777" w:rsidR="00DC4647" w:rsidRPr="000E016F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7477BDEA" w14:textId="749D221F" w:rsidR="00DC4647" w:rsidRPr="000E016F" w:rsidRDefault="00DC4647" w:rsidP="00DC464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91D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49,419</w:t>
            </w:r>
          </w:p>
        </w:tc>
      </w:tr>
      <w:tr w:rsidR="00DC4647" w:rsidRPr="000E016F" w14:paraId="2266379E" w14:textId="77777777" w:rsidTr="005B0359">
        <w:tblPrEx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3780" w:type="dxa"/>
          </w:tcPr>
          <w:p w14:paraId="7A21B569" w14:textId="77777777" w:rsidR="00DC4647" w:rsidRPr="000E016F" w:rsidRDefault="00DC4647" w:rsidP="00DC4647">
            <w:pPr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39861C" w14:textId="7D48D7F1" w:rsidR="00DC4647" w:rsidRPr="000E016F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91D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111,29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0BDAE1E0" w14:textId="77777777" w:rsidR="00DC4647" w:rsidRPr="000E016F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181208" w14:textId="52EAC511" w:rsidR="00DC4647" w:rsidRPr="000E016F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91D4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17,599</w:t>
            </w:r>
          </w:p>
        </w:tc>
        <w:tc>
          <w:tcPr>
            <w:tcW w:w="270" w:type="dxa"/>
            <w:shd w:val="clear" w:color="auto" w:fill="auto"/>
          </w:tcPr>
          <w:p w14:paraId="2178BDEF" w14:textId="77777777" w:rsidR="00DC4647" w:rsidRPr="000E016F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1B4B6C" w14:textId="211C2B4D" w:rsidR="00DC4647" w:rsidRPr="000E016F" w:rsidRDefault="00DC4647" w:rsidP="00DC464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91D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(737)</w:t>
            </w:r>
          </w:p>
        </w:tc>
        <w:tc>
          <w:tcPr>
            <w:tcW w:w="270" w:type="dxa"/>
            <w:shd w:val="clear" w:color="auto" w:fill="auto"/>
          </w:tcPr>
          <w:p w14:paraId="222940A8" w14:textId="77777777" w:rsidR="00DC4647" w:rsidRPr="000E016F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A23F61" w14:textId="6D7AA691" w:rsidR="00DC4647" w:rsidRPr="000E016F" w:rsidRDefault="00DC4647" w:rsidP="00DC464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91D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128,156</w:t>
            </w:r>
          </w:p>
        </w:tc>
      </w:tr>
      <w:tr w:rsidR="00E301AC" w:rsidRPr="000E016F" w14:paraId="30D144B0" w14:textId="77777777" w:rsidTr="005B0359">
        <w:tblPrEx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3780" w:type="dxa"/>
            <w:vAlign w:val="bottom"/>
          </w:tcPr>
          <w:p w14:paraId="467077E6" w14:textId="77777777" w:rsidR="00E301AC" w:rsidRPr="000E016F" w:rsidRDefault="00E301AC" w:rsidP="005B0359">
            <w:pPr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B481AD" w14:textId="77777777" w:rsidR="00E301AC" w:rsidRPr="000E016F" w:rsidRDefault="00E301AC" w:rsidP="005B0359">
            <w:pPr>
              <w:tabs>
                <w:tab w:val="left" w:pos="61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EDFC2DC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4332D0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882"/>
                <w:tab w:val="decimal" w:pos="1152"/>
              </w:tabs>
              <w:spacing w:line="240" w:lineRule="auto"/>
              <w:ind w:right="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011493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7F4264" w14:textId="77777777" w:rsidR="00E301AC" w:rsidRPr="000E016F" w:rsidRDefault="00E301AC" w:rsidP="005B0359">
            <w:pPr>
              <w:tabs>
                <w:tab w:val="left" w:pos="85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322BAE3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87805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E301AC" w:rsidRPr="000E016F" w14:paraId="547D30E5" w14:textId="77777777" w:rsidTr="005B0359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780" w:type="dxa"/>
          </w:tcPr>
          <w:p w14:paraId="6744EADA" w14:textId="77777777" w:rsidR="00E301AC" w:rsidRPr="000E016F" w:rsidRDefault="00E301AC" w:rsidP="005B0359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28" w:type="dxa"/>
            <w:shd w:val="clear" w:color="auto" w:fill="auto"/>
          </w:tcPr>
          <w:p w14:paraId="59F2A202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882"/>
                <w:tab w:val="decimal" w:pos="115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3E0762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02AE2095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D24AFC5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37808E3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EF9C1A9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</w:tcPr>
          <w:p w14:paraId="6E873806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center" w:pos="858"/>
                <w:tab w:val="decimal" w:pos="10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301AC" w:rsidRPr="000E016F" w14:paraId="5466CE67" w14:textId="77777777" w:rsidTr="005B0359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780" w:type="dxa"/>
          </w:tcPr>
          <w:p w14:paraId="61C99EA0" w14:textId="77777777" w:rsidR="00E301AC" w:rsidRPr="000E016F" w:rsidRDefault="00E301AC" w:rsidP="005B0359">
            <w:pPr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528" w:type="dxa"/>
            <w:shd w:val="clear" w:color="auto" w:fill="auto"/>
          </w:tcPr>
          <w:p w14:paraId="0ED74D60" w14:textId="77777777" w:rsidR="00E301AC" w:rsidRPr="000E016F" w:rsidRDefault="00E301AC" w:rsidP="005B035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C008E7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06228C7E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67479F0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D76E6EB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585B398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</w:tcPr>
          <w:p w14:paraId="7547892F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DC4647" w:rsidRPr="000E016F" w14:paraId="178C030F" w14:textId="77777777" w:rsidTr="00A84844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780" w:type="dxa"/>
          </w:tcPr>
          <w:p w14:paraId="070928DA" w14:textId="77777777" w:rsidR="00DC4647" w:rsidRPr="000E016F" w:rsidRDefault="00DC4647" w:rsidP="00DC4647">
            <w:pPr>
              <w:spacing w:line="240" w:lineRule="auto"/>
              <w:ind w:left="162" w:right="-79" w:hanging="162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(ความแตกต่างของค่าเสื่อมราคา)</w:t>
            </w:r>
          </w:p>
        </w:tc>
        <w:tc>
          <w:tcPr>
            <w:tcW w:w="1528" w:type="dxa"/>
            <w:shd w:val="clear" w:color="auto" w:fill="auto"/>
          </w:tcPr>
          <w:p w14:paraId="0570E819" w14:textId="0A10D667" w:rsidR="00DC4647" w:rsidRPr="000E016F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91D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(11,846)</w:t>
            </w:r>
          </w:p>
        </w:tc>
        <w:tc>
          <w:tcPr>
            <w:tcW w:w="270" w:type="dxa"/>
          </w:tcPr>
          <w:p w14:paraId="5784C3B3" w14:textId="77777777" w:rsidR="00DC4647" w:rsidRPr="000E016F" w:rsidRDefault="00DC4647" w:rsidP="00DC464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1B5481D9" w14:textId="202548D1" w:rsidR="00DC4647" w:rsidRPr="000E016F" w:rsidRDefault="00DC4647" w:rsidP="00DC464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0610D1" w14:textId="77777777" w:rsidR="00DC4647" w:rsidRPr="000E016F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7BFD121" w14:textId="7DDE1EBE" w:rsidR="00DC4647" w:rsidRPr="000E016F" w:rsidRDefault="00DC4647" w:rsidP="00DC464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C6C977" w14:textId="77777777" w:rsidR="00DC4647" w:rsidRPr="000E016F" w:rsidRDefault="00DC4647" w:rsidP="00DC4647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</w:tcPr>
          <w:p w14:paraId="792B91F9" w14:textId="51D34F63" w:rsidR="00DC4647" w:rsidRPr="000E016F" w:rsidRDefault="00DC4647" w:rsidP="00DC464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91D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(11,846)</w:t>
            </w:r>
          </w:p>
        </w:tc>
      </w:tr>
      <w:tr w:rsidR="00DC4647" w:rsidRPr="000E016F" w14:paraId="39BCC0BC" w14:textId="77777777" w:rsidTr="005B0359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780" w:type="dxa"/>
          </w:tcPr>
          <w:p w14:paraId="715E04D4" w14:textId="77777777" w:rsidR="00DC4647" w:rsidRPr="000E016F" w:rsidRDefault="00DC4647" w:rsidP="00DC4647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E016F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528" w:type="dxa"/>
            <w:shd w:val="clear" w:color="auto" w:fill="auto"/>
          </w:tcPr>
          <w:p w14:paraId="3EEC2390" w14:textId="77777777" w:rsidR="00DC4647" w:rsidRPr="000E016F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41D308B" w14:textId="77777777" w:rsidR="00DC4647" w:rsidRPr="000E016F" w:rsidRDefault="00DC4647" w:rsidP="00DC464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EDC072E" w14:textId="77777777" w:rsidR="00DC4647" w:rsidRPr="000E016F" w:rsidRDefault="00DC4647" w:rsidP="00DC4647">
            <w:pPr>
              <w:pStyle w:val="acctfourfigures"/>
              <w:tabs>
                <w:tab w:val="clear" w:pos="765"/>
                <w:tab w:val="decimal" w:pos="704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0C62E1" w14:textId="77777777" w:rsidR="00DC4647" w:rsidRPr="000E016F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83A0C43" w14:textId="77777777" w:rsidR="00DC4647" w:rsidRPr="000E016F" w:rsidRDefault="00DC4647" w:rsidP="00DC464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5F51480" w14:textId="77777777" w:rsidR="00DC4647" w:rsidRPr="000E016F" w:rsidRDefault="00DC4647" w:rsidP="00DC4647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</w:tcPr>
          <w:p w14:paraId="262021C8" w14:textId="77777777" w:rsidR="00DC4647" w:rsidRPr="000E016F" w:rsidRDefault="00DC4647" w:rsidP="00DC464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DC4647" w:rsidRPr="000E016F" w14:paraId="7B79F6EF" w14:textId="77777777" w:rsidTr="00A84844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780" w:type="dxa"/>
          </w:tcPr>
          <w:p w14:paraId="193AC64A" w14:textId="77777777" w:rsidR="00DC4647" w:rsidRPr="000E016F" w:rsidRDefault="00DC4647" w:rsidP="00DC4647">
            <w:pPr>
              <w:spacing w:line="240" w:lineRule="auto"/>
              <w:ind w:left="162" w:right="-79" w:firstLine="2"/>
              <w:rPr>
                <w:rFonts w:ascii="Angsana New" w:hAnsi="Angsana New"/>
                <w:sz w:val="30"/>
                <w:szCs w:val="30"/>
                <w:cs/>
              </w:rPr>
            </w:pPr>
            <w:r w:rsidRPr="000E016F">
              <w:rPr>
                <w:rFonts w:ascii="Angsana New" w:hAnsi="Angsana New"/>
                <w:sz w:val="30"/>
                <w:szCs w:val="30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528" w:type="dxa"/>
            <w:shd w:val="clear" w:color="auto" w:fill="auto"/>
          </w:tcPr>
          <w:p w14:paraId="7ED5BE20" w14:textId="421FA29E" w:rsidR="00DC4647" w:rsidRPr="000E016F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91D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(433,15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  <w:r w:rsidRPr="00091D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68EBC922" w14:textId="77777777" w:rsidR="00DC4647" w:rsidRPr="000E016F" w:rsidRDefault="00DC4647" w:rsidP="00DC464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89012C4" w14:textId="095635FF" w:rsidR="00DC4647" w:rsidRPr="000E016F" w:rsidRDefault="00DC4647" w:rsidP="00DC464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2CB4E2" w14:textId="77777777" w:rsidR="00DC4647" w:rsidRPr="000E016F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024071C" w14:textId="104DA703" w:rsidR="00DC4647" w:rsidRPr="000E016F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91D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26,49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131A22D" w14:textId="77777777" w:rsidR="00DC4647" w:rsidRPr="000E016F" w:rsidRDefault="00DC4647" w:rsidP="00DC4647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</w:tcPr>
          <w:p w14:paraId="58276C7E" w14:textId="1DBF0E9E" w:rsidR="00DC4647" w:rsidRPr="000E016F" w:rsidRDefault="00DC4647" w:rsidP="00DC464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91D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(406,663)</w:t>
            </w:r>
          </w:p>
        </w:tc>
      </w:tr>
      <w:tr w:rsidR="00DC4647" w:rsidRPr="000E016F" w14:paraId="3A85F0FB" w14:textId="77777777" w:rsidTr="00A84844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780" w:type="dxa"/>
          </w:tcPr>
          <w:p w14:paraId="110334E0" w14:textId="77777777" w:rsidR="00DC4647" w:rsidRPr="000E016F" w:rsidRDefault="00DC4647" w:rsidP="00DC4647">
            <w:pPr>
              <w:tabs>
                <w:tab w:val="left" w:pos="960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102734" w14:textId="38679C43" w:rsidR="00DC4647" w:rsidRPr="000E016F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91D4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(445,00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  <w:r w:rsidRPr="00091D4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5DBCC7B6" w14:textId="77777777" w:rsidR="00DC4647" w:rsidRPr="000E016F" w:rsidRDefault="00DC4647" w:rsidP="00DC464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467872" w14:textId="03D6257B" w:rsidR="00DC4647" w:rsidRPr="000E016F" w:rsidRDefault="00DC4647" w:rsidP="00DC464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91D4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877365" w14:textId="77777777" w:rsidR="00DC4647" w:rsidRPr="000E016F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62DC8E" w14:textId="4D410DCA" w:rsidR="00DC4647" w:rsidRPr="00DD4E44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91D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26,49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6B41EE2" w14:textId="77777777" w:rsidR="00DC4647" w:rsidRPr="000E016F" w:rsidRDefault="00DC4647" w:rsidP="00DC4647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11A223" w14:textId="41595C23" w:rsidR="00DC4647" w:rsidRPr="000E016F" w:rsidRDefault="00DC4647" w:rsidP="00DC464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91D4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(418,509)</w:t>
            </w:r>
          </w:p>
        </w:tc>
      </w:tr>
      <w:tr w:rsidR="00DC4647" w:rsidRPr="000E016F" w14:paraId="5A5DFCC4" w14:textId="77777777" w:rsidTr="005B0359">
        <w:tblPrEx>
          <w:tblLook w:val="01E0" w:firstRow="1" w:lastRow="1" w:firstColumn="1" w:lastColumn="1" w:noHBand="0" w:noVBand="0"/>
        </w:tblPrEx>
        <w:trPr>
          <w:trHeight w:val="188"/>
        </w:trPr>
        <w:tc>
          <w:tcPr>
            <w:tcW w:w="3780" w:type="dxa"/>
          </w:tcPr>
          <w:p w14:paraId="3F7AA5F9" w14:textId="77777777" w:rsidR="00DC4647" w:rsidRPr="000E016F" w:rsidRDefault="00DC4647" w:rsidP="00DC4647">
            <w:pPr>
              <w:tabs>
                <w:tab w:val="left" w:pos="960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shd w:val="clear" w:color="auto" w:fill="auto"/>
          </w:tcPr>
          <w:p w14:paraId="5F3E24A9" w14:textId="77777777" w:rsidR="00DC4647" w:rsidRPr="000E016F" w:rsidRDefault="00DC4647" w:rsidP="00DC464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11541D" w14:textId="77777777" w:rsidR="00DC4647" w:rsidRPr="000E016F" w:rsidRDefault="00DC4647" w:rsidP="00DC464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29D4CBE1" w14:textId="77777777" w:rsidR="00DC4647" w:rsidRPr="000E016F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39E4D94" w14:textId="77777777" w:rsidR="00DC4647" w:rsidRPr="000E016F" w:rsidRDefault="00DC4647" w:rsidP="00DC464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B13149C" w14:textId="77777777" w:rsidR="00DC4647" w:rsidRPr="000E016F" w:rsidRDefault="00DC4647" w:rsidP="00DC464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60A8974" w14:textId="77777777" w:rsidR="00DC4647" w:rsidRPr="000E016F" w:rsidRDefault="00DC4647" w:rsidP="00DC4647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</w:tcPr>
          <w:p w14:paraId="4D47E661" w14:textId="77777777" w:rsidR="00DC4647" w:rsidRPr="000E016F" w:rsidRDefault="00DC4647" w:rsidP="00DC464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DC4647" w:rsidRPr="000E016F" w14:paraId="0DED9C9D" w14:textId="77777777" w:rsidTr="005B0359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780" w:type="dxa"/>
          </w:tcPr>
          <w:p w14:paraId="62B6C9C3" w14:textId="77777777" w:rsidR="00DC4647" w:rsidRPr="000E016F" w:rsidRDefault="00DC4647" w:rsidP="00DC4647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28" w:type="dxa"/>
            <w:tcBorders>
              <w:bottom w:val="double" w:sz="4" w:space="0" w:color="auto"/>
            </w:tcBorders>
            <w:shd w:val="clear" w:color="auto" w:fill="auto"/>
          </w:tcPr>
          <w:p w14:paraId="19672086" w14:textId="0ED8308D" w:rsidR="00DC4647" w:rsidRPr="000E016F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91D4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(333,709)</w:t>
            </w:r>
          </w:p>
        </w:tc>
        <w:tc>
          <w:tcPr>
            <w:tcW w:w="270" w:type="dxa"/>
          </w:tcPr>
          <w:p w14:paraId="245770A0" w14:textId="77777777" w:rsidR="00DC4647" w:rsidRPr="000E016F" w:rsidRDefault="00DC4647" w:rsidP="00DC4647">
            <w:pPr>
              <w:pStyle w:val="acctfourfigures"/>
              <w:tabs>
                <w:tab w:val="clear" w:pos="765"/>
                <w:tab w:val="decimal" w:pos="951"/>
                <w:tab w:val="decimal" w:pos="115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  <w:shd w:val="clear" w:color="auto" w:fill="auto"/>
          </w:tcPr>
          <w:p w14:paraId="49886997" w14:textId="0FE64F64" w:rsidR="00DC4647" w:rsidRPr="000E016F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91D4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17,599</w:t>
            </w:r>
          </w:p>
        </w:tc>
        <w:tc>
          <w:tcPr>
            <w:tcW w:w="270" w:type="dxa"/>
            <w:shd w:val="clear" w:color="auto" w:fill="auto"/>
          </w:tcPr>
          <w:p w14:paraId="114799EE" w14:textId="77777777" w:rsidR="00DC4647" w:rsidRPr="000E016F" w:rsidRDefault="00DC4647" w:rsidP="00DC464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2E8EB4C" w14:textId="06D0F9B3" w:rsidR="00DC4647" w:rsidRPr="000E016F" w:rsidRDefault="00DC4647" w:rsidP="00DC464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91D4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25,757</w:t>
            </w:r>
          </w:p>
        </w:tc>
        <w:tc>
          <w:tcPr>
            <w:tcW w:w="270" w:type="dxa"/>
            <w:shd w:val="clear" w:color="auto" w:fill="auto"/>
          </w:tcPr>
          <w:p w14:paraId="3C97800D" w14:textId="77777777" w:rsidR="00DC4647" w:rsidRPr="000E016F" w:rsidRDefault="00DC4647" w:rsidP="00DC4647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bottom w:val="double" w:sz="4" w:space="0" w:color="auto"/>
            </w:tcBorders>
            <w:shd w:val="clear" w:color="auto" w:fill="auto"/>
          </w:tcPr>
          <w:p w14:paraId="1B184A78" w14:textId="3F6AD3FC" w:rsidR="00DC4647" w:rsidRPr="000E016F" w:rsidRDefault="00DC4647" w:rsidP="00DC464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91D4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(290,353)</w:t>
            </w:r>
          </w:p>
        </w:tc>
      </w:tr>
    </w:tbl>
    <w:p w14:paraId="37B27E83" w14:textId="77777777" w:rsidR="00963F3B" w:rsidRPr="00E301AC" w:rsidRDefault="00963F3B">
      <w:pPr>
        <w:rPr>
          <w:rFonts w:asciiTheme="majorBidi" w:hAnsiTheme="majorBidi" w:cstheme="majorBidi"/>
          <w:sz w:val="30"/>
          <w:szCs w:val="30"/>
        </w:rPr>
      </w:pPr>
    </w:p>
    <w:p w14:paraId="41607825" w14:textId="1F86AAFE" w:rsidR="009D227D" w:rsidRPr="00E301AC" w:rsidRDefault="00691F10" w:rsidP="00DC75BD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E301AC">
        <w:rPr>
          <w:rFonts w:asciiTheme="majorBidi" w:hAnsiTheme="majorBidi" w:cstheme="majorBidi"/>
          <w:sz w:val="30"/>
          <w:szCs w:val="30"/>
        </w:rPr>
        <w:br w:type="page"/>
      </w:r>
      <w:r w:rsidR="009D227D"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กำไรต่อหุ้น</w:t>
      </w:r>
    </w:p>
    <w:p w14:paraId="2CEDECB9" w14:textId="204CBEFD" w:rsidR="00471CCE" w:rsidRPr="00E301AC" w:rsidRDefault="00471CCE" w:rsidP="00691F10">
      <w:pPr>
        <w:tabs>
          <w:tab w:val="left" w:pos="540"/>
        </w:tabs>
        <w:spacing w:line="240" w:lineRule="auto"/>
        <w:ind w:left="540" w:right="-16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080"/>
        <w:gridCol w:w="270"/>
        <w:gridCol w:w="1080"/>
        <w:gridCol w:w="236"/>
        <w:gridCol w:w="1080"/>
      </w:tblGrid>
      <w:tr w:rsidR="006A50BD" w:rsidRPr="00E301AC" w14:paraId="3A2ABF14" w14:textId="77777777" w:rsidTr="006A50BD">
        <w:tc>
          <w:tcPr>
            <w:tcW w:w="3960" w:type="dxa"/>
          </w:tcPr>
          <w:p w14:paraId="0A5E1F60" w14:textId="77777777" w:rsidR="006A50BD" w:rsidRPr="00E301AC" w:rsidRDefault="006A50BD" w:rsidP="006A50BD">
            <w:pPr>
              <w:tabs>
                <w:tab w:val="left" w:pos="189"/>
                <w:tab w:val="left" w:pos="43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2520" w:type="dxa"/>
            <w:gridSpan w:val="3"/>
            <w:vAlign w:val="bottom"/>
          </w:tcPr>
          <w:p w14:paraId="57E66CD5" w14:textId="77777777" w:rsidR="006A50BD" w:rsidRPr="00E301AC" w:rsidRDefault="006A50BD" w:rsidP="006A50BD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งบการเงินที่แสดงเงินลงทุน</w:t>
            </w:r>
          </w:p>
        </w:tc>
        <w:tc>
          <w:tcPr>
            <w:tcW w:w="270" w:type="dxa"/>
            <w:vAlign w:val="bottom"/>
          </w:tcPr>
          <w:p w14:paraId="3DEA01BE" w14:textId="77777777" w:rsidR="006A50BD" w:rsidRPr="00E301AC" w:rsidRDefault="006A50BD" w:rsidP="006A50BD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396" w:type="dxa"/>
            <w:gridSpan w:val="3"/>
            <w:vAlign w:val="bottom"/>
          </w:tcPr>
          <w:p w14:paraId="5551B21C" w14:textId="77777777" w:rsidR="006A50BD" w:rsidRPr="00E301AC" w:rsidRDefault="006A50BD" w:rsidP="006A50BD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A50BD" w:rsidRPr="00E301AC" w14:paraId="45F04976" w14:textId="77777777" w:rsidTr="006A50BD">
        <w:tc>
          <w:tcPr>
            <w:tcW w:w="3960" w:type="dxa"/>
          </w:tcPr>
          <w:p w14:paraId="14F1331E" w14:textId="77777777" w:rsidR="006A50BD" w:rsidRPr="00E301AC" w:rsidRDefault="006A50BD" w:rsidP="006A50BD">
            <w:pPr>
              <w:tabs>
                <w:tab w:val="left" w:pos="189"/>
                <w:tab w:val="left" w:pos="43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442B901" w14:textId="77777777" w:rsidR="006A50BD" w:rsidRPr="00E301AC" w:rsidRDefault="006A50BD" w:rsidP="006A50BD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ตามวิธีส่วนได้เสีย</w:t>
            </w:r>
          </w:p>
        </w:tc>
        <w:tc>
          <w:tcPr>
            <w:tcW w:w="270" w:type="dxa"/>
            <w:vAlign w:val="bottom"/>
          </w:tcPr>
          <w:p w14:paraId="0EC00A32" w14:textId="77777777" w:rsidR="006A50BD" w:rsidRPr="00E301AC" w:rsidRDefault="006A50BD" w:rsidP="006A50BD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396" w:type="dxa"/>
            <w:gridSpan w:val="3"/>
            <w:vAlign w:val="bottom"/>
          </w:tcPr>
          <w:p w14:paraId="7853E7CB" w14:textId="77777777" w:rsidR="006A50BD" w:rsidRPr="00E301AC" w:rsidRDefault="006A50BD" w:rsidP="006A50BD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DC4647" w:rsidRPr="00E301AC" w14:paraId="779B318D" w14:textId="77777777" w:rsidTr="006A50BD">
        <w:tc>
          <w:tcPr>
            <w:tcW w:w="3960" w:type="dxa"/>
            <w:vAlign w:val="bottom"/>
          </w:tcPr>
          <w:p w14:paraId="2E3F114E" w14:textId="3CC0290C" w:rsidR="00DC4647" w:rsidRPr="00E301AC" w:rsidRDefault="00DC4647" w:rsidP="00DC4647">
            <w:pPr>
              <w:tabs>
                <w:tab w:val="left" w:pos="189"/>
                <w:tab w:val="left" w:pos="432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ja-JP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 xml:space="preserve">สำหรับปีสิ้นสุดวันที่ 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ja-JP"/>
              </w:rPr>
              <w:t>31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ja-JP"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4487A438" w14:textId="2E09E494" w:rsidR="00DC4647" w:rsidRPr="00E301AC" w:rsidRDefault="00DC4647" w:rsidP="00DC4647">
            <w:pPr>
              <w:spacing w:line="240" w:lineRule="auto"/>
              <w:ind w:left="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vAlign w:val="bottom"/>
          </w:tcPr>
          <w:p w14:paraId="22B3CBBE" w14:textId="77777777" w:rsidR="00DC4647" w:rsidRPr="00E301AC" w:rsidRDefault="00DC4647" w:rsidP="00DC4647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69BF1DE" w14:textId="375BEDDD" w:rsidR="00DC4647" w:rsidRPr="00E301AC" w:rsidRDefault="00DC4647" w:rsidP="00DC4647">
            <w:pPr>
              <w:spacing w:line="240" w:lineRule="auto"/>
              <w:ind w:left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vAlign w:val="bottom"/>
          </w:tcPr>
          <w:p w14:paraId="079AB42F" w14:textId="77777777" w:rsidR="00DC4647" w:rsidRPr="00E301AC" w:rsidRDefault="00DC4647" w:rsidP="00DC4647">
            <w:pPr>
              <w:tabs>
                <w:tab w:val="decimal" w:pos="1197"/>
              </w:tabs>
              <w:spacing w:line="240" w:lineRule="auto"/>
              <w:ind w:left="-1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4FF1D14" w14:textId="4771F4DA" w:rsidR="00DC4647" w:rsidRPr="00E301AC" w:rsidRDefault="00DC4647" w:rsidP="00DC4647">
            <w:pPr>
              <w:spacing w:line="240" w:lineRule="auto"/>
              <w:ind w:left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  <w:vAlign w:val="bottom"/>
          </w:tcPr>
          <w:p w14:paraId="5A0B7656" w14:textId="77777777" w:rsidR="00DC4647" w:rsidRPr="00E301AC" w:rsidRDefault="00DC4647" w:rsidP="00DC4647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C79491" w14:textId="03CF3A7A" w:rsidR="00DC4647" w:rsidRPr="00E301AC" w:rsidRDefault="00DC4647" w:rsidP="00DC4647">
            <w:pPr>
              <w:spacing w:line="240" w:lineRule="auto"/>
              <w:ind w:left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6A50BD" w:rsidRPr="00E301AC" w14:paraId="7B2BEC7A" w14:textId="77777777" w:rsidTr="006A50BD">
        <w:tc>
          <w:tcPr>
            <w:tcW w:w="3960" w:type="dxa"/>
            <w:vAlign w:val="bottom"/>
          </w:tcPr>
          <w:p w14:paraId="17C8D4E1" w14:textId="77777777" w:rsidR="006A50BD" w:rsidRPr="00E301AC" w:rsidRDefault="006A50BD" w:rsidP="006A50BD">
            <w:pPr>
              <w:tabs>
                <w:tab w:val="left" w:pos="189"/>
                <w:tab w:val="left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86" w:type="dxa"/>
            <w:gridSpan w:val="7"/>
            <w:vAlign w:val="bottom"/>
          </w:tcPr>
          <w:p w14:paraId="0E9B6986" w14:textId="77777777" w:rsidR="006A50BD" w:rsidRPr="00E301AC" w:rsidRDefault="006A50BD" w:rsidP="006A50BD">
            <w:pPr>
              <w:tabs>
                <w:tab w:val="decimal" w:pos="-108"/>
              </w:tabs>
              <w:spacing w:line="240" w:lineRule="auto"/>
              <w:ind w:left="-18" w:hanging="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6A50BD" w:rsidRPr="00E301AC" w14:paraId="54B4C7BE" w14:textId="77777777" w:rsidTr="006A50BD">
        <w:trPr>
          <w:trHeight w:val="245"/>
        </w:trPr>
        <w:tc>
          <w:tcPr>
            <w:tcW w:w="3960" w:type="dxa"/>
            <w:vAlign w:val="bottom"/>
          </w:tcPr>
          <w:p w14:paraId="5F1C0A5E" w14:textId="77777777" w:rsidR="006A50BD" w:rsidRPr="00A7771D" w:rsidRDefault="006A50BD" w:rsidP="006A50BD">
            <w:pPr>
              <w:tabs>
                <w:tab w:val="left" w:pos="189"/>
                <w:tab w:val="left" w:pos="432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771D"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  <w:t>กำไรที่เป็นส่วนของผู้ถือหุ้นสามัญของ</w:t>
            </w:r>
          </w:p>
        </w:tc>
        <w:tc>
          <w:tcPr>
            <w:tcW w:w="1170" w:type="dxa"/>
          </w:tcPr>
          <w:p w14:paraId="51C69057" w14:textId="77777777" w:rsidR="006A50BD" w:rsidRPr="00E301AC" w:rsidRDefault="006A50BD" w:rsidP="006A50BD">
            <w:pPr>
              <w:tabs>
                <w:tab w:val="decimal" w:pos="891"/>
              </w:tabs>
              <w:spacing w:line="240" w:lineRule="auto"/>
              <w:ind w:right="-125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9C2B6D" w14:textId="77777777" w:rsidR="006A50BD" w:rsidRPr="00E301AC" w:rsidRDefault="006A50BD" w:rsidP="006A50BD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</w:tcPr>
          <w:p w14:paraId="073ADBED" w14:textId="77777777" w:rsidR="006A50BD" w:rsidRPr="00E301AC" w:rsidRDefault="006A50BD" w:rsidP="006A50BD">
            <w:pPr>
              <w:tabs>
                <w:tab w:val="decimal" w:pos="891"/>
              </w:tabs>
              <w:spacing w:line="240" w:lineRule="auto"/>
              <w:ind w:right="-125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13D914" w14:textId="77777777" w:rsidR="006A50BD" w:rsidRPr="00E301AC" w:rsidRDefault="006A50BD" w:rsidP="006A50BD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</w:tcPr>
          <w:p w14:paraId="2C7BC722" w14:textId="77777777" w:rsidR="006A50BD" w:rsidRPr="00E301AC" w:rsidRDefault="006A50BD" w:rsidP="006A50BD">
            <w:pPr>
              <w:tabs>
                <w:tab w:val="decimal" w:pos="891"/>
              </w:tabs>
              <w:spacing w:line="240" w:lineRule="auto"/>
              <w:ind w:right="-125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393285D" w14:textId="77777777" w:rsidR="006A50BD" w:rsidRPr="00E301AC" w:rsidRDefault="006A50BD" w:rsidP="006A50BD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</w:tcPr>
          <w:p w14:paraId="5F80366C" w14:textId="77777777" w:rsidR="006A50BD" w:rsidRPr="00E301AC" w:rsidRDefault="006A50BD" w:rsidP="006A50BD">
            <w:pPr>
              <w:tabs>
                <w:tab w:val="decimal" w:pos="891"/>
              </w:tabs>
              <w:spacing w:line="240" w:lineRule="auto"/>
              <w:ind w:right="-125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C4647" w:rsidRPr="00E301AC" w14:paraId="1D8910B7" w14:textId="77777777" w:rsidTr="006A50BD">
        <w:tc>
          <w:tcPr>
            <w:tcW w:w="3960" w:type="dxa"/>
            <w:vAlign w:val="bottom"/>
          </w:tcPr>
          <w:p w14:paraId="365F9D30" w14:textId="77777777" w:rsidR="00DC4647" w:rsidRPr="00A7771D" w:rsidRDefault="00DC4647" w:rsidP="00DC4647">
            <w:pPr>
              <w:tabs>
                <w:tab w:val="left" w:pos="189"/>
                <w:tab w:val="left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  <w:r w:rsidRPr="00A7771D"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</w:rPr>
              <w:t xml:space="preserve">       </w:t>
            </w:r>
            <w:r w:rsidRPr="00A7771D"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  <w:t>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D1E1A20" w14:textId="68938D80" w:rsidR="00DC4647" w:rsidRPr="00E301AC" w:rsidRDefault="00CA00FB" w:rsidP="00DC4647">
            <w:pPr>
              <w:tabs>
                <w:tab w:val="decimal" w:pos="885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ja-JP"/>
              </w:rPr>
            </w:pPr>
            <w:r w:rsidRPr="00CA00F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ja-JP"/>
              </w:rPr>
              <w:t>737,616</w:t>
            </w:r>
          </w:p>
        </w:tc>
        <w:tc>
          <w:tcPr>
            <w:tcW w:w="270" w:type="dxa"/>
            <w:vAlign w:val="bottom"/>
          </w:tcPr>
          <w:p w14:paraId="56DCEF60" w14:textId="77777777" w:rsidR="00DC4647" w:rsidRPr="00E301AC" w:rsidRDefault="00DC4647" w:rsidP="00DC4647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4D82717" w14:textId="05993DEE" w:rsidR="00DC4647" w:rsidRPr="00E301AC" w:rsidRDefault="00DC4647" w:rsidP="00DC4647">
            <w:pPr>
              <w:tabs>
                <w:tab w:val="decimal" w:pos="795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5016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ja-JP"/>
              </w:rPr>
              <w:t>159,581</w:t>
            </w:r>
          </w:p>
        </w:tc>
        <w:tc>
          <w:tcPr>
            <w:tcW w:w="270" w:type="dxa"/>
            <w:vAlign w:val="bottom"/>
          </w:tcPr>
          <w:p w14:paraId="236088CE" w14:textId="77777777" w:rsidR="00DC4647" w:rsidRPr="00E301AC" w:rsidRDefault="00DC4647" w:rsidP="00DC4647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96D0C98" w14:textId="3224EA36" w:rsidR="00DC4647" w:rsidRPr="00E301AC" w:rsidRDefault="00CA00FB" w:rsidP="00DC4647">
            <w:pPr>
              <w:tabs>
                <w:tab w:val="decimal" w:pos="792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ja-JP"/>
              </w:rPr>
            </w:pPr>
            <w:r w:rsidRPr="00CA00F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ja-JP"/>
              </w:rPr>
              <w:t>737,357</w:t>
            </w:r>
          </w:p>
        </w:tc>
        <w:tc>
          <w:tcPr>
            <w:tcW w:w="236" w:type="dxa"/>
            <w:vAlign w:val="bottom"/>
          </w:tcPr>
          <w:p w14:paraId="7789012D" w14:textId="77777777" w:rsidR="00DC4647" w:rsidRPr="00E301AC" w:rsidRDefault="00DC4647" w:rsidP="00DC4647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DFF1302" w14:textId="352C4531" w:rsidR="00DC4647" w:rsidRPr="00E301AC" w:rsidRDefault="00DC4647" w:rsidP="00DC4647">
            <w:pPr>
              <w:tabs>
                <w:tab w:val="decimal" w:pos="792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5016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ja-JP"/>
              </w:rPr>
              <w:t>157,985</w:t>
            </w:r>
          </w:p>
        </w:tc>
      </w:tr>
      <w:tr w:rsidR="00DC4647" w:rsidRPr="00E301AC" w14:paraId="5887E483" w14:textId="77777777" w:rsidTr="00BF10E0">
        <w:tc>
          <w:tcPr>
            <w:tcW w:w="3960" w:type="dxa"/>
            <w:vAlign w:val="bottom"/>
          </w:tcPr>
          <w:p w14:paraId="2E52FFEB" w14:textId="12FA89AF" w:rsidR="00DC4647" w:rsidRPr="00E301AC" w:rsidRDefault="00DC4647" w:rsidP="00DC4647">
            <w:pPr>
              <w:tabs>
                <w:tab w:val="left" w:pos="189"/>
                <w:tab w:val="left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130A021" w14:textId="1B37B336" w:rsidR="00DC4647" w:rsidRPr="00E301AC" w:rsidRDefault="00CA00FB" w:rsidP="00DC4647">
            <w:pPr>
              <w:tabs>
                <w:tab w:val="decimal" w:pos="885"/>
              </w:tabs>
              <w:spacing w:line="240" w:lineRule="auto"/>
              <w:ind w:right="-125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00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19,800</w:t>
            </w:r>
          </w:p>
        </w:tc>
        <w:tc>
          <w:tcPr>
            <w:tcW w:w="270" w:type="dxa"/>
            <w:vAlign w:val="bottom"/>
          </w:tcPr>
          <w:p w14:paraId="017BEFF4" w14:textId="77777777" w:rsidR="00DC4647" w:rsidRPr="00E301AC" w:rsidRDefault="00DC4647" w:rsidP="00DC4647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AB10E94" w14:textId="35FB760F" w:rsidR="00DC4647" w:rsidRPr="00E301AC" w:rsidRDefault="00DC4647" w:rsidP="00DC4647">
            <w:pPr>
              <w:tabs>
                <w:tab w:val="decimal" w:pos="795"/>
              </w:tabs>
              <w:spacing w:line="240" w:lineRule="auto"/>
              <w:ind w:right="-125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800</w:t>
            </w:r>
          </w:p>
        </w:tc>
        <w:tc>
          <w:tcPr>
            <w:tcW w:w="270" w:type="dxa"/>
            <w:vAlign w:val="bottom"/>
          </w:tcPr>
          <w:p w14:paraId="4588FA51" w14:textId="77777777" w:rsidR="00DC4647" w:rsidRPr="00E301AC" w:rsidRDefault="00DC4647" w:rsidP="00DC4647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2F7BD65" w14:textId="674292F9" w:rsidR="00DC4647" w:rsidRPr="00E301AC" w:rsidRDefault="00CA00FB" w:rsidP="00DC4647">
            <w:pPr>
              <w:tabs>
                <w:tab w:val="decimal" w:pos="792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00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19,800</w:t>
            </w:r>
          </w:p>
        </w:tc>
        <w:tc>
          <w:tcPr>
            <w:tcW w:w="236" w:type="dxa"/>
            <w:vAlign w:val="bottom"/>
          </w:tcPr>
          <w:p w14:paraId="6529A441" w14:textId="77777777" w:rsidR="00DC4647" w:rsidRPr="00E301AC" w:rsidRDefault="00DC4647" w:rsidP="00DC4647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98F4648" w14:textId="5888D55D" w:rsidR="00DC4647" w:rsidRPr="00E301AC" w:rsidRDefault="00DC4647" w:rsidP="00DC4647">
            <w:pPr>
              <w:tabs>
                <w:tab w:val="decimal" w:pos="792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800</w:t>
            </w:r>
          </w:p>
        </w:tc>
      </w:tr>
      <w:tr w:rsidR="00DC4647" w:rsidRPr="00E301AC" w14:paraId="2F7331EC" w14:textId="77777777" w:rsidTr="006A50BD">
        <w:tc>
          <w:tcPr>
            <w:tcW w:w="3960" w:type="dxa"/>
            <w:vAlign w:val="bottom"/>
          </w:tcPr>
          <w:p w14:paraId="705663CF" w14:textId="77777777" w:rsidR="00DC4647" w:rsidRPr="00E301AC" w:rsidRDefault="00DC4647" w:rsidP="00DC4647">
            <w:pPr>
              <w:tabs>
                <w:tab w:val="left" w:pos="189"/>
                <w:tab w:val="left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D3FDD75" w14:textId="3C882411" w:rsidR="00DC4647" w:rsidRPr="00E301AC" w:rsidRDefault="00CA00FB" w:rsidP="00DC4647">
            <w:pPr>
              <w:tabs>
                <w:tab w:val="decimal" w:pos="61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CA00F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37.25</w:t>
            </w:r>
          </w:p>
        </w:tc>
        <w:tc>
          <w:tcPr>
            <w:tcW w:w="270" w:type="dxa"/>
            <w:vAlign w:val="bottom"/>
          </w:tcPr>
          <w:p w14:paraId="561FA2A6" w14:textId="77777777" w:rsidR="00DC4647" w:rsidRPr="00E301AC" w:rsidRDefault="00DC4647" w:rsidP="00DC4647">
            <w:pPr>
              <w:spacing w:line="240" w:lineRule="auto"/>
              <w:ind w:left="-18" w:right="95" w:hanging="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6AFAFA5" w14:textId="3D791ED8" w:rsidR="00DC4647" w:rsidRPr="00E301AC" w:rsidRDefault="00DC4647" w:rsidP="00DC4647">
            <w:pPr>
              <w:tabs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50162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8.06</w:t>
            </w:r>
          </w:p>
        </w:tc>
        <w:tc>
          <w:tcPr>
            <w:tcW w:w="270" w:type="dxa"/>
            <w:vAlign w:val="bottom"/>
          </w:tcPr>
          <w:p w14:paraId="6CF211A6" w14:textId="77777777" w:rsidR="00DC4647" w:rsidRPr="00E301AC" w:rsidRDefault="00DC4647" w:rsidP="00DC4647">
            <w:pPr>
              <w:spacing w:line="240" w:lineRule="auto"/>
              <w:ind w:left="-18" w:right="95" w:hanging="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D9BFCCD" w14:textId="2C28A43A" w:rsidR="00DC4647" w:rsidRPr="00E301AC" w:rsidRDefault="00CA00FB" w:rsidP="00DC4647">
            <w:pPr>
              <w:tabs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CA00F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37.24</w:t>
            </w:r>
          </w:p>
        </w:tc>
        <w:tc>
          <w:tcPr>
            <w:tcW w:w="236" w:type="dxa"/>
            <w:vAlign w:val="bottom"/>
          </w:tcPr>
          <w:p w14:paraId="043E02BE" w14:textId="77777777" w:rsidR="00DC4647" w:rsidRPr="00E301AC" w:rsidRDefault="00DC4647" w:rsidP="00DC4647">
            <w:pPr>
              <w:spacing w:line="240" w:lineRule="auto"/>
              <w:ind w:left="-18" w:right="95" w:hanging="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9FBE453" w14:textId="6376F600" w:rsidR="00DC4647" w:rsidRPr="00E301AC" w:rsidRDefault="00DC4647" w:rsidP="00DC4647">
            <w:pPr>
              <w:tabs>
                <w:tab w:val="decimal" w:pos="5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50162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7.98</w:t>
            </w:r>
          </w:p>
        </w:tc>
      </w:tr>
    </w:tbl>
    <w:p w14:paraId="59C75574" w14:textId="77777777" w:rsidR="00640078" w:rsidRPr="00E301AC" w:rsidRDefault="00640078" w:rsidP="00691F10">
      <w:pPr>
        <w:tabs>
          <w:tab w:val="left" w:pos="540"/>
        </w:tabs>
        <w:spacing w:line="240" w:lineRule="auto"/>
        <w:ind w:left="540" w:right="-16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F261FE7" w14:textId="77777777" w:rsidR="009D227D" w:rsidRPr="00E301AC" w:rsidRDefault="009D227D" w:rsidP="00DC75BD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เงินปันผล</w:t>
      </w:r>
    </w:p>
    <w:p w14:paraId="2F348854" w14:textId="77777777" w:rsidR="00DA3E13" w:rsidRPr="00E301AC" w:rsidRDefault="00DA3E13" w:rsidP="00F93497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378" w:type="dxa"/>
        <w:tblInd w:w="450" w:type="dxa"/>
        <w:tblLook w:val="04A0" w:firstRow="1" w:lastRow="0" w:firstColumn="1" w:lastColumn="0" w:noHBand="0" w:noVBand="1"/>
      </w:tblPr>
      <w:tblGrid>
        <w:gridCol w:w="2880"/>
        <w:gridCol w:w="1710"/>
        <w:gridCol w:w="1980"/>
        <w:gridCol w:w="1278"/>
        <w:gridCol w:w="236"/>
        <w:gridCol w:w="1294"/>
      </w:tblGrid>
      <w:tr w:rsidR="00017288" w:rsidRPr="00E301AC" w14:paraId="7BAAC4EC" w14:textId="77777777" w:rsidTr="00725B34">
        <w:tc>
          <w:tcPr>
            <w:tcW w:w="2880" w:type="dxa"/>
            <w:shd w:val="clear" w:color="auto" w:fill="auto"/>
            <w:vAlign w:val="bottom"/>
          </w:tcPr>
          <w:p w14:paraId="3B7BC415" w14:textId="77777777" w:rsidR="00640078" w:rsidRPr="00E301AC" w:rsidRDefault="00640078" w:rsidP="00017288">
            <w:pPr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61E2E9A" w14:textId="77777777" w:rsidR="00640078" w:rsidRPr="00E301AC" w:rsidRDefault="00640078" w:rsidP="00017288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E31AB33" w14:textId="38E7B326" w:rsidR="00640078" w:rsidRPr="00E301AC" w:rsidRDefault="00640078" w:rsidP="00017288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กำหนด</w:t>
            </w:r>
            <w:r w:rsidR="00DA3E13"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จ่าย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2819FC4" w14:textId="0D5EBDE9" w:rsidR="00640078" w:rsidRPr="00E301AC" w:rsidRDefault="00640078" w:rsidP="00017288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  <w:shd w:val="clear" w:color="auto" w:fill="auto"/>
          </w:tcPr>
          <w:p w14:paraId="11DAECAF" w14:textId="77777777" w:rsidR="00640078" w:rsidRPr="00E301AC" w:rsidRDefault="00640078" w:rsidP="00017288">
            <w:pPr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6B6BE2F" w14:textId="77777777" w:rsidR="00640078" w:rsidRPr="00E301AC" w:rsidDel="00D43E7A" w:rsidRDefault="00640078" w:rsidP="00017288">
            <w:pPr>
              <w:tabs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017288" w:rsidRPr="00E301AC" w14:paraId="4CCE737E" w14:textId="77777777" w:rsidTr="00725B34">
        <w:tc>
          <w:tcPr>
            <w:tcW w:w="2880" w:type="dxa"/>
            <w:shd w:val="clear" w:color="auto" w:fill="auto"/>
          </w:tcPr>
          <w:p w14:paraId="6151863F" w14:textId="77777777" w:rsidR="00640078" w:rsidRPr="00E301AC" w:rsidRDefault="00640078" w:rsidP="00017288">
            <w:pPr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0F980A1D" w14:textId="77777777" w:rsidR="00640078" w:rsidRPr="00E301AC" w:rsidRDefault="00640078" w:rsidP="00017288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56C8AB3D" w14:textId="77777777" w:rsidR="00640078" w:rsidRPr="00E301AC" w:rsidRDefault="00640078" w:rsidP="00017288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6B5E1F8B" w14:textId="77777777" w:rsidR="00640078" w:rsidRPr="00E301AC" w:rsidRDefault="00640078" w:rsidP="00017288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14ED1647" w14:textId="77777777" w:rsidR="00640078" w:rsidRPr="00E301AC" w:rsidRDefault="00640078" w:rsidP="00017288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667C6228" w14:textId="77777777" w:rsidR="00640078" w:rsidRPr="00E301AC" w:rsidRDefault="00640078" w:rsidP="00017288">
            <w:pPr>
              <w:tabs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17288" w:rsidRPr="00E301AC" w14:paraId="2896020C" w14:textId="77777777" w:rsidTr="00725B34">
        <w:tc>
          <w:tcPr>
            <w:tcW w:w="2880" w:type="dxa"/>
            <w:shd w:val="clear" w:color="auto" w:fill="auto"/>
          </w:tcPr>
          <w:p w14:paraId="2731963F" w14:textId="65F62C32" w:rsidR="00640078" w:rsidRPr="00E301AC" w:rsidRDefault="00C90145" w:rsidP="00017288">
            <w:pPr>
              <w:spacing w:line="380" w:lineRule="exact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DC46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7</w:t>
            </w:r>
          </w:p>
        </w:tc>
        <w:tc>
          <w:tcPr>
            <w:tcW w:w="1710" w:type="dxa"/>
            <w:shd w:val="clear" w:color="auto" w:fill="auto"/>
          </w:tcPr>
          <w:p w14:paraId="345DB0D3" w14:textId="77777777" w:rsidR="00640078" w:rsidRPr="00E301AC" w:rsidRDefault="00640078" w:rsidP="00017288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09556280" w14:textId="77777777" w:rsidR="00640078" w:rsidRPr="00E301AC" w:rsidRDefault="00640078" w:rsidP="00017288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2BB085CB" w14:textId="77777777" w:rsidR="00640078" w:rsidRPr="00E301AC" w:rsidRDefault="00640078" w:rsidP="00017288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E09868D" w14:textId="77777777" w:rsidR="00640078" w:rsidRPr="00E301AC" w:rsidRDefault="00640078" w:rsidP="00017288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E7BA5D7" w14:textId="77777777" w:rsidR="00640078" w:rsidRPr="00E301AC" w:rsidRDefault="00640078" w:rsidP="00017288">
            <w:pPr>
              <w:tabs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17288" w:rsidRPr="00E301AC" w14:paraId="1DB16813" w14:textId="77777777" w:rsidTr="00725B34">
        <w:tc>
          <w:tcPr>
            <w:tcW w:w="2880" w:type="dxa"/>
            <w:shd w:val="clear" w:color="auto" w:fill="auto"/>
          </w:tcPr>
          <w:p w14:paraId="1DD95124" w14:textId="1CFF7A15" w:rsidR="00640078" w:rsidRPr="00E301AC" w:rsidRDefault="00640078" w:rsidP="00017288">
            <w:pPr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="00F93497" w:rsidRPr="00E301A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90145"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DC46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710" w:type="dxa"/>
            <w:shd w:val="clear" w:color="auto" w:fill="auto"/>
          </w:tcPr>
          <w:p w14:paraId="350A9032" w14:textId="41E9669F" w:rsidR="00640078" w:rsidRPr="00EE5434" w:rsidRDefault="00533848" w:rsidP="00017288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="00BD15BE" w:rsidRPr="00EE54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D15BE" w:rsidRPr="00EE54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กรกฎาคม </w:t>
            </w:r>
            <w:r w:rsidR="00C90145" w:rsidRPr="00EE54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DC46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980" w:type="dxa"/>
            <w:shd w:val="clear" w:color="auto" w:fill="auto"/>
          </w:tcPr>
          <w:p w14:paraId="714A97E4" w14:textId="0203C038" w:rsidR="00640078" w:rsidRPr="002330CC" w:rsidRDefault="00BD15BE" w:rsidP="00017288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07F4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="00C90145" w:rsidRPr="00307F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DC46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55B1FBD7" w14:textId="1D080B6F" w:rsidR="00640078" w:rsidRPr="00E301AC" w:rsidRDefault="00533848" w:rsidP="00D45CE5">
            <w:pPr>
              <w:tabs>
                <w:tab w:val="decimal" w:pos="780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  <w:t>4.10</w:t>
            </w:r>
          </w:p>
        </w:tc>
        <w:tc>
          <w:tcPr>
            <w:tcW w:w="236" w:type="dxa"/>
            <w:shd w:val="clear" w:color="auto" w:fill="auto"/>
          </w:tcPr>
          <w:p w14:paraId="2817443E" w14:textId="77777777" w:rsidR="00640078" w:rsidRPr="00E301AC" w:rsidRDefault="00640078" w:rsidP="00017288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1FA1CFE6" w14:textId="769AFE24" w:rsidR="00640078" w:rsidRPr="00E301AC" w:rsidRDefault="00533848" w:rsidP="00D45CE5">
            <w:pPr>
              <w:tabs>
                <w:tab w:val="decimal" w:pos="780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  <w:t>81.18</w:t>
            </w:r>
          </w:p>
        </w:tc>
      </w:tr>
      <w:tr w:rsidR="00017288" w:rsidRPr="00E301AC" w14:paraId="1BB5DFD6" w14:textId="77777777" w:rsidTr="00725B34">
        <w:tc>
          <w:tcPr>
            <w:tcW w:w="2880" w:type="dxa"/>
            <w:shd w:val="clear" w:color="auto" w:fill="auto"/>
          </w:tcPr>
          <w:p w14:paraId="39F25940" w14:textId="77777777" w:rsidR="00640078" w:rsidRPr="00E301AC" w:rsidRDefault="00640078" w:rsidP="00017288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2156B682" w14:textId="77777777" w:rsidR="00640078" w:rsidRPr="00E301AC" w:rsidRDefault="00640078" w:rsidP="00017288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16A44CEE" w14:textId="77777777" w:rsidR="00640078" w:rsidRPr="00E301AC" w:rsidRDefault="00640078" w:rsidP="00017288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shd w:val="clear" w:color="auto" w:fill="auto"/>
          </w:tcPr>
          <w:p w14:paraId="382806AD" w14:textId="77777777" w:rsidR="00640078" w:rsidRPr="00E301AC" w:rsidRDefault="00640078" w:rsidP="00D45CE5">
            <w:pPr>
              <w:tabs>
                <w:tab w:val="decimal" w:pos="780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236" w:type="dxa"/>
            <w:shd w:val="clear" w:color="auto" w:fill="auto"/>
          </w:tcPr>
          <w:p w14:paraId="7294E7DF" w14:textId="77777777" w:rsidR="00640078" w:rsidRPr="00E301AC" w:rsidRDefault="00640078" w:rsidP="00017288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55904BB9" w14:textId="77777777" w:rsidR="00640078" w:rsidRPr="00E301AC" w:rsidRDefault="00640078" w:rsidP="00D45CE5">
            <w:pPr>
              <w:tabs>
                <w:tab w:val="decimal" w:pos="780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</w:pPr>
          </w:p>
        </w:tc>
      </w:tr>
      <w:tr w:rsidR="00DC4647" w:rsidRPr="00E301AC" w14:paraId="0F36D023" w14:textId="77777777" w:rsidTr="00725B34">
        <w:tc>
          <w:tcPr>
            <w:tcW w:w="2880" w:type="dxa"/>
            <w:shd w:val="clear" w:color="auto" w:fill="auto"/>
          </w:tcPr>
          <w:p w14:paraId="2B58D03D" w14:textId="7DF7465E" w:rsidR="00DC4647" w:rsidRPr="00E301AC" w:rsidRDefault="00DC4647" w:rsidP="00DC4647">
            <w:pPr>
              <w:spacing w:line="380" w:lineRule="exact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1710" w:type="dxa"/>
            <w:shd w:val="clear" w:color="auto" w:fill="auto"/>
          </w:tcPr>
          <w:p w14:paraId="0939702E" w14:textId="77777777" w:rsidR="00DC4647" w:rsidRPr="00E301AC" w:rsidRDefault="00DC4647" w:rsidP="00DC4647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7B915B24" w14:textId="77777777" w:rsidR="00DC4647" w:rsidRPr="00E301AC" w:rsidRDefault="00DC4647" w:rsidP="00DC4647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12626A65" w14:textId="77777777" w:rsidR="00DC4647" w:rsidRPr="00E301AC" w:rsidRDefault="00DC4647" w:rsidP="00DC4647">
            <w:pPr>
              <w:tabs>
                <w:tab w:val="decimal" w:pos="780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236" w:type="dxa"/>
            <w:shd w:val="clear" w:color="auto" w:fill="auto"/>
          </w:tcPr>
          <w:p w14:paraId="649850F9" w14:textId="77777777" w:rsidR="00DC4647" w:rsidRPr="00E301AC" w:rsidRDefault="00DC4647" w:rsidP="00DC4647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26747B5" w14:textId="77777777" w:rsidR="00DC4647" w:rsidRPr="00E301AC" w:rsidRDefault="00DC4647" w:rsidP="00DC4647">
            <w:pPr>
              <w:tabs>
                <w:tab w:val="decimal" w:pos="780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</w:pPr>
          </w:p>
        </w:tc>
      </w:tr>
      <w:tr w:rsidR="00DC4647" w:rsidRPr="00E301AC" w14:paraId="4B873C1B" w14:textId="77777777" w:rsidTr="001471D5">
        <w:tc>
          <w:tcPr>
            <w:tcW w:w="2880" w:type="dxa"/>
            <w:shd w:val="clear" w:color="auto" w:fill="auto"/>
          </w:tcPr>
          <w:p w14:paraId="44DB78F9" w14:textId="285CCA34" w:rsidR="00DC4647" w:rsidRPr="00E301AC" w:rsidRDefault="00DC4647" w:rsidP="00DC4647">
            <w:pPr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E301A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710" w:type="dxa"/>
            <w:shd w:val="clear" w:color="auto" w:fill="auto"/>
          </w:tcPr>
          <w:p w14:paraId="32BCD361" w14:textId="67C6BF15" w:rsidR="00DC4647" w:rsidRPr="00E301AC" w:rsidRDefault="00DC4647" w:rsidP="00DC4647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54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EE54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E54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กรกฎาคม </w:t>
            </w:r>
            <w:r w:rsidRPr="00EE54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980" w:type="dxa"/>
            <w:shd w:val="clear" w:color="auto" w:fill="auto"/>
          </w:tcPr>
          <w:p w14:paraId="110611CC" w14:textId="07B4BD50" w:rsidR="00DC4647" w:rsidRPr="00E301AC" w:rsidRDefault="00DC4647" w:rsidP="00DC4647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7F4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307F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</w:tcPr>
          <w:p w14:paraId="30E5859E" w14:textId="1B0A078F" w:rsidR="00DC4647" w:rsidRPr="00E301AC" w:rsidRDefault="00DC4647" w:rsidP="00DC4647">
            <w:pPr>
              <w:tabs>
                <w:tab w:val="decimal" w:pos="780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</w:pPr>
            <w:r w:rsidRPr="008A57AE"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  <w:t>8.55</w:t>
            </w:r>
          </w:p>
        </w:tc>
        <w:tc>
          <w:tcPr>
            <w:tcW w:w="236" w:type="dxa"/>
            <w:shd w:val="clear" w:color="auto" w:fill="auto"/>
          </w:tcPr>
          <w:p w14:paraId="7043D550" w14:textId="77777777" w:rsidR="00DC4647" w:rsidRPr="00E301AC" w:rsidRDefault="00DC4647" w:rsidP="00DC4647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</w:tcPr>
          <w:p w14:paraId="755B52DF" w14:textId="65B25DE4" w:rsidR="00DC4647" w:rsidRPr="00E301AC" w:rsidRDefault="00DC4647" w:rsidP="00DC4647">
            <w:pPr>
              <w:tabs>
                <w:tab w:val="decimal" w:pos="780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</w:pPr>
            <w:r w:rsidRPr="008A57AE"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  <w:t>169.29</w:t>
            </w:r>
          </w:p>
        </w:tc>
      </w:tr>
    </w:tbl>
    <w:p w14:paraId="1E19C4D5" w14:textId="77777777" w:rsidR="00585D70" w:rsidRPr="00E301AC" w:rsidRDefault="00585D70" w:rsidP="00691F10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1F2460DA" w14:textId="77777777" w:rsidR="00D7021C" w:rsidRPr="00E301AC" w:rsidRDefault="00C34EA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sectPr w:rsidR="00D7021C" w:rsidRPr="00E301AC" w:rsidSect="001437A4">
          <w:headerReference w:type="default" r:id="rId21"/>
          <w:footerReference w:type="default" r:id="rId22"/>
          <w:pgSz w:w="11909" w:h="16834" w:code="9"/>
          <w:pgMar w:top="691" w:right="1152" w:bottom="576" w:left="1152" w:header="720" w:footer="720" w:gutter="0"/>
          <w:cols w:space="737"/>
        </w:sect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5DA0DDDE" w14:textId="2AEAB165" w:rsidR="009D227D" w:rsidRPr="00E301AC" w:rsidRDefault="009D227D" w:rsidP="00EE57CA">
      <w:pPr>
        <w:numPr>
          <w:ilvl w:val="0"/>
          <w:numId w:val="12"/>
        </w:numPr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15DE29EA" w14:textId="77777777" w:rsidR="00D7021C" w:rsidRPr="00E301AC" w:rsidRDefault="00D7021C" w:rsidP="00644FF7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color w:val="000000"/>
          <w:sz w:val="20"/>
          <w:szCs w:val="20"/>
          <w:lang w:val="en-US"/>
        </w:rPr>
      </w:pPr>
    </w:p>
    <w:p w14:paraId="06FAB780" w14:textId="376E00F1" w:rsidR="00D7021C" w:rsidRPr="00E301AC" w:rsidRDefault="00D7021C" w:rsidP="00EE57CA">
      <w:pPr>
        <w:autoSpaceDE w:val="0"/>
        <w:autoSpaceDN w:val="0"/>
        <w:adjustRightInd w:val="0"/>
        <w:spacing w:line="240" w:lineRule="auto"/>
        <w:ind w:left="540" w:hanging="540"/>
        <w:rPr>
          <w:rFonts w:asciiTheme="majorBidi" w:hAnsiTheme="majorBidi" w:cstheme="majorBidi"/>
          <w:color w:val="0000FF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US"/>
        </w:rPr>
        <w:tab/>
      </w:r>
      <w:r w:rsidRPr="00E301AC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US"/>
        </w:rPr>
        <w:tab/>
      </w:r>
      <w:r w:rsidRPr="00E301AC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(</w:t>
      </w:r>
      <w:r w:rsidRPr="00E301AC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US"/>
        </w:rPr>
        <w:t xml:space="preserve">ก) </w:t>
      </w:r>
      <w:r w:rsidRPr="00E301AC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ab/>
      </w:r>
      <w:r w:rsidRPr="00E301AC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US"/>
        </w:rPr>
        <w:t xml:space="preserve">มูลค่าตามบัญชีและมูลค่ายุติธรรม </w:t>
      </w:r>
      <w:r w:rsidRPr="00E301AC">
        <w:rPr>
          <w:rFonts w:asciiTheme="majorBidi" w:hAnsiTheme="majorBidi" w:cstheme="majorBidi"/>
          <w:b/>
          <w:bCs/>
          <w:color w:val="0000FF"/>
          <w:sz w:val="30"/>
          <w:szCs w:val="30"/>
          <w:cs/>
          <w:lang w:val="en-US"/>
        </w:rPr>
        <w:t xml:space="preserve"> </w:t>
      </w:r>
    </w:p>
    <w:p w14:paraId="11B35DC0" w14:textId="77777777" w:rsidR="00E70C68" w:rsidRPr="00E301AC" w:rsidRDefault="00D7021C" w:rsidP="00D7021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color w:val="000000"/>
          <w:sz w:val="20"/>
          <w:szCs w:val="20"/>
          <w:lang w:val="en-US"/>
        </w:rPr>
      </w:pPr>
      <w:r w:rsidRPr="00E301AC"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  <w:tab/>
      </w:r>
      <w:r w:rsidRPr="00E301AC"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  <w:tab/>
      </w:r>
      <w:r w:rsidR="00E70C68" w:rsidRPr="00E301AC"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  <w:tab/>
      </w:r>
    </w:p>
    <w:p w14:paraId="7824458F" w14:textId="5772F5E5" w:rsidR="00D7021C" w:rsidRPr="00E301AC" w:rsidRDefault="00D7021C" w:rsidP="00EE57CA">
      <w:pPr>
        <w:autoSpaceDE w:val="0"/>
        <w:autoSpaceDN w:val="0"/>
        <w:adjustRightInd w:val="0"/>
        <w:spacing w:line="240" w:lineRule="auto"/>
        <w:ind w:left="1170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0503A1D" w14:textId="77777777" w:rsidR="003262AA" w:rsidRPr="00E301AC" w:rsidRDefault="003262AA" w:rsidP="00E70C68">
      <w:pPr>
        <w:autoSpaceDE w:val="0"/>
        <w:autoSpaceDN w:val="0"/>
        <w:adjustRightInd w:val="0"/>
        <w:spacing w:line="240" w:lineRule="auto"/>
        <w:ind w:left="1686"/>
        <w:rPr>
          <w:rFonts w:asciiTheme="majorBidi" w:hAnsiTheme="majorBidi" w:cstheme="majorBidi"/>
          <w:color w:val="000000"/>
          <w:sz w:val="20"/>
          <w:szCs w:val="20"/>
          <w:lang w:val="en-US"/>
        </w:rPr>
      </w:pPr>
    </w:p>
    <w:tbl>
      <w:tblPr>
        <w:tblW w:w="13677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4410"/>
        <w:gridCol w:w="1437"/>
        <w:gridCol w:w="236"/>
        <w:gridCol w:w="1474"/>
        <w:gridCol w:w="236"/>
        <w:gridCol w:w="1291"/>
        <w:gridCol w:w="236"/>
        <w:gridCol w:w="1294"/>
        <w:gridCol w:w="236"/>
        <w:gridCol w:w="1294"/>
        <w:gridCol w:w="270"/>
        <w:gridCol w:w="1263"/>
      </w:tblGrid>
      <w:tr w:rsidR="00EE57CA" w:rsidRPr="00E301AC" w14:paraId="4E5BDF0F" w14:textId="77777777" w:rsidTr="00EE57CA">
        <w:trPr>
          <w:trHeight w:val="261"/>
        </w:trPr>
        <w:tc>
          <w:tcPr>
            <w:tcW w:w="4410" w:type="dxa"/>
            <w:shd w:val="clear" w:color="auto" w:fill="auto"/>
            <w:vAlign w:val="bottom"/>
          </w:tcPr>
          <w:p w14:paraId="45ACC2BA" w14:textId="77777777" w:rsidR="00EE57CA" w:rsidRPr="00E301AC" w:rsidRDefault="00EE57CA" w:rsidP="00D31EA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267" w:type="dxa"/>
            <w:gridSpan w:val="11"/>
            <w:shd w:val="clear" w:color="auto" w:fill="auto"/>
            <w:vAlign w:val="bottom"/>
          </w:tcPr>
          <w:p w14:paraId="009E2772" w14:textId="77777777" w:rsidR="00EE57CA" w:rsidRPr="00E301AC" w:rsidRDefault="00EE57CA" w:rsidP="00D31EA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8"/>
                <w:cs/>
                <w:lang w:bidi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งบการเงินที่แสดงเงินลงทุนตามวิธีส่วนได้เสีย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bidi="th-TH"/>
              </w:rPr>
              <w:t>และ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EE57CA" w:rsidRPr="00E301AC" w14:paraId="3C032607" w14:textId="77777777" w:rsidTr="00EE57CA">
        <w:trPr>
          <w:trHeight w:val="261"/>
        </w:trPr>
        <w:tc>
          <w:tcPr>
            <w:tcW w:w="4410" w:type="dxa"/>
            <w:shd w:val="clear" w:color="auto" w:fill="auto"/>
            <w:vAlign w:val="bottom"/>
          </w:tcPr>
          <w:p w14:paraId="35892774" w14:textId="77777777" w:rsidR="00EE57CA" w:rsidRPr="00E301AC" w:rsidRDefault="00EE57CA" w:rsidP="00D31EA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47" w:type="dxa"/>
            <w:gridSpan w:val="3"/>
            <w:shd w:val="clear" w:color="auto" w:fill="auto"/>
            <w:vAlign w:val="bottom"/>
          </w:tcPr>
          <w:p w14:paraId="5647D2E5" w14:textId="77777777" w:rsidR="00EE57CA" w:rsidRPr="00E301AC" w:rsidRDefault="00EE57CA" w:rsidP="00D31EA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1C729088" w14:textId="77777777" w:rsidR="00EE57CA" w:rsidRPr="00E301AC" w:rsidRDefault="00EE57CA" w:rsidP="00D31EA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84" w:type="dxa"/>
            <w:gridSpan w:val="7"/>
            <w:vAlign w:val="bottom"/>
          </w:tcPr>
          <w:p w14:paraId="721F761D" w14:textId="77777777" w:rsidR="00EE57CA" w:rsidRPr="00E301AC" w:rsidRDefault="00EE57CA" w:rsidP="00D31EA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E57CA" w:rsidRPr="00E301AC" w14:paraId="08D59A40" w14:textId="77777777" w:rsidTr="00EE57CA">
        <w:trPr>
          <w:trHeight w:val="261"/>
        </w:trPr>
        <w:tc>
          <w:tcPr>
            <w:tcW w:w="4410" w:type="dxa"/>
            <w:shd w:val="clear" w:color="auto" w:fill="auto"/>
            <w:vAlign w:val="bottom"/>
          </w:tcPr>
          <w:p w14:paraId="5FD6BF2C" w14:textId="496A9611" w:rsidR="00EE57CA" w:rsidRPr="00E301AC" w:rsidRDefault="00EE57CA" w:rsidP="00D31EA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1F4E1814" w14:textId="77777777" w:rsidR="00EE57CA" w:rsidRPr="00E301AC" w:rsidRDefault="00EE57CA" w:rsidP="00D31EA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FE6EB7" w14:textId="77777777" w:rsidR="00EE57CA" w:rsidRPr="00E301AC" w:rsidRDefault="00EE57CA" w:rsidP="00D31EA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8EA25D7" w14:textId="77777777" w:rsidR="00EE57CA" w:rsidRPr="00E301AC" w:rsidRDefault="00EE57CA" w:rsidP="00D31EA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79BA8E41" w14:textId="77777777" w:rsidR="00EE57CA" w:rsidRPr="00E301AC" w:rsidRDefault="00EE57CA" w:rsidP="00D31EA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1" w:type="dxa"/>
            <w:vAlign w:val="bottom"/>
          </w:tcPr>
          <w:p w14:paraId="04F05C10" w14:textId="7BCA0946" w:rsidR="00EE57CA" w:rsidRPr="00E301AC" w:rsidRDefault="00EE57CA" w:rsidP="00D31EA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E301A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14087C73" w14:textId="77777777" w:rsidR="00EE57CA" w:rsidRPr="00E301AC" w:rsidRDefault="00EE57CA" w:rsidP="00D31EA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249B08D1" w14:textId="4036E362" w:rsidR="00EE57CA" w:rsidRPr="00E301AC" w:rsidRDefault="00EE57CA" w:rsidP="00D31EA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E301A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6AAE06E0" w14:textId="77777777" w:rsidR="00EE57CA" w:rsidRPr="00E301AC" w:rsidRDefault="00EE57CA" w:rsidP="00D31EA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314AAE1F" w14:textId="7AD7E0DC" w:rsidR="00EE57CA" w:rsidRPr="00E301AC" w:rsidRDefault="00EE57CA" w:rsidP="00D31EA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E301A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1906A093" w14:textId="77777777" w:rsidR="00EE57CA" w:rsidRPr="00E301AC" w:rsidRDefault="00EE57CA" w:rsidP="00D31EA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2E4ADB8E" w14:textId="77777777" w:rsidR="00EE57CA" w:rsidRPr="00E301AC" w:rsidRDefault="00EE57CA" w:rsidP="00D31EA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E57CA" w:rsidRPr="00E301AC" w14:paraId="22EC2D77" w14:textId="77777777" w:rsidTr="00EE57CA">
        <w:trPr>
          <w:trHeight w:val="261"/>
        </w:trPr>
        <w:tc>
          <w:tcPr>
            <w:tcW w:w="4410" w:type="dxa"/>
            <w:shd w:val="clear" w:color="auto" w:fill="auto"/>
            <w:vAlign w:val="bottom"/>
          </w:tcPr>
          <w:p w14:paraId="058B3D8E" w14:textId="77777777" w:rsidR="00EE57CA" w:rsidRPr="00E301AC" w:rsidRDefault="00EE57CA" w:rsidP="00D31EA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267" w:type="dxa"/>
            <w:gridSpan w:val="11"/>
            <w:shd w:val="clear" w:color="auto" w:fill="auto"/>
            <w:vAlign w:val="bottom"/>
          </w:tcPr>
          <w:p w14:paraId="29C919B6" w14:textId="77777777" w:rsidR="00EE57CA" w:rsidRPr="00E301AC" w:rsidRDefault="00EE57CA" w:rsidP="00D31EA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E57CA" w:rsidRPr="00E301AC" w14:paraId="52A5DBA1" w14:textId="77777777" w:rsidTr="00EE57CA">
        <w:trPr>
          <w:trHeight w:val="261"/>
        </w:trPr>
        <w:tc>
          <w:tcPr>
            <w:tcW w:w="4410" w:type="dxa"/>
            <w:shd w:val="clear" w:color="auto" w:fill="auto"/>
          </w:tcPr>
          <w:p w14:paraId="33F07471" w14:textId="13BFA571" w:rsidR="00EE57CA" w:rsidRPr="00E301AC" w:rsidRDefault="00EE57CA" w:rsidP="00D31EA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DC46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7</w:t>
            </w:r>
          </w:p>
        </w:tc>
        <w:tc>
          <w:tcPr>
            <w:tcW w:w="1437" w:type="dxa"/>
            <w:shd w:val="clear" w:color="auto" w:fill="auto"/>
          </w:tcPr>
          <w:p w14:paraId="39E63B16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0759A13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4AA4B7FF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339D76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532C79F4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4F676B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D3F75A6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912BDC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A4C667F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04EC3A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07E761F6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57CA" w:rsidRPr="00E301AC" w14:paraId="03512003" w14:textId="77777777" w:rsidTr="00EE57CA">
        <w:trPr>
          <w:trHeight w:val="261"/>
        </w:trPr>
        <w:tc>
          <w:tcPr>
            <w:tcW w:w="4410" w:type="dxa"/>
            <w:shd w:val="clear" w:color="auto" w:fill="auto"/>
          </w:tcPr>
          <w:p w14:paraId="5998F99B" w14:textId="77777777" w:rsidR="00EE57CA" w:rsidRPr="00E301AC" w:rsidRDefault="00EE57CA" w:rsidP="00D31EA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37" w:type="dxa"/>
            <w:shd w:val="clear" w:color="auto" w:fill="auto"/>
          </w:tcPr>
          <w:p w14:paraId="6649581B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6C5FCD2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1480C52E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1934BA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01089433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2A06B9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450C8C5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32D92D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BC2623E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3FEEFD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0EC05387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57CA" w:rsidRPr="00E301AC" w14:paraId="0BBBC575" w14:textId="77777777" w:rsidTr="00EE57CA">
        <w:trPr>
          <w:trHeight w:val="261"/>
        </w:trPr>
        <w:tc>
          <w:tcPr>
            <w:tcW w:w="4410" w:type="dxa"/>
            <w:shd w:val="clear" w:color="auto" w:fill="auto"/>
          </w:tcPr>
          <w:p w14:paraId="5A45CEE2" w14:textId="77777777" w:rsidR="00EE57CA" w:rsidRPr="00E301AC" w:rsidRDefault="00EE57CA" w:rsidP="00D31EA9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437" w:type="dxa"/>
            <w:shd w:val="clear" w:color="auto" w:fill="auto"/>
          </w:tcPr>
          <w:p w14:paraId="05ED8298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3B7A33D" w14:textId="77777777" w:rsidR="00EE57CA" w:rsidRPr="00E301AC" w:rsidRDefault="00EE57CA" w:rsidP="00D31EA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36FE2078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30761B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342FD3D5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DE6D0B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50A1098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2B69A3" w14:textId="77777777" w:rsidR="00EE57CA" w:rsidRPr="00E301AC" w:rsidRDefault="00EE57CA" w:rsidP="00D31EA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2808AEC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5E718C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5A3704B0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39E7" w:rsidRPr="00E301AC" w14:paraId="0AC134A8" w14:textId="77777777" w:rsidTr="00EE57CA">
        <w:trPr>
          <w:trHeight w:val="261"/>
        </w:trPr>
        <w:tc>
          <w:tcPr>
            <w:tcW w:w="4410" w:type="dxa"/>
            <w:shd w:val="clear" w:color="auto" w:fill="auto"/>
          </w:tcPr>
          <w:p w14:paraId="3D92D419" w14:textId="77777777" w:rsidR="001639E7" w:rsidRPr="00E301AC" w:rsidRDefault="001639E7" w:rsidP="001639E7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เงินลงทุนใน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437" w:type="dxa"/>
            <w:shd w:val="clear" w:color="auto" w:fill="auto"/>
          </w:tcPr>
          <w:p w14:paraId="51D3188F" w14:textId="461D9505" w:rsidR="001639E7" w:rsidRPr="00E301AC" w:rsidRDefault="00533848" w:rsidP="001639E7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33848">
              <w:rPr>
                <w:rFonts w:asciiTheme="majorBidi" w:hAnsiTheme="majorBidi" w:cstheme="majorBidi"/>
                <w:sz w:val="30"/>
                <w:szCs w:val="30"/>
              </w:rPr>
              <w:t>3,214,612</w:t>
            </w:r>
          </w:p>
        </w:tc>
        <w:tc>
          <w:tcPr>
            <w:tcW w:w="236" w:type="dxa"/>
            <w:shd w:val="clear" w:color="auto" w:fill="auto"/>
          </w:tcPr>
          <w:p w14:paraId="2A6217C4" w14:textId="77777777" w:rsidR="001639E7" w:rsidRPr="00E301AC" w:rsidRDefault="001639E7" w:rsidP="001639E7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103690AC" w14:textId="10E47BF9" w:rsidR="001639E7" w:rsidRPr="00E301AC" w:rsidRDefault="00533848" w:rsidP="001639E7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33848">
              <w:rPr>
                <w:rFonts w:asciiTheme="majorBidi" w:hAnsiTheme="majorBidi" w:cstheme="majorBidi"/>
                <w:sz w:val="30"/>
                <w:szCs w:val="30"/>
              </w:rPr>
              <w:t>3,214,612</w:t>
            </w:r>
          </w:p>
        </w:tc>
        <w:tc>
          <w:tcPr>
            <w:tcW w:w="236" w:type="dxa"/>
          </w:tcPr>
          <w:p w14:paraId="1858E17E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24CF4B6F" w14:textId="1155633E" w:rsidR="001639E7" w:rsidRPr="00E301AC" w:rsidRDefault="00533848" w:rsidP="001639E7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33848">
              <w:rPr>
                <w:rFonts w:asciiTheme="majorBidi" w:hAnsiTheme="majorBidi" w:cstheme="majorBidi"/>
                <w:sz w:val="30"/>
                <w:szCs w:val="30"/>
              </w:rPr>
              <w:t>1,240</w:t>
            </w:r>
          </w:p>
        </w:tc>
        <w:tc>
          <w:tcPr>
            <w:tcW w:w="236" w:type="dxa"/>
          </w:tcPr>
          <w:p w14:paraId="3F8D9EB1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70DBD13" w14:textId="7A14A64E" w:rsidR="001639E7" w:rsidRPr="00E301AC" w:rsidRDefault="00533848" w:rsidP="001639E7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51B5466" w14:textId="77777777" w:rsidR="001639E7" w:rsidRPr="00E301AC" w:rsidRDefault="001639E7" w:rsidP="001639E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481A65F" w14:textId="513BB17B" w:rsidR="001639E7" w:rsidRPr="00E301AC" w:rsidRDefault="00533848" w:rsidP="001639E7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33848">
              <w:rPr>
                <w:rFonts w:asciiTheme="majorBidi" w:hAnsiTheme="majorBidi" w:cstheme="majorBidi"/>
                <w:sz w:val="30"/>
                <w:szCs w:val="30"/>
              </w:rPr>
              <w:t>3,213,372</w:t>
            </w:r>
          </w:p>
        </w:tc>
        <w:tc>
          <w:tcPr>
            <w:tcW w:w="270" w:type="dxa"/>
          </w:tcPr>
          <w:p w14:paraId="1CD851C5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31C5C271" w14:textId="60A72B71" w:rsidR="001639E7" w:rsidRPr="00E301AC" w:rsidRDefault="00533848" w:rsidP="001639E7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33848">
              <w:rPr>
                <w:rFonts w:asciiTheme="majorBidi" w:hAnsiTheme="majorBidi" w:cstheme="majorBidi"/>
                <w:sz w:val="30"/>
                <w:szCs w:val="30"/>
              </w:rPr>
              <w:t>3,214,612</w:t>
            </w:r>
          </w:p>
        </w:tc>
      </w:tr>
      <w:tr w:rsidR="001639E7" w:rsidRPr="00E301AC" w14:paraId="71E774A6" w14:textId="77777777" w:rsidTr="00EE57CA">
        <w:trPr>
          <w:trHeight w:val="261"/>
        </w:trPr>
        <w:tc>
          <w:tcPr>
            <w:tcW w:w="4410" w:type="dxa"/>
            <w:shd w:val="clear" w:color="auto" w:fill="auto"/>
          </w:tcPr>
          <w:p w14:paraId="310DCF13" w14:textId="77777777" w:rsidR="001639E7" w:rsidRPr="00E301AC" w:rsidRDefault="001639E7" w:rsidP="001639E7">
            <w:pPr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7E2387" w14:textId="5338A100" w:rsidR="001639E7" w:rsidRPr="00E301AC" w:rsidRDefault="00EA797F" w:rsidP="001639E7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79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3,214,612</w:t>
            </w:r>
          </w:p>
        </w:tc>
        <w:tc>
          <w:tcPr>
            <w:tcW w:w="236" w:type="dxa"/>
            <w:shd w:val="clear" w:color="auto" w:fill="auto"/>
          </w:tcPr>
          <w:p w14:paraId="6D25CEE0" w14:textId="77777777" w:rsidR="001639E7" w:rsidRPr="00E301AC" w:rsidRDefault="001639E7" w:rsidP="001639E7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7E6999" w14:textId="1DF32395" w:rsidR="001639E7" w:rsidRPr="00E301AC" w:rsidRDefault="00EA797F" w:rsidP="001639E7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79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3,214,612</w:t>
            </w:r>
          </w:p>
        </w:tc>
        <w:tc>
          <w:tcPr>
            <w:tcW w:w="236" w:type="dxa"/>
          </w:tcPr>
          <w:p w14:paraId="32A60719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266B0EDE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262ABE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742C1E4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715463B" w14:textId="77777777" w:rsidR="001639E7" w:rsidRPr="00E301AC" w:rsidRDefault="001639E7" w:rsidP="001639E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6342FC1" w14:textId="77777777" w:rsidR="001639E7" w:rsidRPr="00E301AC" w:rsidRDefault="001639E7" w:rsidP="001639E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18F5A6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0794C8C9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39E7" w:rsidRPr="00E301AC" w14:paraId="197863CE" w14:textId="77777777" w:rsidTr="005B0359">
        <w:trPr>
          <w:trHeight w:val="261"/>
        </w:trPr>
        <w:tc>
          <w:tcPr>
            <w:tcW w:w="4410" w:type="dxa"/>
            <w:shd w:val="clear" w:color="auto" w:fill="auto"/>
            <w:vAlign w:val="bottom"/>
          </w:tcPr>
          <w:p w14:paraId="15F8C833" w14:textId="77777777" w:rsidR="001639E7" w:rsidRPr="00E301AC" w:rsidRDefault="001639E7" w:rsidP="001639E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267" w:type="dxa"/>
            <w:gridSpan w:val="11"/>
            <w:shd w:val="clear" w:color="auto" w:fill="auto"/>
            <w:vAlign w:val="bottom"/>
          </w:tcPr>
          <w:p w14:paraId="0424F930" w14:textId="77777777" w:rsidR="001639E7" w:rsidRPr="00E301AC" w:rsidRDefault="001639E7" w:rsidP="001639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8"/>
                <w:cs/>
                <w:lang w:bidi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งบการเงินที่แสดงเงินลงทุนตามวิธีส่วนได้เสีย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bidi="th-TH"/>
              </w:rPr>
              <w:t>และ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1639E7" w:rsidRPr="00E301AC" w14:paraId="2F958A4A" w14:textId="77777777" w:rsidTr="005B0359">
        <w:trPr>
          <w:trHeight w:val="261"/>
        </w:trPr>
        <w:tc>
          <w:tcPr>
            <w:tcW w:w="4410" w:type="dxa"/>
            <w:shd w:val="clear" w:color="auto" w:fill="auto"/>
            <w:vAlign w:val="bottom"/>
          </w:tcPr>
          <w:p w14:paraId="3A99A69C" w14:textId="77777777" w:rsidR="001639E7" w:rsidRPr="00E301AC" w:rsidRDefault="001639E7" w:rsidP="001639E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47" w:type="dxa"/>
            <w:gridSpan w:val="3"/>
            <w:shd w:val="clear" w:color="auto" w:fill="auto"/>
            <w:vAlign w:val="bottom"/>
          </w:tcPr>
          <w:p w14:paraId="3399812B" w14:textId="77777777" w:rsidR="001639E7" w:rsidRPr="00E301AC" w:rsidRDefault="001639E7" w:rsidP="001639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2FD27F0" w14:textId="77777777" w:rsidR="001639E7" w:rsidRPr="00E301AC" w:rsidRDefault="001639E7" w:rsidP="001639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84" w:type="dxa"/>
            <w:gridSpan w:val="7"/>
            <w:vAlign w:val="bottom"/>
          </w:tcPr>
          <w:p w14:paraId="64F1E971" w14:textId="77777777" w:rsidR="001639E7" w:rsidRPr="00E301AC" w:rsidRDefault="001639E7" w:rsidP="001639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639E7" w:rsidRPr="00E301AC" w14:paraId="15D6BDF9" w14:textId="77777777" w:rsidTr="005B0359">
        <w:trPr>
          <w:trHeight w:val="261"/>
        </w:trPr>
        <w:tc>
          <w:tcPr>
            <w:tcW w:w="4410" w:type="dxa"/>
            <w:shd w:val="clear" w:color="auto" w:fill="auto"/>
            <w:vAlign w:val="bottom"/>
          </w:tcPr>
          <w:p w14:paraId="16E7047D" w14:textId="77777777" w:rsidR="001639E7" w:rsidRPr="00E301AC" w:rsidRDefault="001639E7" w:rsidP="001639E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37A3ED74" w14:textId="77777777" w:rsidR="001639E7" w:rsidRPr="00E301AC" w:rsidRDefault="001639E7" w:rsidP="001639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D93DE7" w14:textId="77777777" w:rsidR="001639E7" w:rsidRPr="00E301AC" w:rsidRDefault="001639E7" w:rsidP="001639E7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7289AAF" w14:textId="77777777" w:rsidR="001639E7" w:rsidRPr="00E301AC" w:rsidRDefault="001639E7" w:rsidP="001639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6BC32E9F" w14:textId="77777777" w:rsidR="001639E7" w:rsidRPr="00E301AC" w:rsidRDefault="001639E7" w:rsidP="001639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1" w:type="dxa"/>
            <w:vAlign w:val="bottom"/>
          </w:tcPr>
          <w:p w14:paraId="39E07E20" w14:textId="77777777" w:rsidR="001639E7" w:rsidRPr="00E301AC" w:rsidRDefault="001639E7" w:rsidP="001639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E301A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74536EE8" w14:textId="77777777" w:rsidR="001639E7" w:rsidRPr="00E301AC" w:rsidRDefault="001639E7" w:rsidP="001639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3FD2BFF4" w14:textId="77777777" w:rsidR="001639E7" w:rsidRPr="00E301AC" w:rsidRDefault="001639E7" w:rsidP="001639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E301A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131ACF48" w14:textId="77777777" w:rsidR="001639E7" w:rsidRPr="00E301AC" w:rsidRDefault="001639E7" w:rsidP="001639E7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068EB641" w14:textId="77777777" w:rsidR="001639E7" w:rsidRPr="00E301AC" w:rsidRDefault="001639E7" w:rsidP="001639E7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E301A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2BF29ED3" w14:textId="77777777" w:rsidR="001639E7" w:rsidRPr="00E301AC" w:rsidRDefault="001639E7" w:rsidP="001639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15C3DBDF" w14:textId="77777777" w:rsidR="001639E7" w:rsidRPr="00E301AC" w:rsidRDefault="001639E7" w:rsidP="001639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639E7" w:rsidRPr="00E301AC" w14:paraId="2A8433A7" w14:textId="77777777" w:rsidTr="005B0359">
        <w:trPr>
          <w:trHeight w:val="261"/>
        </w:trPr>
        <w:tc>
          <w:tcPr>
            <w:tcW w:w="4410" w:type="dxa"/>
            <w:shd w:val="clear" w:color="auto" w:fill="auto"/>
            <w:vAlign w:val="bottom"/>
          </w:tcPr>
          <w:p w14:paraId="6A42C9A1" w14:textId="77777777" w:rsidR="001639E7" w:rsidRPr="00E301AC" w:rsidRDefault="001639E7" w:rsidP="001639E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267" w:type="dxa"/>
            <w:gridSpan w:val="11"/>
            <w:shd w:val="clear" w:color="auto" w:fill="auto"/>
            <w:vAlign w:val="bottom"/>
          </w:tcPr>
          <w:p w14:paraId="1F3E0CF7" w14:textId="77777777" w:rsidR="001639E7" w:rsidRPr="00E301AC" w:rsidRDefault="001639E7" w:rsidP="001639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639E7" w:rsidRPr="00E301AC" w14:paraId="0706E823" w14:textId="77777777" w:rsidTr="005B0359">
        <w:trPr>
          <w:trHeight w:val="261"/>
        </w:trPr>
        <w:tc>
          <w:tcPr>
            <w:tcW w:w="4410" w:type="dxa"/>
            <w:shd w:val="clear" w:color="auto" w:fill="auto"/>
          </w:tcPr>
          <w:p w14:paraId="2CBE51EE" w14:textId="138D6DE6" w:rsidR="001639E7" w:rsidRPr="00E301AC" w:rsidRDefault="001639E7" w:rsidP="001639E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DC46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1437" w:type="dxa"/>
            <w:shd w:val="clear" w:color="auto" w:fill="auto"/>
          </w:tcPr>
          <w:p w14:paraId="1C59DD26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E85AB6F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290E96BF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B9D390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06F5FB4E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5B69776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8DD3F37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CF0769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35C063C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680363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7D56D3C3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39E7" w:rsidRPr="00E301AC" w14:paraId="77CE6470" w14:textId="77777777" w:rsidTr="005B0359">
        <w:trPr>
          <w:trHeight w:val="261"/>
        </w:trPr>
        <w:tc>
          <w:tcPr>
            <w:tcW w:w="4410" w:type="dxa"/>
            <w:shd w:val="clear" w:color="auto" w:fill="auto"/>
          </w:tcPr>
          <w:p w14:paraId="2F0449C7" w14:textId="77777777" w:rsidR="001639E7" w:rsidRPr="00E301AC" w:rsidRDefault="001639E7" w:rsidP="001639E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37" w:type="dxa"/>
            <w:shd w:val="clear" w:color="auto" w:fill="auto"/>
          </w:tcPr>
          <w:p w14:paraId="528F2092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7E1739A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7F1CD0BB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808475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50662CFB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D88706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FC0FC52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9CBB78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CD0B0BA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18AA02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463EF1C8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39E7" w:rsidRPr="00E301AC" w14:paraId="38F4507B" w14:textId="77777777" w:rsidTr="005B0359">
        <w:trPr>
          <w:trHeight w:val="261"/>
        </w:trPr>
        <w:tc>
          <w:tcPr>
            <w:tcW w:w="4410" w:type="dxa"/>
            <w:shd w:val="clear" w:color="auto" w:fill="auto"/>
          </w:tcPr>
          <w:p w14:paraId="43F01446" w14:textId="77777777" w:rsidR="001639E7" w:rsidRPr="00E301AC" w:rsidRDefault="001639E7" w:rsidP="001639E7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437" w:type="dxa"/>
            <w:shd w:val="clear" w:color="auto" w:fill="auto"/>
          </w:tcPr>
          <w:p w14:paraId="6C46975F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B29FE76" w14:textId="77777777" w:rsidR="001639E7" w:rsidRPr="00E301AC" w:rsidRDefault="001639E7" w:rsidP="001639E7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4513E4E3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40A139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7575C97E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BFD30C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41038F8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66521F" w14:textId="77777777" w:rsidR="001639E7" w:rsidRPr="00E301AC" w:rsidRDefault="001639E7" w:rsidP="001639E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9692270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5AFED9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5AEFB4B4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4647" w:rsidRPr="00E301AC" w14:paraId="75C2D3FD" w14:textId="77777777" w:rsidTr="005B0359">
        <w:trPr>
          <w:trHeight w:val="261"/>
        </w:trPr>
        <w:tc>
          <w:tcPr>
            <w:tcW w:w="4410" w:type="dxa"/>
            <w:shd w:val="clear" w:color="auto" w:fill="auto"/>
          </w:tcPr>
          <w:p w14:paraId="0FC05887" w14:textId="77777777" w:rsidR="00DC4647" w:rsidRPr="00E301AC" w:rsidRDefault="00DC4647" w:rsidP="00DC4647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เงินลงทุนใน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437" w:type="dxa"/>
            <w:shd w:val="clear" w:color="auto" w:fill="auto"/>
          </w:tcPr>
          <w:p w14:paraId="6110DE5A" w14:textId="6A6D3AB4" w:rsidR="00DC4647" w:rsidRPr="00E301AC" w:rsidRDefault="00DC4647" w:rsidP="00DC4647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639E7">
              <w:rPr>
                <w:rFonts w:asciiTheme="majorBidi" w:hAnsiTheme="majorBidi" w:cstheme="majorBidi"/>
                <w:sz w:val="30"/>
                <w:szCs w:val="30"/>
              </w:rPr>
              <w:t>2,195,941</w:t>
            </w:r>
          </w:p>
        </w:tc>
        <w:tc>
          <w:tcPr>
            <w:tcW w:w="236" w:type="dxa"/>
            <w:shd w:val="clear" w:color="auto" w:fill="auto"/>
          </w:tcPr>
          <w:p w14:paraId="5F2EFC15" w14:textId="77777777" w:rsidR="00DC4647" w:rsidRPr="00E301AC" w:rsidRDefault="00DC4647" w:rsidP="00DC4647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2889A638" w14:textId="5E4559A5" w:rsidR="00DC4647" w:rsidRPr="00E301AC" w:rsidRDefault="00DC4647" w:rsidP="00DC4647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639E7">
              <w:rPr>
                <w:rFonts w:asciiTheme="majorBidi" w:hAnsiTheme="majorBidi" w:cstheme="majorBidi"/>
                <w:sz w:val="30"/>
                <w:szCs w:val="30"/>
              </w:rPr>
              <w:t>2,195,941</w:t>
            </w:r>
          </w:p>
        </w:tc>
        <w:tc>
          <w:tcPr>
            <w:tcW w:w="236" w:type="dxa"/>
          </w:tcPr>
          <w:p w14:paraId="43BA7E19" w14:textId="77777777" w:rsidR="00DC4647" w:rsidRPr="00E301AC" w:rsidRDefault="00DC4647" w:rsidP="00DC46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6484510F" w14:textId="29F35085" w:rsidR="00DC4647" w:rsidRPr="00E301AC" w:rsidRDefault="00DC4647" w:rsidP="00DC4647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639E7">
              <w:rPr>
                <w:rFonts w:asciiTheme="majorBidi" w:hAnsiTheme="majorBidi" w:cstheme="majorBidi"/>
                <w:sz w:val="30"/>
                <w:szCs w:val="30"/>
              </w:rPr>
              <w:t>1,658</w:t>
            </w:r>
          </w:p>
        </w:tc>
        <w:tc>
          <w:tcPr>
            <w:tcW w:w="236" w:type="dxa"/>
          </w:tcPr>
          <w:p w14:paraId="43268D55" w14:textId="77777777" w:rsidR="00DC4647" w:rsidRPr="00E301AC" w:rsidRDefault="00DC4647" w:rsidP="00DC46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908CA66" w14:textId="12CE6A59" w:rsidR="00DC4647" w:rsidRPr="00E301AC" w:rsidRDefault="00DC4647" w:rsidP="00DC4647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236" w:type="dxa"/>
          </w:tcPr>
          <w:p w14:paraId="214980B3" w14:textId="77777777" w:rsidR="00DC4647" w:rsidRPr="00E301AC" w:rsidRDefault="00DC4647" w:rsidP="00DC464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BDB1E1C" w14:textId="114FBE98" w:rsidR="00DC4647" w:rsidRPr="00E301AC" w:rsidRDefault="00DC4647" w:rsidP="00DC4647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639E7">
              <w:rPr>
                <w:rFonts w:asciiTheme="majorBidi" w:hAnsiTheme="majorBidi" w:cstheme="majorBidi"/>
                <w:sz w:val="30"/>
                <w:szCs w:val="30"/>
              </w:rPr>
              <w:t>2,194,28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01ECBCC" w14:textId="77777777" w:rsidR="00DC4647" w:rsidRPr="00E301AC" w:rsidRDefault="00DC4647" w:rsidP="00DC46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787D30B7" w14:textId="77C91323" w:rsidR="00DC4647" w:rsidRPr="00E301AC" w:rsidRDefault="00DC4647" w:rsidP="00DC4647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639E7">
              <w:rPr>
                <w:rFonts w:asciiTheme="majorBidi" w:hAnsiTheme="majorBidi" w:cstheme="majorBidi"/>
                <w:sz w:val="30"/>
                <w:szCs w:val="30"/>
              </w:rPr>
              <w:t>2,195,941</w:t>
            </w:r>
          </w:p>
        </w:tc>
      </w:tr>
      <w:tr w:rsidR="00DC4647" w:rsidRPr="00E301AC" w14:paraId="3E4E574E" w14:textId="77777777" w:rsidTr="005B0359">
        <w:trPr>
          <w:trHeight w:val="261"/>
        </w:trPr>
        <w:tc>
          <w:tcPr>
            <w:tcW w:w="4410" w:type="dxa"/>
            <w:shd w:val="clear" w:color="auto" w:fill="auto"/>
          </w:tcPr>
          <w:p w14:paraId="4E4B8652" w14:textId="77777777" w:rsidR="00DC4647" w:rsidRPr="00E301AC" w:rsidRDefault="00DC4647" w:rsidP="00DC4647">
            <w:pPr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6CE9E8" w14:textId="538C72E0" w:rsidR="00DC4647" w:rsidRPr="00E301AC" w:rsidRDefault="00DC4647" w:rsidP="00DC4647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39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2,195,941</w:t>
            </w:r>
          </w:p>
        </w:tc>
        <w:tc>
          <w:tcPr>
            <w:tcW w:w="236" w:type="dxa"/>
            <w:shd w:val="clear" w:color="auto" w:fill="auto"/>
          </w:tcPr>
          <w:p w14:paraId="67563542" w14:textId="77777777" w:rsidR="00DC4647" w:rsidRPr="00E301AC" w:rsidRDefault="00DC4647" w:rsidP="00DC4647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4605DB" w14:textId="3729664F" w:rsidR="00DC4647" w:rsidRPr="00E301AC" w:rsidRDefault="00DC4647" w:rsidP="00DC4647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39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2,195,941</w:t>
            </w:r>
          </w:p>
        </w:tc>
        <w:tc>
          <w:tcPr>
            <w:tcW w:w="236" w:type="dxa"/>
          </w:tcPr>
          <w:p w14:paraId="265B9D71" w14:textId="77777777" w:rsidR="00DC4647" w:rsidRPr="00E301AC" w:rsidRDefault="00DC4647" w:rsidP="00DC46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23B3CDB2" w14:textId="77777777" w:rsidR="00DC4647" w:rsidRPr="00E301AC" w:rsidRDefault="00DC4647" w:rsidP="00DC46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3E6F0BE" w14:textId="77777777" w:rsidR="00DC4647" w:rsidRPr="00E301AC" w:rsidRDefault="00DC4647" w:rsidP="00DC46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DAE8304" w14:textId="77777777" w:rsidR="00DC4647" w:rsidRPr="00E301AC" w:rsidRDefault="00DC4647" w:rsidP="00DC46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E4E9B2" w14:textId="77777777" w:rsidR="00DC4647" w:rsidRPr="00E301AC" w:rsidRDefault="00DC4647" w:rsidP="00DC464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AE6492D" w14:textId="77777777" w:rsidR="00DC4647" w:rsidRPr="00E301AC" w:rsidRDefault="00DC4647" w:rsidP="00DC464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921266" w14:textId="77777777" w:rsidR="00DC4647" w:rsidRPr="00E301AC" w:rsidRDefault="00DC4647" w:rsidP="00DC46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11D89EBC" w14:textId="77777777" w:rsidR="00DC4647" w:rsidRPr="00E301AC" w:rsidRDefault="00DC4647" w:rsidP="00DC464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4DAC89F1" w14:textId="53AAEB54" w:rsidR="00EE57CA" w:rsidRDefault="00EE57CA"/>
    <w:p w14:paraId="5F12DE0A" w14:textId="71DD0E61" w:rsidR="00EE57CA" w:rsidRDefault="00EE57CA"/>
    <w:p w14:paraId="487D9CE5" w14:textId="77777777" w:rsidR="00EE57CA" w:rsidRDefault="00EE57CA"/>
    <w:p w14:paraId="101D7454" w14:textId="74BB14F7" w:rsidR="00BD34C9" w:rsidRPr="00E301AC" w:rsidRDefault="00BD34C9" w:rsidP="00BD34C9">
      <w:pPr>
        <w:rPr>
          <w:rFonts w:asciiTheme="majorBidi" w:hAnsiTheme="majorBidi" w:cstheme="majorBidi"/>
          <w:sz w:val="24"/>
          <w:szCs w:val="24"/>
          <w:cs/>
        </w:rPr>
        <w:sectPr w:rsidR="00BD34C9" w:rsidRPr="00E301AC" w:rsidSect="001437A4">
          <w:headerReference w:type="default" r:id="rId23"/>
          <w:footerReference w:type="default" r:id="rId24"/>
          <w:pgSz w:w="16834" w:h="11909" w:orient="landscape" w:code="9"/>
          <w:pgMar w:top="691" w:right="1152" w:bottom="576" w:left="1152" w:header="720" w:footer="720" w:gutter="0"/>
          <w:cols w:space="737"/>
          <w:docGrid w:linePitch="299"/>
        </w:sectPr>
      </w:pPr>
    </w:p>
    <w:p w14:paraId="5F408E54" w14:textId="77777777" w:rsidR="00F142FB" w:rsidRPr="00E301AC" w:rsidRDefault="00F142FB" w:rsidP="00F142FB">
      <w:pPr>
        <w:tabs>
          <w:tab w:val="left" w:pos="55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4AA1279F" w14:textId="77777777" w:rsidR="00F142FB" w:rsidRPr="00E301AC" w:rsidRDefault="00F142FB" w:rsidP="00F142FB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009784" w14:textId="1AD4B909" w:rsidR="004B4E8E" w:rsidRPr="00E301AC" w:rsidRDefault="004B31E9" w:rsidP="00F142FB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บริษัทพิจารณามูลค่ายุติธรรมระดับ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E301A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สำหรับเงินลงทุนในตราสารทุนของบริษัทที่ไม่ได้จดทะเบียนในตลาดหลักทรัพย์ โดยใช้เทคนิคการประเมินมูลค่าซึ่งใช้ข้อมูลที่ไม่สามารถสังเกตได้อย่างมีนัยสำคัญ เช่น การคิดลดเงินปันผล </w:t>
      </w:r>
      <w:r w:rsidR="000376ED" w:rsidRPr="00E301AC">
        <w:rPr>
          <w:rFonts w:asciiTheme="majorBidi" w:hAnsiTheme="majorBidi" w:cstheme="majorBidi"/>
          <w:sz w:val="30"/>
          <w:szCs w:val="30"/>
          <w:cs/>
          <w:lang w:val="en-US"/>
        </w:rPr>
        <w:t>และ</w:t>
      </w: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>การเปรียบเทียบราคาตลาด</w:t>
      </w:r>
    </w:p>
    <w:p w14:paraId="1E837D92" w14:textId="3575108C" w:rsidR="00031FF6" w:rsidRPr="00E301AC" w:rsidRDefault="00031FF6" w:rsidP="00F142FB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708A1C6" w14:textId="4C723514" w:rsidR="00031FF6" w:rsidRPr="00E301AC" w:rsidRDefault="00031FF6" w:rsidP="00031FF6">
      <w:pPr>
        <w:tabs>
          <w:tab w:val="left" w:pos="55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</w:rPr>
        <w:t>การวิเคราะห์ความอ่อนไหว</w:t>
      </w:r>
    </w:p>
    <w:p w14:paraId="546B292A" w14:textId="2E17157D" w:rsidR="00031FF6" w:rsidRPr="00E301AC" w:rsidRDefault="00031FF6" w:rsidP="00031FF6">
      <w:pPr>
        <w:tabs>
          <w:tab w:val="left" w:pos="55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6A01F19" w14:textId="2B77B91C" w:rsidR="00031FF6" w:rsidRPr="00E301AC" w:rsidRDefault="00031FF6" w:rsidP="00031FF6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>การเปลี่ยนแปลงในข้อมูลที่ไม่สามารถสังเกตได้ที่มีนัยสำคัญเพียงหนึ่งอย่างซึ่งอาจเป็นไปได้อย่างมีเหตุผล ณ วันที่รายงาน โดยถือว่าข้อมูลอื่นๆ คงที่จะมีผลกระทบต่อ</w:t>
      </w:r>
      <w:r w:rsidR="009A0FF9" w:rsidRPr="00E301AC">
        <w:rPr>
          <w:rFonts w:asciiTheme="majorBidi" w:hAnsiTheme="majorBidi" w:cstheme="majorBidi"/>
          <w:sz w:val="30"/>
          <w:szCs w:val="30"/>
          <w:cs/>
          <w:lang w:val="en-US"/>
        </w:rPr>
        <w:t>มูลค่ายุติธรรมของ</w:t>
      </w: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สินทรัพย์ทางการเงินที่วัดมูลค่าด้วยมูลค่ายุติธรรมระดับ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ดังต่อไปนี้</w:t>
      </w:r>
    </w:p>
    <w:p w14:paraId="0E50AD59" w14:textId="4816D9AB" w:rsidR="00031FF6" w:rsidRPr="00E301AC" w:rsidRDefault="00031FF6" w:rsidP="00031FF6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2430"/>
        <w:gridCol w:w="4500"/>
      </w:tblGrid>
      <w:tr w:rsidR="00031FF6" w:rsidRPr="00E301AC" w14:paraId="17D1AF4B" w14:textId="77777777" w:rsidTr="00457612">
        <w:tc>
          <w:tcPr>
            <w:tcW w:w="2250" w:type="dxa"/>
          </w:tcPr>
          <w:p w14:paraId="240AA8DE" w14:textId="77777777" w:rsidR="00031FF6" w:rsidRPr="00E301AC" w:rsidRDefault="00031FF6" w:rsidP="0060716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47FD16C1" w14:textId="77777777" w:rsidR="00031FF6" w:rsidRPr="00E301AC" w:rsidRDefault="00031FF6" w:rsidP="0060716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เทคนิคการประเมินมูลค่า </w:t>
            </w:r>
          </w:p>
        </w:tc>
        <w:tc>
          <w:tcPr>
            <w:tcW w:w="2430" w:type="dxa"/>
          </w:tcPr>
          <w:p w14:paraId="649DD975" w14:textId="77777777" w:rsidR="00031FF6" w:rsidRPr="00E301AC" w:rsidRDefault="00031FF6" w:rsidP="0060716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ข้อมูลที่ไม่สามารถสังเกตได้ </w:t>
            </w:r>
          </w:p>
          <w:p w14:paraId="16AC5A6A" w14:textId="77777777" w:rsidR="00031FF6" w:rsidRPr="00E301AC" w:rsidRDefault="00031FF6" w:rsidP="0060716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ที่มีนัยสำคัญ </w:t>
            </w:r>
          </w:p>
        </w:tc>
        <w:tc>
          <w:tcPr>
            <w:tcW w:w="4500" w:type="dxa"/>
          </w:tcPr>
          <w:p w14:paraId="63498DCC" w14:textId="634AA90D" w:rsidR="00031FF6" w:rsidRPr="00E301AC" w:rsidRDefault="00031FF6" w:rsidP="0013168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ความสัมพันธ์ระหว่างข้อมูลที่ไม่สามารถสังเกตได้</w:t>
            </w:r>
            <w:r w:rsidR="007B382E"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br/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ที่มีนัยสำคัญแล</w:t>
            </w:r>
            <w:r w:rsidR="00131687"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ะ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การวัดมูลค่ายุติธรรม </w:t>
            </w:r>
          </w:p>
        </w:tc>
      </w:tr>
      <w:tr w:rsidR="00031FF6" w:rsidRPr="00E301AC" w14:paraId="1654F720" w14:textId="77777777" w:rsidTr="00457612">
        <w:tc>
          <w:tcPr>
            <w:tcW w:w="2250" w:type="dxa"/>
          </w:tcPr>
          <w:p w14:paraId="3460845D" w14:textId="207138E7" w:rsidR="00031FF6" w:rsidRPr="00E301AC" w:rsidRDefault="00031FF6" w:rsidP="00131687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การคิดลดเงินปันผล</w:t>
            </w:r>
          </w:p>
        </w:tc>
        <w:tc>
          <w:tcPr>
            <w:tcW w:w="2430" w:type="dxa"/>
          </w:tcPr>
          <w:p w14:paraId="75C2C20B" w14:textId="32A0BC47" w:rsidR="00031FF6" w:rsidRPr="00E301AC" w:rsidRDefault="00031FF6" w:rsidP="00131687">
            <w:pPr>
              <w:pStyle w:val="Default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4500" w:type="dxa"/>
          </w:tcPr>
          <w:p w14:paraId="4B9B0D2B" w14:textId="1834588C" w:rsidR="00031FF6" w:rsidRPr="00E301AC" w:rsidRDefault="00131687" w:rsidP="002F1DF7">
            <w:pPr>
              <w:pStyle w:val="Defaul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31FF6"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มูลค่ายุติธรรมที่ประมาณการไว้จะเพิ่มขึ้น (ลดลง) 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</w:t>
            </w:r>
            <w:r w:rsidR="00031FF6"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หากอัตราคิดลดตํ่าลง (สูงขึ้น) </w:t>
            </w:r>
          </w:p>
        </w:tc>
      </w:tr>
      <w:tr w:rsidR="00031FF6" w:rsidRPr="00E301AC" w14:paraId="04C0294C" w14:textId="77777777" w:rsidTr="00457612">
        <w:tc>
          <w:tcPr>
            <w:tcW w:w="2250" w:type="dxa"/>
          </w:tcPr>
          <w:p w14:paraId="12788B95" w14:textId="098E53DB" w:rsidR="00031FF6" w:rsidRPr="00E301AC" w:rsidRDefault="00031FF6" w:rsidP="00031FF6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การเปรียบเทียบ</w:t>
            </w:r>
            <w:r w:rsidR="009B45FE"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  <w:t xml:space="preserve">   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ราคาตลาด</w:t>
            </w:r>
          </w:p>
        </w:tc>
        <w:tc>
          <w:tcPr>
            <w:tcW w:w="2430" w:type="dxa"/>
          </w:tcPr>
          <w:p w14:paraId="5E6DD701" w14:textId="7819CC2B" w:rsidR="00031FF6" w:rsidRPr="00E301AC" w:rsidRDefault="00031FF6" w:rsidP="004B7FE0">
            <w:pPr>
              <w:pStyle w:val="Default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ตัวคูณร่วมของตลาดที่</w:t>
            </w:r>
            <w:r w:rsidRPr="00E301AC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ปรับปรุงแล้ว </w:t>
            </w:r>
          </w:p>
        </w:tc>
        <w:tc>
          <w:tcPr>
            <w:tcW w:w="4500" w:type="dxa"/>
          </w:tcPr>
          <w:p w14:paraId="36DE2F0F" w14:textId="5A681F64" w:rsidR="00031FF6" w:rsidRPr="00E301AC" w:rsidRDefault="00031FF6" w:rsidP="00031FF6">
            <w:pPr>
              <w:pStyle w:val="Default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มูลค่ายุติธรรมที่ประมาณการไว้จะเพิ่มขึ้น (ลดลง) หากตัวคูณร่วมของตลาดที่ปรับปรุงแล้วสูงขึ้น (ตํ่าลง) </w:t>
            </w:r>
          </w:p>
        </w:tc>
      </w:tr>
    </w:tbl>
    <w:p w14:paraId="1ECF0710" w14:textId="77777777" w:rsidR="004B4E8E" w:rsidRPr="00E301AC" w:rsidRDefault="004B4E8E" w:rsidP="0013476B">
      <w:pPr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4662" w:type="pct"/>
        <w:tblInd w:w="450" w:type="dxa"/>
        <w:tblLook w:val="00A0" w:firstRow="1" w:lastRow="0" w:firstColumn="1" w:lastColumn="0" w:noHBand="0" w:noVBand="0"/>
      </w:tblPr>
      <w:tblGrid>
        <w:gridCol w:w="5109"/>
        <w:gridCol w:w="885"/>
        <w:gridCol w:w="1388"/>
        <w:gridCol w:w="222"/>
        <w:gridCol w:w="1352"/>
      </w:tblGrid>
      <w:tr w:rsidR="00482AEC" w:rsidRPr="00E301AC" w14:paraId="76A29A12" w14:textId="77777777" w:rsidTr="00C36FFA">
        <w:trPr>
          <w:tblHeader/>
        </w:trPr>
        <w:tc>
          <w:tcPr>
            <w:tcW w:w="2852" w:type="pct"/>
          </w:tcPr>
          <w:p w14:paraId="5133FA25" w14:textId="77777777" w:rsidR="009F5672" w:rsidRPr="00E301AC" w:rsidRDefault="009F5672" w:rsidP="00CE700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4" w:type="pct"/>
          </w:tcPr>
          <w:p w14:paraId="5210473D" w14:textId="77777777" w:rsidR="009F5672" w:rsidRPr="00E301AC" w:rsidRDefault="009F5672" w:rsidP="00CE700D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54" w:type="pct"/>
            <w:gridSpan w:val="3"/>
          </w:tcPr>
          <w:p w14:paraId="0B25D302" w14:textId="77777777" w:rsidR="009F5672" w:rsidRPr="00E301AC" w:rsidRDefault="009F5672" w:rsidP="009F56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</w:t>
            </w:r>
          </w:p>
          <w:p w14:paraId="5589DB48" w14:textId="46999758" w:rsidR="009F5672" w:rsidRPr="00E301AC" w:rsidRDefault="009F5672" w:rsidP="009F56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</w:tc>
      </w:tr>
      <w:tr w:rsidR="00482AEC" w:rsidRPr="00E301AC" w14:paraId="58DD350B" w14:textId="77777777" w:rsidTr="00C36FFA">
        <w:trPr>
          <w:tblHeader/>
        </w:trPr>
        <w:tc>
          <w:tcPr>
            <w:tcW w:w="2852" w:type="pct"/>
          </w:tcPr>
          <w:p w14:paraId="56FDADBB" w14:textId="77777777" w:rsidR="009F5672" w:rsidRPr="00E301AC" w:rsidRDefault="009F5672" w:rsidP="00CE700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4" w:type="pct"/>
          </w:tcPr>
          <w:p w14:paraId="5CFECF40" w14:textId="77777777" w:rsidR="009F5672" w:rsidRPr="00E301AC" w:rsidRDefault="009F5672" w:rsidP="00482AEC">
            <w:pPr>
              <w:spacing w:line="240" w:lineRule="auto"/>
              <w:ind w:left="470" w:right="-120" w:hanging="60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54" w:type="pct"/>
            <w:gridSpan w:val="3"/>
          </w:tcPr>
          <w:p w14:paraId="3661AECE" w14:textId="0D4FF179" w:rsidR="009F5672" w:rsidRPr="00E301AC" w:rsidRDefault="009F5672" w:rsidP="00CE700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482AEC" w:rsidRPr="00E301AC" w14:paraId="21C82665" w14:textId="77777777" w:rsidTr="00C36FFA">
        <w:trPr>
          <w:tblHeader/>
        </w:trPr>
        <w:tc>
          <w:tcPr>
            <w:tcW w:w="2852" w:type="pct"/>
          </w:tcPr>
          <w:p w14:paraId="3948D43E" w14:textId="013A7D2F" w:rsidR="009F5672" w:rsidRPr="00E301AC" w:rsidRDefault="0013476B" w:rsidP="00CE700D">
            <w:pPr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การกระทบยอดของมูลค่ายุติธรรมระดับ </w:t>
            </w:r>
            <w:r w:rsidR="00C90145" w:rsidRPr="00E301A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494" w:type="pct"/>
          </w:tcPr>
          <w:p w14:paraId="3A0321EB" w14:textId="3A1C91C5" w:rsidR="009F5672" w:rsidRPr="00E301AC" w:rsidRDefault="009F5672" w:rsidP="00CE700D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75" w:type="pct"/>
          </w:tcPr>
          <w:p w14:paraId="25391495" w14:textId="1AEE1993" w:rsidR="009F5672" w:rsidRPr="00E301AC" w:rsidRDefault="00C90145" w:rsidP="00A63F6D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9231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24" w:type="pct"/>
          </w:tcPr>
          <w:p w14:paraId="19D7544D" w14:textId="77777777" w:rsidR="009F5672" w:rsidRPr="00E301AC" w:rsidRDefault="009F5672" w:rsidP="00CE700D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755" w:type="pct"/>
          </w:tcPr>
          <w:p w14:paraId="74C9BBFA" w14:textId="35C2BA66" w:rsidR="009F5672" w:rsidRPr="00E301AC" w:rsidRDefault="00C90145" w:rsidP="00A63F6D">
            <w:pPr>
              <w:spacing w:line="240" w:lineRule="auto"/>
              <w:ind w:left="-108" w:right="-20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9231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482AEC" w:rsidRPr="00E301AC" w14:paraId="0D263034" w14:textId="77777777" w:rsidTr="00C36FFA">
        <w:trPr>
          <w:tblHeader/>
        </w:trPr>
        <w:tc>
          <w:tcPr>
            <w:tcW w:w="2852" w:type="pct"/>
          </w:tcPr>
          <w:p w14:paraId="1675B8C6" w14:textId="77777777" w:rsidR="009F5672" w:rsidRPr="00E301AC" w:rsidRDefault="009F5672" w:rsidP="00CE700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4" w:type="pct"/>
          </w:tcPr>
          <w:p w14:paraId="3D3E53BB" w14:textId="77777777" w:rsidR="009F5672" w:rsidRPr="00E301AC" w:rsidRDefault="009F5672" w:rsidP="00CE700D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54" w:type="pct"/>
            <w:gridSpan w:val="3"/>
          </w:tcPr>
          <w:p w14:paraId="3D879145" w14:textId="77777777" w:rsidR="009F5672" w:rsidRPr="00E301AC" w:rsidRDefault="009F5672" w:rsidP="00CE700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482AEC" w:rsidRPr="00E301AC" w14:paraId="38C77B2F" w14:textId="77777777" w:rsidTr="00C36FFA">
        <w:tc>
          <w:tcPr>
            <w:tcW w:w="2852" w:type="pct"/>
          </w:tcPr>
          <w:p w14:paraId="0D13FD48" w14:textId="7E7527A4" w:rsidR="009F5672" w:rsidRPr="00E301AC" w:rsidRDefault="009F5672" w:rsidP="00CE700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494" w:type="pct"/>
          </w:tcPr>
          <w:p w14:paraId="52E86415" w14:textId="77777777" w:rsidR="009F5672" w:rsidRPr="00E301AC" w:rsidRDefault="009F5672" w:rsidP="00CE700D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75" w:type="pct"/>
          </w:tcPr>
          <w:p w14:paraId="38546AEC" w14:textId="77777777" w:rsidR="009F5672" w:rsidRPr="00E301AC" w:rsidRDefault="009F5672" w:rsidP="00C36FFA">
            <w:pPr>
              <w:tabs>
                <w:tab w:val="decimal" w:pos="10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4" w:type="pct"/>
          </w:tcPr>
          <w:p w14:paraId="1996ABCA" w14:textId="77777777" w:rsidR="009F5672" w:rsidRPr="00E301AC" w:rsidRDefault="009F5672" w:rsidP="00C36FFA">
            <w:pPr>
              <w:tabs>
                <w:tab w:val="decimal" w:pos="1010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55" w:type="pct"/>
          </w:tcPr>
          <w:p w14:paraId="444925DF" w14:textId="77777777" w:rsidR="009F5672" w:rsidRPr="00E301AC" w:rsidRDefault="009F5672" w:rsidP="00C36FFA">
            <w:pPr>
              <w:tabs>
                <w:tab w:val="decimal" w:pos="1010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23168" w:rsidRPr="00E301AC" w14:paraId="1CA11FD4" w14:textId="77777777" w:rsidTr="00C36FFA">
        <w:tc>
          <w:tcPr>
            <w:tcW w:w="2852" w:type="pct"/>
          </w:tcPr>
          <w:p w14:paraId="57CD799D" w14:textId="043BDDEB" w:rsidR="00923168" w:rsidRPr="00E301AC" w:rsidRDefault="00923168" w:rsidP="0092316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ณ วันต้นงวด</w:t>
            </w:r>
          </w:p>
        </w:tc>
        <w:tc>
          <w:tcPr>
            <w:tcW w:w="494" w:type="pct"/>
          </w:tcPr>
          <w:p w14:paraId="00BF5714" w14:textId="77777777" w:rsidR="00923168" w:rsidRPr="00E301AC" w:rsidRDefault="00923168" w:rsidP="00923168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75" w:type="pct"/>
          </w:tcPr>
          <w:p w14:paraId="477C41FA" w14:textId="66AB77B9" w:rsidR="00923168" w:rsidRPr="00E301AC" w:rsidRDefault="00533848" w:rsidP="00923168">
            <w:pPr>
              <w:tabs>
                <w:tab w:val="decimal" w:pos="10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338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2,194,283</w:t>
            </w:r>
          </w:p>
        </w:tc>
        <w:tc>
          <w:tcPr>
            <w:tcW w:w="124" w:type="pct"/>
          </w:tcPr>
          <w:p w14:paraId="04FBF801" w14:textId="77777777" w:rsidR="00923168" w:rsidRPr="00E301AC" w:rsidRDefault="00923168" w:rsidP="00923168">
            <w:pPr>
              <w:tabs>
                <w:tab w:val="decimal" w:pos="1010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55" w:type="pct"/>
          </w:tcPr>
          <w:p w14:paraId="5165F7AF" w14:textId="5A86A882" w:rsidR="00923168" w:rsidRPr="00E301AC" w:rsidRDefault="00923168" w:rsidP="00923168">
            <w:pPr>
              <w:tabs>
                <w:tab w:val="decimal" w:pos="101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3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2,324,526</w:t>
            </w:r>
          </w:p>
        </w:tc>
      </w:tr>
      <w:tr w:rsidR="00923168" w:rsidRPr="00E301AC" w14:paraId="45834ECE" w14:textId="77777777" w:rsidTr="00C36FFA">
        <w:tc>
          <w:tcPr>
            <w:tcW w:w="2852" w:type="pct"/>
          </w:tcPr>
          <w:p w14:paraId="768ACD22" w14:textId="77777777" w:rsidR="00923168" w:rsidRPr="00E301AC" w:rsidRDefault="00923168" w:rsidP="00923168">
            <w:pPr>
              <w:ind w:hanging="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การเปลี่ยนแปลงสุทธิในมูลค่ายุติธรรม  </w:t>
            </w:r>
          </w:p>
          <w:p w14:paraId="1B813406" w14:textId="255CDCAE" w:rsidR="00923168" w:rsidRPr="00E301AC" w:rsidRDefault="00923168" w:rsidP="00923168">
            <w:pPr>
              <w:ind w:left="246" w:hanging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(รวมรายการที่ยังไม่เกิดขึ้น)</w:t>
            </w:r>
          </w:p>
        </w:tc>
        <w:tc>
          <w:tcPr>
            <w:tcW w:w="494" w:type="pct"/>
          </w:tcPr>
          <w:p w14:paraId="46B5848C" w14:textId="21CE22F5" w:rsidR="00923168" w:rsidRPr="00E301AC" w:rsidRDefault="00923168" w:rsidP="00923168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775" w:type="pct"/>
          </w:tcPr>
          <w:p w14:paraId="3CAADBCE" w14:textId="77777777" w:rsidR="00923168" w:rsidRPr="00E301AC" w:rsidRDefault="00923168" w:rsidP="00923168">
            <w:pPr>
              <w:tabs>
                <w:tab w:val="decimal" w:pos="10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4" w:type="pct"/>
          </w:tcPr>
          <w:p w14:paraId="01BF4BBA" w14:textId="77777777" w:rsidR="00923168" w:rsidRPr="00E301AC" w:rsidRDefault="00923168" w:rsidP="00923168">
            <w:pPr>
              <w:tabs>
                <w:tab w:val="decimal" w:pos="1010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55" w:type="pct"/>
          </w:tcPr>
          <w:p w14:paraId="22C8C28A" w14:textId="722F75FB" w:rsidR="00923168" w:rsidRPr="00E301AC" w:rsidRDefault="00923168" w:rsidP="00923168">
            <w:pPr>
              <w:tabs>
                <w:tab w:val="decimal" w:pos="101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923168" w:rsidRPr="00E301AC" w14:paraId="7BF02968" w14:textId="77777777" w:rsidTr="00C36FFA">
        <w:tc>
          <w:tcPr>
            <w:tcW w:w="2852" w:type="pct"/>
          </w:tcPr>
          <w:p w14:paraId="01FDFAD9" w14:textId="7F3D9A1B" w:rsidR="00923168" w:rsidRPr="00E301AC" w:rsidRDefault="00923168" w:rsidP="00923168">
            <w:pPr>
              <w:pStyle w:val="ListParagraph"/>
              <w:numPr>
                <w:ilvl w:val="0"/>
                <w:numId w:val="11"/>
              </w:num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494" w:type="pct"/>
          </w:tcPr>
          <w:p w14:paraId="078D1075" w14:textId="77777777" w:rsidR="00923168" w:rsidRPr="00E301AC" w:rsidRDefault="00923168" w:rsidP="00923168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775" w:type="pct"/>
            <w:tcBorders>
              <w:bottom w:val="single" w:sz="4" w:space="0" w:color="auto"/>
            </w:tcBorders>
          </w:tcPr>
          <w:p w14:paraId="49BCFFC5" w14:textId="393C2F85" w:rsidR="00923168" w:rsidRPr="00E301AC" w:rsidRDefault="00533848" w:rsidP="00923168">
            <w:pPr>
              <w:tabs>
                <w:tab w:val="decimal" w:pos="10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338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1,019,0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</w:t>
            </w:r>
          </w:p>
        </w:tc>
        <w:tc>
          <w:tcPr>
            <w:tcW w:w="124" w:type="pct"/>
          </w:tcPr>
          <w:p w14:paraId="72ACF9ED" w14:textId="77777777" w:rsidR="00923168" w:rsidRPr="00E301AC" w:rsidRDefault="00923168" w:rsidP="00923168">
            <w:pPr>
              <w:tabs>
                <w:tab w:val="decimal" w:pos="1010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55" w:type="pct"/>
            <w:tcBorders>
              <w:bottom w:val="single" w:sz="4" w:space="0" w:color="auto"/>
            </w:tcBorders>
          </w:tcPr>
          <w:p w14:paraId="70FCF40D" w14:textId="1A89CBB1" w:rsidR="00923168" w:rsidRPr="00E301AC" w:rsidRDefault="00923168" w:rsidP="00923168">
            <w:pPr>
              <w:tabs>
                <w:tab w:val="decimal" w:pos="101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3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(130,243)</w:t>
            </w:r>
          </w:p>
        </w:tc>
      </w:tr>
      <w:tr w:rsidR="00923168" w:rsidRPr="00E301AC" w14:paraId="35D41E06" w14:textId="77777777" w:rsidTr="00C36FFA">
        <w:tc>
          <w:tcPr>
            <w:tcW w:w="2852" w:type="pct"/>
          </w:tcPr>
          <w:p w14:paraId="1E4D1609" w14:textId="4B6A0D06" w:rsidR="00923168" w:rsidRPr="00E301AC" w:rsidRDefault="00923168" w:rsidP="0092316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วันสิ้นงวด</w:t>
            </w:r>
          </w:p>
        </w:tc>
        <w:tc>
          <w:tcPr>
            <w:tcW w:w="494" w:type="pct"/>
          </w:tcPr>
          <w:p w14:paraId="0E531CBB" w14:textId="77777777" w:rsidR="00923168" w:rsidRPr="00E301AC" w:rsidRDefault="00923168" w:rsidP="00923168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</w:tcPr>
          <w:p w14:paraId="2581F406" w14:textId="5FEB4870" w:rsidR="00923168" w:rsidRPr="00E301AC" w:rsidRDefault="00533848" w:rsidP="00923168">
            <w:pPr>
              <w:tabs>
                <w:tab w:val="decimal" w:pos="101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338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3,213,372</w:t>
            </w:r>
          </w:p>
        </w:tc>
        <w:tc>
          <w:tcPr>
            <w:tcW w:w="124" w:type="pct"/>
          </w:tcPr>
          <w:p w14:paraId="057B459A" w14:textId="77777777" w:rsidR="00923168" w:rsidRPr="00E301AC" w:rsidRDefault="00923168" w:rsidP="00923168">
            <w:pPr>
              <w:tabs>
                <w:tab w:val="decimal" w:pos="1010"/>
              </w:tabs>
              <w:spacing w:line="240" w:lineRule="auto"/>
              <w:ind w:left="-148"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5" w:type="pct"/>
            <w:tcBorders>
              <w:top w:val="single" w:sz="4" w:space="0" w:color="auto"/>
              <w:bottom w:val="double" w:sz="4" w:space="0" w:color="auto"/>
            </w:tcBorders>
          </w:tcPr>
          <w:p w14:paraId="6529D9FE" w14:textId="53681F83" w:rsidR="00923168" w:rsidRPr="00E301AC" w:rsidRDefault="00923168" w:rsidP="00923168">
            <w:pPr>
              <w:tabs>
                <w:tab w:val="decimal" w:pos="101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3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2,194,283</w:t>
            </w:r>
          </w:p>
        </w:tc>
      </w:tr>
    </w:tbl>
    <w:p w14:paraId="1467E395" w14:textId="77777777" w:rsidR="0013476B" w:rsidRPr="00E301AC" w:rsidRDefault="0013476B" w:rsidP="00C53F67">
      <w:pPr>
        <w:spacing w:line="240" w:lineRule="auto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</w:pPr>
    </w:p>
    <w:p w14:paraId="40572743" w14:textId="77777777" w:rsidR="0013476B" w:rsidRPr="00E301AC" w:rsidRDefault="0013476B" w:rsidP="00C53F67">
      <w:pPr>
        <w:spacing w:line="240" w:lineRule="auto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</w:pPr>
    </w:p>
    <w:p w14:paraId="3CDD6069" w14:textId="70928722" w:rsidR="00E328C8" w:rsidRPr="00E301AC" w:rsidRDefault="00E328C8" w:rsidP="00C53F67">
      <w:pPr>
        <w:spacing w:line="240" w:lineRule="auto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lastRenderedPageBreak/>
        <w:t>(</w:t>
      </w:r>
      <w:r w:rsidR="00C62A58" w:rsidRPr="00E301AC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US"/>
        </w:rPr>
        <w:t>ข</w:t>
      </w:r>
      <w:r w:rsidRPr="00E301AC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US"/>
        </w:rPr>
        <w:t>)</w:t>
      </w:r>
      <w:r w:rsidRPr="00E301AC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US"/>
        </w:rPr>
        <w:tab/>
        <w:t xml:space="preserve"> นโยบายการจัดการความเสี่ยงทางด้านการเงิน </w:t>
      </w:r>
    </w:p>
    <w:p w14:paraId="1587506C" w14:textId="0324F1BD" w:rsidR="00C94D99" w:rsidRPr="00E301AC" w:rsidRDefault="00C94D99" w:rsidP="007F0D79">
      <w:pPr>
        <w:tabs>
          <w:tab w:val="left" w:pos="55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D6D5B44" w14:textId="640640A3" w:rsidR="00E328C8" w:rsidRPr="00E301AC" w:rsidRDefault="00E328C8" w:rsidP="00FD7930">
      <w:pPr>
        <w:autoSpaceDE w:val="0"/>
        <w:autoSpaceDN w:val="0"/>
        <w:adjustRightInd w:val="0"/>
        <w:spacing w:line="240" w:lineRule="auto"/>
        <w:ind w:left="630"/>
        <w:rPr>
          <w:rFonts w:asciiTheme="majorBidi" w:hAnsiTheme="majorBidi" w:cstheme="majorBidi"/>
          <w:color w:val="0000FF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US"/>
        </w:rPr>
        <w:t>กรอบการบริหารจัดการความเสี่ยง</w:t>
      </w:r>
      <w:r w:rsidRPr="00E301AC">
        <w:rPr>
          <w:rFonts w:asciiTheme="majorBidi" w:hAnsiTheme="majorBidi" w:cstheme="majorBidi"/>
          <w:i/>
          <w:iCs/>
          <w:color w:val="0000FF"/>
          <w:sz w:val="30"/>
          <w:szCs w:val="30"/>
          <w:cs/>
          <w:lang w:val="en-US"/>
        </w:rPr>
        <w:t xml:space="preserve"> </w:t>
      </w:r>
    </w:p>
    <w:p w14:paraId="3F15589D" w14:textId="77777777" w:rsidR="00151A4D" w:rsidRPr="00E301AC" w:rsidRDefault="00151A4D" w:rsidP="00FD7930">
      <w:pPr>
        <w:autoSpaceDE w:val="0"/>
        <w:autoSpaceDN w:val="0"/>
        <w:adjustRightInd w:val="0"/>
        <w:spacing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532E86" w14:textId="451B3036" w:rsidR="00E328C8" w:rsidRPr="00E301AC" w:rsidRDefault="00E328C8" w:rsidP="00FD7930">
      <w:pPr>
        <w:autoSpaceDE w:val="0"/>
        <w:autoSpaceDN w:val="0"/>
        <w:adjustRightInd w:val="0"/>
        <w:spacing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บริษัทมีความรับผิดชอบโดยรวมในการจัดให้มีและการควบคุมกรอบการบริหารความเสี่ยงของ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</w:t>
      </w:r>
      <w:r w:rsidR="00FD7930" w:rsidRPr="00E301AC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คณะกรรมการบริหารความเสี่ยงจะรายงานการดำเนินการดังกล่าวต่อคณะกรรมการบริษัทอย่างสมํ่าเสมอ </w:t>
      </w:r>
    </w:p>
    <w:p w14:paraId="77570554" w14:textId="77777777" w:rsidR="00FD7930" w:rsidRPr="00E301AC" w:rsidRDefault="00FD7930" w:rsidP="00FD7930">
      <w:pPr>
        <w:autoSpaceDE w:val="0"/>
        <w:autoSpaceDN w:val="0"/>
        <w:adjustRightInd w:val="0"/>
        <w:spacing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2C9707" w14:textId="60744F11" w:rsidR="00E328C8" w:rsidRPr="00E301AC" w:rsidRDefault="00E328C8" w:rsidP="00FD7930">
      <w:pPr>
        <w:autoSpaceDE w:val="0"/>
        <w:autoSpaceDN w:val="0"/>
        <w:adjustRightInd w:val="0"/>
        <w:spacing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</w:t>
      </w:r>
      <w:r w:rsidR="00FD7930" w:rsidRPr="00E301AC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E301AC">
        <w:rPr>
          <w:rFonts w:asciiTheme="majorBidi" w:hAnsiTheme="majorBidi" w:cstheme="majorBidi"/>
          <w:sz w:val="30"/>
          <w:szCs w:val="30"/>
          <w:cs/>
        </w:rPr>
        <w:t>จัดทำขึ้นเพื่อระบุและวิเคราะห์ความเสี่ยงที่</w:t>
      </w:r>
      <w:r w:rsidR="00FD7930" w:rsidRPr="00E301AC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E301AC">
        <w:rPr>
          <w:rFonts w:asciiTheme="majorBidi" w:hAnsiTheme="majorBidi" w:cstheme="majorBidi"/>
          <w:sz w:val="30"/>
          <w:szCs w:val="30"/>
          <w:cs/>
        </w:rPr>
        <w:t>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ํ่าเสมอเพื่อให้สะท้อนการเปลี่ยนแปลงของสภาวการณ์ในตลาดและการดำเนินงานของ</w:t>
      </w:r>
      <w:r w:rsidR="00FD7930" w:rsidRPr="00E301AC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D7930" w:rsidRPr="00E301AC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 </w:t>
      </w:r>
    </w:p>
    <w:p w14:paraId="690A1A36" w14:textId="77777777" w:rsidR="00FD7930" w:rsidRPr="00E301AC" w:rsidRDefault="00FD7930" w:rsidP="00FD7930">
      <w:pPr>
        <w:autoSpaceDE w:val="0"/>
        <w:autoSpaceDN w:val="0"/>
        <w:adjustRightInd w:val="0"/>
        <w:spacing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AAEB44" w14:textId="40EB482C" w:rsidR="00E328C8" w:rsidRPr="00E301AC" w:rsidRDefault="00E328C8" w:rsidP="00FD7930">
      <w:pPr>
        <w:autoSpaceDE w:val="0"/>
        <w:autoSpaceDN w:val="0"/>
        <w:adjustRightInd w:val="0"/>
        <w:spacing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</w:t>
      </w:r>
      <w:r w:rsidR="00FD7930" w:rsidRPr="00E301AC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E301AC">
        <w:rPr>
          <w:rFonts w:asciiTheme="majorBidi" w:hAnsiTheme="majorBidi" w:cstheme="majorBidi"/>
          <w:sz w:val="30"/>
          <w:szCs w:val="30"/>
          <w:cs/>
        </w:rPr>
        <w:t>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FD7930" w:rsidRPr="00E301AC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E301AC">
        <w:rPr>
          <w:rFonts w:asciiTheme="majorBidi" w:hAnsiTheme="majorBidi" w:cstheme="majorBidi"/>
          <w:sz w:val="30"/>
          <w:szCs w:val="30"/>
          <w:cs/>
        </w:rPr>
        <w:t>เผชิญอยู่ คณะกรรมการตรวจสอบของ</w:t>
      </w:r>
      <w:r w:rsidR="00FD7930" w:rsidRPr="00E301AC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ํ่าเสมอและในกรณีพิเศษและจะรายงานผลที่ได้ต่อคณะกรรมการตรวจสอบ </w:t>
      </w:r>
    </w:p>
    <w:p w14:paraId="6A7C2C19" w14:textId="77777777" w:rsidR="00FD7930" w:rsidRPr="00E301AC" w:rsidRDefault="00FD7930" w:rsidP="00E328C8">
      <w:pPr>
        <w:tabs>
          <w:tab w:val="left" w:pos="550"/>
        </w:tabs>
        <w:ind w:left="547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</w:pPr>
    </w:p>
    <w:p w14:paraId="3B5AA379" w14:textId="1BF8E3E6" w:rsidR="00C94D99" w:rsidRPr="00E301AC" w:rsidRDefault="00E328C8" w:rsidP="00836DC4">
      <w:pPr>
        <w:tabs>
          <w:tab w:val="left" w:pos="550"/>
        </w:tabs>
        <w:ind w:left="547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i/>
          <w:iCs/>
          <w:color w:val="000000"/>
          <w:sz w:val="28"/>
          <w:szCs w:val="28"/>
          <w:lang w:val="en-US"/>
        </w:rPr>
        <w:t xml:space="preserve"> </w:t>
      </w:r>
      <w:r w:rsidRPr="00E301AC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(</w:t>
      </w:r>
      <w:r w:rsidR="00151A4D" w:rsidRPr="00E301AC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US"/>
        </w:rPr>
        <w:t>ข</w:t>
      </w:r>
      <w:r w:rsidRPr="00E301AC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US"/>
        </w:rPr>
        <w:t>.</w:t>
      </w:r>
      <w:r w:rsidR="00C90145" w:rsidRPr="00E301AC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1</w:t>
      </w:r>
      <w:r w:rsidRPr="00E301AC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 xml:space="preserve">) </w:t>
      </w:r>
      <w:r w:rsidRPr="00E301AC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US"/>
        </w:rPr>
        <w:t>ความเสี่ยงด้านเครดิต</w:t>
      </w:r>
    </w:p>
    <w:p w14:paraId="13E94A07" w14:textId="35DBE023" w:rsidR="00FD7930" w:rsidRPr="00E301AC" w:rsidRDefault="00FD7930" w:rsidP="00FD7930">
      <w:pPr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</w:p>
    <w:p w14:paraId="505AF609" w14:textId="77777777" w:rsidR="00FD7930" w:rsidRPr="00E301AC" w:rsidRDefault="00FD7930" w:rsidP="00FD7930">
      <w:pPr>
        <w:autoSpaceDE w:val="0"/>
        <w:autoSpaceDN w:val="0"/>
        <w:adjustRightInd w:val="0"/>
        <w:spacing w:line="240" w:lineRule="auto"/>
        <w:ind w:left="1080"/>
        <w:rPr>
          <w:rFonts w:asciiTheme="majorBidi" w:hAnsiTheme="majorBidi" w:cstheme="majorBidi"/>
          <w:sz w:val="30"/>
          <w:szCs w:val="30"/>
        </w:rPr>
      </w:pPr>
    </w:p>
    <w:p w14:paraId="63405DAD" w14:textId="617194C7" w:rsidR="00FD7930" w:rsidRPr="00E301AC" w:rsidRDefault="00FD7930" w:rsidP="00FD7930">
      <w:pPr>
        <w:tabs>
          <w:tab w:val="left" w:pos="550"/>
        </w:tabs>
        <w:ind w:left="547" w:firstLine="623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color w:val="000000"/>
          <w:sz w:val="30"/>
          <w:szCs w:val="30"/>
          <w:lang w:val="en-US"/>
        </w:rPr>
        <w:t>(</w:t>
      </w:r>
      <w:r w:rsidR="00151A4D" w:rsidRPr="00E301A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ข</w:t>
      </w:r>
      <w:r w:rsidRPr="00E301A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.</w:t>
      </w:r>
      <w:r w:rsidR="00C90145" w:rsidRPr="00E301AC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Pr="00E301AC">
        <w:rPr>
          <w:rFonts w:asciiTheme="majorBidi" w:hAnsiTheme="majorBidi" w:cstheme="majorBidi"/>
          <w:color w:val="000000"/>
          <w:sz w:val="30"/>
          <w:szCs w:val="30"/>
          <w:lang w:val="en-US"/>
        </w:rPr>
        <w:t>.</w:t>
      </w:r>
      <w:r w:rsidR="00C90145" w:rsidRPr="00E301AC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Pr="00E301A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) </w:t>
      </w:r>
      <w:r w:rsidRPr="00E301A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ลูกหนี้การค้า</w:t>
      </w:r>
    </w:p>
    <w:p w14:paraId="44A6AE1A" w14:textId="30FE40E6" w:rsidR="00FD7930" w:rsidRPr="00E301AC" w:rsidRDefault="00FD7930" w:rsidP="00FD7930">
      <w:pPr>
        <w:autoSpaceDE w:val="0"/>
        <w:autoSpaceDN w:val="0"/>
        <w:adjustRightInd w:val="0"/>
        <w:spacing w:line="240" w:lineRule="auto"/>
        <w:ind w:left="1800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ความเสี่ยงด้านเครดิตของบริษัทได้รับอิทธิพลมาจากลักษณะเฉพาะตัวของลูกค้าแต่ละราย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 </w:t>
      </w:r>
    </w:p>
    <w:p w14:paraId="63DADBBF" w14:textId="77777777" w:rsidR="00FD7930" w:rsidRPr="00E301AC" w:rsidRDefault="00FD7930" w:rsidP="00FD7930">
      <w:pPr>
        <w:autoSpaceDE w:val="0"/>
        <w:autoSpaceDN w:val="0"/>
        <w:adjustRightInd w:val="0"/>
        <w:spacing w:line="240" w:lineRule="auto"/>
        <w:ind w:left="1170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</w:p>
    <w:p w14:paraId="4971FB81" w14:textId="44E1F368" w:rsidR="00FD7930" w:rsidRPr="00E301AC" w:rsidRDefault="00FD7930" w:rsidP="00FD7930">
      <w:pPr>
        <w:autoSpaceDE w:val="0"/>
        <w:autoSpaceDN w:val="0"/>
        <w:adjustRightInd w:val="0"/>
        <w:spacing w:line="240" w:lineRule="auto"/>
        <w:ind w:left="180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lastRenderedPageBreak/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 แต่ละรายก่อนที่บริษัทจะเสนอระยะเวลาและเงื่อนไขทางการค้า บริษัทจะทบทวนวงเงินยอดขาย</w:t>
      </w:r>
      <w:r w:rsidR="004D7BDD" w:rsidRPr="00E301A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ที่</w:t>
      </w:r>
      <w:r w:rsidRPr="00E301A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กำหนดไว้สำหรับลูกค้าแต่ละราย</w:t>
      </w:r>
      <w:r w:rsidR="004D7BDD" w:rsidRPr="00E301A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อย่างสม่ำเสมอ</w:t>
      </w:r>
      <w:r w:rsidRPr="00E301A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ยอดขายที่เกินกว่าวงเงินดังกล่าวต้องได้รับการอนุมัติ </w:t>
      </w:r>
    </w:p>
    <w:p w14:paraId="39145B81" w14:textId="56202F74" w:rsidR="00FD7930" w:rsidRPr="00E301AC" w:rsidRDefault="00FD7930" w:rsidP="00FD7930">
      <w:pPr>
        <w:autoSpaceDE w:val="0"/>
        <w:autoSpaceDN w:val="0"/>
        <w:adjustRightInd w:val="0"/>
        <w:spacing w:line="240" w:lineRule="auto"/>
        <w:ind w:left="18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BC95101" w14:textId="4C8F1E58" w:rsidR="0013476B" w:rsidRPr="00E301AC" w:rsidRDefault="0013476B" w:rsidP="00FD7930">
      <w:pPr>
        <w:autoSpaceDE w:val="0"/>
        <w:autoSpaceDN w:val="0"/>
        <w:adjustRightInd w:val="0"/>
        <w:spacing w:line="240" w:lineRule="auto"/>
        <w:ind w:left="18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E301A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>เดือน</w:t>
      </w:r>
      <w:r w:rsidRPr="00E301A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>และมีการติดตามยอดคงค้างของลูกหนี้การค้าอย่างสม่ำเสมอ บริษัทพิจารณาการด้อยค่าทุกวัน      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และสะท้อนผลแตกต่างระหว่างสภาวะเศรษฐกิจในอดีตที่ผ่านมา สภาวะเศรษฐกิจในปัจจุบันและมุมมองของบริษัทที่มีต่อสภาวะเศรษฐกิจตลอดอายุที่คาดการณ์ไว้ของลูกหนี้</w:t>
      </w:r>
      <w:r w:rsidRPr="00E301A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</w:p>
    <w:p w14:paraId="2CA62D86" w14:textId="67AC8B80" w:rsidR="00C94D99" w:rsidRPr="00E301AC" w:rsidRDefault="00C94D99" w:rsidP="00FD7930">
      <w:pPr>
        <w:tabs>
          <w:tab w:val="left" w:pos="55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709799" w14:textId="43468657" w:rsidR="00786BE3" w:rsidRPr="00E301AC" w:rsidRDefault="00786BE3" w:rsidP="00786BE3">
      <w:pPr>
        <w:autoSpaceDE w:val="0"/>
        <w:autoSpaceDN w:val="0"/>
        <w:adjustRightInd w:val="0"/>
        <w:spacing w:line="240" w:lineRule="auto"/>
        <w:ind w:left="18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ข้อมูลเกี่ยวกับลูกหนี้การค้าเปิดเผยในหมายเหตุข้อ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6</w:t>
      </w:r>
    </w:p>
    <w:p w14:paraId="11B2CD76" w14:textId="77777777" w:rsidR="00786BE3" w:rsidRPr="00E301AC" w:rsidRDefault="00786BE3" w:rsidP="00FD7930">
      <w:pPr>
        <w:tabs>
          <w:tab w:val="left" w:pos="55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01AD43" w14:textId="3EBB9A56" w:rsidR="00836DC4" w:rsidRPr="00E301AC" w:rsidRDefault="00836DC4" w:rsidP="00836DC4">
      <w:pPr>
        <w:autoSpaceDE w:val="0"/>
        <w:autoSpaceDN w:val="0"/>
        <w:adjustRightInd w:val="0"/>
        <w:spacing w:line="240" w:lineRule="auto"/>
        <w:ind w:left="1260"/>
        <w:rPr>
          <w:rFonts w:asciiTheme="majorBidi" w:hAnsiTheme="majorBidi" w:cstheme="majorBidi"/>
          <w:color w:val="0000FF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color w:val="000000"/>
          <w:sz w:val="30"/>
          <w:szCs w:val="30"/>
          <w:lang w:val="en-US"/>
        </w:rPr>
        <w:t>(</w:t>
      </w:r>
      <w:r w:rsidR="00565404" w:rsidRPr="00E301A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ข</w:t>
      </w:r>
      <w:r w:rsidRPr="00E301A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.</w:t>
      </w:r>
      <w:r w:rsidR="00C90145" w:rsidRPr="00E301AC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Pr="00E301AC">
        <w:rPr>
          <w:rFonts w:asciiTheme="majorBidi" w:hAnsiTheme="majorBidi" w:cstheme="majorBidi"/>
          <w:color w:val="000000"/>
          <w:sz w:val="30"/>
          <w:szCs w:val="30"/>
          <w:lang w:val="en-US"/>
        </w:rPr>
        <w:t>.</w:t>
      </w:r>
      <w:r w:rsidR="00C90145" w:rsidRPr="00E301AC">
        <w:rPr>
          <w:rFonts w:asciiTheme="majorBidi" w:hAnsiTheme="majorBidi" w:cstheme="majorBidi"/>
          <w:color w:val="000000"/>
          <w:sz w:val="30"/>
          <w:szCs w:val="30"/>
          <w:lang w:val="en-US"/>
        </w:rPr>
        <w:t>2</w:t>
      </w:r>
      <w:r w:rsidRPr="00E301A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) </w:t>
      </w:r>
      <w:r w:rsidRPr="00E301A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เงินสดและรายการเทียบเท่าเงินสด </w:t>
      </w:r>
      <w:r w:rsidRPr="00E301AC">
        <w:rPr>
          <w:rFonts w:asciiTheme="majorBidi" w:hAnsiTheme="majorBidi" w:cstheme="majorBidi"/>
          <w:b/>
          <w:bCs/>
          <w:color w:val="0000FF"/>
          <w:sz w:val="30"/>
          <w:szCs w:val="30"/>
          <w:lang w:val="en-US"/>
        </w:rPr>
        <w:t xml:space="preserve"> </w:t>
      </w:r>
    </w:p>
    <w:p w14:paraId="27C1E626" w14:textId="560EE4C5" w:rsidR="00C94D99" w:rsidRPr="00E301AC" w:rsidRDefault="00836DC4" w:rsidP="00836DC4">
      <w:pPr>
        <w:tabs>
          <w:tab w:val="left" w:pos="1710"/>
        </w:tabs>
        <w:ind w:left="189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ความเสี่ยงด้านเครดิตของบริษัทที่เกิดจากเงินสดและรายการเทียบเท่าเงินสดมีจำกัดเนื่องจากคู่สัญญาเป็นธนาคารและสถาบันการเงิน ซึ่งบริษัทพิจารณาว่ามีความเสี่ยงด้านเครดิตตํ่า</w:t>
      </w:r>
    </w:p>
    <w:p w14:paraId="413AEC69" w14:textId="77777777" w:rsidR="00D56988" w:rsidRPr="00E301AC" w:rsidRDefault="00D56988" w:rsidP="00836DC4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</w:pPr>
    </w:p>
    <w:p w14:paraId="422AABFF" w14:textId="6F8F121D" w:rsidR="00836DC4" w:rsidRPr="00E301AC" w:rsidRDefault="00836DC4" w:rsidP="00836DC4">
      <w:pPr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color w:val="0000FF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(</w:t>
      </w:r>
      <w:r w:rsidR="00565404" w:rsidRPr="00E301AC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US"/>
        </w:rPr>
        <w:t>ข</w:t>
      </w:r>
      <w:r w:rsidRPr="00E301AC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US"/>
        </w:rPr>
        <w:t>.</w:t>
      </w:r>
      <w:r w:rsidR="00C90145" w:rsidRPr="00E301AC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2</w:t>
      </w:r>
      <w:r w:rsidRPr="00E301AC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 xml:space="preserve">) </w:t>
      </w:r>
      <w:r w:rsidRPr="00E301AC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US"/>
        </w:rPr>
        <w:t xml:space="preserve">ความเสี่ยงด้านสภาพคล่อง </w:t>
      </w:r>
    </w:p>
    <w:p w14:paraId="26F4BE9E" w14:textId="55CEB9F1" w:rsidR="00C94D99" w:rsidRPr="00E301AC" w:rsidRDefault="00836DC4" w:rsidP="00836DC4">
      <w:pPr>
        <w:tabs>
          <w:tab w:val="left" w:pos="550"/>
        </w:tabs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บริษัท และลดผลกระทบจากความผันผวนในกระแสเงินสด</w:t>
      </w:r>
    </w:p>
    <w:p w14:paraId="76C042CA" w14:textId="4B1DB3AE" w:rsidR="001109B3" w:rsidRPr="00E301AC" w:rsidRDefault="001109B3" w:rsidP="00836DC4">
      <w:pPr>
        <w:tabs>
          <w:tab w:val="left" w:pos="550"/>
        </w:tabs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</w:p>
    <w:p w14:paraId="318C22E8" w14:textId="5AAE6E35" w:rsidR="0028104B" w:rsidRPr="00E301AC" w:rsidRDefault="0028104B" w:rsidP="00327DD4">
      <w:pPr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E301AC">
        <w:rPr>
          <w:rFonts w:asciiTheme="majorBidi" w:hAnsiTheme="majorBidi" w:cstheme="majorBidi"/>
          <w:sz w:val="30"/>
          <w:szCs w:val="30"/>
        </w:rPr>
        <w:t xml:space="preserve">       </w:t>
      </w:r>
      <w:r w:rsidRPr="00E301AC">
        <w:rPr>
          <w:rFonts w:asciiTheme="majorBidi" w:hAnsiTheme="majorBidi" w:cstheme="majorBidi"/>
          <w:sz w:val="30"/>
          <w:szCs w:val="30"/>
          <w:cs/>
        </w:rPr>
        <w:t>โดย</w:t>
      </w:r>
      <w:r w:rsidR="0013476B" w:rsidRPr="00E301AC">
        <w:rPr>
          <w:rFonts w:asciiTheme="majorBidi" w:hAnsiTheme="majorBidi" w:cstheme="majorBidi"/>
          <w:sz w:val="30"/>
          <w:szCs w:val="30"/>
          <w:cs/>
        </w:rPr>
        <w:t>แสดง</w:t>
      </w:r>
      <w:r w:rsidRPr="00E301AC">
        <w:rPr>
          <w:rFonts w:asciiTheme="majorBidi" w:hAnsiTheme="majorBidi" w:cstheme="majorBidi"/>
          <w:sz w:val="30"/>
          <w:szCs w:val="30"/>
          <w:cs/>
        </w:rPr>
        <w:t>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5A70D03C" w14:textId="418B0A24" w:rsidR="004D7BDD" w:rsidRPr="00E301AC" w:rsidRDefault="004D7BDD" w:rsidP="004D7BDD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4AC9ECE" w14:textId="77777777" w:rsidR="00C36FFA" w:rsidRDefault="00C36FFA">
      <w:r>
        <w:br w:type="page"/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990"/>
        <w:gridCol w:w="270"/>
        <w:gridCol w:w="990"/>
        <w:gridCol w:w="270"/>
        <w:gridCol w:w="1080"/>
        <w:gridCol w:w="270"/>
        <w:gridCol w:w="1080"/>
        <w:gridCol w:w="270"/>
        <w:gridCol w:w="1080"/>
      </w:tblGrid>
      <w:tr w:rsidR="00E13E55" w:rsidRPr="00E301AC" w14:paraId="7EC3DD37" w14:textId="77777777" w:rsidTr="00C458C1">
        <w:tc>
          <w:tcPr>
            <w:tcW w:w="3060" w:type="dxa"/>
          </w:tcPr>
          <w:p w14:paraId="4700EE49" w14:textId="4D12C8C2" w:rsidR="00E13E55" w:rsidRPr="00E301AC" w:rsidRDefault="00E13E55" w:rsidP="00E13E5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00" w:type="dxa"/>
            <w:gridSpan w:val="9"/>
            <w:vAlign w:val="bottom"/>
          </w:tcPr>
          <w:p w14:paraId="09C251AC" w14:textId="1314089E" w:rsidR="00E13E55" w:rsidRPr="00E301AC" w:rsidRDefault="00E13E55" w:rsidP="00E13E5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ที่แสดงเงินลงทุนตามวิธีส่วนได้เสีย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E13E55" w:rsidRPr="00E301AC" w14:paraId="439B74E9" w14:textId="77777777" w:rsidTr="00C1357C">
        <w:tc>
          <w:tcPr>
            <w:tcW w:w="3060" w:type="dxa"/>
          </w:tcPr>
          <w:p w14:paraId="3B0A8DDA" w14:textId="77777777" w:rsidR="00E13E55" w:rsidRPr="00E301AC" w:rsidRDefault="00E13E55" w:rsidP="00E13E5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EF0BC3D" w14:textId="77777777" w:rsidR="00E13E55" w:rsidRPr="00E301AC" w:rsidRDefault="00E13E55" w:rsidP="00E13E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72340C" w14:textId="77777777" w:rsidR="00E13E55" w:rsidRPr="00E301AC" w:rsidRDefault="00E13E55" w:rsidP="00E13E55">
            <w:pPr>
              <w:ind w:lef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7"/>
            <w:vAlign w:val="bottom"/>
          </w:tcPr>
          <w:p w14:paraId="7C437990" w14:textId="77777777" w:rsidR="00E13E55" w:rsidRPr="00E301AC" w:rsidRDefault="00E13E55" w:rsidP="00E13E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C458C1" w:rsidRPr="00E301AC" w14:paraId="02A5DE4E" w14:textId="77777777" w:rsidTr="00C1357C">
        <w:tc>
          <w:tcPr>
            <w:tcW w:w="3060" w:type="dxa"/>
            <w:vAlign w:val="bottom"/>
          </w:tcPr>
          <w:p w14:paraId="3DE0E231" w14:textId="254C25C3" w:rsidR="004D7BDD" w:rsidRPr="00E301AC" w:rsidRDefault="004D7BDD" w:rsidP="004D7BDD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C90145" w:rsidRPr="00E301A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990" w:type="dxa"/>
          </w:tcPr>
          <w:p w14:paraId="77523994" w14:textId="77777777" w:rsidR="004D7BDD" w:rsidRPr="00E301AC" w:rsidRDefault="004D7BDD" w:rsidP="004D7B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2877E36B" w14:textId="77777777" w:rsidR="004D7BDD" w:rsidRPr="00E301AC" w:rsidRDefault="004D7BDD" w:rsidP="004D7B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0" w:type="dxa"/>
          </w:tcPr>
          <w:p w14:paraId="1A5C5511" w14:textId="77777777" w:rsidR="004D7BDD" w:rsidRPr="00E301AC" w:rsidRDefault="004D7BDD" w:rsidP="004D7BDD">
            <w:pPr>
              <w:ind w:lef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E4EB58C" w14:textId="63BB1CBA" w:rsidR="004D7BDD" w:rsidRPr="00E301AC" w:rsidRDefault="004D7BDD" w:rsidP="004D7B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="00C90145"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E301A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="00193C9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193C9B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270" w:type="dxa"/>
            <w:vAlign w:val="bottom"/>
          </w:tcPr>
          <w:p w14:paraId="2C97BF96" w14:textId="77777777" w:rsidR="004D7BDD" w:rsidRPr="00E301AC" w:rsidRDefault="004D7BDD" w:rsidP="004D7BDD">
            <w:pPr>
              <w:tabs>
                <w:tab w:val="clear" w:pos="227"/>
                <w:tab w:val="clear" w:pos="454"/>
                <w:tab w:val="clear" w:pos="680"/>
                <w:tab w:val="left" w:pos="764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49D9D8E" w14:textId="4F2C78A1" w:rsidR="004D7BDD" w:rsidRPr="00E301AC" w:rsidRDefault="00193C9B" w:rsidP="004D7B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ปี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แต่ไม่เกิน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5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270" w:type="dxa"/>
            <w:vAlign w:val="bottom"/>
          </w:tcPr>
          <w:p w14:paraId="3DB2360A" w14:textId="77777777" w:rsidR="004D7BDD" w:rsidRPr="00E301AC" w:rsidRDefault="004D7BDD" w:rsidP="004D7BD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523AF86" w14:textId="77777777" w:rsidR="004D7BDD" w:rsidRPr="00E301AC" w:rsidRDefault="004D7BDD" w:rsidP="004D7B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</w:p>
          <w:p w14:paraId="78CFF539" w14:textId="15D11CA4" w:rsidR="004D7BDD" w:rsidRPr="00E301AC" w:rsidRDefault="00C90145" w:rsidP="004D7B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4D7BDD" w:rsidRPr="00E301A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D7BDD"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5CFF7282" w14:textId="77777777" w:rsidR="004D7BDD" w:rsidRPr="00E301AC" w:rsidRDefault="004D7BDD" w:rsidP="004D7BD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D5D32E1" w14:textId="4CC065E1" w:rsidR="004D7BDD" w:rsidRPr="00E301AC" w:rsidRDefault="004D7BDD" w:rsidP="004D7B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D7BDD" w:rsidRPr="00E301AC" w14:paraId="276BFADF" w14:textId="77777777" w:rsidTr="001754D3">
        <w:trPr>
          <w:trHeight w:val="344"/>
        </w:trPr>
        <w:tc>
          <w:tcPr>
            <w:tcW w:w="3060" w:type="dxa"/>
          </w:tcPr>
          <w:p w14:paraId="304DF788" w14:textId="77777777" w:rsidR="004D7BDD" w:rsidRPr="00E301AC" w:rsidRDefault="004D7BDD" w:rsidP="004D7BDD">
            <w:pPr>
              <w:ind w:left="73" w:right="-24" w:hanging="7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00" w:type="dxa"/>
            <w:gridSpan w:val="9"/>
          </w:tcPr>
          <w:p w14:paraId="0E86339B" w14:textId="77777777" w:rsidR="004D7BDD" w:rsidRPr="00E301AC" w:rsidRDefault="004D7BDD" w:rsidP="004D7BDD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E0838" w:rsidRPr="00E301AC" w14:paraId="4A8EDE9F" w14:textId="77777777" w:rsidTr="00C1357C">
        <w:tc>
          <w:tcPr>
            <w:tcW w:w="3060" w:type="dxa"/>
          </w:tcPr>
          <w:p w14:paraId="39F637AA" w14:textId="0C58EB7D" w:rsidR="00EE0838" w:rsidRPr="00E301AC" w:rsidRDefault="00C90145" w:rsidP="00EE0838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 w:rsidR="0092316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7</w:t>
            </w:r>
          </w:p>
        </w:tc>
        <w:tc>
          <w:tcPr>
            <w:tcW w:w="990" w:type="dxa"/>
          </w:tcPr>
          <w:p w14:paraId="35C24D07" w14:textId="77777777" w:rsidR="00EE0838" w:rsidRPr="00E301AC" w:rsidRDefault="00EE0838" w:rsidP="00EE083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11C36E" w14:textId="77777777" w:rsidR="00EE0838" w:rsidRPr="00E301AC" w:rsidRDefault="00EE0838" w:rsidP="00EE0838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6835484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4E01AD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A32CC1" w14:textId="77777777" w:rsidR="00EE0838" w:rsidRPr="00E301AC" w:rsidRDefault="00EE0838" w:rsidP="00EE0838">
            <w:pPr>
              <w:tabs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F8B8F7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CDC8ED5" w14:textId="77777777" w:rsidR="00EE0838" w:rsidRPr="00E301AC" w:rsidRDefault="00EE0838" w:rsidP="00EE0838">
            <w:pPr>
              <w:tabs>
                <w:tab w:val="decimal" w:pos="706"/>
              </w:tabs>
              <w:ind w:left="-110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605692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E60D09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0838" w:rsidRPr="00E301AC" w14:paraId="7A951A49" w14:textId="77777777" w:rsidTr="00C1357C">
        <w:tc>
          <w:tcPr>
            <w:tcW w:w="3060" w:type="dxa"/>
          </w:tcPr>
          <w:p w14:paraId="65FF571F" w14:textId="46419F06" w:rsidR="00EE0838" w:rsidRPr="00E301AC" w:rsidRDefault="00EE0838" w:rsidP="00EE0838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0FBE268B" w14:textId="77777777" w:rsidR="00EE0838" w:rsidRPr="00E301AC" w:rsidRDefault="00EE0838" w:rsidP="00EE083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D953A7" w14:textId="77777777" w:rsidR="00EE0838" w:rsidRPr="00E301AC" w:rsidRDefault="00EE0838" w:rsidP="00EE0838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86AE724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320FC5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93BB2F" w14:textId="77777777" w:rsidR="00EE0838" w:rsidRPr="00E301AC" w:rsidRDefault="00EE0838" w:rsidP="00EE0838">
            <w:pPr>
              <w:tabs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80998B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8F4E6D" w14:textId="77777777" w:rsidR="00EE0838" w:rsidRPr="00E301AC" w:rsidRDefault="00EE0838" w:rsidP="00EE0838">
            <w:pPr>
              <w:tabs>
                <w:tab w:val="decimal" w:pos="706"/>
              </w:tabs>
              <w:ind w:left="-110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C078C6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E62137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6D18" w:rsidRPr="00E301AC" w14:paraId="41F45FB5" w14:textId="77777777" w:rsidTr="00C1357C">
        <w:tc>
          <w:tcPr>
            <w:tcW w:w="3060" w:type="dxa"/>
          </w:tcPr>
          <w:p w14:paraId="451E6485" w14:textId="5E7E8950" w:rsidR="00536D18" w:rsidRPr="00E301AC" w:rsidRDefault="00536D18" w:rsidP="00536D18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3A0321DA" w14:textId="68635CFE" w:rsidR="00536D18" w:rsidRPr="00E301AC" w:rsidRDefault="00533848" w:rsidP="00536D1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3848">
              <w:rPr>
                <w:rFonts w:asciiTheme="majorBidi" w:hAnsiTheme="majorBidi" w:cstheme="majorBidi"/>
                <w:sz w:val="28"/>
                <w:szCs w:val="28"/>
              </w:rPr>
              <w:t>541,849</w:t>
            </w:r>
          </w:p>
        </w:tc>
        <w:tc>
          <w:tcPr>
            <w:tcW w:w="270" w:type="dxa"/>
          </w:tcPr>
          <w:p w14:paraId="25367260" w14:textId="77777777" w:rsidR="00536D18" w:rsidRPr="00E301AC" w:rsidRDefault="00536D18" w:rsidP="00536D18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4CE9FF9" w14:textId="58451249" w:rsidR="00536D18" w:rsidRPr="00E301AC" w:rsidRDefault="00533848" w:rsidP="00536D1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3848">
              <w:rPr>
                <w:rFonts w:asciiTheme="majorBidi" w:hAnsiTheme="majorBidi" w:cstheme="majorBidi"/>
                <w:sz w:val="28"/>
                <w:szCs w:val="28"/>
              </w:rPr>
              <w:t>541,849</w:t>
            </w:r>
          </w:p>
        </w:tc>
        <w:tc>
          <w:tcPr>
            <w:tcW w:w="270" w:type="dxa"/>
          </w:tcPr>
          <w:p w14:paraId="75DBD7CA" w14:textId="77777777" w:rsidR="00536D18" w:rsidRPr="00E301AC" w:rsidRDefault="00536D18" w:rsidP="0053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F25367" w14:textId="6CDB5D6C" w:rsidR="00536D18" w:rsidRPr="00E301AC" w:rsidRDefault="00533848" w:rsidP="0053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4764301" w14:textId="77777777" w:rsidR="00536D18" w:rsidRPr="00E301AC" w:rsidRDefault="00536D18" w:rsidP="00536D1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7F533C2" w14:textId="369BEF72" w:rsidR="00536D18" w:rsidRPr="00E301AC" w:rsidRDefault="00533848" w:rsidP="0053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4CF94BC" w14:textId="77777777" w:rsidR="00536D18" w:rsidRPr="00E301AC" w:rsidRDefault="00536D18" w:rsidP="00536D1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89C26A" w14:textId="2DEE301D" w:rsidR="00536D18" w:rsidRPr="00E301AC" w:rsidRDefault="00533848" w:rsidP="00536D1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3848">
              <w:rPr>
                <w:rFonts w:asciiTheme="majorBidi" w:hAnsiTheme="majorBidi" w:cstheme="majorBidi"/>
                <w:sz w:val="28"/>
                <w:szCs w:val="28"/>
              </w:rPr>
              <w:t>541,849</w:t>
            </w:r>
          </w:p>
        </w:tc>
      </w:tr>
      <w:tr w:rsidR="00536D18" w:rsidRPr="00E301AC" w14:paraId="5D21D080" w14:textId="77777777" w:rsidTr="00C1357C">
        <w:tc>
          <w:tcPr>
            <w:tcW w:w="3060" w:type="dxa"/>
          </w:tcPr>
          <w:p w14:paraId="57087E9D" w14:textId="37669DA0" w:rsidR="00536D18" w:rsidRPr="00E301AC" w:rsidRDefault="00536D18" w:rsidP="00536D18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990" w:type="dxa"/>
          </w:tcPr>
          <w:p w14:paraId="7BEE4165" w14:textId="6867D233" w:rsidR="00536D18" w:rsidRPr="00E301AC" w:rsidRDefault="00533848" w:rsidP="00536D1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3848">
              <w:rPr>
                <w:rFonts w:asciiTheme="majorBidi" w:hAnsiTheme="majorBidi" w:cstheme="majorBidi"/>
                <w:sz w:val="28"/>
                <w:szCs w:val="28"/>
              </w:rPr>
              <w:t>282,570</w:t>
            </w:r>
          </w:p>
        </w:tc>
        <w:tc>
          <w:tcPr>
            <w:tcW w:w="270" w:type="dxa"/>
          </w:tcPr>
          <w:p w14:paraId="7E4FC343" w14:textId="77777777" w:rsidR="00536D18" w:rsidRPr="00E301AC" w:rsidRDefault="00536D18" w:rsidP="00536D18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502E00B" w14:textId="1A166CEA" w:rsidR="00536D18" w:rsidRPr="00E301AC" w:rsidRDefault="00533848" w:rsidP="00536D1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3848">
              <w:rPr>
                <w:rFonts w:asciiTheme="majorBidi" w:hAnsiTheme="majorBidi" w:cstheme="majorBidi"/>
                <w:sz w:val="28"/>
                <w:szCs w:val="28"/>
              </w:rPr>
              <w:t>282,570</w:t>
            </w:r>
          </w:p>
        </w:tc>
        <w:tc>
          <w:tcPr>
            <w:tcW w:w="270" w:type="dxa"/>
          </w:tcPr>
          <w:p w14:paraId="6A59E5D4" w14:textId="77777777" w:rsidR="00536D18" w:rsidRPr="00E301AC" w:rsidRDefault="00536D18" w:rsidP="00536D1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D2DC12" w14:textId="695D19CF" w:rsidR="00536D18" w:rsidRPr="00E301AC" w:rsidRDefault="00533848" w:rsidP="0053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5516126" w14:textId="77777777" w:rsidR="00536D18" w:rsidRPr="00E301AC" w:rsidRDefault="00536D18" w:rsidP="00536D1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08DB01" w14:textId="33B3FB02" w:rsidR="00536D18" w:rsidRPr="00E301AC" w:rsidRDefault="00533848" w:rsidP="0053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4C673EE" w14:textId="77777777" w:rsidR="00536D18" w:rsidRPr="00E301AC" w:rsidRDefault="00536D18" w:rsidP="00536D1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5A3EA2" w14:textId="0AA9B5C6" w:rsidR="00536D18" w:rsidRPr="00E301AC" w:rsidRDefault="00533848" w:rsidP="00536D1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3848">
              <w:rPr>
                <w:rFonts w:asciiTheme="majorBidi" w:hAnsiTheme="majorBidi" w:cstheme="majorBidi"/>
                <w:sz w:val="28"/>
                <w:szCs w:val="28"/>
              </w:rPr>
              <w:t>282,570</w:t>
            </w:r>
          </w:p>
        </w:tc>
      </w:tr>
      <w:tr w:rsidR="001639E7" w:rsidRPr="00E301AC" w14:paraId="356048B6" w14:textId="77777777" w:rsidTr="00C1357C">
        <w:tc>
          <w:tcPr>
            <w:tcW w:w="3060" w:type="dxa"/>
          </w:tcPr>
          <w:p w14:paraId="75489DE1" w14:textId="76B9DB9D" w:rsidR="001639E7" w:rsidRPr="00E301AC" w:rsidRDefault="001639E7" w:rsidP="001639E7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DDDC9B4" w14:textId="5C69EF52" w:rsidR="001639E7" w:rsidRPr="00E301AC" w:rsidRDefault="00533848" w:rsidP="001639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384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A6D0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3384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6D03">
              <w:rPr>
                <w:rFonts w:asciiTheme="majorBidi" w:hAnsiTheme="majorBidi" w:cstheme="majorBidi"/>
                <w:sz w:val="28"/>
                <w:szCs w:val="28"/>
              </w:rPr>
              <w:t>443</w:t>
            </w:r>
          </w:p>
        </w:tc>
        <w:tc>
          <w:tcPr>
            <w:tcW w:w="270" w:type="dxa"/>
          </w:tcPr>
          <w:p w14:paraId="40900017" w14:textId="77777777" w:rsidR="001639E7" w:rsidRPr="00E301AC" w:rsidRDefault="001639E7" w:rsidP="001639E7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F605C60" w14:textId="6E8DE296" w:rsidR="001639E7" w:rsidRPr="00E301AC" w:rsidRDefault="00533848" w:rsidP="001639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3848">
              <w:rPr>
                <w:rFonts w:asciiTheme="majorBidi" w:hAnsiTheme="majorBidi" w:cstheme="majorBidi"/>
                <w:sz w:val="28"/>
                <w:szCs w:val="28"/>
              </w:rPr>
              <w:t>8,49</w:t>
            </w:r>
            <w:r w:rsidR="004D2FD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5EC4CFE6" w14:textId="77777777" w:rsidR="001639E7" w:rsidRPr="00E301AC" w:rsidRDefault="001639E7" w:rsidP="001639E7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68A2AA" w14:textId="28B6A547" w:rsidR="001639E7" w:rsidRPr="00E301AC" w:rsidRDefault="00533848" w:rsidP="001639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3848">
              <w:rPr>
                <w:rFonts w:asciiTheme="majorBidi" w:hAnsiTheme="majorBidi" w:cstheme="majorBidi"/>
                <w:sz w:val="28"/>
                <w:szCs w:val="28"/>
              </w:rPr>
              <w:t>7,548</w:t>
            </w:r>
          </w:p>
        </w:tc>
        <w:tc>
          <w:tcPr>
            <w:tcW w:w="270" w:type="dxa"/>
          </w:tcPr>
          <w:p w14:paraId="2C35341E" w14:textId="77777777" w:rsidR="001639E7" w:rsidRPr="00E301AC" w:rsidRDefault="001639E7" w:rsidP="001639E7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01D2D01" w14:textId="01EF56F5" w:rsidR="001639E7" w:rsidRPr="00E301AC" w:rsidRDefault="00533848" w:rsidP="00163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A544B7D" w14:textId="77777777" w:rsidR="001639E7" w:rsidRPr="00E301AC" w:rsidRDefault="001639E7" w:rsidP="001639E7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EE0E93B" w14:textId="6CC272E9" w:rsidR="001639E7" w:rsidRPr="00E301AC" w:rsidRDefault="00533848" w:rsidP="001639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3848">
              <w:rPr>
                <w:rFonts w:asciiTheme="majorBidi" w:hAnsiTheme="majorBidi" w:cstheme="majorBidi"/>
                <w:sz w:val="28"/>
                <w:szCs w:val="28"/>
              </w:rPr>
              <w:t>16,041</w:t>
            </w:r>
          </w:p>
        </w:tc>
      </w:tr>
      <w:tr w:rsidR="001639E7" w:rsidRPr="00E301AC" w14:paraId="0F6E5F0C" w14:textId="77777777" w:rsidTr="00C1357C">
        <w:tc>
          <w:tcPr>
            <w:tcW w:w="3060" w:type="dxa"/>
          </w:tcPr>
          <w:p w14:paraId="49D24482" w14:textId="77777777" w:rsidR="001639E7" w:rsidRPr="00E301AC" w:rsidRDefault="001639E7" w:rsidP="001639E7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29B19A0" w14:textId="34F55C5B" w:rsidR="001639E7" w:rsidRPr="00E301AC" w:rsidRDefault="004D2FD0" w:rsidP="001639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2F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8D40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39</w:t>
            </w:r>
            <w:r w:rsidRPr="004D2F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8D40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862</w:t>
            </w:r>
          </w:p>
        </w:tc>
        <w:tc>
          <w:tcPr>
            <w:tcW w:w="270" w:type="dxa"/>
          </w:tcPr>
          <w:p w14:paraId="3332E645" w14:textId="77777777" w:rsidR="001639E7" w:rsidRPr="00E301AC" w:rsidRDefault="001639E7" w:rsidP="001639E7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2B8A20F" w14:textId="6C5CF85A" w:rsidR="001639E7" w:rsidRPr="00E301AC" w:rsidRDefault="004D2FD0" w:rsidP="001639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2F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832,912</w:t>
            </w:r>
          </w:p>
        </w:tc>
        <w:tc>
          <w:tcPr>
            <w:tcW w:w="270" w:type="dxa"/>
          </w:tcPr>
          <w:p w14:paraId="402DEDBE" w14:textId="77777777" w:rsidR="001639E7" w:rsidRPr="00E301AC" w:rsidRDefault="001639E7" w:rsidP="001639E7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D067920" w14:textId="649865CB" w:rsidR="001639E7" w:rsidRPr="00E301AC" w:rsidRDefault="004D2FD0" w:rsidP="001639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2F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7,548</w:t>
            </w:r>
          </w:p>
        </w:tc>
        <w:tc>
          <w:tcPr>
            <w:tcW w:w="270" w:type="dxa"/>
          </w:tcPr>
          <w:p w14:paraId="3C619811" w14:textId="77777777" w:rsidR="001639E7" w:rsidRPr="00E301AC" w:rsidRDefault="001639E7" w:rsidP="001639E7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7139D0B" w14:textId="45860B91" w:rsidR="001639E7" w:rsidRPr="00E301AC" w:rsidRDefault="004D2FD0" w:rsidP="00163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67C72CF" w14:textId="77777777" w:rsidR="001639E7" w:rsidRPr="00E301AC" w:rsidRDefault="001639E7" w:rsidP="001639E7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4D3170" w14:textId="4090DAED" w:rsidR="001639E7" w:rsidRPr="00E301AC" w:rsidRDefault="004D2FD0" w:rsidP="001639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2F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840,460</w:t>
            </w:r>
          </w:p>
        </w:tc>
      </w:tr>
      <w:tr w:rsidR="00EE0838" w:rsidRPr="00E301AC" w14:paraId="669C3ADE" w14:textId="77777777" w:rsidTr="00C1357C">
        <w:tc>
          <w:tcPr>
            <w:tcW w:w="3060" w:type="dxa"/>
          </w:tcPr>
          <w:p w14:paraId="7CAE23CC" w14:textId="77777777" w:rsidR="00EE0838" w:rsidRPr="00E301AC" w:rsidRDefault="00EE0838" w:rsidP="00EE0838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FA03621" w14:textId="77777777" w:rsidR="00EE0838" w:rsidRPr="00E301AC" w:rsidRDefault="00EE0838" w:rsidP="00EE083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4974EC" w14:textId="77777777" w:rsidR="00EE0838" w:rsidRPr="00E301AC" w:rsidRDefault="00EE0838" w:rsidP="00EE0838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D17288D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7B6026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4245923" w14:textId="77777777" w:rsidR="00EE0838" w:rsidRPr="00E301AC" w:rsidRDefault="00EE0838" w:rsidP="00EE0838">
            <w:pPr>
              <w:tabs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7C6A8F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D10B76E" w14:textId="77777777" w:rsidR="00EE0838" w:rsidRPr="00E301AC" w:rsidRDefault="00EE0838" w:rsidP="00EE0838">
            <w:pPr>
              <w:tabs>
                <w:tab w:val="decimal" w:pos="706"/>
              </w:tabs>
              <w:ind w:left="-110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59DBBD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34FC743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0838" w:rsidRPr="00E301AC" w14:paraId="5B64C1FE" w14:textId="77777777" w:rsidTr="00C1357C">
        <w:tc>
          <w:tcPr>
            <w:tcW w:w="3060" w:type="dxa"/>
          </w:tcPr>
          <w:p w14:paraId="0114CB26" w14:textId="4CB049F7" w:rsidR="00EE0838" w:rsidRPr="00E301AC" w:rsidRDefault="00C90145" w:rsidP="00EE0838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 w:rsidR="0092316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6</w:t>
            </w:r>
          </w:p>
        </w:tc>
        <w:tc>
          <w:tcPr>
            <w:tcW w:w="990" w:type="dxa"/>
          </w:tcPr>
          <w:p w14:paraId="15C22735" w14:textId="77777777" w:rsidR="00EE0838" w:rsidRPr="00E301AC" w:rsidRDefault="00EE0838" w:rsidP="00EE083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66CAC9" w14:textId="77777777" w:rsidR="00EE0838" w:rsidRPr="00E301AC" w:rsidRDefault="00EE0838" w:rsidP="00EE0838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67E5EA5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01A507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24C328" w14:textId="77777777" w:rsidR="00EE0838" w:rsidRPr="00E301AC" w:rsidRDefault="00EE0838" w:rsidP="00EE0838">
            <w:pPr>
              <w:tabs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5F7F32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9F5457" w14:textId="77777777" w:rsidR="00EE0838" w:rsidRPr="00E301AC" w:rsidRDefault="00EE0838" w:rsidP="00EE0838">
            <w:pPr>
              <w:tabs>
                <w:tab w:val="decimal" w:pos="706"/>
              </w:tabs>
              <w:ind w:left="-110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7369C5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AD6E14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0838" w:rsidRPr="00E301AC" w14:paraId="22F1CBBD" w14:textId="77777777" w:rsidTr="00C1357C">
        <w:tc>
          <w:tcPr>
            <w:tcW w:w="3060" w:type="dxa"/>
          </w:tcPr>
          <w:p w14:paraId="7483F37B" w14:textId="77777777" w:rsidR="00EE0838" w:rsidRPr="00E301AC" w:rsidRDefault="00EE0838" w:rsidP="00EE0838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0520B7EA" w14:textId="77777777" w:rsidR="00EE0838" w:rsidRPr="00E301AC" w:rsidRDefault="00EE0838" w:rsidP="00EE083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3C33CB" w14:textId="77777777" w:rsidR="00EE0838" w:rsidRPr="00E301AC" w:rsidRDefault="00EE0838" w:rsidP="00EE0838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79BDDE5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9C6A4A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A67964" w14:textId="77777777" w:rsidR="00EE0838" w:rsidRPr="00E301AC" w:rsidRDefault="00EE0838" w:rsidP="00E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8BC95F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B90566" w14:textId="77777777" w:rsidR="00EE0838" w:rsidRPr="00E301AC" w:rsidRDefault="00EE0838" w:rsidP="00EE0838">
            <w:pPr>
              <w:tabs>
                <w:tab w:val="decimal" w:pos="706"/>
              </w:tabs>
              <w:ind w:left="-110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10E343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EB4693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3168" w:rsidRPr="00E301AC" w14:paraId="00FB8993" w14:textId="77777777" w:rsidTr="00C1357C">
        <w:tc>
          <w:tcPr>
            <w:tcW w:w="3060" w:type="dxa"/>
          </w:tcPr>
          <w:p w14:paraId="6144BDDA" w14:textId="0DFEF370" w:rsidR="00923168" w:rsidRPr="00E301AC" w:rsidRDefault="00923168" w:rsidP="00923168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253434A1" w14:textId="5CABEE50" w:rsidR="00923168" w:rsidRPr="00E301AC" w:rsidRDefault="00923168" w:rsidP="00923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1639E7">
              <w:rPr>
                <w:rFonts w:asciiTheme="majorBidi" w:hAnsiTheme="majorBidi" w:cstheme="majorBidi"/>
                <w:sz w:val="28"/>
                <w:szCs w:val="28"/>
              </w:rPr>
              <w:t>768,99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5ED3D58F" w14:textId="77777777" w:rsidR="00923168" w:rsidRPr="00E301AC" w:rsidRDefault="00923168" w:rsidP="00923168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FB4BD51" w14:textId="69508D32" w:rsidR="00923168" w:rsidRPr="00E301AC" w:rsidRDefault="00923168" w:rsidP="00923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1639E7">
              <w:rPr>
                <w:rFonts w:asciiTheme="majorBidi" w:hAnsiTheme="majorBidi" w:cstheme="majorBidi"/>
                <w:sz w:val="28"/>
                <w:szCs w:val="28"/>
              </w:rPr>
              <w:t>768,99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53CFBB9E" w14:textId="77777777" w:rsidR="00923168" w:rsidRPr="00E301AC" w:rsidRDefault="00923168" w:rsidP="0092316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35D8B84" w14:textId="561FD3C3" w:rsidR="00923168" w:rsidRPr="00E301AC" w:rsidRDefault="00923168" w:rsidP="00923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6BE2F1B" w14:textId="77777777" w:rsidR="00923168" w:rsidRPr="00E301AC" w:rsidRDefault="00923168" w:rsidP="0092316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21E4B8" w14:textId="433835E0" w:rsidR="00923168" w:rsidRPr="00E301AC" w:rsidRDefault="00923168" w:rsidP="00923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4502C61" w14:textId="77777777" w:rsidR="00923168" w:rsidRPr="00E301AC" w:rsidRDefault="00923168" w:rsidP="0092316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C34E4B" w14:textId="2E1F8249" w:rsidR="00923168" w:rsidRPr="00E301AC" w:rsidRDefault="00923168" w:rsidP="00923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1639E7">
              <w:rPr>
                <w:rFonts w:asciiTheme="majorBidi" w:hAnsiTheme="majorBidi" w:cstheme="majorBidi"/>
                <w:sz w:val="28"/>
                <w:szCs w:val="28"/>
              </w:rPr>
              <w:t>768,99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923168" w:rsidRPr="00E301AC" w14:paraId="51339C7D" w14:textId="77777777" w:rsidTr="00C1357C">
        <w:tc>
          <w:tcPr>
            <w:tcW w:w="3060" w:type="dxa"/>
          </w:tcPr>
          <w:p w14:paraId="30D453F6" w14:textId="5442B43B" w:rsidR="00923168" w:rsidRPr="00E301AC" w:rsidRDefault="00923168" w:rsidP="00923168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990" w:type="dxa"/>
          </w:tcPr>
          <w:p w14:paraId="5CA5BFEF" w14:textId="7138BD30" w:rsidR="00923168" w:rsidRPr="00E301AC" w:rsidRDefault="00923168" w:rsidP="00923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9E7">
              <w:rPr>
                <w:rFonts w:asciiTheme="majorBidi" w:hAnsiTheme="majorBidi" w:cstheme="majorBidi"/>
                <w:sz w:val="28"/>
                <w:szCs w:val="28"/>
              </w:rPr>
              <w:t>304,33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5DC11D2C" w14:textId="77777777" w:rsidR="00923168" w:rsidRPr="00E301AC" w:rsidRDefault="00923168" w:rsidP="00923168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48909A9" w14:textId="3B190B4C" w:rsidR="00923168" w:rsidRPr="00E301AC" w:rsidRDefault="00923168" w:rsidP="00923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9E7">
              <w:rPr>
                <w:rFonts w:asciiTheme="majorBidi" w:hAnsiTheme="majorBidi" w:cstheme="majorBidi"/>
                <w:sz w:val="28"/>
                <w:szCs w:val="28"/>
              </w:rPr>
              <w:t>304,33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284468B8" w14:textId="77777777" w:rsidR="00923168" w:rsidRPr="00E301AC" w:rsidRDefault="00923168" w:rsidP="0092316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37229E4" w14:textId="22AF1160" w:rsidR="00923168" w:rsidRPr="00E301AC" w:rsidRDefault="00923168" w:rsidP="00923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DBE01DF" w14:textId="77777777" w:rsidR="00923168" w:rsidRPr="00E301AC" w:rsidRDefault="00923168" w:rsidP="0092316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5A8D05" w14:textId="282A4C56" w:rsidR="00923168" w:rsidRPr="00E301AC" w:rsidRDefault="00923168" w:rsidP="00923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5E0DDD2" w14:textId="77777777" w:rsidR="00923168" w:rsidRPr="00E301AC" w:rsidRDefault="00923168" w:rsidP="0092316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AA956F" w14:textId="3A9305C7" w:rsidR="00923168" w:rsidRPr="00E301AC" w:rsidRDefault="00923168" w:rsidP="00923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9E7">
              <w:rPr>
                <w:rFonts w:asciiTheme="majorBidi" w:hAnsiTheme="majorBidi" w:cstheme="majorBidi"/>
                <w:sz w:val="28"/>
                <w:szCs w:val="28"/>
              </w:rPr>
              <w:t>304,33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923168" w:rsidRPr="00E301AC" w14:paraId="663DCF95" w14:textId="77777777" w:rsidTr="00C1357C">
        <w:tc>
          <w:tcPr>
            <w:tcW w:w="3060" w:type="dxa"/>
          </w:tcPr>
          <w:p w14:paraId="42B4FAAB" w14:textId="77777777" w:rsidR="00923168" w:rsidRPr="00E301AC" w:rsidRDefault="00923168" w:rsidP="00923168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34014106" w14:textId="7A2CA534" w:rsidR="00923168" w:rsidRPr="00E301AC" w:rsidRDefault="00923168" w:rsidP="00923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1639E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A6D0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639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6D03">
              <w:rPr>
                <w:rFonts w:asciiTheme="majorBidi" w:hAnsiTheme="majorBidi" w:cstheme="majorBidi"/>
                <w:sz w:val="28"/>
                <w:szCs w:val="28"/>
              </w:rPr>
              <w:t>660</w:t>
            </w:r>
          </w:p>
        </w:tc>
        <w:tc>
          <w:tcPr>
            <w:tcW w:w="270" w:type="dxa"/>
          </w:tcPr>
          <w:p w14:paraId="2F2840EC" w14:textId="77777777" w:rsidR="00923168" w:rsidRPr="00E301AC" w:rsidRDefault="00923168" w:rsidP="00923168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64F6AFD" w14:textId="46CDAD14" w:rsidR="00923168" w:rsidRPr="00E301AC" w:rsidRDefault="00923168" w:rsidP="00923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1639E7">
              <w:rPr>
                <w:rFonts w:asciiTheme="majorBidi" w:hAnsiTheme="majorBidi" w:cstheme="majorBidi"/>
                <w:sz w:val="28"/>
                <w:szCs w:val="28"/>
              </w:rPr>
              <w:t>9,096</w:t>
            </w:r>
          </w:p>
        </w:tc>
        <w:tc>
          <w:tcPr>
            <w:tcW w:w="270" w:type="dxa"/>
          </w:tcPr>
          <w:p w14:paraId="1FC829CE" w14:textId="77777777" w:rsidR="00923168" w:rsidRPr="00E301AC" w:rsidRDefault="00923168" w:rsidP="0092316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F878A9" w14:textId="4FFBE7ED" w:rsidR="00923168" w:rsidRPr="00E301AC" w:rsidRDefault="00923168" w:rsidP="00923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1639E7">
              <w:rPr>
                <w:rFonts w:asciiTheme="majorBidi" w:hAnsiTheme="majorBidi" w:cstheme="majorBidi"/>
                <w:sz w:val="28"/>
                <w:szCs w:val="28"/>
              </w:rPr>
              <w:t>13,426</w:t>
            </w:r>
          </w:p>
        </w:tc>
        <w:tc>
          <w:tcPr>
            <w:tcW w:w="270" w:type="dxa"/>
          </w:tcPr>
          <w:p w14:paraId="4339C768" w14:textId="77777777" w:rsidR="00923168" w:rsidRPr="00E301AC" w:rsidRDefault="00923168" w:rsidP="0092316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A3BCB9" w14:textId="479C3F9A" w:rsidR="00923168" w:rsidRPr="00E301AC" w:rsidRDefault="00923168" w:rsidP="00923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68BB3D1" w14:textId="77777777" w:rsidR="00923168" w:rsidRPr="00E301AC" w:rsidRDefault="00923168" w:rsidP="0092316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7E0BA8" w14:textId="62EF712C" w:rsidR="00923168" w:rsidRPr="00E301AC" w:rsidRDefault="00923168" w:rsidP="00923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1639E7">
              <w:rPr>
                <w:rFonts w:asciiTheme="majorBidi" w:hAnsiTheme="majorBidi" w:cstheme="majorBidi"/>
                <w:sz w:val="28"/>
                <w:szCs w:val="28"/>
              </w:rPr>
              <w:t>22,522</w:t>
            </w:r>
          </w:p>
        </w:tc>
      </w:tr>
      <w:tr w:rsidR="00923168" w:rsidRPr="00E301AC" w14:paraId="5CFA5B2B" w14:textId="77777777" w:rsidTr="00C1357C">
        <w:tc>
          <w:tcPr>
            <w:tcW w:w="3060" w:type="dxa"/>
          </w:tcPr>
          <w:p w14:paraId="6C517618" w14:textId="77777777" w:rsidR="00923168" w:rsidRPr="00E301AC" w:rsidRDefault="00923168" w:rsidP="00923168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C2C774D" w14:textId="77EB9885" w:rsidR="00923168" w:rsidRPr="00E301AC" w:rsidRDefault="00923168" w:rsidP="00923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9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1,09</w:t>
            </w:r>
            <w:r w:rsidR="008D40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1639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8D40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989</w:t>
            </w:r>
          </w:p>
        </w:tc>
        <w:tc>
          <w:tcPr>
            <w:tcW w:w="270" w:type="dxa"/>
          </w:tcPr>
          <w:p w14:paraId="20E96CC3" w14:textId="77777777" w:rsidR="00923168" w:rsidRPr="00E301AC" w:rsidRDefault="00923168" w:rsidP="00923168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5FE39A0" w14:textId="243E37DD" w:rsidR="00923168" w:rsidRPr="00E301AC" w:rsidRDefault="00923168" w:rsidP="00923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9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1,082,425</w:t>
            </w:r>
          </w:p>
        </w:tc>
        <w:tc>
          <w:tcPr>
            <w:tcW w:w="270" w:type="dxa"/>
          </w:tcPr>
          <w:p w14:paraId="74F57F38" w14:textId="77777777" w:rsidR="00923168" w:rsidRPr="00E301AC" w:rsidRDefault="00923168" w:rsidP="0092316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91E8E38" w14:textId="348863AB" w:rsidR="00923168" w:rsidRPr="00E301AC" w:rsidRDefault="00923168" w:rsidP="00923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9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13,426</w:t>
            </w:r>
          </w:p>
        </w:tc>
        <w:tc>
          <w:tcPr>
            <w:tcW w:w="270" w:type="dxa"/>
          </w:tcPr>
          <w:p w14:paraId="7442AC05" w14:textId="77777777" w:rsidR="00923168" w:rsidRPr="00E301AC" w:rsidRDefault="00923168" w:rsidP="0092316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CE2611" w14:textId="79268EDF" w:rsidR="00923168" w:rsidRPr="00E301AC" w:rsidRDefault="00923168" w:rsidP="00923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B972388" w14:textId="77777777" w:rsidR="00923168" w:rsidRPr="00E301AC" w:rsidRDefault="00923168" w:rsidP="0092316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3AEB95" w14:textId="635D55DA" w:rsidR="00923168" w:rsidRPr="00E301AC" w:rsidRDefault="00923168" w:rsidP="00923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9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1,095,851</w:t>
            </w:r>
          </w:p>
        </w:tc>
      </w:tr>
    </w:tbl>
    <w:p w14:paraId="4D82E4B0" w14:textId="77777777" w:rsidR="0028104B" w:rsidRPr="00C36FFA" w:rsidRDefault="0028104B" w:rsidP="00836DC4">
      <w:pPr>
        <w:tabs>
          <w:tab w:val="left" w:pos="550"/>
        </w:tabs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</w:p>
    <w:p w14:paraId="1092F2E4" w14:textId="7D7CD030" w:rsidR="001109B3" w:rsidRPr="00C36FFA" w:rsidRDefault="001109B3" w:rsidP="001109B3">
      <w:pPr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</w:pPr>
      <w:r w:rsidRPr="00C36FFA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(</w:t>
      </w:r>
      <w:r w:rsidR="004842AF" w:rsidRPr="00C36FFA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US"/>
        </w:rPr>
        <w:t>ข</w:t>
      </w:r>
      <w:r w:rsidRPr="00C36FFA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US"/>
        </w:rPr>
        <w:t>.</w:t>
      </w:r>
      <w:r w:rsidR="00C90145" w:rsidRPr="00C36FFA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3</w:t>
      </w:r>
      <w:r w:rsidRPr="00C36FFA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 xml:space="preserve">) </w:t>
      </w:r>
      <w:r w:rsidRPr="00C36FFA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US"/>
        </w:rPr>
        <w:t xml:space="preserve">ความเสี่ยงด้านตลาด </w:t>
      </w:r>
    </w:p>
    <w:p w14:paraId="7998A3C3" w14:textId="4AD297D4" w:rsidR="00074D70" w:rsidRPr="00C36FFA" w:rsidRDefault="00CF446B" w:rsidP="002D3840">
      <w:pPr>
        <w:autoSpaceDE w:val="0"/>
        <w:autoSpaceDN w:val="0"/>
        <w:adjustRightInd w:val="0"/>
        <w:spacing w:line="240" w:lineRule="auto"/>
        <w:ind w:left="990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C36FFA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บริษัท</w:t>
      </w:r>
      <w:r w:rsidR="001109B3" w:rsidRPr="00C36FFA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มีความเสี่ยงที่มูลค่ายุติธรรมหรือกระแสเงินสดในอนาคตของเครื่องมือทางการเงินจะมีความ ผันผวนอันเนื่องมาจากการเปลี่ยนแปลงของราคาตลาด ความเสี่ยงด้านตลาดมีดังนี้</w:t>
      </w:r>
    </w:p>
    <w:p w14:paraId="0C178D0A" w14:textId="77777777" w:rsidR="002D3840" w:rsidRPr="00C36FFA" w:rsidRDefault="002D3840" w:rsidP="002D3840">
      <w:pPr>
        <w:autoSpaceDE w:val="0"/>
        <w:autoSpaceDN w:val="0"/>
        <w:adjustRightInd w:val="0"/>
        <w:spacing w:line="240" w:lineRule="auto"/>
        <w:ind w:left="990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</w:p>
    <w:p w14:paraId="1A65BA14" w14:textId="4B792E76" w:rsidR="00074D70" w:rsidRPr="00E301AC" w:rsidRDefault="001109B3" w:rsidP="00E9100A">
      <w:pPr>
        <w:autoSpaceDE w:val="0"/>
        <w:autoSpaceDN w:val="0"/>
        <w:adjustRightInd w:val="0"/>
        <w:spacing w:line="240" w:lineRule="auto"/>
        <w:ind w:left="1260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color w:val="000000"/>
          <w:sz w:val="30"/>
          <w:szCs w:val="30"/>
          <w:lang w:val="en-US"/>
        </w:rPr>
        <w:t>(</w:t>
      </w:r>
      <w:r w:rsidR="004842AF" w:rsidRPr="00E301A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ข</w:t>
      </w:r>
      <w:r w:rsidRPr="00E301A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.</w:t>
      </w:r>
      <w:r w:rsidR="00C90145" w:rsidRPr="00E301AC">
        <w:rPr>
          <w:rFonts w:asciiTheme="majorBidi" w:hAnsiTheme="majorBidi" w:cstheme="majorBidi"/>
          <w:color w:val="000000"/>
          <w:sz w:val="30"/>
          <w:szCs w:val="30"/>
          <w:lang w:val="en-US"/>
        </w:rPr>
        <w:t>3</w:t>
      </w:r>
      <w:r w:rsidRPr="00E301AC">
        <w:rPr>
          <w:rFonts w:asciiTheme="majorBidi" w:hAnsiTheme="majorBidi" w:cstheme="majorBidi"/>
          <w:color w:val="000000"/>
          <w:sz w:val="30"/>
          <w:szCs w:val="30"/>
          <w:lang w:val="en-US"/>
        </w:rPr>
        <w:t>.</w:t>
      </w:r>
      <w:r w:rsidR="00C90145" w:rsidRPr="00E301AC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Pr="00E301A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) </w:t>
      </w:r>
      <w:r w:rsidR="001471D5" w:rsidRPr="00E301AC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5F58C4AC" w14:textId="0FC3CEAA" w:rsidR="00074D70" w:rsidRPr="00E301AC" w:rsidRDefault="00CF446B" w:rsidP="00AF73FD">
      <w:pPr>
        <w:autoSpaceDE w:val="0"/>
        <w:autoSpaceDN w:val="0"/>
        <w:adjustRightInd w:val="0"/>
        <w:spacing w:line="240" w:lineRule="auto"/>
        <w:ind w:left="1890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74D70" w:rsidRPr="00E301AC">
        <w:rPr>
          <w:rFonts w:asciiTheme="majorBidi" w:hAnsiTheme="majorBidi" w:cstheme="majorBidi"/>
          <w:sz w:val="30"/>
          <w:szCs w:val="30"/>
          <w:cs/>
        </w:rPr>
        <w:t xml:space="preserve">มีความเสี่ยงด้านอัตราแลกเปลี่ยนที่เกี่ยวข้องกับการซื้อและการขายที่เป็นสกุลเงินตราต่างประเทศ </w:t>
      </w:r>
      <w:r w:rsidR="00E92040" w:rsidRPr="00E301AC">
        <w:rPr>
          <w:rFonts w:asciiTheme="majorBidi" w:hAnsiTheme="majorBidi" w:cstheme="majorBidi"/>
          <w:sz w:val="30"/>
          <w:szCs w:val="30"/>
          <w:cs/>
        </w:rPr>
        <w:t>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5635DB17" w14:textId="108AF84B" w:rsidR="00EA116D" w:rsidRPr="00E301AC" w:rsidRDefault="00EA116D">
      <w:pPr>
        <w:spacing w:line="240" w:lineRule="auto"/>
        <w:rPr>
          <w:rFonts w:asciiTheme="majorBidi" w:hAnsiTheme="majorBidi" w:cstheme="majorBidi"/>
          <w:color w:val="000000"/>
          <w:sz w:val="20"/>
          <w:szCs w:val="20"/>
          <w:lang w:val="en-US"/>
        </w:rPr>
      </w:pPr>
      <w:r w:rsidRPr="00E301AC"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  <w:br w:type="page"/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80"/>
        <w:gridCol w:w="270"/>
        <w:gridCol w:w="990"/>
        <w:gridCol w:w="270"/>
        <w:gridCol w:w="1080"/>
        <w:gridCol w:w="270"/>
        <w:gridCol w:w="990"/>
      </w:tblGrid>
      <w:tr w:rsidR="00F12854" w:rsidRPr="00E301AC" w14:paraId="2302DB08" w14:textId="77777777" w:rsidTr="00923168">
        <w:trPr>
          <w:tblHeader/>
        </w:trPr>
        <w:tc>
          <w:tcPr>
            <w:tcW w:w="4410" w:type="dxa"/>
          </w:tcPr>
          <w:p w14:paraId="148E06C1" w14:textId="77777777" w:rsidR="00F12854" w:rsidRPr="00E301AC" w:rsidRDefault="00F12854" w:rsidP="00D31EA9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4950" w:type="dxa"/>
            <w:gridSpan w:val="7"/>
          </w:tcPr>
          <w:p w14:paraId="27A5E9B0" w14:textId="77777777" w:rsidR="00F12854" w:rsidRPr="00E301AC" w:rsidDel="001F61F5" w:rsidRDefault="00F12854" w:rsidP="00923168">
            <w:pPr>
              <w:pStyle w:val="BodyText"/>
              <w:spacing w:after="0"/>
              <w:ind w:right="-40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 w:rsidRPr="00E301A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ที่แสดงเงินลงทุนตามวิธีส่วนได้เสีย</w:t>
            </w:r>
            <w:r w:rsidRPr="00E301A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และงบการเงินเฉพาะกิจการ</w:t>
            </w:r>
          </w:p>
        </w:tc>
      </w:tr>
      <w:tr w:rsidR="00397BFF" w:rsidRPr="00E301AC" w14:paraId="30E7516A" w14:textId="77777777" w:rsidTr="00923168">
        <w:trPr>
          <w:tblHeader/>
        </w:trPr>
        <w:tc>
          <w:tcPr>
            <w:tcW w:w="4410" w:type="dxa"/>
            <w:hideMark/>
          </w:tcPr>
          <w:p w14:paraId="3F99906E" w14:textId="77777777" w:rsidR="00397BFF" w:rsidRPr="00E301AC" w:rsidRDefault="00397BFF" w:rsidP="00D31EA9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2610" w:type="dxa"/>
            <w:gridSpan w:val="4"/>
          </w:tcPr>
          <w:p w14:paraId="68E86979" w14:textId="34962125" w:rsidR="00397BFF" w:rsidRPr="00E301AC" w:rsidRDefault="00397BFF" w:rsidP="00923168">
            <w:pPr>
              <w:pStyle w:val="BodyText"/>
              <w:spacing w:after="0"/>
              <w:ind w:right="162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9231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2340" w:type="dxa"/>
            <w:gridSpan w:val="3"/>
          </w:tcPr>
          <w:p w14:paraId="76442FB6" w14:textId="6AC7B86A" w:rsidR="00397BFF" w:rsidRPr="00E301AC" w:rsidRDefault="00397BFF" w:rsidP="00D31EA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9231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</w:tr>
      <w:tr w:rsidR="002C20D4" w:rsidRPr="00E301AC" w14:paraId="3BD7DBD7" w14:textId="77777777" w:rsidTr="00923168">
        <w:trPr>
          <w:tblHeader/>
        </w:trPr>
        <w:tc>
          <w:tcPr>
            <w:tcW w:w="4410" w:type="dxa"/>
            <w:vAlign w:val="bottom"/>
            <w:hideMark/>
          </w:tcPr>
          <w:p w14:paraId="352B2E25" w14:textId="77777777" w:rsidR="002C20D4" w:rsidRPr="00E301AC" w:rsidRDefault="002C20D4" w:rsidP="002C20D4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ความเสี่ยงจากเงินตราต่างประเทศ </w:t>
            </w:r>
          </w:p>
          <w:p w14:paraId="549604BA" w14:textId="0AA9BEFD" w:rsidR="002C20D4" w:rsidRPr="00E301AC" w:rsidRDefault="002C20D4" w:rsidP="002C20D4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4"/>
                <w:szCs w:val="24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</w:p>
        </w:tc>
        <w:tc>
          <w:tcPr>
            <w:tcW w:w="1080" w:type="dxa"/>
            <w:vAlign w:val="bottom"/>
            <w:hideMark/>
          </w:tcPr>
          <w:p w14:paraId="1A4031C2" w14:textId="77777777" w:rsidR="002C20D4" w:rsidRPr="00E301AC" w:rsidRDefault="002C20D4" w:rsidP="002C20D4">
            <w:pPr>
              <w:pStyle w:val="BodyText"/>
              <w:spacing w:after="0"/>
              <w:ind w:left="-2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เงินเหรียญสหรัฐ</w:t>
            </w:r>
          </w:p>
          <w:p w14:paraId="2BC19F51" w14:textId="77777777" w:rsidR="002C20D4" w:rsidRPr="00E301AC" w:rsidRDefault="002C20D4" w:rsidP="002C20D4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อเมริกา</w:t>
            </w:r>
          </w:p>
        </w:tc>
        <w:tc>
          <w:tcPr>
            <w:tcW w:w="270" w:type="dxa"/>
            <w:vAlign w:val="bottom"/>
          </w:tcPr>
          <w:p w14:paraId="3E09B6F9" w14:textId="77777777" w:rsidR="002C20D4" w:rsidRPr="00E301AC" w:rsidRDefault="002C20D4" w:rsidP="002C20D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EC2B6B4" w14:textId="77777777" w:rsidR="002C20D4" w:rsidRPr="00E301AC" w:rsidRDefault="002C20D4" w:rsidP="002C20D4">
            <w:pPr>
              <w:pStyle w:val="BodyText"/>
              <w:spacing w:after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0F6BD3" w14:textId="2EE7C71F" w:rsidR="002C20D4" w:rsidRPr="00E301AC" w:rsidRDefault="002C20D4" w:rsidP="002C20D4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เงินเยน</w:t>
            </w: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ญี่ปุ่น</w:t>
            </w:r>
          </w:p>
        </w:tc>
        <w:tc>
          <w:tcPr>
            <w:tcW w:w="270" w:type="dxa"/>
            <w:vAlign w:val="bottom"/>
          </w:tcPr>
          <w:p w14:paraId="57A4961D" w14:textId="77777777" w:rsidR="002C20D4" w:rsidRPr="00E301AC" w:rsidRDefault="002C20D4" w:rsidP="002C20D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17242105" w14:textId="77777777" w:rsidR="002C20D4" w:rsidRPr="00E301AC" w:rsidRDefault="002C20D4" w:rsidP="002C20D4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เงินเหรียญ</w:t>
            </w:r>
          </w:p>
          <w:p w14:paraId="25012912" w14:textId="5E30F497" w:rsidR="002C20D4" w:rsidRPr="00E301AC" w:rsidRDefault="002C20D4" w:rsidP="002C20D4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สหรัฐ</w:t>
            </w:r>
          </w:p>
          <w:p w14:paraId="3DEE7FD2" w14:textId="3796888C" w:rsidR="002C20D4" w:rsidRPr="00E301AC" w:rsidRDefault="002C20D4" w:rsidP="002C20D4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อเมริกา</w:t>
            </w:r>
          </w:p>
        </w:tc>
        <w:tc>
          <w:tcPr>
            <w:tcW w:w="270" w:type="dxa"/>
            <w:vAlign w:val="bottom"/>
          </w:tcPr>
          <w:p w14:paraId="01AA6134" w14:textId="77777777" w:rsidR="002C20D4" w:rsidRPr="00E301AC" w:rsidRDefault="002C20D4" w:rsidP="002C20D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05FA711" w14:textId="77777777" w:rsidR="002C20D4" w:rsidRPr="00E301AC" w:rsidRDefault="002C20D4" w:rsidP="002C20D4">
            <w:pPr>
              <w:pStyle w:val="BodyText"/>
              <w:spacing w:after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098D9DE" w14:textId="01EC18CA" w:rsidR="002C20D4" w:rsidRPr="00E301AC" w:rsidRDefault="002C20D4" w:rsidP="002C20D4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เงินเยน</w:t>
            </w: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ญี่ปุ่น</w:t>
            </w:r>
          </w:p>
        </w:tc>
      </w:tr>
      <w:tr w:rsidR="00923168" w:rsidRPr="00E301AC" w14:paraId="2DF59AAF" w14:textId="77777777" w:rsidTr="00923168">
        <w:trPr>
          <w:gridAfter w:val="7"/>
          <w:wAfter w:w="4950" w:type="dxa"/>
          <w:tblHeader/>
        </w:trPr>
        <w:tc>
          <w:tcPr>
            <w:tcW w:w="4410" w:type="dxa"/>
            <w:hideMark/>
          </w:tcPr>
          <w:p w14:paraId="6319A690" w14:textId="77777777" w:rsidR="00923168" w:rsidRPr="00E301AC" w:rsidRDefault="00923168" w:rsidP="00397BF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3168" w:rsidRPr="00E301AC" w14:paraId="0D7621A2" w14:textId="77777777" w:rsidTr="00923168">
        <w:tc>
          <w:tcPr>
            <w:tcW w:w="4410" w:type="dxa"/>
            <w:hideMark/>
          </w:tcPr>
          <w:p w14:paraId="423BEF89" w14:textId="77777777" w:rsidR="00923168" w:rsidRPr="00144C6F" w:rsidRDefault="00923168" w:rsidP="0092316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065CE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10612AF2" w14:textId="74735EC9" w:rsidR="00923168" w:rsidRPr="00E301AC" w:rsidRDefault="004D2FD0" w:rsidP="00923168">
            <w:pPr>
              <w:pStyle w:val="BodyText"/>
              <w:spacing w:after="0"/>
              <w:ind w:left="-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D2FD0">
              <w:rPr>
                <w:rFonts w:asciiTheme="majorBidi" w:hAnsiTheme="majorBidi" w:cstheme="majorBidi"/>
                <w:sz w:val="24"/>
                <w:szCs w:val="24"/>
              </w:rPr>
              <w:t>307,895</w:t>
            </w:r>
          </w:p>
        </w:tc>
        <w:tc>
          <w:tcPr>
            <w:tcW w:w="270" w:type="dxa"/>
          </w:tcPr>
          <w:p w14:paraId="7AB94706" w14:textId="77777777" w:rsidR="00923168" w:rsidRPr="00E301AC" w:rsidRDefault="00923168" w:rsidP="0092316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0E6AB77" w14:textId="346A0022" w:rsidR="00923168" w:rsidRPr="00E301AC" w:rsidRDefault="004D2FD0" w:rsidP="00923168">
            <w:pPr>
              <w:pStyle w:val="BodyText"/>
              <w:spacing w:after="0"/>
              <w:ind w:left="-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D2FD0">
              <w:rPr>
                <w:rFonts w:asciiTheme="majorBidi" w:hAnsiTheme="majorBidi" w:cstheme="majorBidi"/>
                <w:sz w:val="24"/>
                <w:szCs w:val="24"/>
              </w:rPr>
              <w:t>7,174</w:t>
            </w:r>
          </w:p>
        </w:tc>
        <w:tc>
          <w:tcPr>
            <w:tcW w:w="270" w:type="dxa"/>
          </w:tcPr>
          <w:p w14:paraId="283F7F20" w14:textId="77777777" w:rsidR="00923168" w:rsidRPr="00E301AC" w:rsidRDefault="00923168" w:rsidP="0092316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6FCAE9E" w14:textId="6EB50B92" w:rsidR="00923168" w:rsidRPr="00E301AC" w:rsidRDefault="00923168" w:rsidP="00923168">
            <w:pPr>
              <w:pStyle w:val="BodyText"/>
              <w:spacing w:after="0"/>
              <w:ind w:left="-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65CE9">
              <w:rPr>
                <w:rFonts w:asciiTheme="majorBidi" w:hAnsiTheme="majorBidi" w:cstheme="majorBidi"/>
                <w:sz w:val="24"/>
                <w:szCs w:val="24"/>
              </w:rPr>
              <w:t>451,512</w:t>
            </w:r>
          </w:p>
        </w:tc>
        <w:tc>
          <w:tcPr>
            <w:tcW w:w="270" w:type="dxa"/>
          </w:tcPr>
          <w:p w14:paraId="46C39B85" w14:textId="77777777" w:rsidR="00923168" w:rsidRPr="00E301AC" w:rsidRDefault="00923168" w:rsidP="0092316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9321907" w14:textId="6C7E1283" w:rsidR="00923168" w:rsidRPr="00E301AC" w:rsidRDefault="00923168" w:rsidP="00923168">
            <w:pPr>
              <w:pStyle w:val="BodyText"/>
              <w:spacing w:after="0"/>
              <w:ind w:left="-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65CE9">
              <w:rPr>
                <w:rFonts w:asciiTheme="majorBidi" w:hAnsiTheme="majorBidi" w:cstheme="majorBidi"/>
                <w:sz w:val="24"/>
                <w:szCs w:val="24"/>
              </w:rPr>
              <w:t>50,828</w:t>
            </w:r>
          </w:p>
        </w:tc>
      </w:tr>
      <w:tr w:rsidR="00923168" w:rsidRPr="00E301AC" w14:paraId="6E9BF50B" w14:textId="77777777" w:rsidTr="00923168">
        <w:tc>
          <w:tcPr>
            <w:tcW w:w="4410" w:type="dxa"/>
            <w:hideMark/>
          </w:tcPr>
          <w:p w14:paraId="07F4EF3D" w14:textId="77777777" w:rsidR="00923168" w:rsidRPr="00E301AC" w:rsidRDefault="00923168" w:rsidP="0092316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5A8AB127" w14:textId="1F637972" w:rsidR="00923168" w:rsidRPr="00E301AC" w:rsidRDefault="004D2FD0" w:rsidP="00923168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D2FD0">
              <w:rPr>
                <w:rFonts w:asciiTheme="majorBidi" w:hAnsiTheme="majorBidi" w:cstheme="majorBidi"/>
                <w:sz w:val="24"/>
                <w:szCs w:val="24"/>
              </w:rPr>
              <w:t>(41,273)</w:t>
            </w:r>
          </w:p>
        </w:tc>
        <w:tc>
          <w:tcPr>
            <w:tcW w:w="270" w:type="dxa"/>
          </w:tcPr>
          <w:p w14:paraId="15BB15A3" w14:textId="77777777" w:rsidR="00923168" w:rsidRPr="00E301AC" w:rsidRDefault="00923168" w:rsidP="0092316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539DA58" w14:textId="303FC961" w:rsidR="00923168" w:rsidRPr="00E301AC" w:rsidRDefault="004D2FD0" w:rsidP="00923168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D2FD0">
              <w:rPr>
                <w:rFonts w:asciiTheme="majorBidi" w:hAnsiTheme="majorBidi" w:cstheme="majorBidi"/>
                <w:sz w:val="24"/>
                <w:szCs w:val="24"/>
              </w:rPr>
              <w:t>(52,203)</w:t>
            </w:r>
          </w:p>
        </w:tc>
        <w:tc>
          <w:tcPr>
            <w:tcW w:w="270" w:type="dxa"/>
          </w:tcPr>
          <w:p w14:paraId="00CC3E17" w14:textId="77777777" w:rsidR="00923168" w:rsidRPr="00E301AC" w:rsidRDefault="00923168" w:rsidP="0092316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676B559" w14:textId="7C2993F9" w:rsidR="00923168" w:rsidRPr="00E301AC" w:rsidRDefault="00923168" w:rsidP="00923168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65CE9">
              <w:rPr>
                <w:rFonts w:asciiTheme="majorBidi" w:hAnsiTheme="majorBidi" w:cstheme="majorBidi"/>
                <w:sz w:val="24"/>
                <w:szCs w:val="24"/>
              </w:rPr>
              <w:t>(98,880)</w:t>
            </w:r>
          </w:p>
        </w:tc>
        <w:tc>
          <w:tcPr>
            <w:tcW w:w="270" w:type="dxa"/>
          </w:tcPr>
          <w:p w14:paraId="0317EBA2" w14:textId="77777777" w:rsidR="00923168" w:rsidRPr="00E301AC" w:rsidRDefault="00923168" w:rsidP="0092316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7B74BB1" w14:textId="4E4ACDCB" w:rsidR="00923168" w:rsidRPr="00E301AC" w:rsidRDefault="00923168" w:rsidP="00923168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65CE9">
              <w:rPr>
                <w:rFonts w:asciiTheme="majorBidi" w:hAnsiTheme="majorBidi" w:cstheme="majorBidi"/>
                <w:sz w:val="24"/>
                <w:szCs w:val="24"/>
              </w:rPr>
              <w:t>(66,540)</w:t>
            </w:r>
          </w:p>
        </w:tc>
      </w:tr>
      <w:tr w:rsidR="00923168" w:rsidRPr="00E301AC" w14:paraId="449FEACC" w14:textId="77777777" w:rsidTr="00923168">
        <w:tc>
          <w:tcPr>
            <w:tcW w:w="4410" w:type="dxa"/>
            <w:hideMark/>
          </w:tcPr>
          <w:p w14:paraId="7014AB9E" w14:textId="77777777" w:rsidR="00923168" w:rsidRPr="00E301AC" w:rsidRDefault="00923168" w:rsidP="00923168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ยอดบัญชีในงบแสดงฐานะการเงิน</w:t>
            </w:r>
            <w:r w:rsidRPr="00E301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 w:rsidRPr="00E301A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ที่มีความเสี่ยง</w:t>
            </w:r>
            <w:r w:rsidRPr="00E301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08B9B8" w14:textId="7370B5EA" w:rsidR="00923168" w:rsidRPr="00E301AC" w:rsidRDefault="004D2FD0" w:rsidP="00923168">
            <w:pPr>
              <w:pStyle w:val="BodyText"/>
              <w:spacing w:after="0"/>
              <w:ind w:left="-20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F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266,622</w:t>
            </w:r>
          </w:p>
        </w:tc>
        <w:tc>
          <w:tcPr>
            <w:tcW w:w="270" w:type="dxa"/>
          </w:tcPr>
          <w:p w14:paraId="3DC9A248" w14:textId="77777777" w:rsidR="00923168" w:rsidRPr="00E301AC" w:rsidRDefault="00923168" w:rsidP="0092316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638735" w14:textId="43A920FD" w:rsidR="00923168" w:rsidRPr="00E301AC" w:rsidRDefault="004D2FD0" w:rsidP="00923168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2F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(45,029)</w:t>
            </w:r>
          </w:p>
        </w:tc>
        <w:tc>
          <w:tcPr>
            <w:tcW w:w="270" w:type="dxa"/>
          </w:tcPr>
          <w:p w14:paraId="57BF53C6" w14:textId="77777777" w:rsidR="00923168" w:rsidRPr="00E301AC" w:rsidRDefault="00923168" w:rsidP="0092316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FDB083" w14:textId="0ECDC865" w:rsidR="00923168" w:rsidRPr="00E301AC" w:rsidRDefault="00923168" w:rsidP="00923168">
            <w:pPr>
              <w:pStyle w:val="BodyText"/>
              <w:spacing w:after="0"/>
              <w:ind w:left="-20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5CE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352,632</w:t>
            </w:r>
          </w:p>
        </w:tc>
        <w:tc>
          <w:tcPr>
            <w:tcW w:w="270" w:type="dxa"/>
          </w:tcPr>
          <w:p w14:paraId="5C698CC5" w14:textId="77777777" w:rsidR="00923168" w:rsidRPr="00E301AC" w:rsidRDefault="00923168" w:rsidP="00923168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4A5315" w14:textId="5BDA5606" w:rsidR="00923168" w:rsidRPr="00E301AC" w:rsidRDefault="00923168" w:rsidP="00923168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5CE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(15,712)</w:t>
            </w:r>
          </w:p>
        </w:tc>
      </w:tr>
      <w:tr w:rsidR="00923168" w:rsidRPr="00E301AC" w14:paraId="6A57931F" w14:textId="77777777" w:rsidTr="00923168">
        <w:tc>
          <w:tcPr>
            <w:tcW w:w="4410" w:type="dxa"/>
            <w:hideMark/>
          </w:tcPr>
          <w:p w14:paraId="344F9C4F" w14:textId="77777777" w:rsidR="00923168" w:rsidRPr="00E301AC" w:rsidRDefault="00923168" w:rsidP="0092316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สัญญาขายเงินตราต่างประเทศ</w:t>
            </w:r>
            <w:r w:rsidRPr="00E301AC"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        </w:t>
            </w:r>
            <w:r w:rsidRPr="00E301AC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2C5E09" w14:textId="628EE791" w:rsidR="00923168" w:rsidRPr="00E301AC" w:rsidRDefault="004D2FD0" w:rsidP="00923168">
            <w:pPr>
              <w:tabs>
                <w:tab w:val="decimal" w:pos="249"/>
              </w:tabs>
              <w:spacing w:line="240" w:lineRule="auto"/>
              <w:ind w:left="-108" w:right="-3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A206938" w14:textId="77777777" w:rsidR="00923168" w:rsidRPr="00E301AC" w:rsidRDefault="00923168" w:rsidP="0092316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715D31" w14:textId="4A6367B8" w:rsidR="00923168" w:rsidRPr="00E301AC" w:rsidRDefault="004D2FD0" w:rsidP="00923168">
            <w:pPr>
              <w:tabs>
                <w:tab w:val="decimal" w:pos="162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C286300" w14:textId="77777777" w:rsidR="00923168" w:rsidRPr="00E301AC" w:rsidRDefault="00923168" w:rsidP="0092316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6ADB7B" w14:textId="735DF8A6" w:rsidR="00923168" w:rsidRPr="00E301AC" w:rsidRDefault="00923168" w:rsidP="00923168">
            <w:pPr>
              <w:pStyle w:val="BodyText"/>
              <w:spacing w:after="0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272C76A" w14:textId="77777777" w:rsidR="00923168" w:rsidRPr="00E301AC" w:rsidRDefault="00923168" w:rsidP="00923168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58FD29" w14:textId="13C047E0" w:rsidR="00923168" w:rsidRPr="00E301AC" w:rsidRDefault="00923168" w:rsidP="00923168">
            <w:pPr>
              <w:tabs>
                <w:tab w:val="decimal" w:pos="74"/>
              </w:tabs>
              <w:spacing w:line="240" w:lineRule="auto"/>
              <w:ind w:left="-108" w:right="-1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23168" w:rsidRPr="00E301AC" w14:paraId="4BFDD8B7" w14:textId="77777777" w:rsidTr="00923168">
        <w:tc>
          <w:tcPr>
            <w:tcW w:w="4410" w:type="dxa"/>
            <w:hideMark/>
          </w:tcPr>
          <w:p w14:paraId="3CB3FAEE" w14:textId="77777777" w:rsidR="00923168" w:rsidRPr="00E301AC" w:rsidRDefault="00923168" w:rsidP="00923168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AE612A" w14:textId="3CFE4BCE" w:rsidR="00923168" w:rsidRPr="00E301AC" w:rsidRDefault="004D2FD0" w:rsidP="00923168">
            <w:pPr>
              <w:pStyle w:val="BodyText"/>
              <w:spacing w:after="0"/>
              <w:ind w:left="-20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2F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266,622</w:t>
            </w:r>
          </w:p>
        </w:tc>
        <w:tc>
          <w:tcPr>
            <w:tcW w:w="270" w:type="dxa"/>
          </w:tcPr>
          <w:p w14:paraId="3FD266E5" w14:textId="77777777" w:rsidR="00923168" w:rsidRPr="00E301AC" w:rsidRDefault="00923168" w:rsidP="00923168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C2227B" w14:textId="6F2BF41B" w:rsidR="00923168" w:rsidRPr="00E301AC" w:rsidRDefault="004D2FD0" w:rsidP="00923168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2F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(45,029)</w:t>
            </w:r>
          </w:p>
        </w:tc>
        <w:tc>
          <w:tcPr>
            <w:tcW w:w="270" w:type="dxa"/>
          </w:tcPr>
          <w:p w14:paraId="7F3FF692" w14:textId="77777777" w:rsidR="00923168" w:rsidRPr="00E301AC" w:rsidRDefault="00923168" w:rsidP="00923168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E32B89" w14:textId="4B1D5159" w:rsidR="00923168" w:rsidRPr="00E301AC" w:rsidRDefault="00923168" w:rsidP="00923168">
            <w:pPr>
              <w:pStyle w:val="BodyText"/>
              <w:spacing w:after="0"/>
              <w:ind w:left="-20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5CE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352</w:t>
            </w:r>
            <w:r w:rsidRPr="00065CE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65CE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632</w:t>
            </w:r>
          </w:p>
        </w:tc>
        <w:tc>
          <w:tcPr>
            <w:tcW w:w="270" w:type="dxa"/>
          </w:tcPr>
          <w:p w14:paraId="4D0A0135" w14:textId="77777777" w:rsidR="00923168" w:rsidRPr="00E301AC" w:rsidRDefault="00923168" w:rsidP="00923168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DD3150" w14:textId="6271CAB6" w:rsidR="00923168" w:rsidRPr="00E301AC" w:rsidRDefault="00923168" w:rsidP="00923168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5CE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(15</w:t>
            </w:r>
            <w:r w:rsidRPr="00065CE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65CE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712)</w:t>
            </w:r>
          </w:p>
        </w:tc>
      </w:tr>
    </w:tbl>
    <w:p w14:paraId="74E7C892" w14:textId="69E9F688" w:rsidR="0032243E" w:rsidRPr="00C36FFA" w:rsidRDefault="0032243E" w:rsidP="00C36FFA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33AD19EC" w14:textId="7B5E8A2D" w:rsidR="00074D70" w:rsidRPr="00C36FFA" w:rsidRDefault="00B47E4B" w:rsidP="00C36FFA">
      <w:pPr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82749F">
        <w:rPr>
          <w:rFonts w:asciiTheme="majorBidi" w:hAnsiTheme="majorBidi" w:cstheme="majorBidi"/>
          <w:i/>
          <w:iCs/>
          <w:sz w:val="30"/>
          <w:szCs w:val="30"/>
          <w:cs/>
        </w:rPr>
        <w:t>การวิเคราะห์ความอ่อนไหว</w:t>
      </w:r>
    </w:p>
    <w:p w14:paraId="161C4F53" w14:textId="77777777" w:rsidR="0020587C" w:rsidRPr="00C36FFA" w:rsidRDefault="0020587C" w:rsidP="00C36FFA">
      <w:pPr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color w:val="000000"/>
          <w:sz w:val="30"/>
          <w:szCs w:val="30"/>
        </w:rPr>
      </w:pPr>
    </w:p>
    <w:p w14:paraId="6AF41332" w14:textId="19C1A65D" w:rsidR="0020587C" w:rsidRPr="00C36FFA" w:rsidRDefault="0020587C" w:rsidP="00C36FFA">
      <w:pPr>
        <w:pStyle w:val="block"/>
        <w:tabs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36FFA">
        <w:rPr>
          <w:rFonts w:asciiTheme="majorBidi" w:hAnsiTheme="majorBidi" w:cstheme="majorBidi"/>
          <w:sz w:val="30"/>
          <w:szCs w:val="30"/>
          <w:cs/>
          <w:lang w:val="en-US" w:bidi="th-TH"/>
        </w:rPr>
        <w:t>การแข็งค่า (การอ่อนค่า) ที่เป็นไปได้อย่างสมเหตุสมผลของเงินบาทที่มีต่อสกุลเงินตราต่างประเทศ ณ วันที่</w:t>
      </w:r>
      <w:r w:rsidR="000F76F8" w:rsidRPr="00C36FFA">
        <w:rPr>
          <w:rFonts w:asciiTheme="majorBidi" w:hAnsiTheme="majorBidi" w:cstheme="majorBidi"/>
          <w:sz w:val="30"/>
          <w:szCs w:val="30"/>
          <w:cs/>
          <w:lang w:val="en-US" w:bidi="th-TH"/>
        </w:rPr>
        <w:t>รายงาน</w:t>
      </w:r>
      <w:r w:rsidRPr="00C36FF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ส่งผลกระทบต่อการวัดมูลค่าของเครื่องมือทางการเงินในสกุลเงินตราต่างประเทศ โดยตั้งอยู่บนข้อสมมติที่ว่าตัวแปรอื่นโดยเฉพาะอัตราดอกเบี้ยเป็นอัตราคงที่</w:t>
      </w:r>
    </w:p>
    <w:p w14:paraId="7AF8F885" w14:textId="77777777" w:rsidR="000F1441" w:rsidRPr="00C36FFA" w:rsidRDefault="000F1441" w:rsidP="00C36FFA">
      <w:pPr>
        <w:pStyle w:val="block"/>
        <w:tabs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6E6E6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50"/>
        <w:gridCol w:w="1890"/>
        <w:gridCol w:w="1980"/>
        <w:gridCol w:w="180"/>
        <w:gridCol w:w="1980"/>
      </w:tblGrid>
      <w:tr w:rsidR="0020587C" w:rsidRPr="00C36FFA" w14:paraId="3D8C68B1" w14:textId="77777777" w:rsidTr="00E9100A">
        <w:trPr>
          <w:tblHeader/>
        </w:trPr>
        <w:tc>
          <w:tcPr>
            <w:tcW w:w="3150" w:type="dxa"/>
          </w:tcPr>
          <w:p w14:paraId="4FD4738E" w14:textId="77777777" w:rsidR="0020587C" w:rsidRPr="00C36FFA" w:rsidRDefault="0020587C" w:rsidP="00C36FF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461E8F4" w14:textId="77777777" w:rsidR="0020587C" w:rsidRPr="00C36FFA" w:rsidRDefault="0020587C" w:rsidP="00C36FF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140" w:type="dxa"/>
            <w:gridSpan w:val="3"/>
            <w:hideMark/>
          </w:tcPr>
          <w:p w14:paraId="79D90FDD" w14:textId="77777777" w:rsidR="0020587C" w:rsidRPr="00C36FFA" w:rsidRDefault="0020587C" w:rsidP="00C36FFA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6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C36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ที่แสดงเงินลงทุนตามวิธีส่วนได้เสีย</w:t>
            </w:r>
            <w:r w:rsidRPr="00C36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</w:p>
          <w:p w14:paraId="5B328E5D" w14:textId="17429C94" w:rsidR="0020587C" w:rsidRPr="00C36FFA" w:rsidRDefault="0020587C" w:rsidP="00C36FF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C36FF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58C1" w:rsidRPr="00C36FFA" w14:paraId="3264881E" w14:textId="77777777" w:rsidTr="00E9100A">
        <w:trPr>
          <w:tblHeader/>
        </w:trPr>
        <w:tc>
          <w:tcPr>
            <w:tcW w:w="3150" w:type="dxa"/>
          </w:tcPr>
          <w:p w14:paraId="225F213A" w14:textId="5FF3A4A2" w:rsidR="00C458C1" w:rsidRPr="00C36FFA" w:rsidRDefault="00C458C1" w:rsidP="00C36FF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36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890" w:type="dxa"/>
            <w:hideMark/>
          </w:tcPr>
          <w:p w14:paraId="368A8596" w14:textId="1E011057" w:rsidR="00C458C1" w:rsidRPr="00C36FFA" w:rsidRDefault="00C458C1" w:rsidP="00C36FFA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36F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อัตราการเปลี่ยนแปลง</w:t>
            </w:r>
          </w:p>
        </w:tc>
        <w:tc>
          <w:tcPr>
            <w:tcW w:w="1980" w:type="dxa"/>
            <w:hideMark/>
          </w:tcPr>
          <w:p w14:paraId="7B33AB52" w14:textId="77777777" w:rsidR="00C458C1" w:rsidRPr="00C36FFA" w:rsidRDefault="00C458C1" w:rsidP="00C36FF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36F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08407535" w14:textId="77777777" w:rsidR="00C458C1" w:rsidRPr="00C36FFA" w:rsidRDefault="00C458C1" w:rsidP="00C36FF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hideMark/>
          </w:tcPr>
          <w:p w14:paraId="2BDD3504" w14:textId="77777777" w:rsidR="00C458C1" w:rsidRPr="00C36FFA" w:rsidRDefault="00C458C1" w:rsidP="00C36FF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36F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C458C1" w:rsidRPr="00C36FFA" w14:paraId="0F919157" w14:textId="77777777" w:rsidTr="00E9100A">
        <w:trPr>
          <w:tblHeader/>
        </w:trPr>
        <w:tc>
          <w:tcPr>
            <w:tcW w:w="3150" w:type="dxa"/>
          </w:tcPr>
          <w:p w14:paraId="55C6A6E3" w14:textId="77777777" w:rsidR="00C458C1" w:rsidRPr="00C36FFA" w:rsidRDefault="00C458C1" w:rsidP="00C36FF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40FD30F3" w14:textId="77777777" w:rsidR="00C458C1" w:rsidRPr="00C36FFA" w:rsidRDefault="00C458C1" w:rsidP="00C36FF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36F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4140" w:type="dxa"/>
            <w:gridSpan w:val="3"/>
            <w:hideMark/>
          </w:tcPr>
          <w:p w14:paraId="00B0DEA4" w14:textId="7740D965" w:rsidR="00C458C1" w:rsidRPr="00C36FFA" w:rsidRDefault="00C458C1" w:rsidP="00C36FF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36F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233BF2" w:rsidRPr="00C36F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36F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B3458" w:rsidRPr="00C36FFA" w14:paraId="5E8132A6" w14:textId="77777777" w:rsidTr="00E9100A">
        <w:trPr>
          <w:tblHeader/>
        </w:trPr>
        <w:tc>
          <w:tcPr>
            <w:tcW w:w="3150" w:type="dxa"/>
          </w:tcPr>
          <w:p w14:paraId="68BF31F2" w14:textId="43953191" w:rsidR="00FB3458" w:rsidRPr="00C36FFA" w:rsidRDefault="00C90145" w:rsidP="00C36FF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C36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FB3458" w:rsidRPr="00C36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FB3458" w:rsidRPr="00C36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มีนาคม </w:t>
            </w:r>
            <w:r w:rsidRPr="00C36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9231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7</w:t>
            </w:r>
          </w:p>
        </w:tc>
        <w:tc>
          <w:tcPr>
            <w:tcW w:w="1890" w:type="dxa"/>
          </w:tcPr>
          <w:p w14:paraId="09EBF4DF" w14:textId="77777777" w:rsidR="00FB3458" w:rsidRPr="00C36FFA" w:rsidRDefault="00FB3458" w:rsidP="00C36FF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140" w:type="dxa"/>
            <w:gridSpan w:val="3"/>
          </w:tcPr>
          <w:p w14:paraId="3C1DCE54" w14:textId="77777777" w:rsidR="00FB3458" w:rsidRPr="00C36FFA" w:rsidRDefault="00FB3458" w:rsidP="00C36FF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64052B" w:rsidRPr="00C36FFA" w14:paraId="2C0A467E" w14:textId="77777777" w:rsidTr="00E9100A">
        <w:tc>
          <w:tcPr>
            <w:tcW w:w="3150" w:type="dxa"/>
            <w:hideMark/>
          </w:tcPr>
          <w:p w14:paraId="5E8175B2" w14:textId="569B208E" w:rsidR="0064052B" w:rsidRPr="00C36FFA" w:rsidRDefault="0064052B" w:rsidP="00C36FF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36FFA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C36FF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90" w:type="dxa"/>
          </w:tcPr>
          <w:p w14:paraId="278D0542" w14:textId="0BAE0492" w:rsidR="0064052B" w:rsidRPr="00E463F8" w:rsidRDefault="00E463F8" w:rsidP="00C36FF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980" w:type="dxa"/>
          </w:tcPr>
          <w:p w14:paraId="680F756A" w14:textId="0720E018" w:rsidR="0064052B" w:rsidRPr="00C36FFA" w:rsidRDefault="00E463F8" w:rsidP="00C36FFA">
            <w:pPr>
              <w:pStyle w:val="31"/>
              <w:tabs>
                <w:tab w:val="clear" w:pos="360"/>
                <w:tab w:val="clear" w:pos="720"/>
                <w:tab w:val="decimal" w:pos="1627"/>
              </w:tabs>
              <w:ind w:right="-3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463F8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(2</w:t>
            </w:r>
            <w:r w:rsidRPr="00E463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463F8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666)</w:t>
            </w:r>
          </w:p>
        </w:tc>
        <w:tc>
          <w:tcPr>
            <w:tcW w:w="180" w:type="dxa"/>
          </w:tcPr>
          <w:p w14:paraId="34184571" w14:textId="77777777" w:rsidR="0064052B" w:rsidRPr="00C36FFA" w:rsidRDefault="0064052B" w:rsidP="00C36FF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22CC30A" w14:textId="0F5CE539" w:rsidR="0064052B" w:rsidRPr="00C36FFA" w:rsidRDefault="00E463F8" w:rsidP="00C36FFA">
            <w:pPr>
              <w:pStyle w:val="31"/>
              <w:tabs>
                <w:tab w:val="clear" w:pos="360"/>
                <w:tab w:val="clear" w:pos="720"/>
                <w:tab w:val="decimal" w:pos="1627"/>
              </w:tabs>
              <w:ind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463F8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2</w:t>
            </w:r>
            <w:r w:rsidRPr="00E463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463F8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666</w:t>
            </w:r>
          </w:p>
        </w:tc>
      </w:tr>
      <w:tr w:rsidR="0064052B" w:rsidRPr="00C36FFA" w14:paraId="4BA51ABB" w14:textId="77777777" w:rsidTr="00E9100A">
        <w:tc>
          <w:tcPr>
            <w:tcW w:w="3150" w:type="dxa"/>
          </w:tcPr>
          <w:p w14:paraId="5D02EA61" w14:textId="6F7331A5" w:rsidR="0064052B" w:rsidRPr="00C36FFA" w:rsidRDefault="0064052B" w:rsidP="00C36FFA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6FFA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890" w:type="dxa"/>
          </w:tcPr>
          <w:p w14:paraId="53E67EC7" w14:textId="2DF1FC74" w:rsidR="0064052B" w:rsidRPr="00C36FFA" w:rsidRDefault="00E463F8" w:rsidP="00C36FF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980" w:type="dxa"/>
          </w:tcPr>
          <w:p w14:paraId="4C9A7594" w14:textId="23158578" w:rsidR="0064052B" w:rsidRPr="00C36FFA" w:rsidRDefault="00E463F8" w:rsidP="00C36FFA">
            <w:pPr>
              <w:pStyle w:val="31"/>
              <w:tabs>
                <w:tab w:val="clear" w:pos="360"/>
                <w:tab w:val="clear" w:pos="720"/>
                <w:tab w:val="decimal" w:pos="1627"/>
              </w:tabs>
              <w:ind w:right="-3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63F8">
              <w:rPr>
                <w:rFonts w:asciiTheme="majorBidi" w:hAnsiTheme="majorBidi"/>
                <w:sz w:val="30"/>
                <w:szCs w:val="30"/>
                <w:cs/>
              </w:rPr>
              <w:t>450</w:t>
            </w:r>
          </w:p>
        </w:tc>
        <w:tc>
          <w:tcPr>
            <w:tcW w:w="180" w:type="dxa"/>
          </w:tcPr>
          <w:p w14:paraId="5C9D8E13" w14:textId="77777777" w:rsidR="0064052B" w:rsidRPr="00C36FFA" w:rsidRDefault="0064052B" w:rsidP="00C36FF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3604A8B" w14:textId="2FA79568" w:rsidR="0064052B" w:rsidRPr="00C36FFA" w:rsidRDefault="00E463F8" w:rsidP="00C36FFA">
            <w:pPr>
              <w:pStyle w:val="31"/>
              <w:tabs>
                <w:tab w:val="clear" w:pos="360"/>
                <w:tab w:val="clear" w:pos="720"/>
                <w:tab w:val="decimal" w:pos="1627"/>
              </w:tabs>
              <w:ind w:right="-3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63F8">
              <w:rPr>
                <w:rFonts w:asciiTheme="majorBidi" w:hAnsiTheme="majorBidi"/>
                <w:sz w:val="30"/>
                <w:szCs w:val="30"/>
                <w:cs/>
              </w:rPr>
              <w:t>(450)</w:t>
            </w:r>
          </w:p>
        </w:tc>
      </w:tr>
      <w:tr w:rsidR="0064052B" w:rsidRPr="00C36FFA" w14:paraId="6B55D361" w14:textId="77777777" w:rsidTr="00E9100A">
        <w:tc>
          <w:tcPr>
            <w:tcW w:w="3150" w:type="dxa"/>
          </w:tcPr>
          <w:p w14:paraId="17A3FE5A" w14:textId="77777777" w:rsidR="0064052B" w:rsidRPr="00C36FFA" w:rsidRDefault="0064052B" w:rsidP="00C36FF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09618A41" w14:textId="77777777" w:rsidR="0064052B" w:rsidRPr="00C36FFA" w:rsidRDefault="0064052B" w:rsidP="00C36FF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80" w:type="dxa"/>
          </w:tcPr>
          <w:p w14:paraId="7E01A4FE" w14:textId="77777777" w:rsidR="0064052B" w:rsidRPr="00C36FFA" w:rsidRDefault="0064052B" w:rsidP="00C36FFA">
            <w:pPr>
              <w:pStyle w:val="31"/>
              <w:tabs>
                <w:tab w:val="clear" w:pos="360"/>
                <w:tab w:val="clear" w:pos="720"/>
                <w:tab w:val="decimal" w:pos="1627"/>
              </w:tabs>
              <w:ind w:right="-3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2023AC1F" w14:textId="77777777" w:rsidR="0064052B" w:rsidRPr="00C36FFA" w:rsidRDefault="0064052B" w:rsidP="00C36FF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38EE0E1" w14:textId="77777777" w:rsidR="0064052B" w:rsidRPr="00C36FFA" w:rsidRDefault="0064052B" w:rsidP="00C36FFA">
            <w:pPr>
              <w:pStyle w:val="31"/>
              <w:tabs>
                <w:tab w:val="clear" w:pos="360"/>
                <w:tab w:val="clear" w:pos="720"/>
                <w:tab w:val="decimal" w:pos="1627"/>
              </w:tabs>
              <w:ind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4052B" w:rsidRPr="00C36FFA" w14:paraId="69CBD54E" w14:textId="77777777" w:rsidTr="00E9100A">
        <w:tc>
          <w:tcPr>
            <w:tcW w:w="3150" w:type="dxa"/>
          </w:tcPr>
          <w:p w14:paraId="71D4BF8C" w14:textId="5C801C0E" w:rsidR="0064052B" w:rsidRPr="00C36FFA" w:rsidRDefault="00C90145" w:rsidP="00C36FF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C36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64052B" w:rsidRPr="00C36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4052B" w:rsidRPr="00C36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C36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9231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1890" w:type="dxa"/>
          </w:tcPr>
          <w:p w14:paraId="09C55154" w14:textId="77777777" w:rsidR="0064052B" w:rsidRPr="00C36FFA" w:rsidRDefault="0064052B" w:rsidP="00C36FF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80" w:type="dxa"/>
          </w:tcPr>
          <w:p w14:paraId="71CDB38B" w14:textId="77777777" w:rsidR="0064052B" w:rsidRPr="00C36FFA" w:rsidRDefault="0064052B" w:rsidP="00C36FFA">
            <w:pPr>
              <w:pStyle w:val="31"/>
              <w:tabs>
                <w:tab w:val="clear" w:pos="360"/>
                <w:tab w:val="clear" w:pos="720"/>
                <w:tab w:val="decimal" w:pos="1627"/>
              </w:tabs>
              <w:ind w:right="-3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7B6DC5E4" w14:textId="77777777" w:rsidR="0064052B" w:rsidRPr="00C36FFA" w:rsidRDefault="0064052B" w:rsidP="00C36FF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D4DB955" w14:textId="77777777" w:rsidR="0064052B" w:rsidRPr="00C36FFA" w:rsidRDefault="0064052B" w:rsidP="00C36FFA">
            <w:pPr>
              <w:pStyle w:val="31"/>
              <w:tabs>
                <w:tab w:val="clear" w:pos="360"/>
                <w:tab w:val="clear" w:pos="720"/>
                <w:tab w:val="decimal" w:pos="1627"/>
              </w:tabs>
              <w:ind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23168" w:rsidRPr="00C36FFA" w14:paraId="434B1264" w14:textId="77777777" w:rsidTr="00E9100A">
        <w:tc>
          <w:tcPr>
            <w:tcW w:w="3150" w:type="dxa"/>
          </w:tcPr>
          <w:p w14:paraId="7CD8D866" w14:textId="5C4BFDCA" w:rsidR="00923168" w:rsidRPr="00C36FFA" w:rsidRDefault="00923168" w:rsidP="0092316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6FFA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C36FF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90" w:type="dxa"/>
          </w:tcPr>
          <w:p w14:paraId="25F2B14D" w14:textId="74805968" w:rsidR="00923168" w:rsidRPr="00C36FFA" w:rsidRDefault="00923168" w:rsidP="0092316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980" w:type="dxa"/>
          </w:tcPr>
          <w:p w14:paraId="6A888E58" w14:textId="52F44577" w:rsidR="00923168" w:rsidRPr="00C36FFA" w:rsidRDefault="00923168" w:rsidP="00923168">
            <w:pPr>
              <w:pStyle w:val="31"/>
              <w:tabs>
                <w:tab w:val="clear" w:pos="360"/>
                <w:tab w:val="clear" w:pos="720"/>
                <w:tab w:val="decimal" w:pos="1628"/>
              </w:tabs>
              <w:ind w:right="-3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4E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(3,526)</w:t>
            </w:r>
          </w:p>
        </w:tc>
        <w:tc>
          <w:tcPr>
            <w:tcW w:w="180" w:type="dxa"/>
          </w:tcPr>
          <w:p w14:paraId="13C9A8BA" w14:textId="77777777" w:rsidR="00923168" w:rsidRPr="00C36FFA" w:rsidRDefault="00923168" w:rsidP="00923168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A5AAA7B" w14:textId="77464012" w:rsidR="00923168" w:rsidRPr="00C36FFA" w:rsidRDefault="00923168" w:rsidP="00923168">
            <w:pPr>
              <w:pStyle w:val="31"/>
              <w:tabs>
                <w:tab w:val="clear" w:pos="360"/>
                <w:tab w:val="clear" w:pos="720"/>
                <w:tab w:val="decimal" w:pos="1627"/>
              </w:tabs>
              <w:ind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4E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3,526</w:t>
            </w:r>
          </w:p>
        </w:tc>
      </w:tr>
      <w:tr w:rsidR="00923168" w:rsidRPr="00C36FFA" w14:paraId="0801D9AF" w14:textId="77777777" w:rsidTr="00E9100A">
        <w:tc>
          <w:tcPr>
            <w:tcW w:w="3150" w:type="dxa"/>
          </w:tcPr>
          <w:p w14:paraId="796FACDF" w14:textId="37E8808E" w:rsidR="00923168" w:rsidRPr="00C36FFA" w:rsidRDefault="00923168" w:rsidP="0092316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6FFA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890" w:type="dxa"/>
          </w:tcPr>
          <w:p w14:paraId="4C47CEB6" w14:textId="051C2028" w:rsidR="00923168" w:rsidRPr="00C36FFA" w:rsidRDefault="00923168" w:rsidP="0092316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980" w:type="dxa"/>
          </w:tcPr>
          <w:p w14:paraId="79D204F0" w14:textId="5D9A0CAA" w:rsidR="00923168" w:rsidRPr="00C36FFA" w:rsidRDefault="00923168" w:rsidP="00923168">
            <w:pPr>
              <w:pStyle w:val="31"/>
              <w:tabs>
                <w:tab w:val="clear" w:pos="360"/>
                <w:tab w:val="clear" w:pos="720"/>
                <w:tab w:val="decimal" w:pos="1627"/>
              </w:tabs>
              <w:ind w:right="-3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4E2B">
              <w:rPr>
                <w:rFonts w:asciiTheme="majorBidi" w:hAnsiTheme="majorBidi"/>
                <w:sz w:val="30"/>
                <w:szCs w:val="30"/>
                <w:cs/>
              </w:rPr>
              <w:t>157</w:t>
            </w:r>
          </w:p>
        </w:tc>
        <w:tc>
          <w:tcPr>
            <w:tcW w:w="180" w:type="dxa"/>
          </w:tcPr>
          <w:p w14:paraId="09146FD0" w14:textId="77777777" w:rsidR="00923168" w:rsidRPr="00C36FFA" w:rsidRDefault="00923168" w:rsidP="00923168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0124584" w14:textId="58420EF2" w:rsidR="00923168" w:rsidRPr="00C36FFA" w:rsidRDefault="00923168" w:rsidP="00923168">
            <w:pPr>
              <w:pStyle w:val="31"/>
              <w:tabs>
                <w:tab w:val="clear" w:pos="360"/>
                <w:tab w:val="clear" w:pos="720"/>
                <w:tab w:val="decimal" w:pos="1627"/>
              </w:tabs>
              <w:ind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4E2B">
              <w:rPr>
                <w:rFonts w:asciiTheme="majorBidi" w:hAnsiTheme="majorBidi"/>
                <w:sz w:val="30"/>
                <w:szCs w:val="30"/>
                <w:cs/>
              </w:rPr>
              <w:t>(157)</w:t>
            </w:r>
          </w:p>
        </w:tc>
      </w:tr>
    </w:tbl>
    <w:p w14:paraId="6877DF27" w14:textId="65E6FD85" w:rsidR="00F31B31" w:rsidRPr="00C36FFA" w:rsidRDefault="00F31B31" w:rsidP="00C36FFA">
      <w:pPr>
        <w:autoSpaceDE w:val="0"/>
        <w:autoSpaceDN w:val="0"/>
        <w:adjustRightInd w:val="0"/>
        <w:spacing w:line="240" w:lineRule="auto"/>
        <w:ind w:left="1260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</w:p>
    <w:p w14:paraId="6998B2BA" w14:textId="4D636349" w:rsidR="000F76F8" w:rsidRPr="00C36FFA" w:rsidRDefault="000F76F8" w:rsidP="00C36FFA">
      <w:pPr>
        <w:autoSpaceDE w:val="0"/>
        <w:autoSpaceDN w:val="0"/>
        <w:adjustRightInd w:val="0"/>
        <w:spacing w:line="240" w:lineRule="auto"/>
        <w:ind w:left="1260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</w:p>
    <w:p w14:paraId="78E4CA6C" w14:textId="77777777" w:rsidR="0064052B" w:rsidRPr="00C36FFA" w:rsidRDefault="0064052B" w:rsidP="00C36FFA">
      <w:pPr>
        <w:autoSpaceDE w:val="0"/>
        <w:autoSpaceDN w:val="0"/>
        <w:adjustRightInd w:val="0"/>
        <w:spacing w:line="240" w:lineRule="auto"/>
        <w:ind w:left="1260"/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</w:pPr>
    </w:p>
    <w:p w14:paraId="7A20DCFB" w14:textId="59CA85A3" w:rsidR="000F76F8" w:rsidRPr="00C36FFA" w:rsidRDefault="000F76F8" w:rsidP="00C36FFA">
      <w:pPr>
        <w:autoSpaceDE w:val="0"/>
        <w:autoSpaceDN w:val="0"/>
        <w:adjustRightInd w:val="0"/>
        <w:spacing w:line="240" w:lineRule="auto"/>
        <w:ind w:left="1260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</w:p>
    <w:p w14:paraId="7C6F0248" w14:textId="77777777" w:rsidR="000F76F8" w:rsidRPr="00E301AC" w:rsidRDefault="000F76F8" w:rsidP="001109B3">
      <w:pPr>
        <w:autoSpaceDE w:val="0"/>
        <w:autoSpaceDN w:val="0"/>
        <w:adjustRightInd w:val="0"/>
        <w:spacing w:line="240" w:lineRule="auto"/>
        <w:ind w:left="1260"/>
        <w:rPr>
          <w:rFonts w:asciiTheme="majorBidi" w:hAnsiTheme="majorBidi" w:cstheme="majorBidi"/>
          <w:color w:val="000000"/>
          <w:lang w:val="en-US"/>
        </w:rPr>
      </w:pPr>
    </w:p>
    <w:p w14:paraId="180724E1" w14:textId="21EDFA56" w:rsidR="00E9100A" w:rsidRPr="00E301AC" w:rsidRDefault="00E9100A" w:rsidP="00E9100A">
      <w:pPr>
        <w:autoSpaceDE w:val="0"/>
        <w:autoSpaceDN w:val="0"/>
        <w:adjustRightInd w:val="0"/>
        <w:spacing w:line="240" w:lineRule="auto"/>
        <w:ind w:left="1260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color w:val="000000"/>
          <w:sz w:val="30"/>
          <w:szCs w:val="30"/>
          <w:lang w:val="en-US"/>
        </w:rPr>
        <w:lastRenderedPageBreak/>
        <w:t>(</w:t>
      </w:r>
      <w:r w:rsidRPr="00E301A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ข.</w:t>
      </w:r>
      <w:r w:rsidR="00C90145" w:rsidRPr="00E301AC">
        <w:rPr>
          <w:rFonts w:asciiTheme="majorBidi" w:hAnsiTheme="majorBidi" w:cstheme="majorBidi"/>
          <w:color w:val="000000"/>
          <w:sz w:val="30"/>
          <w:szCs w:val="30"/>
          <w:lang w:val="en-US"/>
        </w:rPr>
        <w:t>3</w:t>
      </w:r>
      <w:r w:rsidRPr="00E301AC">
        <w:rPr>
          <w:rFonts w:asciiTheme="majorBidi" w:hAnsiTheme="majorBidi" w:cstheme="majorBidi"/>
          <w:color w:val="000000"/>
          <w:sz w:val="30"/>
          <w:szCs w:val="30"/>
          <w:lang w:val="en-US"/>
        </w:rPr>
        <w:t>.</w:t>
      </w:r>
      <w:r w:rsidR="00C90145" w:rsidRPr="00E301AC">
        <w:rPr>
          <w:rFonts w:asciiTheme="majorBidi" w:hAnsiTheme="majorBidi" w:cstheme="majorBidi"/>
          <w:color w:val="000000"/>
          <w:sz w:val="30"/>
          <w:szCs w:val="30"/>
          <w:lang w:val="en-US"/>
        </w:rPr>
        <w:t>2</w:t>
      </w:r>
      <w:r w:rsidRPr="00E301A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) </w:t>
      </w:r>
      <w:r w:rsidRPr="00E301A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ความเสี่ยงด้านอัตราดอกเบี้ย</w:t>
      </w:r>
    </w:p>
    <w:p w14:paraId="0246AB82" w14:textId="59B8C531" w:rsidR="00E9100A" w:rsidRPr="00E301AC" w:rsidRDefault="00E9100A" w:rsidP="001754D3">
      <w:pPr>
        <w:autoSpaceDE w:val="0"/>
        <w:autoSpaceDN w:val="0"/>
        <w:adjustRightInd w:val="0"/>
        <w:spacing w:line="240" w:lineRule="auto"/>
        <w:ind w:left="189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</w:t>
      </w:r>
      <w:r w:rsidR="001754D3" w:rsidRPr="00E301A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ซึ่งส่งผลกระทบต่อผลการดําเนินงานและกระแสเงินสดของบริษัท เนื่องจากเงินให้กู้ยืม ส่วนใหญ่มีอัตราดอกเบี้ยคงที่ทําให้บริษัทมีความเสี่ยงต่ำจากการเปลี่ยนแปลงของอัตราดอกเบี้ย ความอ่อนไหวต่อการเพิ่มขึ้นหรือลดลงในรายได้ดอกเบี้ยจากเงินให้กู้ยืมซึ่งเป็นผลจากการ เปลี่ยนแปลงในอัตราดอกเบี้ยจึงไม่มีผลกระทบอย่างเป็นสาระสําคัญต่องบการเงินของบริษัท</w:t>
      </w:r>
    </w:p>
    <w:p w14:paraId="2071C377" w14:textId="77777777" w:rsidR="00F31B31" w:rsidRPr="00C36FFA" w:rsidRDefault="00F31B31" w:rsidP="001754D3">
      <w:pPr>
        <w:autoSpaceDE w:val="0"/>
        <w:autoSpaceDN w:val="0"/>
        <w:adjustRightInd w:val="0"/>
        <w:spacing w:line="240" w:lineRule="auto"/>
        <w:ind w:left="189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B84BB9" w14:textId="20BCF91F" w:rsidR="008262A9" w:rsidRPr="00C36FFA" w:rsidRDefault="008262A9" w:rsidP="00DC75BD">
      <w:pPr>
        <w:numPr>
          <w:ilvl w:val="0"/>
          <w:numId w:val="12"/>
        </w:numPr>
        <w:tabs>
          <w:tab w:val="left" w:pos="550"/>
        </w:tabs>
        <w:spacing w:line="240" w:lineRule="auto"/>
        <w:ind w:hanging="72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36FFA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การบริหารจัดการทุน</w:t>
      </w:r>
    </w:p>
    <w:p w14:paraId="77910966" w14:textId="0CADE20C" w:rsidR="008262A9" w:rsidRPr="00C36FFA" w:rsidRDefault="008262A9" w:rsidP="007F0D79">
      <w:pPr>
        <w:tabs>
          <w:tab w:val="left" w:pos="55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5C59A4A" w14:textId="53744164" w:rsidR="008262A9" w:rsidRPr="00C36FFA" w:rsidRDefault="008262A9" w:rsidP="007F0D79">
      <w:pPr>
        <w:tabs>
          <w:tab w:val="left" w:pos="55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36FFA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0C2838" w:rsidRPr="00C36FFA">
        <w:rPr>
          <w:rFonts w:asciiTheme="majorBidi" w:hAnsiTheme="majorBidi" w:cstheme="majorBidi"/>
          <w:sz w:val="30"/>
          <w:szCs w:val="30"/>
        </w:rPr>
        <w:t xml:space="preserve"> </w:t>
      </w:r>
      <w:r w:rsidR="00735445" w:rsidRPr="00C36FFA">
        <w:rPr>
          <w:rFonts w:asciiTheme="majorBidi" w:hAnsiTheme="majorBidi" w:cstheme="majorBidi"/>
          <w:spacing w:val="-4"/>
          <w:sz w:val="30"/>
          <w:szCs w:val="30"/>
          <w:cs/>
        </w:rPr>
        <w:t>อย่างสม่ำเสมอ โดย</w:t>
      </w:r>
      <w:r w:rsidR="00644FF7" w:rsidRPr="00C36FFA">
        <w:rPr>
          <w:rFonts w:asciiTheme="majorBidi" w:hAnsiTheme="majorBidi" w:cstheme="majorBidi"/>
          <w:spacing w:val="-4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พิจารณาจากสัดส่วนของผลตอบแทนจากกิจกรรมดำเนินงานต่อส่วนของผู้ถือหุ้น อีกทั้งยังกำกับดูแลระดับการจ่ายเงินปันผลให้แก่ผู้ถือหุ้นสามัญ</w:t>
      </w:r>
    </w:p>
    <w:p w14:paraId="4698E392" w14:textId="73A6C926" w:rsidR="00701EF6" w:rsidRPr="00C36FFA" w:rsidRDefault="00701EF6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32990725" w14:textId="76D6B64E" w:rsidR="009D227D" w:rsidRPr="00C36FFA" w:rsidRDefault="00AF200E" w:rsidP="00DC75BD">
      <w:pPr>
        <w:numPr>
          <w:ilvl w:val="0"/>
          <w:numId w:val="12"/>
        </w:numPr>
        <w:tabs>
          <w:tab w:val="left" w:pos="550"/>
        </w:tabs>
        <w:spacing w:line="240" w:lineRule="auto"/>
        <w:ind w:hanging="72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36FFA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ภาระผูกพันกับ</w:t>
      </w:r>
      <w:r w:rsidR="00C35719" w:rsidRPr="00C36FFA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บุคคลหรือ</w:t>
      </w:r>
      <w:r w:rsidRPr="00C36FFA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กิจการที่ไม่เกี่ยวข้องกัน</w:t>
      </w:r>
    </w:p>
    <w:p w14:paraId="33B3D203" w14:textId="77777777" w:rsidR="006F13E5" w:rsidRPr="00C36FFA" w:rsidRDefault="006F13E5" w:rsidP="007F0D79">
      <w:pPr>
        <w:tabs>
          <w:tab w:val="left" w:pos="550"/>
        </w:tabs>
        <w:ind w:left="547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72"/>
        <w:gridCol w:w="1260"/>
        <w:gridCol w:w="283"/>
        <w:gridCol w:w="1247"/>
      </w:tblGrid>
      <w:tr w:rsidR="00471CCE" w:rsidRPr="00E301AC" w14:paraId="23529B17" w14:textId="77777777" w:rsidTr="00833EBE">
        <w:trPr>
          <w:tblHeader/>
        </w:trPr>
        <w:tc>
          <w:tcPr>
            <w:tcW w:w="6372" w:type="dxa"/>
          </w:tcPr>
          <w:p w14:paraId="148C8014" w14:textId="77777777" w:rsidR="00471CCE" w:rsidRPr="00E301AC" w:rsidRDefault="00471CCE" w:rsidP="008A64AD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6D1A4193" w14:textId="77777777" w:rsidR="00471CCE" w:rsidRPr="00E301AC" w:rsidRDefault="00471CCE" w:rsidP="008A64AD">
            <w:pPr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471CCE" w:rsidRPr="00E301AC" w14:paraId="6448C0E0" w14:textId="77777777" w:rsidTr="00833EBE">
        <w:trPr>
          <w:tblHeader/>
        </w:trPr>
        <w:tc>
          <w:tcPr>
            <w:tcW w:w="6372" w:type="dxa"/>
          </w:tcPr>
          <w:p w14:paraId="33149068" w14:textId="77777777" w:rsidR="00471CCE" w:rsidRPr="00E301AC" w:rsidRDefault="00471CCE" w:rsidP="008A64AD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36F4B176" w14:textId="77777777" w:rsidR="00471CCE" w:rsidRPr="00E301AC" w:rsidRDefault="00471CCE" w:rsidP="008A64AD">
            <w:pPr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471CCE" w:rsidRPr="00E301AC" w14:paraId="3DDEB7C4" w14:textId="77777777" w:rsidTr="00833EBE">
        <w:trPr>
          <w:tblHeader/>
        </w:trPr>
        <w:tc>
          <w:tcPr>
            <w:tcW w:w="6372" w:type="dxa"/>
          </w:tcPr>
          <w:p w14:paraId="561C3661" w14:textId="77777777" w:rsidR="00471CCE" w:rsidRPr="00E301AC" w:rsidRDefault="00471CCE" w:rsidP="008A64AD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135EFB63" w14:textId="77777777" w:rsidR="00471CCE" w:rsidRPr="00E301AC" w:rsidRDefault="00471CCE" w:rsidP="008A64AD">
            <w:pPr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C653BF" w:rsidRPr="00E301AC" w14:paraId="36355776" w14:textId="77777777" w:rsidTr="00833EBE">
        <w:trPr>
          <w:tblHeader/>
        </w:trPr>
        <w:tc>
          <w:tcPr>
            <w:tcW w:w="6372" w:type="dxa"/>
          </w:tcPr>
          <w:p w14:paraId="243CB9E3" w14:textId="77777777" w:rsidR="00C653BF" w:rsidRPr="00E301AC" w:rsidRDefault="00C653BF" w:rsidP="00C653B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48B41195" w14:textId="2E00812A" w:rsidR="00C653BF" w:rsidRPr="00E301AC" w:rsidRDefault="00C90145" w:rsidP="00CB1B8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9231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83" w:type="dxa"/>
          </w:tcPr>
          <w:p w14:paraId="3F134BFC" w14:textId="77777777" w:rsidR="00C653BF" w:rsidRPr="00E301AC" w:rsidRDefault="00C653BF" w:rsidP="00C653BF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7" w:type="dxa"/>
          </w:tcPr>
          <w:p w14:paraId="6256C7A1" w14:textId="00E0FBE7" w:rsidR="00C653BF" w:rsidRPr="00E301AC" w:rsidRDefault="00C90145" w:rsidP="00CB1B8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9231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C653BF" w:rsidRPr="00E301AC" w14:paraId="35C10750" w14:textId="77777777" w:rsidTr="00833EBE">
        <w:trPr>
          <w:tblHeader/>
        </w:trPr>
        <w:tc>
          <w:tcPr>
            <w:tcW w:w="6372" w:type="dxa"/>
          </w:tcPr>
          <w:p w14:paraId="376919E4" w14:textId="77777777" w:rsidR="00C653BF" w:rsidRPr="00E301AC" w:rsidRDefault="00C653BF" w:rsidP="00C653B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5613195E" w14:textId="77777777" w:rsidR="00C653BF" w:rsidRPr="00E301AC" w:rsidRDefault="00C653BF" w:rsidP="00C653BF">
            <w:pPr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653BF" w:rsidRPr="00E301AC" w14:paraId="460F7954" w14:textId="77777777" w:rsidTr="00833EBE">
        <w:tc>
          <w:tcPr>
            <w:tcW w:w="6372" w:type="dxa"/>
          </w:tcPr>
          <w:p w14:paraId="49424B93" w14:textId="77777777" w:rsidR="00C653BF" w:rsidRPr="00E301AC" w:rsidRDefault="00C653BF" w:rsidP="00C653BF">
            <w:pPr>
              <w:pStyle w:val="BodyTextIndent2"/>
              <w:spacing w:before="0"/>
              <w:ind w:hanging="1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ภาระผูกพันรายจ่ายฝ่ายทุน</w:t>
            </w:r>
          </w:p>
        </w:tc>
        <w:tc>
          <w:tcPr>
            <w:tcW w:w="1260" w:type="dxa"/>
            <w:vAlign w:val="bottom"/>
          </w:tcPr>
          <w:p w14:paraId="0F5A1322" w14:textId="77777777" w:rsidR="00C653BF" w:rsidRPr="00E301AC" w:rsidRDefault="00C653BF" w:rsidP="00C653BF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0D9CB2D5" w14:textId="77777777" w:rsidR="00C653BF" w:rsidRPr="00E301AC" w:rsidRDefault="00C653BF" w:rsidP="00C653BF">
            <w:pPr>
              <w:tabs>
                <w:tab w:val="decimal" w:pos="10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vAlign w:val="bottom"/>
          </w:tcPr>
          <w:p w14:paraId="4F8540B0" w14:textId="77777777" w:rsidR="00C653BF" w:rsidRPr="00E301AC" w:rsidRDefault="00C653BF" w:rsidP="00C653BF">
            <w:pPr>
              <w:tabs>
                <w:tab w:val="decimal" w:pos="9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923168" w:rsidRPr="00E301AC" w14:paraId="2C17CFB6" w14:textId="77777777" w:rsidTr="00BF10E0">
        <w:tc>
          <w:tcPr>
            <w:tcW w:w="6372" w:type="dxa"/>
          </w:tcPr>
          <w:p w14:paraId="68BDCF67" w14:textId="77777777" w:rsidR="00923168" w:rsidRPr="00E301AC" w:rsidRDefault="00923168" w:rsidP="00923168">
            <w:pPr>
              <w:pStyle w:val="BodyTextIndent2"/>
              <w:spacing w:before="0"/>
              <w:ind w:hanging="1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  <w:t>อาคารและอุปกรณ์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CA907D" w14:textId="770CF353" w:rsidR="00923168" w:rsidRPr="00E301AC" w:rsidRDefault="00E463F8" w:rsidP="00923168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463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46,232</w:t>
            </w:r>
          </w:p>
        </w:tc>
        <w:tc>
          <w:tcPr>
            <w:tcW w:w="283" w:type="dxa"/>
          </w:tcPr>
          <w:p w14:paraId="7A15DEBA" w14:textId="77777777" w:rsidR="00923168" w:rsidRPr="00E301AC" w:rsidRDefault="00923168" w:rsidP="00923168">
            <w:pPr>
              <w:pStyle w:val="Heading4"/>
              <w:tabs>
                <w:tab w:val="decimal" w:pos="108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0E852D" w14:textId="3A9CD285" w:rsidR="00923168" w:rsidRPr="00E301AC" w:rsidRDefault="00923168" w:rsidP="00923168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811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28,551</w:t>
            </w:r>
          </w:p>
        </w:tc>
      </w:tr>
      <w:tr w:rsidR="00923168" w:rsidRPr="00E301AC" w14:paraId="458D3A54" w14:textId="77777777" w:rsidTr="00D70746">
        <w:tc>
          <w:tcPr>
            <w:tcW w:w="6372" w:type="dxa"/>
          </w:tcPr>
          <w:p w14:paraId="28885415" w14:textId="507E5EE0" w:rsidR="00923168" w:rsidRPr="00E301AC" w:rsidRDefault="00923168" w:rsidP="00923168">
            <w:pPr>
              <w:pStyle w:val="BodyTextIndent2"/>
              <w:spacing w:before="0"/>
              <w:ind w:hanging="18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0E70BD" w14:textId="77777777" w:rsidR="00923168" w:rsidRPr="00E301AC" w:rsidRDefault="00923168" w:rsidP="00923168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83" w:type="dxa"/>
          </w:tcPr>
          <w:p w14:paraId="7207C498" w14:textId="77777777" w:rsidR="00923168" w:rsidRPr="00E301AC" w:rsidRDefault="00923168" w:rsidP="00923168">
            <w:pPr>
              <w:pStyle w:val="Heading4"/>
              <w:tabs>
                <w:tab w:val="decimal" w:pos="108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124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0DF56E" w14:textId="77777777" w:rsidR="00923168" w:rsidRPr="00E301AC" w:rsidRDefault="00923168" w:rsidP="00923168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923168" w:rsidRPr="00E301AC" w14:paraId="217E8C58" w14:textId="77777777" w:rsidTr="00D70746">
        <w:tc>
          <w:tcPr>
            <w:tcW w:w="6372" w:type="dxa"/>
            <w:vAlign w:val="center"/>
          </w:tcPr>
          <w:p w14:paraId="5603794A" w14:textId="4FEF0200" w:rsidR="00923168" w:rsidRPr="00E301AC" w:rsidRDefault="00923168" w:rsidP="00923168">
            <w:pPr>
              <w:pStyle w:val="BodyTextIndent2"/>
              <w:spacing w:before="0"/>
              <w:ind w:hanging="1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ภาระผูกพันอื่นๆ</w:t>
            </w:r>
          </w:p>
        </w:tc>
        <w:tc>
          <w:tcPr>
            <w:tcW w:w="1260" w:type="dxa"/>
            <w:vAlign w:val="bottom"/>
          </w:tcPr>
          <w:p w14:paraId="5E50DE61" w14:textId="77777777" w:rsidR="00923168" w:rsidRPr="00E301AC" w:rsidRDefault="00923168" w:rsidP="00923168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5F70088D" w14:textId="77777777" w:rsidR="00923168" w:rsidRPr="00E301AC" w:rsidRDefault="00923168" w:rsidP="00923168">
            <w:pPr>
              <w:tabs>
                <w:tab w:val="decimal" w:pos="10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vAlign w:val="bottom"/>
          </w:tcPr>
          <w:p w14:paraId="6804F6D7" w14:textId="77777777" w:rsidR="00923168" w:rsidRPr="00E301AC" w:rsidRDefault="00923168" w:rsidP="00923168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23168" w:rsidRPr="00E301AC" w14:paraId="4AE1D99C" w14:textId="77777777" w:rsidTr="00D70746">
        <w:tc>
          <w:tcPr>
            <w:tcW w:w="6372" w:type="dxa"/>
            <w:vAlign w:val="center"/>
          </w:tcPr>
          <w:p w14:paraId="620E5EBC" w14:textId="0EC114CC" w:rsidR="00923168" w:rsidRPr="00E301AC" w:rsidRDefault="00923168" w:rsidP="00923168">
            <w:pPr>
              <w:pStyle w:val="BodyTextIndent2"/>
              <w:spacing w:before="0"/>
              <w:ind w:hanging="1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  <w:r w:rsidRPr="00894E2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C552F95" w14:textId="6CFE8C26" w:rsidR="00923168" w:rsidRPr="00E301AC" w:rsidRDefault="00E463F8" w:rsidP="00923168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10,000</w:t>
            </w:r>
          </w:p>
        </w:tc>
        <w:tc>
          <w:tcPr>
            <w:tcW w:w="283" w:type="dxa"/>
          </w:tcPr>
          <w:p w14:paraId="4B0F4670" w14:textId="77777777" w:rsidR="00923168" w:rsidRPr="00E301AC" w:rsidRDefault="00923168" w:rsidP="00923168">
            <w:pPr>
              <w:tabs>
                <w:tab w:val="decimal" w:pos="108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  <w:vAlign w:val="bottom"/>
          </w:tcPr>
          <w:p w14:paraId="240E1254" w14:textId="4DD37A55" w:rsidR="00923168" w:rsidRPr="00E301AC" w:rsidRDefault="00923168" w:rsidP="00923168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13,000</w:t>
            </w:r>
          </w:p>
        </w:tc>
      </w:tr>
    </w:tbl>
    <w:p w14:paraId="5F8BC55C" w14:textId="1D3DC54D" w:rsidR="002260AE" w:rsidRPr="00E301AC" w:rsidRDefault="002260AE" w:rsidP="003F26B2">
      <w:pPr>
        <w:tabs>
          <w:tab w:val="left" w:pos="550"/>
        </w:tabs>
        <w:rPr>
          <w:rFonts w:asciiTheme="majorBidi" w:hAnsiTheme="majorBidi" w:cstheme="majorBidi"/>
          <w:sz w:val="30"/>
          <w:szCs w:val="30"/>
        </w:rPr>
      </w:pPr>
    </w:p>
    <w:sectPr w:rsidR="002260AE" w:rsidRPr="00E301AC" w:rsidSect="001437A4">
      <w:headerReference w:type="default" r:id="rId25"/>
      <w:footerReference w:type="default" r:id="rId26"/>
      <w:pgSz w:w="11909" w:h="16834" w:code="9"/>
      <w:pgMar w:top="691" w:right="1152" w:bottom="576" w:left="1152" w:header="720" w:footer="720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99EB1" w14:textId="77777777" w:rsidR="00736B87" w:rsidRDefault="00736B87">
      <w:r>
        <w:separator/>
      </w:r>
    </w:p>
  </w:endnote>
  <w:endnote w:type="continuationSeparator" w:id="0">
    <w:p w14:paraId="6E783E80" w14:textId="77777777" w:rsidR="00736B87" w:rsidRDefault="00736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82FBE" w14:textId="49158161" w:rsidR="001D2E2E" w:rsidRPr="00F84FBE" w:rsidRDefault="001D2E2E">
    <w:pPr>
      <w:pStyle w:val="Footer"/>
      <w:jc w:val="center"/>
      <w:rPr>
        <w:rFonts w:ascii="Angsana New" w:hAnsi="Angsana New"/>
        <w:sz w:val="30"/>
        <w:szCs w:val="30"/>
      </w:rPr>
    </w:pPr>
    <w:r w:rsidRPr="00F84FBE">
      <w:rPr>
        <w:rFonts w:ascii="Angsana New" w:hAnsi="Angsana New" w:hint="cs"/>
        <w:sz w:val="30"/>
        <w:szCs w:val="30"/>
      </w:rPr>
      <w:fldChar w:fldCharType="begin"/>
    </w:r>
    <w:r w:rsidRPr="00F84FBE">
      <w:rPr>
        <w:rFonts w:ascii="Angsana New" w:hAnsi="Angsana New" w:hint="cs"/>
        <w:sz w:val="30"/>
        <w:szCs w:val="30"/>
      </w:rPr>
      <w:instrText xml:space="preserve"> PAGE   \* MERGEFORMAT </w:instrText>
    </w:r>
    <w:r w:rsidRPr="00F84FBE">
      <w:rPr>
        <w:rFonts w:ascii="Angsana New" w:hAnsi="Angsana New" w:hint="cs"/>
        <w:sz w:val="30"/>
        <w:szCs w:val="30"/>
      </w:rPr>
      <w:fldChar w:fldCharType="separate"/>
    </w:r>
    <w:r w:rsidRPr="00F84FBE">
      <w:rPr>
        <w:rFonts w:ascii="Angsana New" w:hAnsi="Angsana New" w:hint="cs"/>
        <w:noProof/>
        <w:sz w:val="30"/>
        <w:szCs w:val="30"/>
      </w:rPr>
      <w:t>4</w:t>
    </w:r>
    <w:r w:rsidR="00C90145" w:rsidRPr="00C90145">
      <w:rPr>
        <w:rFonts w:ascii="Angsana New" w:hAnsi="Angsana New" w:hint="cs"/>
        <w:noProof/>
        <w:sz w:val="30"/>
        <w:szCs w:val="30"/>
        <w:lang w:val="en-US"/>
      </w:rPr>
      <w:t>6</w:t>
    </w:r>
    <w:r w:rsidRPr="00F84FBE">
      <w:rPr>
        <w:rFonts w:ascii="Angsana New" w:hAnsi="Angsana New" w:hint="cs"/>
        <w:sz w:val="30"/>
        <w:szCs w:val="30"/>
      </w:rP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E9EB3" w14:textId="77777777" w:rsidR="00C36FFA" w:rsidRPr="005F1339" w:rsidRDefault="00C36FFA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C90145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511B3389" w14:textId="77777777" w:rsidR="00C36FFA" w:rsidRPr="00783104" w:rsidRDefault="00C36FFA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2D6A3" w14:textId="77777777" w:rsidR="00341046" w:rsidRPr="00F84FBE" w:rsidRDefault="00341046">
    <w:pPr>
      <w:pStyle w:val="Footer"/>
      <w:jc w:val="center"/>
      <w:rPr>
        <w:rFonts w:ascii="Angsana New" w:hAnsi="Angsana New"/>
        <w:sz w:val="30"/>
        <w:szCs w:val="30"/>
      </w:rPr>
    </w:pPr>
    <w:r w:rsidRPr="00F84FBE">
      <w:rPr>
        <w:rFonts w:ascii="Angsana New" w:hAnsi="Angsana New" w:hint="cs"/>
        <w:sz w:val="30"/>
        <w:szCs w:val="30"/>
      </w:rPr>
      <w:fldChar w:fldCharType="begin"/>
    </w:r>
    <w:r w:rsidRPr="00F84FBE">
      <w:rPr>
        <w:rFonts w:ascii="Angsana New" w:hAnsi="Angsana New" w:hint="cs"/>
        <w:sz w:val="30"/>
        <w:szCs w:val="30"/>
      </w:rPr>
      <w:instrText xml:space="preserve"> PAGE   \* MERGEFORMAT </w:instrText>
    </w:r>
    <w:r w:rsidRPr="00F84FBE">
      <w:rPr>
        <w:rFonts w:ascii="Angsana New" w:hAnsi="Angsana New" w:hint="cs"/>
        <w:sz w:val="30"/>
        <w:szCs w:val="30"/>
      </w:rPr>
      <w:fldChar w:fldCharType="separate"/>
    </w:r>
    <w:r w:rsidRPr="00F84FBE">
      <w:rPr>
        <w:rFonts w:ascii="Angsana New" w:hAnsi="Angsana New" w:hint="cs"/>
        <w:noProof/>
        <w:sz w:val="30"/>
        <w:szCs w:val="30"/>
      </w:rPr>
      <w:t>4</w:t>
    </w:r>
    <w:r w:rsidRPr="00C90145">
      <w:rPr>
        <w:rFonts w:ascii="Angsana New" w:hAnsi="Angsana New" w:hint="cs"/>
        <w:noProof/>
        <w:sz w:val="30"/>
        <w:szCs w:val="30"/>
        <w:lang w:val="en-US"/>
      </w:rPr>
      <w:t>6</w:t>
    </w:r>
    <w:r w:rsidRPr="00F84FBE">
      <w:rPr>
        <w:rFonts w:ascii="Angsana New" w:hAnsi="Angsana New" w:hint="cs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79594" w14:textId="11A1960C" w:rsidR="001D2E2E" w:rsidRPr="00AF45C4" w:rsidRDefault="001D2E2E" w:rsidP="00B64B9F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AF45C4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AF45C4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AF45C4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5</w:t>
    </w:r>
    <w:r w:rsidR="00C90145" w:rsidRPr="00C90145">
      <w:rPr>
        <w:rStyle w:val="PageNumber"/>
        <w:rFonts w:ascii="Angsana New" w:hAnsi="Angsana New" w:cs="Angsana New"/>
        <w:noProof/>
        <w:sz w:val="30"/>
        <w:szCs w:val="30"/>
        <w:lang w:val="en-US"/>
      </w:rPr>
      <w:t>2</w:t>
    </w:r>
    <w:r w:rsidRPr="00AF45C4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0021606" w14:textId="77777777" w:rsidR="001D2E2E" w:rsidRPr="00197075" w:rsidRDefault="001D2E2E" w:rsidP="00B64B9F">
    <w:pPr>
      <w:pStyle w:val="Footer"/>
      <w:rPr>
        <w:rFonts w:ascii="Angsana New" w:hAnsi="Angsana New"/>
        <w:i/>
        <w:iCs/>
        <w:sz w:val="24"/>
        <w:szCs w:val="24"/>
      </w:rPr>
    </w:pPr>
    <w:r w:rsidRPr="00197075">
      <w:rPr>
        <w:rFonts w:ascii="Angsana New" w:hAnsi="Angsana New"/>
        <w:i/>
        <w:iCs/>
        <w:sz w:val="24"/>
        <w:szCs w:val="24"/>
        <w:cs/>
      </w:rPr>
      <w:tab/>
    </w:r>
    <w:r w:rsidRPr="00197075">
      <w:rPr>
        <w:rFonts w:ascii="Angsana New" w:hAnsi="Angsana New" w:hint="cs"/>
        <w:i/>
        <w:iCs/>
        <w:sz w:val="24"/>
        <w:szCs w:val="24"/>
        <w:cs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6A990" w14:textId="3E4498C0" w:rsidR="001D2E2E" w:rsidRDefault="001D2E2E" w:rsidP="00707D8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="00C90145" w:rsidRPr="00C90145">
      <w:rPr>
        <w:rStyle w:val="PageNumber"/>
        <w:noProof/>
        <w:lang w:val="en-US"/>
      </w:rPr>
      <w:t>8</w:t>
    </w:r>
    <w:r>
      <w:rPr>
        <w:rStyle w:val="PageNumber"/>
      </w:rPr>
      <w:fldChar w:fldCharType="end"/>
    </w:r>
  </w:p>
  <w:p w14:paraId="22F3BAF4" w14:textId="77777777" w:rsidR="001D2E2E" w:rsidRDefault="001D2E2E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A86CF" w14:textId="220ECC69" w:rsidR="001D2E2E" w:rsidRPr="005F1339" w:rsidRDefault="001D2E2E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="00C90145" w:rsidRPr="00C90145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35C2A205" w14:textId="77777777" w:rsidR="001D2E2E" w:rsidRPr="00783104" w:rsidRDefault="001D2E2E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071B0" w14:textId="77777777" w:rsidR="006A30CE" w:rsidRPr="005F1339" w:rsidRDefault="006A30CE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C90145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1E0646A1" w14:textId="77777777" w:rsidR="006A30CE" w:rsidRPr="00783104" w:rsidRDefault="006A30CE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90828" w14:textId="77777777" w:rsidR="006A30CE" w:rsidRPr="005F1339" w:rsidRDefault="006A30CE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C90145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6CFAF08C" w14:textId="77777777" w:rsidR="006A30CE" w:rsidRPr="00783104" w:rsidRDefault="006A30CE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832B7" w14:textId="77777777" w:rsidR="00423B8B" w:rsidRPr="005F1339" w:rsidRDefault="00423B8B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C90145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6AFE750A" w14:textId="77777777" w:rsidR="00423B8B" w:rsidRPr="00783104" w:rsidRDefault="00423B8B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093D3" w14:textId="77777777" w:rsidR="00C36FFA" w:rsidRPr="005F1339" w:rsidRDefault="00C36FFA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C90145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0DA3D5FB" w14:textId="77777777" w:rsidR="00C36FFA" w:rsidRPr="00783104" w:rsidRDefault="00C36FFA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DE6301" w14:textId="77777777" w:rsidR="00736B87" w:rsidRDefault="00736B87">
      <w:r>
        <w:separator/>
      </w:r>
    </w:p>
  </w:footnote>
  <w:footnote w:type="continuationSeparator" w:id="0">
    <w:p w14:paraId="53913FD7" w14:textId="77777777" w:rsidR="00736B87" w:rsidRDefault="00736B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3E790" w14:textId="77777777" w:rsidR="001D2E2E" w:rsidRPr="00652214" w:rsidRDefault="001D2E2E" w:rsidP="0076238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652214"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 w:rsidRPr="00652214">
      <w:rPr>
        <w:rFonts w:ascii="Angsana New" w:hAnsi="Angsana New"/>
        <w:b/>
        <w:bCs/>
        <w:sz w:val="32"/>
        <w:szCs w:val="32"/>
      </w:rPr>
      <w:t>(</w:t>
    </w:r>
    <w:r w:rsidRPr="00652214">
      <w:rPr>
        <w:rFonts w:ascii="Angsana New" w:hAnsi="Angsana New"/>
        <w:b/>
        <w:bCs/>
        <w:sz w:val="32"/>
        <w:szCs w:val="32"/>
        <w:cs/>
      </w:rPr>
      <w:t>มหาชน</w:t>
    </w:r>
    <w:r w:rsidRPr="00652214">
      <w:rPr>
        <w:rFonts w:ascii="Angsana New" w:hAnsi="Angsana New"/>
        <w:b/>
        <w:bCs/>
        <w:sz w:val="32"/>
        <w:szCs w:val="32"/>
      </w:rPr>
      <w:t>)</w:t>
    </w:r>
  </w:p>
  <w:p w14:paraId="611777B8" w14:textId="77777777" w:rsidR="001D2E2E" w:rsidRPr="00652214" w:rsidRDefault="001D2E2E" w:rsidP="0076238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65221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C58CA26" w14:textId="06122082" w:rsidR="001D2E2E" w:rsidRPr="00652214" w:rsidRDefault="001D2E2E" w:rsidP="00762386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52214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C90145" w:rsidRPr="00C90145">
      <w:rPr>
        <w:rFonts w:ascii="Angsana New" w:hAnsi="Angsana New"/>
        <w:b/>
        <w:bCs/>
        <w:sz w:val="32"/>
        <w:szCs w:val="32"/>
        <w:lang w:val="en-US"/>
      </w:rPr>
      <w:t>31</w:t>
    </w:r>
    <w:r w:rsidRPr="00652214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="00C90145" w:rsidRPr="00C90145">
      <w:rPr>
        <w:rFonts w:ascii="Angsana New" w:hAnsi="Angsana New"/>
        <w:b/>
        <w:bCs/>
        <w:sz w:val="32"/>
        <w:szCs w:val="32"/>
        <w:lang w:val="en-US"/>
      </w:rPr>
      <w:t>256</w:t>
    </w:r>
    <w:r w:rsidR="002B0B55">
      <w:rPr>
        <w:rFonts w:ascii="Angsana New" w:hAnsi="Angsana New"/>
        <w:b/>
        <w:bCs/>
        <w:sz w:val="32"/>
        <w:szCs w:val="32"/>
        <w:lang w:val="en-US"/>
      </w:rPr>
      <w:t>7</w:t>
    </w:r>
  </w:p>
  <w:p w14:paraId="6385B95C" w14:textId="77777777" w:rsidR="001D2E2E" w:rsidRPr="00762386" w:rsidRDefault="001D2E2E">
    <w:pPr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1BE69" w14:textId="77777777" w:rsidR="001D2E2E" w:rsidRPr="00652214" w:rsidRDefault="001D2E2E" w:rsidP="007941E3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652214"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 w:rsidRPr="00652214">
      <w:rPr>
        <w:rFonts w:ascii="Angsana New" w:hAnsi="Angsana New"/>
        <w:b/>
        <w:bCs/>
        <w:sz w:val="32"/>
        <w:szCs w:val="32"/>
      </w:rPr>
      <w:t>(</w:t>
    </w:r>
    <w:r w:rsidRPr="00652214">
      <w:rPr>
        <w:rFonts w:ascii="Angsana New" w:hAnsi="Angsana New"/>
        <w:b/>
        <w:bCs/>
        <w:sz w:val="32"/>
        <w:szCs w:val="32"/>
        <w:cs/>
      </w:rPr>
      <w:t>มหาชน</w:t>
    </w:r>
    <w:r w:rsidRPr="00652214">
      <w:rPr>
        <w:rFonts w:ascii="Angsana New" w:hAnsi="Angsana New"/>
        <w:b/>
        <w:bCs/>
        <w:sz w:val="32"/>
        <w:szCs w:val="32"/>
      </w:rPr>
      <w:t>)</w:t>
    </w:r>
  </w:p>
  <w:p w14:paraId="01B2BF47" w14:textId="77777777" w:rsidR="001D2E2E" w:rsidRPr="00652214" w:rsidRDefault="001D2E2E" w:rsidP="007941E3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65221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160C775" w14:textId="79974EB9" w:rsidR="001D2E2E" w:rsidRPr="00652214" w:rsidRDefault="001D2E2E" w:rsidP="007941E3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52214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C90145" w:rsidRPr="00C90145">
      <w:rPr>
        <w:rFonts w:ascii="Angsana New" w:hAnsi="Angsana New"/>
        <w:b/>
        <w:bCs/>
        <w:sz w:val="32"/>
        <w:szCs w:val="32"/>
        <w:lang w:val="en-US"/>
      </w:rPr>
      <w:t>31</w:t>
    </w:r>
    <w:r w:rsidRPr="00652214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="00C90145" w:rsidRPr="00C90145">
      <w:rPr>
        <w:rFonts w:ascii="Angsana New" w:hAnsi="Angsana New"/>
        <w:b/>
        <w:bCs/>
        <w:sz w:val="32"/>
        <w:szCs w:val="32"/>
        <w:lang w:val="en-US"/>
      </w:rPr>
      <w:t>256</w:t>
    </w:r>
    <w:r w:rsidR="00615D22">
      <w:rPr>
        <w:rFonts w:ascii="Angsana New" w:hAnsi="Angsana New"/>
        <w:b/>
        <w:bCs/>
        <w:sz w:val="32"/>
        <w:szCs w:val="32"/>
        <w:lang w:val="en-US"/>
      </w:rPr>
      <w:t>7</w:t>
    </w:r>
  </w:p>
  <w:p w14:paraId="44BCF998" w14:textId="77777777" w:rsidR="001D2E2E" w:rsidRPr="003B152F" w:rsidRDefault="001D2E2E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448DA" w14:textId="77777777" w:rsidR="001D2E2E" w:rsidRPr="00652214" w:rsidRDefault="001D2E2E" w:rsidP="001E5C25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652214"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 w:rsidRPr="00652214">
      <w:rPr>
        <w:rFonts w:ascii="Angsana New" w:hAnsi="Angsana New"/>
        <w:b/>
        <w:bCs/>
        <w:sz w:val="32"/>
        <w:szCs w:val="32"/>
      </w:rPr>
      <w:t>(</w:t>
    </w:r>
    <w:r w:rsidRPr="00652214">
      <w:rPr>
        <w:rFonts w:ascii="Angsana New" w:hAnsi="Angsana New"/>
        <w:b/>
        <w:bCs/>
        <w:sz w:val="32"/>
        <w:szCs w:val="32"/>
        <w:cs/>
      </w:rPr>
      <w:t>มหาชน</w:t>
    </w:r>
    <w:r w:rsidRPr="00652214">
      <w:rPr>
        <w:rFonts w:ascii="Angsana New" w:hAnsi="Angsana New"/>
        <w:b/>
        <w:bCs/>
        <w:sz w:val="32"/>
        <w:szCs w:val="32"/>
      </w:rPr>
      <w:t>)</w:t>
    </w:r>
  </w:p>
  <w:p w14:paraId="39BB92BC" w14:textId="77777777" w:rsidR="001D2E2E" w:rsidRPr="00652214" w:rsidRDefault="001D2E2E" w:rsidP="001E5C25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65221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BF91155" w14:textId="64128295" w:rsidR="001D2E2E" w:rsidRPr="00652214" w:rsidRDefault="001D2E2E" w:rsidP="001E5C25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52214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C90145" w:rsidRPr="00C90145">
      <w:rPr>
        <w:rFonts w:ascii="Angsana New" w:hAnsi="Angsana New"/>
        <w:b/>
        <w:bCs/>
        <w:sz w:val="32"/>
        <w:szCs w:val="32"/>
        <w:lang w:val="en-US"/>
      </w:rPr>
      <w:t>31</w:t>
    </w:r>
    <w:r w:rsidRPr="00652214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="00C90145" w:rsidRPr="00C90145">
      <w:rPr>
        <w:rFonts w:ascii="Angsana New" w:hAnsi="Angsana New"/>
        <w:b/>
        <w:bCs/>
        <w:sz w:val="32"/>
        <w:szCs w:val="32"/>
        <w:lang w:val="en-US"/>
      </w:rPr>
      <w:t>256</w:t>
    </w:r>
    <w:r w:rsidR="00615D22">
      <w:rPr>
        <w:rFonts w:ascii="Angsana New" w:hAnsi="Angsana New"/>
        <w:b/>
        <w:bCs/>
        <w:sz w:val="32"/>
        <w:szCs w:val="32"/>
        <w:lang w:val="en-US"/>
      </w:rPr>
      <w:t>7</w:t>
    </w:r>
  </w:p>
  <w:p w14:paraId="4D1ADE51" w14:textId="77777777" w:rsidR="001D2E2E" w:rsidRPr="003B152F" w:rsidRDefault="001D2E2E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E531F" w14:textId="77777777" w:rsidR="001D2E2E" w:rsidRPr="00652214" w:rsidRDefault="001D2E2E" w:rsidP="007941E3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652214"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 w:rsidRPr="00652214">
      <w:rPr>
        <w:rFonts w:ascii="Angsana New" w:hAnsi="Angsana New"/>
        <w:b/>
        <w:bCs/>
        <w:sz w:val="32"/>
        <w:szCs w:val="32"/>
      </w:rPr>
      <w:t>(</w:t>
    </w:r>
    <w:r w:rsidRPr="00652214">
      <w:rPr>
        <w:rFonts w:ascii="Angsana New" w:hAnsi="Angsana New"/>
        <w:b/>
        <w:bCs/>
        <w:sz w:val="32"/>
        <w:szCs w:val="32"/>
        <w:cs/>
      </w:rPr>
      <w:t>มหาชน</w:t>
    </w:r>
    <w:r w:rsidRPr="00652214">
      <w:rPr>
        <w:rFonts w:ascii="Angsana New" w:hAnsi="Angsana New"/>
        <w:b/>
        <w:bCs/>
        <w:sz w:val="32"/>
        <w:szCs w:val="32"/>
      </w:rPr>
      <w:t>)</w:t>
    </w:r>
  </w:p>
  <w:p w14:paraId="3697B8FC" w14:textId="77777777" w:rsidR="001D2E2E" w:rsidRPr="00652214" w:rsidRDefault="001D2E2E" w:rsidP="007941E3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65221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5A06499" w14:textId="095C1157" w:rsidR="001D2E2E" w:rsidRPr="00652214" w:rsidRDefault="001D2E2E" w:rsidP="007941E3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52214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C90145" w:rsidRPr="00C90145">
      <w:rPr>
        <w:rFonts w:ascii="Angsana New" w:hAnsi="Angsana New"/>
        <w:b/>
        <w:bCs/>
        <w:sz w:val="32"/>
        <w:szCs w:val="32"/>
        <w:lang w:val="en-US"/>
      </w:rPr>
      <w:t>31</w:t>
    </w:r>
    <w:r w:rsidRPr="00652214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="00C90145" w:rsidRPr="00C90145">
      <w:rPr>
        <w:rFonts w:ascii="Angsana New" w:hAnsi="Angsana New"/>
        <w:b/>
        <w:bCs/>
        <w:sz w:val="32"/>
        <w:szCs w:val="32"/>
        <w:lang w:val="en-US"/>
      </w:rPr>
      <w:t>256</w:t>
    </w:r>
    <w:r w:rsidR="00913E2F">
      <w:rPr>
        <w:rFonts w:ascii="Angsana New" w:hAnsi="Angsana New"/>
        <w:b/>
        <w:bCs/>
        <w:sz w:val="32"/>
        <w:szCs w:val="32"/>
        <w:lang w:val="en-US"/>
      </w:rPr>
      <w:t>7</w:t>
    </w:r>
  </w:p>
  <w:p w14:paraId="2540459C" w14:textId="77777777" w:rsidR="001D2E2E" w:rsidRPr="003B152F" w:rsidRDefault="001D2E2E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2C650" w14:textId="77777777" w:rsidR="001D2E2E" w:rsidRPr="00652214" w:rsidRDefault="001D2E2E" w:rsidP="000447D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652214"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 w:rsidRPr="00652214">
      <w:rPr>
        <w:rFonts w:ascii="Angsana New" w:hAnsi="Angsana New"/>
        <w:b/>
        <w:bCs/>
        <w:sz w:val="32"/>
        <w:szCs w:val="32"/>
      </w:rPr>
      <w:t>(</w:t>
    </w:r>
    <w:r w:rsidRPr="00652214">
      <w:rPr>
        <w:rFonts w:ascii="Angsana New" w:hAnsi="Angsana New"/>
        <w:b/>
        <w:bCs/>
        <w:sz w:val="32"/>
        <w:szCs w:val="32"/>
        <w:cs/>
      </w:rPr>
      <w:t>มหาชน</w:t>
    </w:r>
    <w:r w:rsidRPr="00652214">
      <w:rPr>
        <w:rFonts w:ascii="Angsana New" w:hAnsi="Angsana New"/>
        <w:b/>
        <w:bCs/>
        <w:sz w:val="32"/>
        <w:szCs w:val="32"/>
      </w:rPr>
      <w:t>)</w:t>
    </w:r>
  </w:p>
  <w:p w14:paraId="433ECA39" w14:textId="77777777" w:rsidR="001D2E2E" w:rsidRPr="00652214" w:rsidRDefault="001D2E2E" w:rsidP="000447D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65221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AE0BA68" w14:textId="45036FB7" w:rsidR="001D2E2E" w:rsidRPr="00652214" w:rsidRDefault="001D2E2E" w:rsidP="000447D4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52214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C90145" w:rsidRPr="00C90145">
      <w:rPr>
        <w:rFonts w:ascii="Angsana New" w:hAnsi="Angsana New"/>
        <w:b/>
        <w:bCs/>
        <w:sz w:val="32"/>
        <w:szCs w:val="32"/>
        <w:lang w:val="en-US"/>
      </w:rPr>
      <w:t>31</w:t>
    </w:r>
    <w:r w:rsidRPr="00652214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="00C90145" w:rsidRPr="00C90145">
      <w:rPr>
        <w:rFonts w:ascii="Angsana New" w:hAnsi="Angsana New"/>
        <w:b/>
        <w:bCs/>
        <w:sz w:val="32"/>
        <w:szCs w:val="32"/>
        <w:lang w:val="en-US"/>
      </w:rPr>
      <w:t>256</w:t>
    </w:r>
    <w:r w:rsidR="00913E2F">
      <w:rPr>
        <w:rFonts w:ascii="Angsana New" w:hAnsi="Angsana New"/>
        <w:b/>
        <w:bCs/>
        <w:sz w:val="32"/>
        <w:szCs w:val="32"/>
        <w:lang w:val="en-US"/>
      </w:rPr>
      <w:t>7</w:t>
    </w:r>
  </w:p>
  <w:p w14:paraId="1F51E470" w14:textId="77777777" w:rsidR="001D2E2E" w:rsidRPr="000447D4" w:rsidRDefault="001D2E2E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828F1" w14:textId="77777777" w:rsidR="001D2E2E" w:rsidRPr="00652214" w:rsidRDefault="001D2E2E" w:rsidP="00EE57CA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652214"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 w:rsidRPr="00652214">
      <w:rPr>
        <w:rFonts w:ascii="Angsana New" w:hAnsi="Angsana New"/>
        <w:b/>
        <w:bCs/>
        <w:sz w:val="32"/>
        <w:szCs w:val="32"/>
      </w:rPr>
      <w:t>(</w:t>
    </w:r>
    <w:r w:rsidRPr="00652214">
      <w:rPr>
        <w:rFonts w:ascii="Angsana New" w:hAnsi="Angsana New"/>
        <w:b/>
        <w:bCs/>
        <w:sz w:val="32"/>
        <w:szCs w:val="32"/>
        <w:cs/>
      </w:rPr>
      <w:t>มหาชน</w:t>
    </w:r>
    <w:r w:rsidRPr="00652214">
      <w:rPr>
        <w:rFonts w:ascii="Angsana New" w:hAnsi="Angsana New"/>
        <w:b/>
        <w:bCs/>
        <w:sz w:val="32"/>
        <w:szCs w:val="32"/>
      </w:rPr>
      <w:t>)</w:t>
    </w:r>
  </w:p>
  <w:p w14:paraId="7107981D" w14:textId="77777777" w:rsidR="001D2E2E" w:rsidRPr="00652214" w:rsidRDefault="001D2E2E" w:rsidP="00EE57CA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65221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B638652" w14:textId="44AA9303" w:rsidR="001D2E2E" w:rsidRPr="00652214" w:rsidRDefault="001D2E2E" w:rsidP="00EE57CA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52214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C90145" w:rsidRPr="00C90145">
      <w:rPr>
        <w:rFonts w:ascii="Angsana New" w:hAnsi="Angsana New"/>
        <w:b/>
        <w:bCs/>
        <w:sz w:val="32"/>
        <w:szCs w:val="32"/>
        <w:lang w:val="en-US"/>
      </w:rPr>
      <w:t>31</w:t>
    </w:r>
    <w:r w:rsidRPr="00652214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="00C90145" w:rsidRPr="00C90145">
      <w:rPr>
        <w:rFonts w:ascii="Angsana New" w:hAnsi="Angsana New"/>
        <w:b/>
        <w:bCs/>
        <w:sz w:val="32"/>
        <w:szCs w:val="32"/>
        <w:lang w:val="en-US"/>
      </w:rPr>
      <w:t>256</w:t>
    </w:r>
    <w:r w:rsidR="00DC4647">
      <w:rPr>
        <w:rFonts w:ascii="Angsana New" w:hAnsi="Angsana New"/>
        <w:b/>
        <w:bCs/>
        <w:sz w:val="32"/>
        <w:szCs w:val="32"/>
        <w:lang w:val="en-US"/>
      </w:rPr>
      <w:t>7</w:t>
    </w:r>
  </w:p>
  <w:p w14:paraId="4424E64F" w14:textId="77777777" w:rsidR="001D2E2E" w:rsidRPr="000447D4" w:rsidRDefault="001D2E2E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27B9A" w14:textId="77777777" w:rsidR="001D2E2E" w:rsidRPr="00652214" w:rsidRDefault="001D2E2E" w:rsidP="000447D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652214"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 w:rsidRPr="00652214">
      <w:rPr>
        <w:rFonts w:ascii="Angsana New" w:hAnsi="Angsana New"/>
        <w:b/>
        <w:bCs/>
        <w:sz w:val="32"/>
        <w:szCs w:val="32"/>
      </w:rPr>
      <w:t>(</w:t>
    </w:r>
    <w:r w:rsidRPr="00652214">
      <w:rPr>
        <w:rFonts w:ascii="Angsana New" w:hAnsi="Angsana New"/>
        <w:b/>
        <w:bCs/>
        <w:sz w:val="32"/>
        <w:szCs w:val="32"/>
        <w:cs/>
      </w:rPr>
      <w:t>มหาชน</w:t>
    </w:r>
    <w:r w:rsidRPr="00652214">
      <w:rPr>
        <w:rFonts w:ascii="Angsana New" w:hAnsi="Angsana New"/>
        <w:b/>
        <w:bCs/>
        <w:sz w:val="32"/>
        <w:szCs w:val="32"/>
      </w:rPr>
      <w:t>)</w:t>
    </w:r>
  </w:p>
  <w:p w14:paraId="540C7D63" w14:textId="77777777" w:rsidR="001D2E2E" w:rsidRPr="00652214" w:rsidRDefault="001D2E2E" w:rsidP="000447D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65221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E3332E0" w14:textId="0770BAE3" w:rsidR="001D2E2E" w:rsidRPr="00652214" w:rsidRDefault="001D2E2E" w:rsidP="000447D4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52214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C90145" w:rsidRPr="00C90145">
      <w:rPr>
        <w:rFonts w:ascii="Angsana New" w:hAnsi="Angsana New"/>
        <w:b/>
        <w:bCs/>
        <w:sz w:val="32"/>
        <w:szCs w:val="32"/>
        <w:lang w:val="en-US"/>
      </w:rPr>
      <w:t>31</w:t>
    </w:r>
    <w:r w:rsidRPr="00652214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="00C90145" w:rsidRPr="00C90145">
      <w:rPr>
        <w:rFonts w:ascii="Angsana New" w:hAnsi="Angsana New"/>
        <w:b/>
        <w:bCs/>
        <w:sz w:val="32"/>
        <w:szCs w:val="32"/>
        <w:lang w:val="en-US"/>
      </w:rPr>
      <w:t>256</w:t>
    </w:r>
    <w:r w:rsidR="00DC4647">
      <w:rPr>
        <w:rFonts w:ascii="Angsana New" w:hAnsi="Angsana New"/>
        <w:b/>
        <w:bCs/>
        <w:sz w:val="32"/>
        <w:szCs w:val="32"/>
        <w:lang w:val="en-US"/>
      </w:rPr>
      <w:t>7</w:t>
    </w:r>
  </w:p>
  <w:p w14:paraId="0D33BB81" w14:textId="77777777" w:rsidR="001D2E2E" w:rsidRPr="000447D4" w:rsidRDefault="001D2E2E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75105D04"/>
    <w:lvl w:ilvl="0" w:tplc="E81AEC3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3716C"/>
    <w:multiLevelType w:val="singleLevel"/>
    <w:tmpl w:val="2C90EE4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4" w15:restartNumberingAfterBreak="0">
    <w:nsid w:val="15E11064"/>
    <w:multiLevelType w:val="hybridMultilevel"/>
    <w:tmpl w:val="5DC02074"/>
    <w:lvl w:ilvl="0" w:tplc="A92A5B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9590EDE"/>
    <w:multiLevelType w:val="hybridMultilevel"/>
    <w:tmpl w:val="04FA2B40"/>
    <w:lvl w:ilvl="0" w:tplc="E834C37C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FA05DE"/>
    <w:multiLevelType w:val="hybridMultilevel"/>
    <w:tmpl w:val="7A7EB6DC"/>
    <w:lvl w:ilvl="0" w:tplc="578271D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3EFA305C"/>
    <w:multiLevelType w:val="hybridMultilevel"/>
    <w:tmpl w:val="5DC02074"/>
    <w:lvl w:ilvl="0" w:tplc="A92A5B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47263C93"/>
    <w:multiLevelType w:val="multilevel"/>
    <w:tmpl w:val="86223D6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4A957ECA"/>
    <w:multiLevelType w:val="hybridMultilevel"/>
    <w:tmpl w:val="12D26994"/>
    <w:lvl w:ilvl="0" w:tplc="DB3AE802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4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3"/>
  </w:num>
  <w:num w:numId="2">
    <w:abstractNumId w:val="13"/>
  </w:num>
  <w:num w:numId="3">
    <w:abstractNumId w:val="0"/>
  </w:num>
  <w:num w:numId="4">
    <w:abstractNumId w:val="6"/>
  </w:num>
  <w:num w:numId="5">
    <w:abstractNumId w:val="15"/>
  </w:num>
  <w:num w:numId="6">
    <w:abstractNumId w:val="8"/>
  </w:num>
  <w:num w:numId="7">
    <w:abstractNumId w:val="16"/>
  </w:num>
  <w:num w:numId="8">
    <w:abstractNumId w:val="10"/>
  </w:num>
  <w:num w:numId="9">
    <w:abstractNumId w:val="2"/>
  </w:num>
  <w:num w:numId="10">
    <w:abstractNumId w:val="12"/>
  </w:num>
  <w:num w:numId="11">
    <w:abstractNumId w:val="18"/>
  </w:num>
  <w:num w:numId="12">
    <w:abstractNumId w:val="9"/>
  </w:num>
  <w:num w:numId="13">
    <w:abstractNumId w:val="17"/>
  </w:num>
  <w:num w:numId="14">
    <w:abstractNumId w:val="14"/>
  </w:num>
  <w:num w:numId="15">
    <w:abstractNumId w:val="7"/>
  </w:num>
  <w:num w:numId="16">
    <w:abstractNumId w:val="4"/>
  </w:num>
  <w:num w:numId="17">
    <w:abstractNumId w:val="1"/>
  </w:num>
  <w:num w:numId="18">
    <w:abstractNumId w:val="11"/>
    <w:lvlOverride w:ilvl="0">
      <w:lvl w:ilvl="0">
        <w:start w:val="1"/>
        <w:numFmt w:val="decimal"/>
        <w:lvlText w:val="%1"/>
        <w:lvlJc w:val="left"/>
        <w:pPr>
          <w:tabs>
            <w:tab w:val="num" w:pos="518"/>
          </w:tabs>
          <w:ind w:left="518" w:hanging="518"/>
        </w:pPr>
        <w:rPr>
          <w:rFonts w:hint="default"/>
          <w:b/>
          <w:i w:val="0"/>
          <w:color w:val="auto"/>
          <w:sz w:val="30"/>
        </w:rPr>
      </w:lvl>
    </w:lvlOverride>
    <w:lvlOverride w:ilvl="1">
      <w:lvl w:ilvl="1">
        <w:start w:val="1"/>
        <w:numFmt w:val="thaiLetters"/>
        <w:lvlText w:val="(%2)"/>
        <w:lvlJc w:val="left"/>
        <w:pPr>
          <w:tabs>
            <w:tab w:val="num" w:pos="504"/>
          </w:tabs>
          <w:ind w:left="504" w:hanging="504"/>
        </w:pPr>
        <w:rPr>
          <w:rFonts w:ascii="Angsana New" w:hAnsi="Angsana New" w:cs="Angsana New" w:hint="default"/>
          <w:b/>
          <w:bCs/>
          <w:i w:val="0"/>
          <w:iCs/>
          <w:sz w:val="30"/>
          <w:szCs w:val="30"/>
        </w:rPr>
      </w:lvl>
    </w:lvlOverride>
    <w:lvlOverride w:ilvl="2">
      <w:lvl w:ilvl="2">
        <w:start w:val="1"/>
        <w:numFmt w:val="decimal"/>
        <w:lvlText w:val="(%2.%3)"/>
        <w:lvlJc w:val="left"/>
        <w:pPr>
          <w:tabs>
            <w:tab w:val="num" w:pos="1224"/>
          </w:tabs>
          <w:ind w:left="1008" w:hanging="504"/>
        </w:pPr>
        <w:rPr>
          <w:rFonts w:ascii="Angsana New" w:hAnsi="Angsana New" w:cs="Angsana New" w:hint="cs"/>
          <w:b w:val="0"/>
          <w:bCs w:val="0"/>
          <w:i/>
          <w:iCs/>
          <w:sz w:val="30"/>
          <w:szCs w:val="30"/>
          <w:lang w:bidi="th-TH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728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232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736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24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744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320"/>
          </w:tabs>
          <w:ind w:left="4320" w:hanging="1440"/>
        </w:pPr>
        <w:rPr>
          <w:rFonts w:hint="default"/>
        </w:rPr>
      </w:lvl>
    </w:lvlOverride>
  </w:num>
  <w:num w:numId="19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90D"/>
    <w:rsid w:val="00000335"/>
    <w:rsid w:val="0000078F"/>
    <w:rsid w:val="00000F8C"/>
    <w:rsid w:val="000012CD"/>
    <w:rsid w:val="000012E7"/>
    <w:rsid w:val="00001529"/>
    <w:rsid w:val="00001545"/>
    <w:rsid w:val="0000189F"/>
    <w:rsid w:val="0000192A"/>
    <w:rsid w:val="00001ED7"/>
    <w:rsid w:val="000020CA"/>
    <w:rsid w:val="000022E5"/>
    <w:rsid w:val="00002345"/>
    <w:rsid w:val="00002555"/>
    <w:rsid w:val="00002A12"/>
    <w:rsid w:val="00002FB0"/>
    <w:rsid w:val="00003865"/>
    <w:rsid w:val="0000386E"/>
    <w:rsid w:val="000038AD"/>
    <w:rsid w:val="00003987"/>
    <w:rsid w:val="00004B2A"/>
    <w:rsid w:val="00005067"/>
    <w:rsid w:val="000058DD"/>
    <w:rsid w:val="0000597A"/>
    <w:rsid w:val="000069C5"/>
    <w:rsid w:val="00010106"/>
    <w:rsid w:val="00010D8C"/>
    <w:rsid w:val="00010E75"/>
    <w:rsid w:val="00010E80"/>
    <w:rsid w:val="000111AC"/>
    <w:rsid w:val="000111BA"/>
    <w:rsid w:val="0001130D"/>
    <w:rsid w:val="00011441"/>
    <w:rsid w:val="00011C0D"/>
    <w:rsid w:val="0001204B"/>
    <w:rsid w:val="000126F5"/>
    <w:rsid w:val="0001281E"/>
    <w:rsid w:val="00012CB7"/>
    <w:rsid w:val="000133B5"/>
    <w:rsid w:val="00013BF3"/>
    <w:rsid w:val="00013DDC"/>
    <w:rsid w:val="0001434A"/>
    <w:rsid w:val="00014847"/>
    <w:rsid w:val="00014B14"/>
    <w:rsid w:val="00014F23"/>
    <w:rsid w:val="00015284"/>
    <w:rsid w:val="00015504"/>
    <w:rsid w:val="000156DB"/>
    <w:rsid w:val="00015825"/>
    <w:rsid w:val="00015BAC"/>
    <w:rsid w:val="00015EBE"/>
    <w:rsid w:val="00015F51"/>
    <w:rsid w:val="000163D1"/>
    <w:rsid w:val="00016671"/>
    <w:rsid w:val="00017288"/>
    <w:rsid w:val="0001799F"/>
    <w:rsid w:val="00017E77"/>
    <w:rsid w:val="00020390"/>
    <w:rsid w:val="000204EF"/>
    <w:rsid w:val="00020CA8"/>
    <w:rsid w:val="00020E93"/>
    <w:rsid w:val="00021194"/>
    <w:rsid w:val="000222DE"/>
    <w:rsid w:val="00023370"/>
    <w:rsid w:val="00023982"/>
    <w:rsid w:val="00023ED8"/>
    <w:rsid w:val="000243BD"/>
    <w:rsid w:val="000243BE"/>
    <w:rsid w:val="00024463"/>
    <w:rsid w:val="0002449B"/>
    <w:rsid w:val="00024D17"/>
    <w:rsid w:val="00025631"/>
    <w:rsid w:val="000260E3"/>
    <w:rsid w:val="00026799"/>
    <w:rsid w:val="00027061"/>
    <w:rsid w:val="000272E1"/>
    <w:rsid w:val="00027794"/>
    <w:rsid w:val="00027A79"/>
    <w:rsid w:val="00027DE4"/>
    <w:rsid w:val="00030579"/>
    <w:rsid w:val="00030C59"/>
    <w:rsid w:val="00031094"/>
    <w:rsid w:val="000312E1"/>
    <w:rsid w:val="00031A9A"/>
    <w:rsid w:val="00031FF6"/>
    <w:rsid w:val="0003349D"/>
    <w:rsid w:val="00033521"/>
    <w:rsid w:val="00033C00"/>
    <w:rsid w:val="00033CF6"/>
    <w:rsid w:val="00033FB7"/>
    <w:rsid w:val="0003466D"/>
    <w:rsid w:val="000349C1"/>
    <w:rsid w:val="00034DD4"/>
    <w:rsid w:val="00035283"/>
    <w:rsid w:val="000357D4"/>
    <w:rsid w:val="0003580F"/>
    <w:rsid w:val="000365FF"/>
    <w:rsid w:val="000366B2"/>
    <w:rsid w:val="000368A9"/>
    <w:rsid w:val="00036EAC"/>
    <w:rsid w:val="000376ED"/>
    <w:rsid w:val="000377F8"/>
    <w:rsid w:val="00037A93"/>
    <w:rsid w:val="00040B14"/>
    <w:rsid w:val="00040C6E"/>
    <w:rsid w:val="00040DDC"/>
    <w:rsid w:val="00041977"/>
    <w:rsid w:val="00041991"/>
    <w:rsid w:val="00041ADF"/>
    <w:rsid w:val="00041C1E"/>
    <w:rsid w:val="00041E38"/>
    <w:rsid w:val="000425A0"/>
    <w:rsid w:val="00042827"/>
    <w:rsid w:val="00042D05"/>
    <w:rsid w:val="000432C0"/>
    <w:rsid w:val="00043CAC"/>
    <w:rsid w:val="00043EF5"/>
    <w:rsid w:val="00043FFD"/>
    <w:rsid w:val="0004424A"/>
    <w:rsid w:val="000442A9"/>
    <w:rsid w:val="000447D4"/>
    <w:rsid w:val="0004494A"/>
    <w:rsid w:val="00044BCF"/>
    <w:rsid w:val="00045A36"/>
    <w:rsid w:val="00045ABE"/>
    <w:rsid w:val="00045D18"/>
    <w:rsid w:val="00047141"/>
    <w:rsid w:val="00047360"/>
    <w:rsid w:val="00047703"/>
    <w:rsid w:val="000478D1"/>
    <w:rsid w:val="00047A3C"/>
    <w:rsid w:val="00050217"/>
    <w:rsid w:val="00050DA1"/>
    <w:rsid w:val="00051E1F"/>
    <w:rsid w:val="00051EA9"/>
    <w:rsid w:val="00052275"/>
    <w:rsid w:val="000523AA"/>
    <w:rsid w:val="00052A3B"/>
    <w:rsid w:val="000532D8"/>
    <w:rsid w:val="00053CF4"/>
    <w:rsid w:val="00054178"/>
    <w:rsid w:val="000541F5"/>
    <w:rsid w:val="0005421C"/>
    <w:rsid w:val="00054338"/>
    <w:rsid w:val="0005446C"/>
    <w:rsid w:val="00054A64"/>
    <w:rsid w:val="00054F43"/>
    <w:rsid w:val="00054F85"/>
    <w:rsid w:val="00055057"/>
    <w:rsid w:val="000555B5"/>
    <w:rsid w:val="00055A16"/>
    <w:rsid w:val="00055E3D"/>
    <w:rsid w:val="00055EBD"/>
    <w:rsid w:val="000560C8"/>
    <w:rsid w:val="0005681B"/>
    <w:rsid w:val="00056886"/>
    <w:rsid w:val="00056A2E"/>
    <w:rsid w:val="00056A98"/>
    <w:rsid w:val="00057241"/>
    <w:rsid w:val="00057275"/>
    <w:rsid w:val="00057BB0"/>
    <w:rsid w:val="000600D4"/>
    <w:rsid w:val="0006018F"/>
    <w:rsid w:val="000605C6"/>
    <w:rsid w:val="00060A6A"/>
    <w:rsid w:val="00060D2C"/>
    <w:rsid w:val="00060FC7"/>
    <w:rsid w:val="0006145A"/>
    <w:rsid w:val="0006182F"/>
    <w:rsid w:val="00061C01"/>
    <w:rsid w:val="00061D66"/>
    <w:rsid w:val="00061F71"/>
    <w:rsid w:val="0006238D"/>
    <w:rsid w:val="00062A4B"/>
    <w:rsid w:val="00062BE0"/>
    <w:rsid w:val="000636E1"/>
    <w:rsid w:val="00063C6C"/>
    <w:rsid w:val="00064700"/>
    <w:rsid w:val="00064EB6"/>
    <w:rsid w:val="00065067"/>
    <w:rsid w:val="0006596A"/>
    <w:rsid w:val="00065CE9"/>
    <w:rsid w:val="000661F3"/>
    <w:rsid w:val="000662BC"/>
    <w:rsid w:val="00066384"/>
    <w:rsid w:val="000663B1"/>
    <w:rsid w:val="000666B5"/>
    <w:rsid w:val="000666BC"/>
    <w:rsid w:val="00066B6D"/>
    <w:rsid w:val="00066F14"/>
    <w:rsid w:val="00067086"/>
    <w:rsid w:val="0006736C"/>
    <w:rsid w:val="00067592"/>
    <w:rsid w:val="000676AE"/>
    <w:rsid w:val="0006783E"/>
    <w:rsid w:val="00067A43"/>
    <w:rsid w:val="00067E32"/>
    <w:rsid w:val="000709E4"/>
    <w:rsid w:val="00070D97"/>
    <w:rsid w:val="00070F5D"/>
    <w:rsid w:val="00071866"/>
    <w:rsid w:val="000718EB"/>
    <w:rsid w:val="00071AA4"/>
    <w:rsid w:val="00071B4B"/>
    <w:rsid w:val="00072273"/>
    <w:rsid w:val="00073437"/>
    <w:rsid w:val="000735A2"/>
    <w:rsid w:val="00073675"/>
    <w:rsid w:val="0007424E"/>
    <w:rsid w:val="0007484E"/>
    <w:rsid w:val="00074AD9"/>
    <w:rsid w:val="00074D70"/>
    <w:rsid w:val="00075DAB"/>
    <w:rsid w:val="00076258"/>
    <w:rsid w:val="00076313"/>
    <w:rsid w:val="000764BA"/>
    <w:rsid w:val="000768ED"/>
    <w:rsid w:val="00076B23"/>
    <w:rsid w:val="00077491"/>
    <w:rsid w:val="00077A6D"/>
    <w:rsid w:val="00077D74"/>
    <w:rsid w:val="0008127D"/>
    <w:rsid w:val="000813FA"/>
    <w:rsid w:val="0008163F"/>
    <w:rsid w:val="0008210E"/>
    <w:rsid w:val="00082771"/>
    <w:rsid w:val="00082999"/>
    <w:rsid w:val="000830D6"/>
    <w:rsid w:val="00083307"/>
    <w:rsid w:val="000838FF"/>
    <w:rsid w:val="00083A11"/>
    <w:rsid w:val="00083F87"/>
    <w:rsid w:val="00084083"/>
    <w:rsid w:val="00084CAD"/>
    <w:rsid w:val="00085023"/>
    <w:rsid w:val="0008588E"/>
    <w:rsid w:val="00085C94"/>
    <w:rsid w:val="0008644D"/>
    <w:rsid w:val="000870EB"/>
    <w:rsid w:val="00087B1D"/>
    <w:rsid w:val="00087C95"/>
    <w:rsid w:val="00087FF7"/>
    <w:rsid w:val="000904A3"/>
    <w:rsid w:val="000906D6"/>
    <w:rsid w:val="00090A95"/>
    <w:rsid w:val="00090AAA"/>
    <w:rsid w:val="00090B74"/>
    <w:rsid w:val="0009163D"/>
    <w:rsid w:val="000918CC"/>
    <w:rsid w:val="00091D4C"/>
    <w:rsid w:val="00091F0B"/>
    <w:rsid w:val="00091FC3"/>
    <w:rsid w:val="00093C9D"/>
    <w:rsid w:val="00093CB7"/>
    <w:rsid w:val="00094005"/>
    <w:rsid w:val="0009430C"/>
    <w:rsid w:val="00094689"/>
    <w:rsid w:val="00094A0A"/>
    <w:rsid w:val="00094EA7"/>
    <w:rsid w:val="0009536F"/>
    <w:rsid w:val="0009540F"/>
    <w:rsid w:val="00095487"/>
    <w:rsid w:val="00095625"/>
    <w:rsid w:val="000959E6"/>
    <w:rsid w:val="00095EB7"/>
    <w:rsid w:val="00096425"/>
    <w:rsid w:val="000968CA"/>
    <w:rsid w:val="00096A6F"/>
    <w:rsid w:val="00096D83"/>
    <w:rsid w:val="00096FAA"/>
    <w:rsid w:val="000970E8"/>
    <w:rsid w:val="00097395"/>
    <w:rsid w:val="000974AC"/>
    <w:rsid w:val="00097F50"/>
    <w:rsid w:val="000A0332"/>
    <w:rsid w:val="000A086E"/>
    <w:rsid w:val="000A0F84"/>
    <w:rsid w:val="000A1208"/>
    <w:rsid w:val="000A16AE"/>
    <w:rsid w:val="000A26AD"/>
    <w:rsid w:val="000A2868"/>
    <w:rsid w:val="000A3375"/>
    <w:rsid w:val="000A39D8"/>
    <w:rsid w:val="000A3DDF"/>
    <w:rsid w:val="000A4224"/>
    <w:rsid w:val="000A60FA"/>
    <w:rsid w:val="000A64C2"/>
    <w:rsid w:val="000A6632"/>
    <w:rsid w:val="000A6CCE"/>
    <w:rsid w:val="000A6E30"/>
    <w:rsid w:val="000A799D"/>
    <w:rsid w:val="000A7A85"/>
    <w:rsid w:val="000A7B77"/>
    <w:rsid w:val="000B05CE"/>
    <w:rsid w:val="000B0B0E"/>
    <w:rsid w:val="000B0FF5"/>
    <w:rsid w:val="000B1007"/>
    <w:rsid w:val="000B11F0"/>
    <w:rsid w:val="000B1654"/>
    <w:rsid w:val="000B19A0"/>
    <w:rsid w:val="000B2BDA"/>
    <w:rsid w:val="000B34FE"/>
    <w:rsid w:val="000B44EF"/>
    <w:rsid w:val="000B46A4"/>
    <w:rsid w:val="000B4ABA"/>
    <w:rsid w:val="000B558C"/>
    <w:rsid w:val="000B55F2"/>
    <w:rsid w:val="000B5971"/>
    <w:rsid w:val="000B5BAD"/>
    <w:rsid w:val="000B5EB0"/>
    <w:rsid w:val="000B5EDF"/>
    <w:rsid w:val="000B6256"/>
    <w:rsid w:val="000B67A1"/>
    <w:rsid w:val="000B74D0"/>
    <w:rsid w:val="000B7A00"/>
    <w:rsid w:val="000B7C93"/>
    <w:rsid w:val="000C047A"/>
    <w:rsid w:val="000C079C"/>
    <w:rsid w:val="000C07E2"/>
    <w:rsid w:val="000C0822"/>
    <w:rsid w:val="000C08CE"/>
    <w:rsid w:val="000C0D7E"/>
    <w:rsid w:val="000C10D3"/>
    <w:rsid w:val="000C1C41"/>
    <w:rsid w:val="000C2179"/>
    <w:rsid w:val="000C2184"/>
    <w:rsid w:val="000C2838"/>
    <w:rsid w:val="000C2EA8"/>
    <w:rsid w:val="000C314E"/>
    <w:rsid w:val="000C3217"/>
    <w:rsid w:val="000C336D"/>
    <w:rsid w:val="000C3DFC"/>
    <w:rsid w:val="000C3FEC"/>
    <w:rsid w:val="000C494E"/>
    <w:rsid w:val="000C4AA0"/>
    <w:rsid w:val="000C4BDC"/>
    <w:rsid w:val="000C4CB5"/>
    <w:rsid w:val="000C4F27"/>
    <w:rsid w:val="000C5891"/>
    <w:rsid w:val="000C5975"/>
    <w:rsid w:val="000C61C5"/>
    <w:rsid w:val="000C6B27"/>
    <w:rsid w:val="000C6F9C"/>
    <w:rsid w:val="000C72DF"/>
    <w:rsid w:val="000C7569"/>
    <w:rsid w:val="000C7BD7"/>
    <w:rsid w:val="000C7F73"/>
    <w:rsid w:val="000D0218"/>
    <w:rsid w:val="000D035B"/>
    <w:rsid w:val="000D03F2"/>
    <w:rsid w:val="000D095F"/>
    <w:rsid w:val="000D1060"/>
    <w:rsid w:val="000D108A"/>
    <w:rsid w:val="000D25FB"/>
    <w:rsid w:val="000D2AEC"/>
    <w:rsid w:val="000D31E2"/>
    <w:rsid w:val="000D3653"/>
    <w:rsid w:val="000D3828"/>
    <w:rsid w:val="000D3C96"/>
    <w:rsid w:val="000D3D8A"/>
    <w:rsid w:val="000D4C4C"/>
    <w:rsid w:val="000D4C8D"/>
    <w:rsid w:val="000D558E"/>
    <w:rsid w:val="000D5612"/>
    <w:rsid w:val="000D59A8"/>
    <w:rsid w:val="000D5A3D"/>
    <w:rsid w:val="000D5B76"/>
    <w:rsid w:val="000D61B3"/>
    <w:rsid w:val="000D635B"/>
    <w:rsid w:val="000D63FA"/>
    <w:rsid w:val="000D79E9"/>
    <w:rsid w:val="000D7CD8"/>
    <w:rsid w:val="000E016F"/>
    <w:rsid w:val="000E0514"/>
    <w:rsid w:val="000E0A85"/>
    <w:rsid w:val="000E0E7C"/>
    <w:rsid w:val="000E1057"/>
    <w:rsid w:val="000E133F"/>
    <w:rsid w:val="000E184E"/>
    <w:rsid w:val="000E1B9F"/>
    <w:rsid w:val="000E27CB"/>
    <w:rsid w:val="000E2A0D"/>
    <w:rsid w:val="000E2E36"/>
    <w:rsid w:val="000E2ED5"/>
    <w:rsid w:val="000E2F60"/>
    <w:rsid w:val="000E406E"/>
    <w:rsid w:val="000E41BD"/>
    <w:rsid w:val="000E4A2F"/>
    <w:rsid w:val="000E4A4D"/>
    <w:rsid w:val="000E4E4A"/>
    <w:rsid w:val="000E4F73"/>
    <w:rsid w:val="000E5223"/>
    <w:rsid w:val="000E5785"/>
    <w:rsid w:val="000E5DE5"/>
    <w:rsid w:val="000E5ECE"/>
    <w:rsid w:val="000E6146"/>
    <w:rsid w:val="000E62CF"/>
    <w:rsid w:val="000E6576"/>
    <w:rsid w:val="000E6722"/>
    <w:rsid w:val="000E68AA"/>
    <w:rsid w:val="000E6A36"/>
    <w:rsid w:val="000E6DE1"/>
    <w:rsid w:val="000E6ED6"/>
    <w:rsid w:val="000E71DB"/>
    <w:rsid w:val="000E777F"/>
    <w:rsid w:val="000E7DB7"/>
    <w:rsid w:val="000E7E9E"/>
    <w:rsid w:val="000F0E73"/>
    <w:rsid w:val="000F113B"/>
    <w:rsid w:val="000F1227"/>
    <w:rsid w:val="000F1441"/>
    <w:rsid w:val="000F188D"/>
    <w:rsid w:val="000F19D8"/>
    <w:rsid w:val="000F1EC4"/>
    <w:rsid w:val="000F2010"/>
    <w:rsid w:val="000F24D8"/>
    <w:rsid w:val="000F33A5"/>
    <w:rsid w:val="000F34E3"/>
    <w:rsid w:val="000F3D6C"/>
    <w:rsid w:val="000F3E5E"/>
    <w:rsid w:val="000F4826"/>
    <w:rsid w:val="000F4D60"/>
    <w:rsid w:val="000F4FE5"/>
    <w:rsid w:val="000F5174"/>
    <w:rsid w:val="000F52B6"/>
    <w:rsid w:val="000F584E"/>
    <w:rsid w:val="000F5FE3"/>
    <w:rsid w:val="000F6051"/>
    <w:rsid w:val="000F61E5"/>
    <w:rsid w:val="000F669E"/>
    <w:rsid w:val="000F6A35"/>
    <w:rsid w:val="000F7399"/>
    <w:rsid w:val="000F76F8"/>
    <w:rsid w:val="000F7CA6"/>
    <w:rsid w:val="00100376"/>
    <w:rsid w:val="00100659"/>
    <w:rsid w:val="00100765"/>
    <w:rsid w:val="00100945"/>
    <w:rsid w:val="00100D10"/>
    <w:rsid w:val="00100EF5"/>
    <w:rsid w:val="00101533"/>
    <w:rsid w:val="001020EB"/>
    <w:rsid w:val="00102400"/>
    <w:rsid w:val="0010307A"/>
    <w:rsid w:val="0010318D"/>
    <w:rsid w:val="00103F74"/>
    <w:rsid w:val="00104544"/>
    <w:rsid w:val="001045E7"/>
    <w:rsid w:val="001047B3"/>
    <w:rsid w:val="00104BEB"/>
    <w:rsid w:val="00104C2E"/>
    <w:rsid w:val="0010519B"/>
    <w:rsid w:val="001055CD"/>
    <w:rsid w:val="0010579C"/>
    <w:rsid w:val="001058D7"/>
    <w:rsid w:val="00105963"/>
    <w:rsid w:val="001059AE"/>
    <w:rsid w:val="00106056"/>
    <w:rsid w:val="00106803"/>
    <w:rsid w:val="001068DF"/>
    <w:rsid w:val="00106AB9"/>
    <w:rsid w:val="00106DAB"/>
    <w:rsid w:val="00106DE7"/>
    <w:rsid w:val="00107413"/>
    <w:rsid w:val="0010767E"/>
    <w:rsid w:val="001100A9"/>
    <w:rsid w:val="001106DF"/>
    <w:rsid w:val="0011081B"/>
    <w:rsid w:val="00110841"/>
    <w:rsid w:val="001109B3"/>
    <w:rsid w:val="00110B31"/>
    <w:rsid w:val="00111AC6"/>
    <w:rsid w:val="00111D11"/>
    <w:rsid w:val="00111F5F"/>
    <w:rsid w:val="0011211E"/>
    <w:rsid w:val="001123C8"/>
    <w:rsid w:val="00112597"/>
    <w:rsid w:val="001129E2"/>
    <w:rsid w:val="00112C6E"/>
    <w:rsid w:val="00112F0F"/>
    <w:rsid w:val="001131EC"/>
    <w:rsid w:val="00113DCC"/>
    <w:rsid w:val="00114182"/>
    <w:rsid w:val="0011436D"/>
    <w:rsid w:val="00114B36"/>
    <w:rsid w:val="00115679"/>
    <w:rsid w:val="00115BA5"/>
    <w:rsid w:val="00115EEB"/>
    <w:rsid w:val="00115FD5"/>
    <w:rsid w:val="0011612F"/>
    <w:rsid w:val="0011622A"/>
    <w:rsid w:val="001171D2"/>
    <w:rsid w:val="00117CCA"/>
    <w:rsid w:val="00117D53"/>
    <w:rsid w:val="00117E04"/>
    <w:rsid w:val="001201BA"/>
    <w:rsid w:val="001202DF"/>
    <w:rsid w:val="001208AC"/>
    <w:rsid w:val="001211FE"/>
    <w:rsid w:val="00121445"/>
    <w:rsid w:val="0012160D"/>
    <w:rsid w:val="001222B6"/>
    <w:rsid w:val="001226B7"/>
    <w:rsid w:val="0012280D"/>
    <w:rsid w:val="00122A14"/>
    <w:rsid w:val="00122B70"/>
    <w:rsid w:val="001234CC"/>
    <w:rsid w:val="00123C73"/>
    <w:rsid w:val="00123EF5"/>
    <w:rsid w:val="00124262"/>
    <w:rsid w:val="00124CF9"/>
    <w:rsid w:val="001254C5"/>
    <w:rsid w:val="001262D7"/>
    <w:rsid w:val="001265CC"/>
    <w:rsid w:val="001269F7"/>
    <w:rsid w:val="00126A6B"/>
    <w:rsid w:val="00126C44"/>
    <w:rsid w:val="00126D7D"/>
    <w:rsid w:val="0012734A"/>
    <w:rsid w:val="00127462"/>
    <w:rsid w:val="00127505"/>
    <w:rsid w:val="00127632"/>
    <w:rsid w:val="001276A8"/>
    <w:rsid w:val="001277FA"/>
    <w:rsid w:val="00127930"/>
    <w:rsid w:val="00127A76"/>
    <w:rsid w:val="00130D41"/>
    <w:rsid w:val="001312B8"/>
    <w:rsid w:val="0013165C"/>
    <w:rsid w:val="00131687"/>
    <w:rsid w:val="001319F1"/>
    <w:rsid w:val="00131D9A"/>
    <w:rsid w:val="00132935"/>
    <w:rsid w:val="00132BB0"/>
    <w:rsid w:val="00133117"/>
    <w:rsid w:val="001332EC"/>
    <w:rsid w:val="0013333E"/>
    <w:rsid w:val="0013335C"/>
    <w:rsid w:val="00133400"/>
    <w:rsid w:val="001339F4"/>
    <w:rsid w:val="001340DE"/>
    <w:rsid w:val="001341A0"/>
    <w:rsid w:val="001341A4"/>
    <w:rsid w:val="0013458A"/>
    <w:rsid w:val="0013476B"/>
    <w:rsid w:val="001348B6"/>
    <w:rsid w:val="00134B5C"/>
    <w:rsid w:val="00134CE2"/>
    <w:rsid w:val="0013548D"/>
    <w:rsid w:val="001356B0"/>
    <w:rsid w:val="001362A4"/>
    <w:rsid w:val="00136373"/>
    <w:rsid w:val="001364D2"/>
    <w:rsid w:val="00136BB0"/>
    <w:rsid w:val="00136FA4"/>
    <w:rsid w:val="001375D3"/>
    <w:rsid w:val="00137605"/>
    <w:rsid w:val="00137672"/>
    <w:rsid w:val="00137C9E"/>
    <w:rsid w:val="0014011C"/>
    <w:rsid w:val="0014023E"/>
    <w:rsid w:val="00140A4F"/>
    <w:rsid w:val="00140F12"/>
    <w:rsid w:val="00140F50"/>
    <w:rsid w:val="001419F7"/>
    <w:rsid w:val="00141CCA"/>
    <w:rsid w:val="00141E1A"/>
    <w:rsid w:val="00141E38"/>
    <w:rsid w:val="001425FE"/>
    <w:rsid w:val="0014275E"/>
    <w:rsid w:val="001436C4"/>
    <w:rsid w:val="00143712"/>
    <w:rsid w:val="001437A4"/>
    <w:rsid w:val="00143A76"/>
    <w:rsid w:val="00143A89"/>
    <w:rsid w:val="00143C1A"/>
    <w:rsid w:val="00143DCC"/>
    <w:rsid w:val="00143E09"/>
    <w:rsid w:val="00144287"/>
    <w:rsid w:val="001445A8"/>
    <w:rsid w:val="00144782"/>
    <w:rsid w:val="00144836"/>
    <w:rsid w:val="00144C6F"/>
    <w:rsid w:val="0014511C"/>
    <w:rsid w:val="001456ED"/>
    <w:rsid w:val="00145B94"/>
    <w:rsid w:val="00145DEF"/>
    <w:rsid w:val="00146499"/>
    <w:rsid w:val="00146743"/>
    <w:rsid w:val="00146778"/>
    <w:rsid w:val="00146A44"/>
    <w:rsid w:val="00146AB9"/>
    <w:rsid w:val="001471D5"/>
    <w:rsid w:val="00147756"/>
    <w:rsid w:val="001478C6"/>
    <w:rsid w:val="00147BB2"/>
    <w:rsid w:val="00147C9B"/>
    <w:rsid w:val="0015016A"/>
    <w:rsid w:val="001508BA"/>
    <w:rsid w:val="001509C1"/>
    <w:rsid w:val="001509E3"/>
    <w:rsid w:val="00150D83"/>
    <w:rsid w:val="00150E04"/>
    <w:rsid w:val="00151402"/>
    <w:rsid w:val="0015163E"/>
    <w:rsid w:val="00151641"/>
    <w:rsid w:val="001516B7"/>
    <w:rsid w:val="00151A4D"/>
    <w:rsid w:val="0015226F"/>
    <w:rsid w:val="00152384"/>
    <w:rsid w:val="00152905"/>
    <w:rsid w:val="00152A56"/>
    <w:rsid w:val="00152BBC"/>
    <w:rsid w:val="00152EFA"/>
    <w:rsid w:val="0015311C"/>
    <w:rsid w:val="00153EB9"/>
    <w:rsid w:val="00154016"/>
    <w:rsid w:val="00155745"/>
    <w:rsid w:val="00155F5D"/>
    <w:rsid w:val="001567C4"/>
    <w:rsid w:val="00156AC0"/>
    <w:rsid w:val="00156F32"/>
    <w:rsid w:val="00156F60"/>
    <w:rsid w:val="00157246"/>
    <w:rsid w:val="001572EE"/>
    <w:rsid w:val="0015744B"/>
    <w:rsid w:val="001578E7"/>
    <w:rsid w:val="00157E29"/>
    <w:rsid w:val="00160582"/>
    <w:rsid w:val="0016077F"/>
    <w:rsid w:val="00160828"/>
    <w:rsid w:val="00160AA3"/>
    <w:rsid w:val="00160F9E"/>
    <w:rsid w:val="0016117A"/>
    <w:rsid w:val="00161262"/>
    <w:rsid w:val="001615D5"/>
    <w:rsid w:val="0016164B"/>
    <w:rsid w:val="00162468"/>
    <w:rsid w:val="001629BA"/>
    <w:rsid w:val="00162D05"/>
    <w:rsid w:val="001639E7"/>
    <w:rsid w:val="00163BB1"/>
    <w:rsid w:val="0016415A"/>
    <w:rsid w:val="00164B99"/>
    <w:rsid w:val="00164BB0"/>
    <w:rsid w:val="00165045"/>
    <w:rsid w:val="00165796"/>
    <w:rsid w:val="00165B49"/>
    <w:rsid w:val="00165EAE"/>
    <w:rsid w:val="0016649D"/>
    <w:rsid w:val="0016660E"/>
    <w:rsid w:val="00166C4C"/>
    <w:rsid w:val="00166CEB"/>
    <w:rsid w:val="00166DFA"/>
    <w:rsid w:val="00167181"/>
    <w:rsid w:val="00167742"/>
    <w:rsid w:val="00167B71"/>
    <w:rsid w:val="00170182"/>
    <w:rsid w:val="0017028F"/>
    <w:rsid w:val="00170F39"/>
    <w:rsid w:val="00171725"/>
    <w:rsid w:val="0017276F"/>
    <w:rsid w:val="00172937"/>
    <w:rsid w:val="00173082"/>
    <w:rsid w:val="001738B7"/>
    <w:rsid w:val="001739E5"/>
    <w:rsid w:val="00173B40"/>
    <w:rsid w:val="00173BF1"/>
    <w:rsid w:val="00173ECF"/>
    <w:rsid w:val="00174303"/>
    <w:rsid w:val="001744D9"/>
    <w:rsid w:val="001744DE"/>
    <w:rsid w:val="001744FA"/>
    <w:rsid w:val="0017470E"/>
    <w:rsid w:val="00174B28"/>
    <w:rsid w:val="00174D8C"/>
    <w:rsid w:val="00174F07"/>
    <w:rsid w:val="001754D3"/>
    <w:rsid w:val="00175640"/>
    <w:rsid w:val="001756CF"/>
    <w:rsid w:val="00175AE5"/>
    <w:rsid w:val="00175B6A"/>
    <w:rsid w:val="00175BA9"/>
    <w:rsid w:val="00176082"/>
    <w:rsid w:val="0017610E"/>
    <w:rsid w:val="001761DB"/>
    <w:rsid w:val="00176318"/>
    <w:rsid w:val="001769F3"/>
    <w:rsid w:val="00176BB9"/>
    <w:rsid w:val="00176D1E"/>
    <w:rsid w:val="00177329"/>
    <w:rsid w:val="0017736B"/>
    <w:rsid w:val="00177481"/>
    <w:rsid w:val="001775AC"/>
    <w:rsid w:val="00177830"/>
    <w:rsid w:val="00180279"/>
    <w:rsid w:val="001805CB"/>
    <w:rsid w:val="001806C0"/>
    <w:rsid w:val="00181130"/>
    <w:rsid w:val="00181168"/>
    <w:rsid w:val="0018151D"/>
    <w:rsid w:val="001817FE"/>
    <w:rsid w:val="00181FF9"/>
    <w:rsid w:val="001826F4"/>
    <w:rsid w:val="00182A2F"/>
    <w:rsid w:val="00182A8E"/>
    <w:rsid w:val="00182B6B"/>
    <w:rsid w:val="0018326C"/>
    <w:rsid w:val="001834EE"/>
    <w:rsid w:val="00183671"/>
    <w:rsid w:val="00183C0B"/>
    <w:rsid w:val="00183F0C"/>
    <w:rsid w:val="0018403D"/>
    <w:rsid w:val="00184575"/>
    <w:rsid w:val="00184749"/>
    <w:rsid w:val="001847F1"/>
    <w:rsid w:val="00184A01"/>
    <w:rsid w:val="00184A58"/>
    <w:rsid w:val="00184CB3"/>
    <w:rsid w:val="00184CEF"/>
    <w:rsid w:val="00184FAA"/>
    <w:rsid w:val="00185BC6"/>
    <w:rsid w:val="001860EA"/>
    <w:rsid w:val="00186E85"/>
    <w:rsid w:val="001870D2"/>
    <w:rsid w:val="001871A4"/>
    <w:rsid w:val="00187499"/>
    <w:rsid w:val="00187685"/>
    <w:rsid w:val="00190417"/>
    <w:rsid w:val="0019067B"/>
    <w:rsid w:val="00190869"/>
    <w:rsid w:val="00190B21"/>
    <w:rsid w:val="00190E31"/>
    <w:rsid w:val="00190EE0"/>
    <w:rsid w:val="00190F6B"/>
    <w:rsid w:val="0019108F"/>
    <w:rsid w:val="001912D1"/>
    <w:rsid w:val="0019141E"/>
    <w:rsid w:val="00191636"/>
    <w:rsid w:val="00192034"/>
    <w:rsid w:val="0019246B"/>
    <w:rsid w:val="00192E44"/>
    <w:rsid w:val="0019308F"/>
    <w:rsid w:val="00193591"/>
    <w:rsid w:val="0019379C"/>
    <w:rsid w:val="0019394D"/>
    <w:rsid w:val="00193C9B"/>
    <w:rsid w:val="0019403F"/>
    <w:rsid w:val="0019483D"/>
    <w:rsid w:val="00194BC3"/>
    <w:rsid w:val="001958AE"/>
    <w:rsid w:val="001959C8"/>
    <w:rsid w:val="00195F20"/>
    <w:rsid w:val="00196CDC"/>
    <w:rsid w:val="00197075"/>
    <w:rsid w:val="001971AC"/>
    <w:rsid w:val="00197B83"/>
    <w:rsid w:val="00197FDF"/>
    <w:rsid w:val="001A00DC"/>
    <w:rsid w:val="001A07C6"/>
    <w:rsid w:val="001A14B4"/>
    <w:rsid w:val="001A155E"/>
    <w:rsid w:val="001A1671"/>
    <w:rsid w:val="001A1804"/>
    <w:rsid w:val="001A1825"/>
    <w:rsid w:val="001A1D38"/>
    <w:rsid w:val="001A24EB"/>
    <w:rsid w:val="001A2567"/>
    <w:rsid w:val="001A28EF"/>
    <w:rsid w:val="001A2A1D"/>
    <w:rsid w:val="001A309B"/>
    <w:rsid w:val="001A30E4"/>
    <w:rsid w:val="001A311F"/>
    <w:rsid w:val="001A33AD"/>
    <w:rsid w:val="001A3553"/>
    <w:rsid w:val="001A3C71"/>
    <w:rsid w:val="001A423F"/>
    <w:rsid w:val="001A42BE"/>
    <w:rsid w:val="001A459F"/>
    <w:rsid w:val="001A5144"/>
    <w:rsid w:val="001A52D7"/>
    <w:rsid w:val="001A5A90"/>
    <w:rsid w:val="001A5C86"/>
    <w:rsid w:val="001A5DAE"/>
    <w:rsid w:val="001A5E60"/>
    <w:rsid w:val="001A5EAE"/>
    <w:rsid w:val="001A6225"/>
    <w:rsid w:val="001A633B"/>
    <w:rsid w:val="001A6AEF"/>
    <w:rsid w:val="001A6C79"/>
    <w:rsid w:val="001A6D99"/>
    <w:rsid w:val="001A73A0"/>
    <w:rsid w:val="001A76B5"/>
    <w:rsid w:val="001A7B9A"/>
    <w:rsid w:val="001A7C9D"/>
    <w:rsid w:val="001A7D0B"/>
    <w:rsid w:val="001B0406"/>
    <w:rsid w:val="001B0845"/>
    <w:rsid w:val="001B0BB7"/>
    <w:rsid w:val="001B0DD7"/>
    <w:rsid w:val="001B110C"/>
    <w:rsid w:val="001B210A"/>
    <w:rsid w:val="001B2830"/>
    <w:rsid w:val="001B2B48"/>
    <w:rsid w:val="001B2CA0"/>
    <w:rsid w:val="001B3451"/>
    <w:rsid w:val="001B3474"/>
    <w:rsid w:val="001B3642"/>
    <w:rsid w:val="001B3BDC"/>
    <w:rsid w:val="001B4095"/>
    <w:rsid w:val="001B419B"/>
    <w:rsid w:val="001B4F67"/>
    <w:rsid w:val="001B5495"/>
    <w:rsid w:val="001B559F"/>
    <w:rsid w:val="001B583F"/>
    <w:rsid w:val="001B5D9A"/>
    <w:rsid w:val="001B5DB1"/>
    <w:rsid w:val="001B71F8"/>
    <w:rsid w:val="001B7495"/>
    <w:rsid w:val="001B75B5"/>
    <w:rsid w:val="001B79A3"/>
    <w:rsid w:val="001B7BD4"/>
    <w:rsid w:val="001C0568"/>
    <w:rsid w:val="001C0AD5"/>
    <w:rsid w:val="001C0DBC"/>
    <w:rsid w:val="001C0F0D"/>
    <w:rsid w:val="001C150B"/>
    <w:rsid w:val="001C15C6"/>
    <w:rsid w:val="001C1680"/>
    <w:rsid w:val="001C1A4E"/>
    <w:rsid w:val="001C1AD5"/>
    <w:rsid w:val="001C1DFD"/>
    <w:rsid w:val="001C1EF2"/>
    <w:rsid w:val="001C20FE"/>
    <w:rsid w:val="001C2ABB"/>
    <w:rsid w:val="001C2B36"/>
    <w:rsid w:val="001C2D73"/>
    <w:rsid w:val="001C3D60"/>
    <w:rsid w:val="001C40AE"/>
    <w:rsid w:val="001C4470"/>
    <w:rsid w:val="001C4712"/>
    <w:rsid w:val="001C4CB0"/>
    <w:rsid w:val="001C4DC3"/>
    <w:rsid w:val="001C530D"/>
    <w:rsid w:val="001C663C"/>
    <w:rsid w:val="001C69FB"/>
    <w:rsid w:val="001C6B0D"/>
    <w:rsid w:val="001C6BB9"/>
    <w:rsid w:val="001C6C28"/>
    <w:rsid w:val="001C6D30"/>
    <w:rsid w:val="001C7CAA"/>
    <w:rsid w:val="001D0562"/>
    <w:rsid w:val="001D0E1E"/>
    <w:rsid w:val="001D1482"/>
    <w:rsid w:val="001D17FE"/>
    <w:rsid w:val="001D1D37"/>
    <w:rsid w:val="001D1F68"/>
    <w:rsid w:val="001D2E2E"/>
    <w:rsid w:val="001D3517"/>
    <w:rsid w:val="001D35DE"/>
    <w:rsid w:val="001D35E6"/>
    <w:rsid w:val="001D3859"/>
    <w:rsid w:val="001D432D"/>
    <w:rsid w:val="001D4435"/>
    <w:rsid w:val="001D44E5"/>
    <w:rsid w:val="001D4703"/>
    <w:rsid w:val="001D4AF4"/>
    <w:rsid w:val="001D515C"/>
    <w:rsid w:val="001D520B"/>
    <w:rsid w:val="001D5351"/>
    <w:rsid w:val="001D54A9"/>
    <w:rsid w:val="001D5894"/>
    <w:rsid w:val="001D6308"/>
    <w:rsid w:val="001D6CA3"/>
    <w:rsid w:val="001D6FB9"/>
    <w:rsid w:val="001D7D92"/>
    <w:rsid w:val="001D7FF8"/>
    <w:rsid w:val="001E046B"/>
    <w:rsid w:val="001E04B5"/>
    <w:rsid w:val="001E0556"/>
    <w:rsid w:val="001E0E6F"/>
    <w:rsid w:val="001E1084"/>
    <w:rsid w:val="001E115C"/>
    <w:rsid w:val="001E1FEC"/>
    <w:rsid w:val="001E2223"/>
    <w:rsid w:val="001E282B"/>
    <w:rsid w:val="001E2D2C"/>
    <w:rsid w:val="001E2EC8"/>
    <w:rsid w:val="001E2FCE"/>
    <w:rsid w:val="001E329A"/>
    <w:rsid w:val="001E32F0"/>
    <w:rsid w:val="001E366E"/>
    <w:rsid w:val="001E4AD6"/>
    <w:rsid w:val="001E4B9D"/>
    <w:rsid w:val="001E4DF2"/>
    <w:rsid w:val="001E5308"/>
    <w:rsid w:val="001E5602"/>
    <w:rsid w:val="001E5C25"/>
    <w:rsid w:val="001E5E23"/>
    <w:rsid w:val="001E605F"/>
    <w:rsid w:val="001E646B"/>
    <w:rsid w:val="001E64D3"/>
    <w:rsid w:val="001E6665"/>
    <w:rsid w:val="001E673C"/>
    <w:rsid w:val="001E677F"/>
    <w:rsid w:val="001E67C0"/>
    <w:rsid w:val="001E6F28"/>
    <w:rsid w:val="001E71A3"/>
    <w:rsid w:val="001E7204"/>
    <w:rsid w:val="001E768D"/>
    <w:rsid w:val="001E7737"/>
    <w:rsid w:val="001E792E"/>
    <w:rsid w:val="001E7AC4"/>
    <w:rsid w:val="001E7B55"/>
    <w:rsid w:val="001E7B99"/>
    <w:rsid w:val="001E7BEF"/>
    <w:rsid w:val="001F0043"/>
    <w:rsid w:val="001F0884"/>
    <w:rsid w:val="001F1401"/>
    <w:rsid w:val="001F15B9"/>
    <w:rsid w:val="001F19DA"/>
    <w:rsid w:val="001F1B74"/>
    <w:rsid w:val="001F1EEB"/>
    <w:rsid w:val="001F21E3"/>
    <w:rsid w:val="001F2461"/>
    <w:rsid w:val="001F4651"/>
    <w:rsid w:val="001F4DAF"/>
    <w:rsid w:val="001F525C"/>
    <w:rsid w:val="001F55D4"/>
    <w:rsid w:val="001F5C26"/>
    <w:rsid w:val="001F605D"/>
    <w:rsid w:val="001F6283"/>
    <w:rsid w:val="001F65E8"/>
    <w:rsid w:val="001F6762"/>
    <w:rsid w:val="001F75BA"/>
    <w:rsid w:val="001F7A73"/>
    <w:rsid w:val="001F7DAB"/>
    <w:rsid w:val="00200378"/>
    <w:rsid w:val="00201967"/>
    <w:rsid w:val="00201BEF"/>
    <w:rsid w:val="002021C1"/>
    <w:rsid w:val="0020271A"/>
    <w:rsid w:val="00203071"/>
    <w:rsid w:val="002039C3"/>
    <w:rsid w:val="00203ADB"/>
    <w:rsid w:val="00203C04"/>
    <w:rsid w:val="00204062"/>
    <w:rsid w:val="00204213"/>
    <w:rsid w:val="00204497"/>
    <w:rsid w:val="00204A32"/>
    <w:rsid w:val="002052E8"/>
    <w:rsid w:val="0020587C"/>
    <w:rsid w:val="002059D0"/>
    <w:rsid w:val="00206024"/>
    <w:rsid w:val="0020626F"/>
    <w:rsid w:val="002063A8"/>
    <w:rsid w:val="00206C72"/>
    <w:rsid w:val="00207296"/>
    <w:rsid w:val="00207557"/>
    <w:rsid w:val="00207AE2"/>
    <w:rsid w:val="00207DA6"/>
    <w:rsid w:val="00207F37"/>
    <w:rsid w:val="00207FB1"/>
    <w:rsid w:val="002104EB"/>
    <w:rsid w:val="00210FE4"/>
    <w:rsid w:val="0021119F"/>
    <w:rsid w:val="0021141D"/>
    <w:rsid w:val="00211FD9"/>
    <w:rsid w:val="0021230C"/>
    <w:rsid w:val="00212665"/>
    <w:rsid w:val="00212F05"/>
    <w:rsid w:val="00214015"/>
    <w:rsid w:val="0021421B"/>
    <w:rsid w:val="002143D0"/>
    <w:rsid w:val="00214855"/>
    <w:rsid w:val="00214BC2"/>
    <w:rsid w:val="00214C78"/>
    <w:rsid w:val="002150EF"/>
    <w:rsid w:val="002157BD"/>
    <w:rsid w:val="00215DBF"/>
    <w:rsid w:val="0021627D"/>
    <w:rsid w:val="00216957"/>
    <w:rsid w:val="00216FAB"/>
    <w:rsid w:val="002171D8"/>
    <w:rsid w:val="0021775C"/>
    <w:rsid w:val="00220024"/>
    <w:rsid w:val="00220330"/>
    <w:rsid w:val="00220988"/>
    <w:rsid w:val="00220C0C"/>
    <w:rsid w:val="00222064"/>
    <w:rsid w:val="002228D0"/>
    <w:rsid w:val="00222C3E"/>
    <w:rsid w:val="0022310B"/>
    <w:rsid w:val="002231DC"/>
    <w:rsid w:val="002236DD"/>
    <w:rsid w:val="00223A89"/>
    <w:rsid w:val="0022435B"/>
    <w:rsid w:val="002243BC"/>
    <w:rsid w:val="00224412"/>
    <w:rsid w:val="00224522"/>
    <w:rsid w:val="002249A8"/>
    <w:rsid w:val="0022517A"/>
    <w:rsid w:val="002252C3"/>
    <w:rsid w:val="002255D0"/>
    <w:rsid w:val="0022593C"/>
    <w:rsid w:val="00225D59"/>
    <w:rsid w:val="00226015"/>
    <w:rsid w:val="002260AE"/>
    <w:rsid w:val="00226447"/>
    <w:rsid w:val="002264F6"/>
    <w:rsid w:val="00226CD7"/>
    <w:rsid w:val="0022751C"/>
    <w:rsid w:val="002275F8"/>
    <w:rsid w:val="0022760F"/>
    <w:rsid w:val="00227678"/>
    <w:rsid w:val="00227E69"/>
    <w:rsid w:val="00227FF4"/>
    <w:rsid w:val="0023038A"/>
    <w:rsid w:val="0023058C"/>
    <w:rsid w:val="0023061A"/>
    <w:rsid w:val="002308CB"/>
    <w:rsid w:val="00230A18"/>
    <w:rsid w:val="00231014"/>
    <w:rsid w:val="0023136A"/>
    <w:rsid w:val="00231670"/>
    <w:rsid w:val="0023180F"/>
    <w:rsid w:val="00231A89"/>
    <w:rsid w:val="00231E82"/>
    <w:rsid w:val="00231F8B"/>
    <w:rsid w:val="00232233"/>
    <w:rsid w:val="002322CD"/>
    <w:rsid w:val="00232B9A"/>
    <w:rsid w:val="00232EFF"/>
    <w:rsid w:val="002330CC"/>
    <w:rsid w:val="00233302"/>
    <w:rsid w:val="0023344D"/>
    <w:rsid w:val="0023360F"/>
    <w:rsid w:val="00233BF2"/>
    <w:rsid w:val="00233DD2"/>
    <w:rsid w:val="00234053"/>
    <w:rsid w:val="00234622"/>
    <w:rsid w:val="00234D57"/>
    <w:rsid w:val="00235164"/>
    <w:rsid w:val="002363E6"/>
    <w:rsid w:val="002364E0"/>
    <w:rsid w:val="00237AA7"/>
    <w:rsid w:val="00237E04"/>
    <w:rsid w:val="00237E7B"/>
    <w:rsid w:val="0024027B"/>
    <w:rsid w:val="0024027C"/>
    <w:rsid w:val="00240739"/>
    <w:rsid w:val="00240BAD"/>
    <w:rsid w:val="00240F18"/>
    <w:rsid w:val="002416FE"/>
    <w:rsid w:val="00242C88"/>
    <w:rsid w:val="00243837"/>
    <w:rsid w:val="00243A32"/>
    <w:rsid w:val="00243B6D"/>
    <w:rsid w:val="00243C7B"/>
    <w:rsid w:val="002441A7"/>
    <w:rsid w:val="00244436"/>
    <w:rsid w:val="002447AE"/>
    <w:rsid w:val="00244825"/>
    <w:rsid w:val="00244C93"/>
    <w:rsid w:val="00244D9E"/>
    <w:rsid w:val="00245073"/>
    <w:rsid w:val="00245105"/>
    <w:rsid w:val="0024514A"/>
    <w:rsid w:val="00245351"/>
    <w:rsid w:val="0024613C"/>
    <w:rsid w:val="00246C98"/>
    <w:rsid w:val="0024757C"/>
    <w:rsid w:val="0024760F"/>
    <w:rsid w:val="00247F77"/>
    <w:rsid w:val="0025006F"/>
    <w:rsid w:val="00250095"/>
    <w:rsid w:val="002501D9"/>
    <w:rsid w:val="00250769"/>
    <w:rsid w:val="002509C5"/>
    <w:rsid w:val="00250B4E"/>
    <w:rsid w:val="00250DA9"/>
    <w:rsid w:val="00250E5C"/>
    <w:rsid w:val="0025127E"/>
    <w:rsid w:val="0025163F"/>
    <w:rsid w:val="00251729"/>
    <w:rsid w:val="00251E93"/>
    <w:rsid w:val="00251F8E"/>
    <w:rsid w:val="002526BC"/>
    <w:rsid w:val="002526E0"/>
    <w:rsid w:val="00252874"/>
    <w:rsid w:val="00253008"/>
    <w:rsid w:val="00253231"/>
    <w:rsid w:val="002533DC"/>
    <w:rsid w:val="00253C76"/>
    <w:rsid w:val="00253D60"/>
    <w:rsid w:val="00254124"/>
    <w:rsid w:val="00254909"/>
    <w:rsid w:val="00255240"/>
    <w:rsid w:val="002552FE"/>
    <w:rsid w:val="0025543B"/>
    <w:rsid w:val="00255600"/>
    <w:rsid w:val="00255A29"/>
    <w:rsid w:val="00255B6D"/>
    <w:rsid w:val="00255DFD"/>
    <w:rsid w:val="00255E28"/>
    <w:rsid w:val="002563F4"/>
    <w:rsid w:val="00256D08"/>
    <w:rsid w:val="00256F0A"/>
    <w:rsid w:val="00256FA7"/>
    <w:rsid w:val="00256FB0"/>
    <w:rsid w:val="002571E7"/>
    <w:rsid w:val="002577A4"/>
    <w:rsid w:val="002604F7"/>
    <w:rsid w:val="00260C2C"/>
    <w:rsid w:val="002614EE"/>
    <w:rsid w:val="00261569"/>
    <w:rsid w:val="0026178D"/>
    <w:rsid w:val="00261812"/>
    <w:rsid w:val="00261B6E"/>
    <w:rsid w:val="00261CAA"/>
    <w:rsid w:val="00262073"/>
    <w:rsid w:val="00262351"/>
    <w:rsid w:val="00262B43"/>
    <w:rsid w:val="00262DC9"/>
    <w:rsid w:val="002633B6"/>
    <w:rsid w:val="00263730"/>
    <w:rsid w:val="0026374F"/>
    <w:rsid w:val="00263BDA"/>
    <w:rsid w:val="00264246"/>
    <w:rsid w:val="002645FF"/>
    <w:rsid w:val="00264A79"/>
    <w:rsid w:val="00265300"/>
    <w:rsid w:val="00265AF2"/>
    <w:rsid w:val="00265C54"/>
    <w:rsid w:val="00266012"/>
    <w:rsid w:val="00266139"/>
    <w:rsid w:val="00266285"/>
    <w:rsid w:val="002663F4"/>
    <w:rsid w:val="00266567"/>
    <w:rsid w:val="002666D1"/>
    <w:rsid w:val="002667AD"/>
    <w:rsid w:val="00266D11"/>
    <w:rsid w:val="00266D23"/>
    <w:rsid w:val="00266EC4"/>
    <w:rsid w:val="00267963"/>
    <w:rsid w:val="0026797A"/>
    <w:rsid w:val="00267B03"/>
    <w:rsid w:val="00267C3B"/>
    <w:rsid w:val="00267CF4"/>
    <w:rsid w:val="0027033B"/>
    <w:rsid w:val="002705F9"/>
    <w:rsid w:val="002708E2"/>
    <w:rsid w:val="00270A76"/>
    <w:rsid w:val="002710C0"/>
    <w:rsid w:val="00271624"/>
    <w:rsid w:val="002720EF"/>
    <w:rsid w:val="0027226A"/>
    <w:rsid w:val="00272888"/>
    <w:rsid w:val="002728EF"/>
    <w:rsid w:val="00272EC8"/>
    <w:rsid w:val="00272FED"/>
    <w:rsid w:val="00273283"/>
    <w:rsid w:val="002739DA"/>
    <w:rsid w:val="00273BF9"/>
    <w:rsid w:val="002747B0"/>
    <w:rsid w:val="00274915"/>
    <w:rsid w:val="00274B5D"/>
    <w:rsid w:val="002765CC"/>
    <w:rsid w:val="00276FD1"/>
    <w:rsid w:val="002771DA"/>
    <w:rsid w:val="00277BC3"/>
    <w:rsid w:val="0028032B"/>
    <w:rsid w:val="00280569"/>
    <w:rsid w:val="0028104B"/>
    <w:rsid w:val="00281652"/>
    <w:rsid w:val="00281C1E"/>
    <w:rsid w:val="002822B8"/>
    <w:rsid w:val="002824A2"/>
    <w:rsid w:val="00282D02"/>
    <w:rsid w:val="00283791"/>
    <w:rsid w:val="00284033"/>
    <w:rsid w:val="00284064"/>
    <w:rsid w:val="00284856"/>
    <w:rsid w:val="00284AAE"/>
    <w:rsid w:val="00285103"/>
    <w:rsid w:val="0028555C"/>
    <w:rsid w:val="002857DC"/>
    <w:rsid w:val="0028587B"/>
    <w:rsid w:val="00285AFC"/>
    <w:rsid w:val="00285B40"/>
    <w:rsid w:val="00285B41"/>
    <w:rsid w:val="002862D2"/>
    <w:rsid w:val="0028652C"/>
    <w:rsid w:val="002868E5"/>
    <w:rsid w:val="00286FF1"/>
    <w:rsid w:val="00287115"/>
    <w:rsid w:val="002872F3"/>
    <w:rsid w:val="0028765C"/>
    <w:rsid w:val="0028772E"/>
    <w:rsid w:val="00290AE8"/>
    <w:rsid w:val="00290DA0"/>
    <w:rsid w:val="00291DBB"/>
    <w:rsid w:val="00292187"/>
    <w:rsid w:val="00292B1E"/>
    <w:rsid w:val="0029386B"/>
    <w:rsid w:val="00293935"/>
    <w:rsid w:val="00293960"/>
    <w:rsid w:val="00294627"/>
    <w:rsid w:val="002953B3"/>
    <w:rsid w:val="00295CA6"/>
    <w:rsid w:val="00295EC5"/>
    <w:rsid w:val="00297279"/>
    <w:rsid w:val="002973FC"/>
    <w:rsid w:val="002974C6"/>
    <w:rsid w:val="002976B9"/>
    <w:rsid w:val="00297938"/>
    <w:rsid w:val="002979EC"/>
    <w:rsid w:val="00297B5D"/>
    <w:rsid w:val="00297BB4"/>
    <w:rsid w:val="00297FF2"/>
    <w:rsid w:val="002A0BAB"/>
    <w:rsid w:val="002A0D76"/>
    <w:rsid w:val="002A0DB2"/>
    <w:rsid w:val="002A0F47"/>
    <w:rsid w:val="002A129C"/>
    <w:rsid w:val="002A133D"/>
    <w:rsid w:val="002A144F"/>
    <w:rsid w:val="002A1B82"/>
    <w:rsid w:val="002A1E4C"/>
    <w:rsid w:val="002A2265"/>
    <w:rsid w:val="002A2D6A"/>
    <w:rsid w:val="002A2DFC"/>
    <w:rsid w:val="002A36A8"/>
    <w:rsid w:val="002A3B66"/>
    <w:rsid w:val="002A40CF"/>
    <w:rsid w:val="002A43B1"/>
    <w:rsid w:val="002A4BAD"/>
    <w:rsid w:val="002A4C37"/>
    <w:rsid w:val="002A5026"/>
    <w:rsid w:val="002A5334"/>
    <w:rsid w:val="002A53FB"/>
    <w:rsid w:val="002A556E"/>
    <w:rsid w:val="002A688C"/>
    <w:rsid w:val="002A6AB4"/>
    <w:rsid w:val="002A6D03"/>
    <w:rsid w:val="002A6D22"/>
    <w:rsid w:val="002A7317"/>
    <w:rsid w:val="002B02E4"/>
    <w:rsid w:val="002B046F"/>
    <w:rsid w:val="002B0B55"/>
    <w:rsid w:val="002B0C99"/>
    <w:rsid w:val="002B0DC7"/>
    <w:rsid w:val="002B10F4"/>
    <w:rsid w:val="002B16E1"/>
    <w:rsid w:val="002B178C"/>
    <w:rsid w:val="002B195E"/>
    <w:rsid w:val="002B287F"/>
    <w:rsid w:val="002B2E9F"/>
    <w:rsid w:val="002B2F9F"/>
    <w:rsid w:val="002B31E5"/>
    <w:rsid w:val="002B3765"/>
    <w:rsid w:val="002B3B94"/>
    <w:rsid w:val="002B3C2F"/>
    <w:rsid w:val="002B3FF5"/>
    <w:rsid w:val="002B4A6A"/>
    <w:rsid w:val="002B54D5"/>
    <w:rsid w:val="002B60A1"/>
    <w:rsid w:val="002B641B"/>
    <w:rsid w:val="002B6454"/>
    <w:rsid w:val="002B6947"/>
    <w:rsid w:val="002B6A9F"/>
    <w:rsid w:val="002B6B40"/>
    <w:rsid w:val="002B6DC4"/>
    <w:rsid w:val="002B6EDC"/>
    <w:rsid w:val="002B6F48"/>
    <w:rsid w:val="002B70B9"/>
    <w:rsid w:val="002B7113"/>
    <w:rsid w:val="002B7814"/>
    <w:rsid w:val="002B7C02"/>
    <w:rsid w:val="002C0ADE"/>
    <w:rsid w:val="002C1156"/>
    <w:rsid w:val="002C11CC"/>
    <w:rsid w:val="002C14F5"/>
    <w:rsid w:val="002C2088"/>
    <w:rsid w:val="002C20D4"/>
    <w:rsid w:val="002C297B"/>
    <w:rsid w:val="002C3BBC"/>
    <w:rsid w:val="002C3DFC"/>
    <w:rsid w:val="002C493F"/>
    <w:rsid w:val="002C4BE9"/>
    <w:rsid w:val="002C4C44"/>
    <w:rsid w:val="002C4C9A"/>
    <w:rsid w:val="002C535E"/>
    <w:rsid w:val="002C56F5"/>
    <w:rsid w:val="002C5AED"/>
    <w:rsid w:val="002C6460"/>
    <w:rsid w:val="002C6615"/>
    <w:rsid w:val="002C6BCB"/>
    <w:rsid w:val="002D0355"/>
    <w:rsid w:val="002D0A17"/>
    <w:rsid w:val="002D12B8"/>
    <w:rsid w:val="002D160F"/>
    <w:rsid w:val="002D16BE"/>
    <w:rsid w:val="002D1A59"/>
    <w:rsid w:val="002D1C11"/>
    <w:rsid w:val="002D20BB"/>
    <w:rsid w:val="002D210F"/>
    <w:rsid w:val="002D223E"/>
    <w:rsid w:val="002D2931"/>
    <w:rsid w:val="002D2BB9"/>
    <w:rsid w:val="002D2CF7"/>
    <w:rsid w:val="002D3021"/>
    <w:rsid w:val="002D31D3"/>
    <w:rsid w:val="002D3840"/>
    <w:rsid w:val="002D3A50"/>
    <w:rsid w:val="002D3AD6"/>
    <w:rsid w:val="002D46B8"/>
    <w:rsid w:val="002D47EC"/>
    <w:rsid w:val="002D4A4E"/>
    <w:rsid w:val="002D4AB4"/>
    <w:rsid w:val="002D508E"/>
    <w:rsid w:val="002D5771"/>
    <w:rsid w:val="002D58F8"/>
    <w:rsid w:val="002D5912"/>
    <w:rsid w:val="002D5CA9"/>
    <w:rsid w:val="002D6A48"/>
    <w:rsid w:val="002D6B2D"/>
    <w:rsid w:val="002D6BC7"/>
    <w:rsid w:val="002D7102"/>
    <w:rsid w:val="002D7768"/>
    <w:rsid w:val="002D7C07"/>
    <w:rsid w:val="002D7E1B"/>
    <w:rsid w:val="002E02C8"/>
    <w:rsid w:val="002E035E"/>
    <w:rsid w:val="002E0364"/>
    <w:rsid w:val="002E1567"/>
    <w:rsid w:val="002E1949"/>
    <w:rsid w:val="002E204B"/>
    <w:rsid w:val="002E235F"/>
    <w:rsid w:val="002E24CF"/>
    <w:rsid w:val="002E2513"/>
    <w:rsid w:val="002E28A8"/>
    <w:rsid w:val="002E2A4C"/>
    <w:rsid w:val="002E2D9A"/>
    <w:rsid w:val="002E36D6"/>
    <w:rsid w:val="002E3912"/>
    <w:rsid w:val="002E42FE"/>
    <w:rsid w:val="002E4998"/>
    <w:rsid w:val="002E4E52"/>
    <w:rsid w:val="002E4FF6"/>
    <w:rsid w:val="002E5302"/>
    <w:rsid w:val="002E579B"/>
    <w:rsid w:val="002E5B4F"/>
    <w:rsid w:val="002E5CD6"/>
    <w:rsid w:val="002E5D88"/>
    <w:rsid w:val="002E605D"/>
    <w:rsid w:val="002E638B"/>
    <w:rsid w:val="002E6900"/>
    <w:rsid w:val="002E6F53"/>
    <w:rsid w:val="002E7167"/>
    <w:rsid w:val="002E7714"/>
    <w:rsid w:val="002E7AAC"/>
    <w:rsid w:val="002E7AC5"/>
    <w:rsid w:val="002F07C2"/>
    <w:rsid w:val="002F0E27"/>
    <w:rsid w:val="002F1204"/>
    <w:rsid w:val="002F1412"/>
    <w:rsid w:val="002F1961"/>
    <w:rsid w:val="002F1973"/>
    <w:rsid w:val="002F1DF7"/>
    <w:rsid w:val="002F29A8"/>
    <w:rsid w:val="002F2FAC"/>
    <w:rsid w:val="002F36A7"/>
    <w:rsid w:val="002F3B00"/>
    <w:rsid w:val="002F3BE8"/>
    <w:rsid w:val="002F3D6F"/>
    <w:rsid w:val="002F3FF8"/>
    <w:rsid w:val="002F4133"/>
    <w:rsid w:val="002F4570"/>
    <w:rsid w:val="002F494D"/>
    <w:rsid w:val="002F4D91"/>
    <w:rsid w:val="002F552A"/>
    <w:rsid w:val="002F5F9F"/>
    <w:rsid w:val="002F6869"/>
    <w:rsid w:val="002F6C3E"/>
    <w:rsid w:val="002F733D"/>
    <w:rsid w:val="002F744F"/>
    <w:rsid w:val="002F7682"/>
    <w:rsid w:val="002F7AE5"/>
    <w:rsid w:val="002F7D0A"/>
    <w:rsid w:val="003002EF"/>
    <w:rsid w:val="003006A5"/>
    <w:rsid w:val="003018F7"/>
    <w:rsid w:val="00301AE4"/>
    <w:rsid w:val="00301D33"/>
    <w:rsid w:val="00302075"/>
    <w:rsid w:val="00302123"/>
    <w:rsid w:val="003022D9"/>
    <w:rsid w:val="00303EE7"/>
    <w:rsid w:val="00303F0D"/>
    <w:rsid w:val="0030478E"/>
    <w:rsid w:val="00304D30"/>
    <w:rsid w:val="00304F1A"/>
    <w:rsid w:val="00305903"/>
    <w:rsid w:val="003068B1"/>
    <w:rsid w:val="00306CA8"/>
    <w:rsid w:val="00307194"/>
    <w:rsid w:val="00307778"/>
    <w:rsid w:val="0030782B"/>
    <w:rsid w:val="003079B2"/>
    <w:rsid w:val="00307ACA"/>
    <w:rsid w:val="00307B4B"/>
    <w:rsid w:val="00307F49"/>
    <w:rsid w:val="00310313"/>
    <w:rsid w:val="00310332"/>
    <w:rsid w:val="003119C0"/>
    <w:rsid w:val="00311A8C"/>
    <w:rsid w:val="00311F0B"/>
    <w:rsid w:val="00312097"/>
    <w:rsid w:val="00312BDC"/>
    <w:rsid w:val="00313446"/>
    <w:rsid w:val="003136BA"/>
    <w:rsid w:val="003138F5"/>
    <w:rsid w:val="003143A2"/>
    <w:rsid w:val="0031464A"/>
    <w:rsid w:val="00314772"/>
    <w:rsid w:val="003150C2"/>
    <w:rsid w:val="003151EF"/>
    <w:rsid w:val="003152C9"/>
    <w:rsid w:val="0031535B"/>
    <w:rsid w:val="003153A5"/>
    <w:rsid w:val="0031552D"/>
    <w:rsid w:val="003155B3"/>
    <w:rsid w:val="00315E60"/>
    <w:rsid w:val="00315EBF"/>
    <w:rsid w:val="00316051"/>
    <w:rsid w:val="00316B05"/>
    <w:rsid w:val="00316F5C"/>
    <w:rsid w:val="00317C41"/>
    <w:rsid w:val="003204F0"/>
    <w:rsid w:val="00320ACD"/>
    <w:rsid w:val="00321400"/>
    <w:rsid w:val="0032237B"/>
    <w:rsid w:val="0032243E"/>
    <w:rsid w:val="00322515"/>
    <w:rsid w:val="003228D2"/>
    <w:rsid w:val="00322A8B"/>
    <w:rsid w:val="00322C81"/>
    <w:rsid w:val="003232F5"/>
    <w:rsid w:val="0032345A"/>
    <w:rsid w:val="00323779"/>
    <w:rsid w:val="00323D4E"/>
    <w:rsid w:val="00324941"/>
    <w:rsid w:val="00324D9E"/>
    <w:rsid w:val="0032513A"/>
    <w:rsid w:val="003252D5"/>
    <w:rsid w:val="00325B21"/>
    <w:rsid w:val="003262AA"/>
    <w:rsid w:val="0032676D"/>
    <w:rsid w:val="003268DE"/>
    <w:rsid w:val="00326903"/>
    <w:rsid w:val="00326979"/>
    <w:rsid w:val="00326EA8"/>
    <w:rsid w:val="00327241"/>
    <w:rsid w:val="003273C2"/>
    <w:rsid w:val="00327A53"/>
    <w:rsid w:val="00327ABA"/>
    <w:rsid w:val="00327DD4"/>
    <w:rsid w:val="003300D8"/>
    <w:rsid w:val="00330990"/>
    <w:rsid w:val="00330B62"/>
    <w:rsid w:val="00330DA4"/>
    <w:rsid w:val="00331137"/>
    <w:rsid w:val="0033171D"/>
    <w:rsid w:val="003317FC"/>
    <w:rsid w:val="00332161"/>
    <w:rsid w:val="00332CBF"/>
    <w:rsid w:val="00332D97"/>
    <w:rsid w:val="00332E9C"/>
    <w:rsid w:val="0033332B"/>
    <w:rsid w:val="003339A4"/>
    <w:rsid w:val="00333B64"/>
    <w:rsid w:val="00334908"/>
    <w:rsid w:val="00335261"/>
    <w:rsid w:val="003353A3"/>
    <w:rsid w:val="00335A95"/>
    <w:rsid w:val="00335C02"/>
    <w:rsid w:val="00336132"/>
    <w:rsid w:val="0033683C"/>
    <w:rsid w:val="00336CEE"/>
    <w:rsid w:val="00337A22"/>
    <w:rsid w:val="00337EEE"/>
    <w:rsid w:val="00340057"/>
    <w:rsid w:val="00340469"/>
    <w:rsid w:val="003405BD"/>
    <w:rsid w:val="0034064F"/>
    <w:rsid w:val="003406FD"/>
    <w:rsid w:val="003408C2"/>
    <w:rsid w:val="00340A7F"/>
    <w:rsid w:val="00340D69"/>
    <w:rsid w:val="00341046"/>
    <w:rsid w:val="003411EB"/>
    <w:rsid w:val="0034130F"/>
    <w:rsid w:val="00341337"/>
    <w:rsid w:val="00341A73"/>
    <w:rsid w:val="00341B78"/>
    <w:rsid w:val="00341F48"/>
    <w:rsid w:val="00342151"/>
    <w:rsid w:val="00342153"/>
    <w:rsid w:val="00342231"/>
    <w:rsid w:val="00342553"/>
    <w:rsid w:val="003426D7"/>
    <w:rsid w:val="00342EF8"/>
    <w:rsid w:val="00343D19"/>
    <w:rsid w:val="00344A6D"/>
    <w:rsid w:val="00344F08"/>
    <w:rsid w:val="00345217"/>
    <w:rsid w:val="003452CE"/>
    <w:rsid w:val="003455BE"/>
    <w:rsid w:val="00345935"/>
    <w:rsid w:val="00345BC7"/>
    <w:rsid w:val="00345DC4"/>
    <w:rsid w:val="00345E6C"/>
    <w:rsid w:val="00345ECF"/>
    <w:rsid w:val="00345FC1"/>
    <w:rsid w:val="0034699F"/>
    <w:rsid w:val="00346A9A"/>
    <w:rsid w:val="00346E13"/>
    <w:rsid w:val="003476C7"/>
    <w:rsid w:val="00347A1F"/>
    <w:rsid w:val="003506A1"/>
    <w:rsid w:val="003511AE"/>
    <w:rsid w:val="003513F0"/>
    <w:rsid w:val="003515F5"/>
    <w:rsid w:val="003519A4"/>
    <w:rsid w:val="00351D5B"/>
    <w:rsid w:val="00352C0E"/>
    <w:rsid w:val="00352C95"/>
    <w:rsid w:val="00353397"/>
    <w:rsid w:val="00354F00"/>
    <w:rsid w:val="00355193"/>
    <w:rsid w:val="003558A9"/>
    <w:rsid w:val="00355950"/>
    <w:rsid w:val="00355FDA"/>
    <w:rsid w:val="00356EFF"/>
    <w:rsid w:val="00357151"/>
    <w:rsid w:val="00357455"/>
    <w:rsid w:val="00357D9A"/>
    <w:rsid w:val="00357E63"/>
    <w:rsid w:val="0036005A"/>
    <w:rsid w:val="003615BC"/>
    <w:rsid w:val="00361E8F"/>
    <w:rsid w:val="00362003"/>
    <w:rsid w:val="00362CC7"/>
    <w:rsid w:val="00362F8C"/>
    <w:rsid w:val="003633E3"/>
    <w:rsid w:val="003637AB"/>
    <w:rsid w:val="003643C0"/>
    <w:rsid w:val="003645DB"/>
    <w:rsid w:val="0036469B"/>
    <w:rsid w:val="00364D33"/>
    <w:rsid w:val="00365B89"/>
    <w:rsid w:val="00365FA4"/>
    <w:rsid w:val="00365FC2"/>
    <w:rsid w:val="0036613C"/>
    <w:rsid w:val="003665DF"/>
    <w:rsid w:val="0036661D"/>
    <w:rsid w:val="00366884"/>
    <w:rsid w:val="00366D74"/>
    <w:rsid w:val="00366F5B"/>
    <w:rsid w:val="0036725C"/>
    <w:rsid w:val="003675B1"/>
    <w:rsid w:val="00367924"/>
    <w:rsid w:val="003700E5"/>
    <w:rsid w:val="00370A73"/>
    <w:rsid w:val="0037121C"/>
    <w:rsid w:val="003713B7"/>
    <w:rsid w:val="00371405"/>
    <w:rsid w:val="00371D4F"/>
    <w:rsid w:val="00372506"/>
    <w:rsid w:val="003727A6"/>
    <w:rsid w:val="00372837"/>
    <w:rsid w:val="00372BAD"/>
    <w:rsid w:val="00372D2A"/>
    <w:rsid w:val="00373413"/>
    <w:rsid w:val="00374858"/>
    <w:rsid w:val="0037534A"/>
    <w:rsid w:val="0037542B"/>
    <w:rsid w:val="003755B0"/>
    <w:rsid w:val="00375CCB"/>
    <w:rsid w:val="00376320"/>
    <w:rsid w:val="003769CD"/>
    <w:rsid w:val="003769D3"/>
    <w:rsid w:val="00376CD3"/>
    <w:rsid w:val="00376EF0"/>
    <w:rsid w:val="00377448"/>
    <w:rsid w:val="00377B05"/>
    <w:rsid w:val="00381167"/>
    <w:rsid w:val="0038148B"/>
    <w:rsid w:val="003816A0"/>
    <w:rsid w:val="003817BD"/>
    <w:rsid w:val="0038192B"/>
    <w:rsid w:val="00381E86"/>
    <w:rsid w:val="003826FC"/>
    <w:rsid w:val="00382B44"/>
    <w:rsid w:val="00382BF5"/>
    <w:rsid w:val="00382CC0"/>
    <w:rsid w:val="00382FE1"/>
    <w:rsid w:val="003838B8"/>
    <w:rsid w:val="00383B76"/>
    <w:rsid w:val="00383CF2"/>
    <w:rsid w:val="00384EFB"/>
    <w:rsid w:val="00384F64"/>
    <w:rsid w:val="0038539F"/>
    <w:rsid w:val="00385EB0"/>
    <w:rsid w:val="00385F76"/>
    <w:rsid w:val="003865A4"/>
    <w:rsid w:val="00386703"/>
    <w:rsid w:val="003869EE"/>
    <w:rsid w:val="00386C7A"/>
    <w:rsid w:val="00386F6A"/>
    <w:rsid w:val="003871AC"/>
    <w:rsid w:val="00387834"/>
    <w:rsid w:val="00387ED6"/>
    <w:rsid w:val="003902F6"/>
    <w:rsid w:val="003905A0"/>
    <w:rsid w:val="00390686"/>
    <w:rsid w:val="003908F7"/>
    <w:rsid w:val="00390910"/>
    <w:rsid w:val="003909C8"/>
    <w:rsid w:val="00390A51"/>
    <w:rsid w:val="00390B23"/>
    <w:rsid w:val="00390D42"/>
    <w:rsid w:val="00390D91"/>
    <w:rsid w:val="003913DA"/>
    <w:rsid w:val="00391465"/>
    <w:rsid w:val="00391535"/>
    <w:rsid w:val="003915FE"/>
    <w:rsid w:val="00391AD9"/>
    <w:rsid w:val="0039279E"/>
    <w:rsid w:val="00392DFE"/>
    <w:rsid w:val="003939FC"/>
    <w:rsid w:val="00393EE2"/>
    <w:rsid w:val="0039431E"/>
    <w:rsid w:val="00394432"/>
    <w:rsid w:val="003947E7"/>
    <w:rsid w:val="00394D69"/>
    <w:rsid w:val="00395560"/>
    <w:rsid w:val="00395633"/>
    <w:rsid w:val="00396E7D"/>
    <w:rsid w:val="0039736C"/>
    <w:rsid w:val="0039754B"/>
    <w:rsid w:val="00397866"/>
    <w:rsid w:val="003978CF"/>
    <w:rsid w:val="00397BFF"/>
    <w:rsid w:val="003A0042"/>
    <w:rsid w:val="003A01D4"/>
    <w:rsid w:val="003A082B"/>
    <w:rsid w:val="003A1855"/>
    <w:rsid w:val="003A1B0C"/>
    <w:rsid w:val="003A1C17"/>
    <w:rsid w:val="003A1DFC"/>
    <w:rsid w:val="003A2D51"/>
    <w:rsid w:val="003A2E68"/>
    <w:rsid w:val="003A33EB"/>
    <w:rsid w:val="003A37E4"/>
    <w:rsid w:val="003A4006"/>
    <w:rsid w:val="003A43AF"/>
    <w:rsid w:val="003A46F0"/>
    <w:rsid w:val="003A49B8"/>
    <w:rsid w:val="003A4D9E"/>
    <w:rsid w:val="003A5DF4"/>
    <w:rsid w:val="003A5FD6"/>
    <w:rsid w:val="003A644A"/>
    <w:rsid w:val="003A6632"/>
    <w:rsid w:val="003A6AFB"/>
    <w:rsid w:val="003A6ECC"/>
    <w:rsid w:val="003A6EEF"/>
    <w:rsid w:val="003A7337"/>
    <w:rsid w:val="003A7A2C"/>
    <w:rsid w:val="003A7CE6"/>
    <w:rsid w:val="003A7D61"/>
    <w:rsid w:val="003A7F5F"/>
    <w:rsid w:val="003B0041"/>
    <w:rsid w:val="003B086D"/>
    <w:rsid w:val="003B0E1B"/>
    <w:rsid w:val="003B146D"/>
    <w:rsid w:val="003B14E4"/>
    <w:rsid w:val="003B152F"/>
    <w:rsid w:val="003B20FC"/>
    <w:rsid w:val="003B22D1"/>
    <w:rsid w:val="003B2A5B"/>
    <w:rsid w:val="003B306A"/>
    <w:rsid w:val="003B317B"/>
    <w:rsid w:val="003B31D4"/>
    <w:rsid w:val="003B3274"/>
    <w:rsid w:val="003B3CFE"/>
    <w:rsid w:val="003B4813"/>
    <w:rsid w:val="003B4A49"/>
    <w:rsid w:val="003B4FFC"/>
    <w:rsid w:val="003B506A"/>
    <w:rsid w:val="003B5405"/>
    <w:rsid w:val="003B55B5"/>
    <w:rsid w:val="003B57B6"/>
    <w:rsid w:val="003B58B3"/>
    <w:rsid w:val="003B599F"/>
    <w:rsid w:val="003B5A03"/>
    <w:rsid w:val="003B6185"/>
    <w:rsid w:val="003B6D35"/>
    <w:rsid w:val="003B72B9"/>
    <w:rsid w:val="003B74AB"/>
    <w:rsid w:val="003B7772"/>
    <w:rsid w:val="003B7AEA"/>
    <w:rsid w:val="003C0423"/>
    <w:rsid w:val="003C0898"/>
    <w:rsid w:val="003C0A26"/>
    <w:rsid w:val="003C127B"/>
    <w:rsid w:val="003C16D8"/>
    <w:rsid w:val="003C1869"/>
    <w:rsid w:val="003C1AE0"/>
    <w:rsid w:val="003C1D17"/>
    <w:rsid w:val="003C1DB2"/>
    <w:rsid w:val="003C1E8B"/>
    <w:rsid w:val="003C216E"/>
    <w:rsid w:val="003C2975"/>
    <w:rsid w:val="003C2C64"/>
    <w:rsid w:val="003C30F0"/>
    <w:rsid w:val="003C31F9"/>
    <w:rsid w:val="003C3699"/>
    <w:rsid w:val="003C369A"/>
    <w:rsid w:val="003C40E7"/>
    <w:rsid w:val="003C441F"/>
    <w:rsid w:val="003C4538"/>
    <w:rsid w:val="003C460C"/>
    <w:rsid w:val="003C49FB"/>
    <w:rsid w:val="003C5125"/>
    <w:rsid w:val="003C54DE"/>
    <w:rsid w:val="003C5E98"/>
    <w:rsid w:val="003C63A1"/>
    <w:rsid w:val="003C66DF"/>
    <w:rsid w:val="003C67E8"/>
    <w:rsid w:val="003C67FA"/>
    <w:rsid w:val="003C6883"/>
    <w:rsid w:val="003C6D51"/>
    <w:rsid w:val="003C7264"/>
    <w:rsid w:val="003C7278"/>
    <w:rsid w:val="003C73A2"/>
    <w:rsid w:val="003C79D9"/>
    <w:rsid w:val="003C7DC9"/>
    <w:rsid w:val="003D091B"/>
    <w:rsid w:val="003D11F5"/>
    <w:rsid w:val="003D1521"/>
    <w:rsid w:val="003D255E"/>
    <w:rsid w:val="003D25CD"/>
    <w:rsid w:val="003D29E1"/>
    <w:rsid w:val="003D2AEA"/>
    <w:rsid w:val="003D3154"/>
    <w:rsid w:val="003D3815"/>
    <w:rsid w:val="003D3A3D"/>
    <w:rsid w:val="003D405A"/>
    <w:rsid w:val="003D4C9E"/>
    <w:rsid w:val="003D4E2D"/>
    <w:rsid w:val="003D529E"/>
    <w:rsid w:val="003D597C"/>
    <w:rsid w:val="003D5A32"/>
    <w:rsid w:val="003D6814"/>
    <w:rsid w:val="003D6CA3"/>
    <w:rsid w:val="003D761F"/>
    <w:rsid w:val="003D7780"/>
    <w:rsid w:val="003D7E24"/>
    <w:rsid w:val="003E08F3"/>
    <w:rsid w:val="003E0B9E"/>
    <w:rsid w:val="003E176D"/>
    <w:rsid w:val="003E1B51"/>
    <w:rsid w:val="003E1C94"/>
    <w:rsid w:val="003E1DED"/>
    <w:rsid w:val="003E29BF"/>
    <w:rsid w:val="003E2CCF"/>
    <w:rsid w:val="003E4008"/>
    <w:rsid w:val="003E40DA"/>
    <w:rsid w:val="003E4285"/>
    <w:rsid w:val="003E47DC"/>
    <w:rsid w:val="003E4975"/>
    <w:rsid w:val="003E4E03"/>
    <w:rsid w:val="003E4E7B"/>
    <w:rsid w:val="003E5538"/>
    <w:rsid w:val="003E5FF2"/>
    <w:rsid w:val="003E6CAD"/>
    <w:rsid w:val="003E7008"/>
    <w:rsid w:val="003E7733"/>
    <w:rsid w:val="003E7AF5"/>
    <w:rsid w:val="003F0108"/>
    <w:rsid w:val="003F010D"/>
    <w:rsid w:val="003F0E31"/>
    <w:rsid w:val="003F0F05"/>
    <w:rsid w:val="003F0F63"/>
    <w:rsid w:val="003F1021"/>
    <w:rsid w:val="003F1941"/>
    <w:rsid w:val="003F1C4B"/>
    <w:rsid w:val="003F26B2"/>
    <w:rsid w:val="003F28A0"/>
    <w:rsid w:val="003F29E5"/>
    <w:rsid w:val="003F2A30"/>
    <w:rsid w:val="003F311D"/>
    <w:rsid w:val="003F35B9"/>
    <w:rsid w:val="003F43C6"/>
    <w:rsid w:val="003F4527"/>
    <w:rsid w:val="003F5565"/>
    <w:rsid w:val="003F5573"/>
    <w:rsid w:val="003F55B7"/>
    <w:rsid w:val="003F6713"/>
    <w:rsid w:val="003F69DA"/>
    <w:rsid w:val="003F6D33"/>
    <w:rsid w:val="003F74CD"/>
    <w:rsid w:val="003F7C9B"/>
    <w:rsid w:val="00400598"/>
    <w:rsid w:val="00400C3C"/>
    <w:rsid w:val="00401193"/>
    <w:rsid w:val="00401556"/>
    <w:rsid w:val="00401967"/>
    <w:rsid w:val="00401C97"/>
    <w:rsid w:val="00402089"/>
    <w:rsid w:val="00402159"/>
    <w:rsid w:val="0040238D"/>
    <w:rsid w:val="004024CA"/>
    <w:rsid w:val="004032C3"/>
    <w:rsid w:val="00403852"/>
    <w:rsid w:val="004039BE"/>
    <w:rsid w:val="00403A70"/>
    <w:rsid w:val="00403F0C"/>
    <w:rsid w:val="00404257"/>
    <w:rsid w:val="00404315"/>
    <w:rsid w:val="00404970"/>
    <w:rsid w:val="00404FCA"/>
    <w:rsid w:val="004050EB"/>
    <w:rsid w:val="00405366"/>
    <w:rsid w:val="004055F2"/>
    <w:rsid w:val="00405C2B"/>
    <w:rsid w:val="00406245"/>
    <w:rsid w:val="0040667D"/>
    <w:rsid w:val="0040669B"/>
    <w:rsid w:val="00406A56"/>
    <w:rsid w:val="004073C6"/>
    <w:rsid w:val="004074C6"/>
    <w:rsid w:val="00407626"/>
    <w:rsid w:val="00407B00"/>
    <w:rsid w:val="00407C5D"/>
    <w:rsid w:val="00407E61"/>
    <w:rsid w:val="00407EC8"/>
    <w:rsid w:val="004100B4"/>
    <w:rsid w:val="004109F1"/>
    <w:rsid w:val="00410A99"/>
    <w:rsid w:val="00411747"/>
    <w:rsid w:val="00411AC1"/>
    <w:rsid w:val="00411FA6"/>
    <w:rsid w:val="00412A6E"/>
    <w:rsid w:val="00412F12"/>
    <w:rsid w:val="00413027"/>
    <w:rsid w:val="004132B3"/>
    <w:rsid w:val="004134CD"/>
    <w:rsid w:val="00413930"/>
    <w:rsid w:val="004145D5"/>
    <w:rsid w:val="0041533C"/>
    <w:rsid w:val="00415586"/>
    <w:rsid w:val="00415A88"/>
    <w:rsid w:val="00415B7B"/>
    <w:rsid w:val="00415C8C"/>
    <w:rsid w:val="0041619D"/>
    <w:rsid w:val="0041671B"/>
    <w:rsid w:val="00416DF4"/>
    <w:rsid w:val="00417928"/>
    <w:rsid w:val="004206A5"/>
    <w:rsid w:val="004209B3"/>
    <w:rsid w:val="00420B19"/>
    <w:rsid w:val="00420B4A"/>
    <w:rsid w:val="00420BEE"/>
    <w:rsid w:val="00420FB0"/>
    <w:rsid w:val="00421501"/>
    <w:rsid w:val="00421860"/>
    <w:rsid w:val="004218B3"/>
    <w:rsid w:val="00421ACD"/>
    <w:rsid w:val="00422663"/>
    <w:rsid w:val="004231B0"/>
    <w:rsid w:val="00423214"/>
    <w:rsid w:val="00423B8B"/>
    <w:rsid w:val="00423C20"/>
    <w:rsid w:val="00424F47"/>
    <w:rsid w:val="004253F0"/>
    <w:rsid w:val="004255A0"/>
    <w:rsid w:val="004258BC"/>
    <w:rsid w:val="00425C8F"/>
    <w:rsid w:val="00425E90"/>
    <w:rsid w:val="00425F47"/>
    <w:rsid w:val="00426403"/>
    <w:rsid w:val="00426786"/>
    <w:rsid w:val="0042685F"/>
    <w:rsid w:val="004270C3"/>
    <w:rsid w:val="004272C9"/>
    <w:rsid w:val="004275E3"/>
    <w:rsid w:val="00427BE8"/>
    <w:rsid w:val="00427E35"/>
    <w:rsid w:val="004305B8"/>
    <w:rsid w:val="0043063A"/>
    <w:rsid w:val="004313EE"/>
    <w:rsid w:val="00431939"/>
    <w:rsid w:val="00431A0C"/>
    <w:rsid w:val="00431B16"/>
    <w:rsid w:val="00432546"/>
    <w:rsid w:val="00432E98"/>
    <w:rsid w:val="00432F12"/>
    <w:rsid w:val="00432F68"/>
    <w:rsid w:val="004331DA"/>
    <w:rsid w:val="00433375"/>
    <w:rsid w:val="004337FB"/>
    <w:rsid w:val="00433943"/>
    <w:rsid w:val="00433C7F"/>
    <w:rsid w:val="00433EBB"/>
    <w:rsid w:val="00434051"/>
    <w:rsid w:val="00434AF3"/>
    <w:rsid w:val="00434B8C"/>
    <w:rsid w:val="00434CFE"/>
    <w:rsid w:val="00434FB7"/>
    <w:rsid w:val="00436216"/>
    <w:rsid w:val="004367B5"/>
    <w:rsid w:val="00436AE8"/>
    <w:rsid w:val="0043729C"/>
    <w:rsid w:val="00437AA6"/>
    <w:rsid w:val="00440B5B"/>
    <w:rsid w:val="0044156A"/>
    <w:rsid w:val="0044175B"/>
    <w:rsid w:val="00441AC4"/>
    <w:rsid w:val="00441B88"/>
    <w:rsid w:val="00441E19"/>
    <w:rsid w:val="00441E84"/>
    <w:rsid w:val="00441FEE"/>
    <w:rsid w:val="00442132"/>
    <w:rsid w:val="00443577"/>
    <w:rsid w:val="004436F8"/>
    <w:rsid w:val="00443B64"/>
    <w:rsid w:val="00443EC7"/>
    <w:rsid w:val="00443EDA"/>
    <w:rsid w:val="00443FE4"/>
    <w:rsid w:val="004441AD"/>
    <w:rsid w:val="00444403"/>
    <w:rsid w:val="00444628"/>
    <w:rsid w:val="0044495F"/>
    <w:rsid w:val="00445128"/>
    <w:rsid w:val="00445624"/>
    <w:rsid w:val="00446864"/>
    <w:rsid w:val="00447EBA"/>
    <w:rsid w:val="00447EDB"/>
    <w:rsid w:val="00450AD1"/>
    <w:rsid w:val="00450DC0"/>
    <w:rsid w:val="00450DCE"/>
    <w:rsid w:val="00451D31"/>
    <w:rsid w:val="00451E11"/>
    <w:rsid w:val="004521EE"/>
    <w:rsid w:val="00452705"/>
    <w:rsid w:val="00452D82"/>
    <w:rsid w:val="004534D3"/>
    <w:rsid w:val="004535A6"/>
    <w:rsid w:val="0045391C"/>
    <w:rsid w:val="00453AA1"/>
    <w:rsid w:val="00453B40"/>
    <w:rsid w:val="004542F8"/>
    <w:rsid w:val="004543D2"/>
    <w:rsid w:val="00454592"/>
    <w:rsid w:val="00454748"/>
    <w:rsid w:val="00454779"/>
    <w:rsid w:val="00454845"/>
    <w:rsid w:val="00454C29"/>
    <w:rsid w:val="00454C32"/>
    <w:rsid w:val="00454E8E"/>
    <w:rsid w:val="00454FFF"/>
    <w:rsid w:val="00455AFC"/>
    <w:rsid w:val="00455CEC"/>
    <w:rsid w:val="00455E40"/>
    <w:rsid w:val="00456485"/>
    <w:rsid w:val="0045690E"/>
    <w:rsid w:val="00456BAE"/>
    <w:rsid w:val="0045705E"/>
    <w:rsid w:val="004570AE"/>
    <w:rsid w:val="00457481"/>
    <w:rsid w:val="00457612"/>
    <w:rsid w:val="00457698"/>
    <w:rsid w:val="004579F9"/>
    <w:rsid w:val="00457D59"/>
    <w:rsid w:val="004607B2"/>
    <w:rsid w:val="004609B0"/>
    <w:rsid w:val="00460DDF"/>
    <w:rsid w:val="00460DF0"/>
    <w:rsid w:val="00461598"/>
    <w:rsid w:val="00461A38"/>
    <w:rsid w:val="00461E87"/>
    <w:rsid w:val="0046224F"/>
    <w:rsid w:val="00462BEF"/>
    <w:rsid w:val="00462DF6"/>
    <w:rsid w:val="00462F2A"/>
    <w:rsid w:val="00463978"/>
    <w:rsid w:val="004644B0"/>
    <w:rsid w:val="0046467D"/>
    <w:rsid w:val="00464CFD"/>
    <w:rsid w:val="0046572E"/>
    <w:rsid w:val="00465D46"/>
    <w:rsid w:val="00466601"/>
    <w:rsid w:val="00466992"/>
    <w:rsid w:val="00466C85"/>
    <w:rsid w:val="004671F4"/>
    <w:rsid w:val="004673EA"/>
    <w:rsid w:val="00467436"/>
    <w:rsid w:val="00467645"/>
    <w:rsid w:val="004677A3"/>
    <w:rsid w:val="004701EF"/>
    <w:rsid w:val="004706AF"/>
    <w:rsid w:val="00471A22"/>
    <w:rsid w:val="00471C93"/>
    <w:rsid w:val="00471CCE"/>
    <w:rsid w:val="00471D28"/>
    <w:rsid w:val="00472041"/>
    <w:rsid w:val="00472312"/>
    <w:rsid w:val="00473467"/>
    <w:rsid w:val="00473AF7"/>
    <w:rsid w:val="00473C89"/>
    <w:rsid w:val="00473E12"/>
    <w:rsid w:val="00474367"/>
    <w:rsid w:val="004745C4"/>
    <w:rsid w:val="00475402"/>
    <w:rsid w:val="004754C1"/>
    <w:rsid w:val="00476A95"/>
    <w:rsid w:val="00476B1D"/>
    <w:rsid w:val="00476C39"/>
    <w:rsid w:val="004772D5"/>
    <w:rsid w:val="00477731"/>
    <w:rsid w:val="00477E34"/>
    <w:rsid w:val="00480AD1"/>
    <w:rsid w:val="004813B1"/>
    <w:rsid w:val="004819A2"/>
    <w:rsid w:val="00481EC9"/>
    <w:rsid w:val="004820B1"/>
    <w:rsid w:val="00482265"/>
    <w:rsid w:val="00482863"/>
    <w:rsid w:val="00482A31"/>
    <w:rsid w:val="00482AEC"/>
    <w:rsid w:val="004835CA"/>
    <w:rsid w:val="00483696"/>
    <w:rsid w:val="00483F7F"/>
    <w:rsid w:val="00484186"/>
    <w:rsid w:val="004842AF"/>
    <w:rsid w:val="00484335"/>
    <w:rsid w:val="00484347"/>
    <w:rsid w:val="00484387"/>
    <w:rsid w:val="004847C3"/>
    <w:rsid w:val="00484911"/>
    <w:rsid w:val="00484946"/>
    <w:rsid w:val="00484B02"/>
    <w:rsid w:val="00484DA2"/>
    <w:rsid w:val="00485418"/>
    <w:rsid w:val="00485565"/>
    <w:rsid w:val="0048580C"/>
    <w:rsid w:val="0048638D"/>
    <w:rsid w:val="004864C4"/>
    <w:rsid w:val="00486BAA"/>
    <w:rsid w:val="00486CC8"/>
    <w:rsid w:val="0048737A"/>
    <w:rsid w:val="00490182"/>
    <w:rsid w:val="0049024A"/>
    <w:rsid w:val="0049047D"/>
    <w:rsid w:val="00490564"/>
    <w:rsid w:val="00490D8E"/>
    <w:rsid w:val="004913DF"/>
    <w:rsid w:val="004916E7"/>
    <w:rsid w:val="004919FB"/>
    <w:rsid w:val="00491AAA"/>
    <w:rsid w:val="00491E81"/>
    <w:rsid w:val="004923BD"/>
    <w:rsid w:val="00492717"/>
    <w:rsid w:val="00492D3C"/>
    <w:rsid w:val="00492EC7"/>
    <w:rsid w:val="004935D2"/>
    <w:rsid w:val="00493B59"/>
    <w:rsid w:val="00493B83"/>
    <w:rsid w:val="00493C28"/>
    <w:rsid w:val="0049436B"/>
    <w:rsid w:val="004944C7"/>
    <w:rsid w:val="0049478C"/>
    <w:rsid w:val="0049505E"/>
    <w:rsid w:val="0049529F"/>
    <w:rsid w:val="0049544B"/>
    <w:rsid w:val="00495C40"/>
    <w:rsid w:val="00495CAE"/>
    <w:rsid w:val="00495D02"/>
    <w:rsid w:val="00495D93"/>
    <w:rsid w:val="004965D3"/>
    <w:rsid w:val="004969DD"/>
    <w:rsid w:val="00496ECA"/>
    <w:rsid w:val="004970E0"/>
    <w:rsid w:val="00497467"/>
    <w:rsid w:val="004977CA"/>
    <w:rsid w:val="004A012F"/>
    <w:rsid w:val="004A0762"/>
    <w:rsid w:val="004A113C"/>
    <w:rsid w:val="004A1A0C"/>
    <w:rsid w:val="004A281F"/>
    <w:rsid w:val="004A2B69"/>
    <w:rsid w:val="004A3113"/>
    <w:rsid w:val="004A36AD"/>
    <w:rsid w:val="004A3735"/>
    <w:rsid w:val="004A3A42"/>
    <w:rsid w:val="004A4143"/>
    <w:rsid w:val="004A4836"/>
    <w:rsid w:val="004A4EA7"/>
    <w:rsid w:val="004A4F3F"/>
    <w:rsid w:val="004A50C2"/>
    <w:rsid w:val="004A541C"/>
    <w:rsid w:val="004A5556"/>
    <w:rsid w:val="004A5CA1"/>
    <w:rsid w:val="004A5D52"/>
    <w:rsid w:val="004A5F65"/>
    <w:rsid w:val="004A6244"/>
    <w:rsid w:val="004A671E"/>
    <w:rsid w:val="004A67FE"/>
    <w:rsid w:val="004A7FEF"/>
    <w:rsid w:val="004B02E0"/>
    <w:rsid w:val="004B07C9"/>
    <w:rsid w:val="004B108C"/>
    <w:rsid w:val="004B116B"/>
    <w:rsid w:val="004B11A4"/>
    <w:rsid w:val="004B1852"/>
    <w:rsid w:val="004B1896"/>
    <w:rsid w:val="004B20A5"/>
    <w:rsid w:val="004B24A4"/>
    <w:rsid w:val="004B2B06"/>
    <w:rsid w:val="004B31E9"/>
    <w:rsid w:val="004B31EA"/>
    <w:rsid w:val="004B3224"/>
    <w:rsid w:val="004B33FD"/>
    <w:rsid w:val="004B355B"/>
    <w:rsid w:val="004B35BE"/>
    <w:rsid w:val="004B3AD6"/>
    <w:rsid w:val="004B483C"/>
    <w:rsid w:val="004B4C03"/>
    <w:rsid w:val="004B4E8E"/>
    <w:rsid w:val="004B54AC"/>
    <w:rsid w:val="004B63BD"/>
    <w:rsid w:val="004B68D0"/>
    <w:rsid w:val="004B696B"/>
    <w:rsid w:val="004B7424"/>
    <w:rsid w:val="004B7741"/>
    <w:rsid w:val="004B79E8"/>
    <w:rsid w:val="004B7FE0"/>
    <w:rsid w:val="004C05D8"/>
    <w:rsid w:val="004C077B"/>
    <w:rsid w:val="004C0C64"/>
    <w:rsid w:val="004C0E33"/>
    <w:rsid w:val="004C0E4D"/>
    <w:rsid w:val="004C0EA1"/>
    <w:rsid w:val="004C1364"/>
    <w:rsid w:val="004C1E77"/>
    <w:rsid w:val="004C2137"/>
    <w:rsid w:val="004C22BC"/>
    <w:rsid w:val="004C22E6"/>
    <w:rsid w:val="004C2423"/>
    <w:rsid w:val="004C25CD"/>
    <w:rsid w:val="004C28E7"/>
    <w:rsid w:val="004C29D2"/>
    <w:rsid w:val="004C2CAA"/>
    <w:rsid w:val="004C3438"/>
    <w:rsid w:val="004C4EDE"/>
    <w:rsid w:val="004C5334"/>
    <w:rsid w:val="004C5418"/>
    <w:rsid w:val="004C650B"/>
    <w:rsid w:val="004C68CE"/>
    <w:rsid w:val="004C70AA"/>
    <w:rsid w:val="004C7112"/>
    <w:rsid w:val="004C73AA"/>
    <w:rsid w:val="004C7F88"/>
    <w:rsid w:val="004D01D5"/>
    <w:rsid w:val="004D0B5D"/>
    <w:rsid w:val="004D0FD2"/>
    <w:rsid w:val="004D1138"/>
    <w:rsid w:val="004D129A"/>
    <w:rsid w:val="004D12F9"/>
    <w:rsid w:val="004D15AC"/>
    <w:rsid w:val="004D170D"/>
    <w:rsid w:val="004D186E"/>
    <w:rsid w:val="004D1928"/>
    <w:rsid w:val="004D1F71"/>
    <w:rsid w:val="004D248F"/>
    <w:rsid w:val="004D2C82"/>
    <w:rsid w:val="004D2FD0"/>
    <w:rsid w:val="004D3211"/>
    <w:rsid w:val="004D3497"/>
    <w:rsid w:val="004D38BD"/>
    <w:rsid w:val="004D3CA0"/>
    <w:rsid w:val="004D3F99"/>
    <w:rsid w:val="004D40BD"/>
    <w:rsid w:val="004D40D3"/>
    <w:rsid w:val="004D4366"/>
    <w:rsid w:val="004D46DD"/>
    <w:rsid w:val="004D56B4"/>
    <w:rsid w:val="004D5B09"/>
    <w:rsid w:val="004D5B49"/>
    <w:rsid w:val="004D6703"/>
    <w:rsid w:val="004D6839"/>
    <w:rsid w:val="004D6BC6"/>
    <w:rsid w:val="004D6FE3"/>
    <w:rsid w:val="004D7116"/>
    <w:rsid w:val="004D751B"/>
    <w:rsid w:val="004D7757"/>
    <w:rsid w:val="004D7928"/>
    <w:rsid w:val="004D795E"/>
    <w:rsid w:val="004D7A16"/>
    <w:rsid w:val="004D7BDD"/>
    <w:rsid w:val="004E0366"/>
    <w:rsid w:val="004E0722"/>
    <w:rsid w:val="004E0B2C"/>
    <w:rsid w:val="004E0EDE"/>
    <w:rsid w:val="004E1209"/>
    <w:rsid w:val="004E1554"/>
    <w:rsid w:val="004E15CF"/>
    <w:rsid w:val="004E2B46"/>
    <w:rsid w:val="004E2E43"/>
    <w:rsid w:val="004E3677"/>
    <w:rsid w:val="004E3BA5"/>
    <w:rsid w:val="004E3EBA"/>
    <w:rsid w:val="004E4189"/>
    <w:rsid w:val="004E442E"/>
    <w:rsid w:val="004E47FB"/>
    <w:rsid w:val="004E483F"/>
    <w:rsid w:val="004E4D92"/>
    <w:rsid w:val="004E4FDC"/>
    <w:rsid w:val="004E5105"/>
    <w:rsid w:val="004E521F"/>
    <w:rsid w:val="004E540D"/>
    <w:rsid w:val="004E566C"/>
    <w:rsid w:val="004E56AD"/>
    <w:rsid w:val="004E5C66"/>
    <w:rsid w:val="004E688E"/>
    <w:rsid w:val="004E6BAF"/>
    <w:rsid w:val="004E79A8"/>
    <w:rsid w:val="004E7E79"/>
    <w:rsid w:val="004E7F36"/>
    <w:rsid w:val="004F01AF"/>
    <w:rsid w:val="004F0326"/>
    <w:rsid w:val="004F0780"/>
    <w:rsid w:val="004F0FE4"/>
    <w:rsid w:val="004F105F"/>
    <w:rsid w:val="004F1BC1"/>
    <w:rsid w:val="004F1C60"/>
    <w:rsid w:val="004F1CEB"/>
    <w:rsid w:val="004F213F"/>
    <w:rsid w:val="004F2814"/>
    <w:rsid w:val="004F2AB5"/>
    <w:rsid w:val="004F3876"/>
    <w:rsid w:val="004F39C8"/>
    <w:rsid w:val="004F4C42"/>
    <w:rsid w:val="004F4D17"/>
    <w:rsid w:val="004F4E9D"/>
    <w:rsid w:val="004F4EAA"/>
    <w:rsid w:val="004F57A5"/>
    <w:rsid w:val="004F6054"/>
    <w:rsid w:val="004F634B"/>
    <w:rsid w:val="004F6651"/>
    <w:rsid w:val="004F6720"/>
    <w:rsid w:val="004F68CB"/>
    <w:rsid w:val="004F6B66"/>
    <w:rsid w:val="004F6FFF"/>
    <w:rsid w:val="004F70D5"/>
    <w:rsid w:val="004F7252"/>
    <w:rsid w:val="004F74C4"/>
    <w:rsid w:val="004F7560"/>
    <w:rsid w:val="004F75FF"/>
    <w:rsid w:val="004F7639"/>
    <w:rsid w:val="004F79FF"/>
    <w:rsid w:val="00500272"/>
    <w:rsid w:val="00500513"/>
    <w:rsid w:val="005005DF"/>
    <w:rsid w:val="0050162F"/>
    <w:rsid w:val="0050179B"/>
    <w:rsid w:val="005024FF"/>
    <w:rsid w:val="00502957"/>
    <w:rsid w:val="0050336C"/>
    <w:rsid w:val="0050391E"/>
    <w:rsid w:val="00503A92"/>
    <w:rsid w:val="00503BED"/>
    <w:rsid w:val="00503C40"/>
    <w:rsid w:val="00503DA1"/>
    <w:rsid w:val="00504431"/>
    <w:rsid w:val="00504670"/>
    <w:rsid w:val="00504936"/>
    <w:rsid w:val="005049D7"/>
    <w:rsid w:val="00505367"/>
    <w:rsid w:val="00505B1D"/>
    <w:rsid w:val="00505C77"/>
    <w:rsid w:val="00505EB0"/>
    <w:rsid w:val="0050673D"/>
    <w:rsid w:val="0050687D"/>
    <w:rsid w:val="00506FD2"/>
    <w:rsid w:val="00507055"/>
    <w:rsid w:val="00507A99"/>
    <w:rsid w:val="00510079"/>
    <w:rsid w:val="005107CC"/>
    <w:rsid w:val="0051097B"/>
    <w:rsid w:val="0051099F"/>
    <w:rsid w:val="00510E6F"/>
    <w:rsid w:val="00511AFD"/>
    <w:rsid w:val="00511E90"/>
    <w:rsid w:val="005122DF"/>
    <w:rsid w:val="00512720"/>
    <w:rsid w:val="0051295A"/>
    <w:rsid w:val="00512D09"/>
    <w:rsid w:val="00512DB5"/>
    <w:rsid w:val="00512E90"/>
    <w:rsid w:val="00512E96"/>
    <w:rsid w:val="00513D9C"/>
    <w:rsid w:val="00514125"/>
    <w:rsid w:val="005144F4"/>
    <w:rsid w:val="00514777"/>
    <w:rsid w:val="00514C19"/>
    <w:rsid w:val="00514D38"/>
    <w:rsid w:val="00514EA4"/>
    <w:rsid w:val="00515339"/>
    <w:rsid w:val="00515AC3"/>
    <w:rsid w:val="00515B36"/>
    <w:rsid w:val="00515FE8"/>
    <w:rsid w:val="00516423"/>
    <w:rsid w:val="005167F2"/>
    <w:rsid w:val="00516806"/>
    <w:rsid w:val="0051680B"/>
    <w:rsid w:val="00516874"/>
    <w:rsid w:val="00516A52"/>
    <w:rsid w:val="00516CE3"/>
    <w:rsid w:val="0051710A"/>
    <w:rsid w:val="005174E2"/>
    <w:rsid w:val="00520467"/>
    <w:rsid w:val="005207D3"/>
    <w:rsid w:val="00520D93"/>
    <w:rsid w:val="00521420"/>
    <w:rsid w:val="005216B0"/>
    <w:rsid w:val="00521DCB"/>
    <w:rsid w:val="00521E77"/>
    <w:rsid w:val="00522335"/>
    <w:rsid w:val="00522B5E"/>
    <w:rsid w:val="005231EC"/>
    <w:rsid w:val="00523B73"/>
    <w:rsid w:val="00523DFD"/>
    <w:rsid w:val="00523DFF"/>
    <w:rsid w:val="00524B56"/>
    <w:rsid w:val="00524DD6"/>
    <w:rsid w:val="0052503F"/>
    <w:rsid w:val="00525272"/>
    <w:rsid w:val="00525275"/>
    <w:rsid w:val="00525391"/>
    <w:rsid w:val="005255EA"/>
    <w:rsid w:val="0052567B"/>
    <w:rsid w:val="00525705"/>
    <w:rsid w:val="00525950"/>
    <w:rsid w:val="00525AC9"/>
    <w:rsid w:val="00525EE9"/>
    <w:rsid w:val="0052626A"/>
    <w:rsid w:val="00526411"/>
    <w:rsid w:val="00526B30"/>
    <w:rsid w:val="00527286"/>
    <w:rsid w:val="00527458"/>
    <w:rsid w:val="005274B1"/>
    <w:rsid w:val="00527693"/>
    <w:rsid w:val="00527F79"/>
    <w:rsid w:val="00527FC6"/>
    <w:rsid w:val="00530169"/>
    <w:rsid w:val="00530413"/>
    <w:rsid w:val="00530416"/>
    <w:rsid w:val="00530953"/>
    <w:rsid w:val="00530D25"/>
    <w:rsid w:val="00531838"/>
    <w:rsid w:val="00531BBA"/>
    <w:rsid w:val="005320AD"/>
    <w:rsid w:val="005321BC"/>
    <w:rsid w:val="005322FF"/>
    <w:rsid w:val="0053230C"/>
    <w:rsid w:val="00532692"/>
    <w:rsid w:val="0053279D"/>
    <w:rsid w:val="00532B65"/>
    <w:rsid w:val="00532F21"/>
    <w:rsid w:val="00532F70"/>
    <w:rsid w:val="0053349D"/>
    <w:rsid w:val="00533617"/>
    <w:rsid w:val="00533652"/>
    <w:rsid w:val="00533848"/>
    <w:rsid w:val="00533C86"/>
    <w:rsid w:val="00533CC0"/>
    <w:rsid w:val="00534772"/>
    <w:rsid w:val="005347D2"/>
    <w:rsid w:val="005348B1"/>
    <w:rsid w:val="005348B9"/>
    <w:rsid w:val="00535225"/>
    <w:rsid w:val="00535413"/>
    <w:rsid w:val="00535F39"/>
    <w:rsid w:val="005366B6"/>
    <w:rsid w:val="0053689C"/>
    <w:rsid w:val="00536B49"/>
    <w:rsid w:val="00536BE8"/>
    <w:rsid w:val="00536D18"/>
    <w:rsid w:val="00536E45"/>
    <w:rsid w:val="00536F66"/>
    <w:rsid w:val="005372BE"/>
    <w:rsid w:val="00537319"/>
    <w:rsid w:val="00537367"/>
    <w:rsid w:val="0053759C"/>
    <w:rsid w:val="00537694"/>
    <w:rsid w:val="00537861"/>
    <w:rsid w:val="00540291"/>
    <w:rsid w:val="00540663"/>
    <w:rsid w:val="005406DD"/>
    <w:rsid w:val="0054096A"/>
    <w:rsid w:val="005409E8"/>
    <w:rsid w:val="00540E68"/>
    <w:rsid w:val="00541309"/>
    <w:rsid w:val="005417A6"/>
    <w:rsid w:val="00541E79"/>
    <w:rsid w:val="0054235C"/>
    <w:rsid w:val="00542F42"/>
    <w:rsid w:val="00542F4D"/>
    <w:rsid w:val="005435C7"/>
    <w:rsid w:val="00543A49"/>
    <w:rsid w:val="00543BE6"/>
    <w:rsid w:val="00544214"/>
    <w:rsid w:val="0054451C"/>
    <w:rsid w:val="0054542C"/>
    <w:rsid w:val="00545EE6"/>
    <w:rsid w:val="00546517"/>
    <w:rsid w:val="00546602"/>
    <w:rsid w:val="0054689F"/>
    <w:rsid w:val="00546F00"/>
    <w:rsid w:val="0054738D"/>
    <w:rsid w:val="00547935"/>
    <w:rsid w:val="00547A92"/>
    <w:rsid w:val="005500D6"/>
    <w:rsid w:val="00550A80"/>
    <w:rsid w:val="00550C73"/>
    <w:rsid w:val="00551072"/>
    <w:rsid w:val="00551420"/>
    <w:rsid w:val="0055154E"/>
    <w:rsid w:val="00551674"/>
    <w:rsid w:val="0055208C"/>
    <w:rsid w:val="00552673"/>
    <w:rsid w:val="00553A3F"/>
    <w:rsid w:val="00553BD2"/>
    <w:rsid w:val="00553BE9"/>
    <w:rsid w:val="00553C6D"/>
    <w:rsid w:val="00554CF9"/>
    <w:rsid w:val="005553F3"/>
    <w:rsid w:val="00555918"/>
    <w:rsid w:val="00555F2D"/>
    <w:rsid w:val="00556005"/>
    <w:rsid w:val="0055607B"/>
    <w:rsid w:val="0055643E"/>
    <w:rsid w:val="005564A0"/>
    <w:rsid w:val="005564A5"/>
    <w:rsid w:val="0055719D"/>
    <w:rsid w:val="00557A6A"/>
    <w:rsid w:val="00557C5E"/>
    <w:rsid w:val="00557E43"/>
    <w:rsid w:val="00560399"/>
    <w:rsid w:val="00560B1D"/>
    <w:rsid w:val="00560F4C"/>
    <w:rsid w:val="005611D3"/>
    <w:rsid w:val="0056174D"/>
    <w:rsid w:val="00561964"/>
    <w:rsid w:val="00561CC5"/>
    <w:rsid w:val="00561DF5"/>
    <w:rsid w:val="00562053"/>
    <w:rsid w:val="0056293A"/>
    <w:rsid w:val="00562EA5"/>
    <w:rsid w:val="00563693"/>
    <w:rsid w:val="00563C73"/>
    <w:rsid w:val="0056421C"/>
    <w:rsid w:val="00564749"/>
    <w:rsid w:val="005647B1"/>
    <w:rsid w:val="00565307"/>
    <w:rsid w:val="00565404"/>
    <w:rsid w:val="00566051"/>
    <w:rsid w:val="00566392"/>
    <w:rsid w:val="00566407"/>
    <w:rsid w:val="00566D53"/>
    <w:rsid w:val="0056765C"/>
    <w:rsid w:val="00567E63"/>
    <w:rsid w:val="00570559"/>
    <w:rsid w:val="00570623"/>
    <w:rsid w:val="0057071F"/>
    <w:rsid w:val="00570AF7"/>
    <w:rsid w:val="00570B8B"/>
    <w:rsid w:val="00570C05"/>
    <w:rsid w:val="00570D99"/>
    <w:rsid w:val="00571210"/>
    <w:rsid w:val="00571704"/>
    <w:rsid w:val="00572297"/>
    <w:rsid w:val="0057250D"/>
    <w:rsid w:val="005727F1"/>
    <w:rsid w:val="00572A27"/>
    <w:rsid w:val="00572ED7"/>
    <w:rsid w:val="00572FB3"/>
    <w:rsid w:val="0057354C"/>
    <w:rsid w:val="00573748"/>
    <w:rsid w:val="00573F30"/>
    <w:rsid w:val="005744AD"/>
    <w:rsid w:val="00574C54"/>
    <w:rsid w:val="00574C71"/>
    <w:rsid w:val="00574E9B"/>
    <w:rsid w:val="00574F73"/>
    <w:rsid w:val="00575197"/>
    <w:rsid w:val="005753CE"/>
    <w:rsid w:val="00575491"/>
    <w:rsid w:val="0057562F"/>
    <w:rsid w:val="00575CA3"/>
    <w:rsid w:val="00575D86"/>
    <w:rsid w:val="00576090"/>
    <w:rsid w:val="00576164"/>
    <w:rsid w:val="005761A1"/>
    <w:rsid w:val="005764C1"/>
    <w:rsid w:val="00576A8F"/>
    <w:rsid w:val="00576CCC"/>
    <w:rsid w:val="00577416"/>
    <w:rsid w:val="005775BF"/>
    <w:rsid w:val="00577624"/>
    <w:rsid w:val="005778E9"/>
    <w:rsid w:val="00577903"/>
    <w:rsid w:val="00577CD2"/>
    <w:rsid w:val="0058002B"/>
    <w:rsid w:val="0058064D"/>
    <w:rsid w:val="005806FB"/>
    <w:rsid w:val="00580E29"/>
    <w:rsid w:val="00580FCC"/>
    <w:rsid w:val="005813AC"/>
    <w:rsid w:val="00581650"/>
    <w:rsid w:val="00581D3A"/>
    <w:rsid w:val="00581FAF"/>
    <w:rsid w:val="005821A9"/>
    <w:rsid w:val="00583F0F"/>
    <w:rsid w:val="00583F48"/>
    <w:rsid w:val="00584062"/>
    <w:rsid w:val="00584183"/>
    <w:rsid w:val="00584304"/>
    <w:rsid w:val="0058441C"/>
    <w:rsid w:val="00584F7D"/>
    <w:rsid w:val="00585405"/>
    <w:rsid w:val="005856C1"/>
    <w:rsid w:val="00585D70"/>
    <w:rsid w:val="00585FED"/>
    <w:rsid w:val="005860BC"/>
    <w:rsid w:val="00587142"/>
    <w:rsid w:val="00587213"/>
    <w:rsid w:val="00587C40"/>
    <w:rsid w:val="005901A0"/>
    <w:rsid w:val="00590A60"/>
    <w:rsid w:val="00590B4C"/>
    <w:rsid w:val="005915B8"/>
    <w:rsid w:val="005918AE"/>
    <w:rsid w:val="005918FD"/>
    <w:rsid w:val="0059195E"/>
    <w:rsid w:val="00591AFA"/>
    <w:rsid w:val="0059209B"/>
    <w:rsid w:val="005924DC"/>
    <w:rsid w:val="00592D80"/>
    <w:rsid w:val="00592DF0"/>
    <w:rsid w:val="005931F0"/>
    <w:rsid w:val="0059332C"/>
    <w:rsid w:val="00593561"/>
    <w:rsid w:val="00594076"/>
    <w:rsid w:val="005949CC"/>
    <w:rsid w:val="0059507C"/>
    <w:rsid w:val="005957E3"/>
    <w:rsid w:val="00595BE8"/>
    <w:rsid w:val="00596357"/>
    <w:rsid w:val="00596594"/>
    <w:rsid w:val="00596758"/>
    <w:rsid w:val="00596891"/>
    <w:rsid w:val="00596B06"/>
    <w:rsid w:val="00596DE5"/>
    <w:rsid w:val="005972EE"/>
    <w:rsid w:val="00597918"/>
    <w:rsid w:val="00597A82"/>
    <w:rsid w:val="00597E74"/>
    <w:rsid w:val="005A059B"/>
    <w:rsid w:val="005A079F"/>
    <w:rsid w:val="005A0D24"/>
    <w:rsid w:val="005A102A"/>
    <w:rsid w:val="005A1105"/>
    <w:rsid w:val="005A125F"/>
    <w:rsid w:val="005A1D1A"/>
    <w:rsid w:val="005A26FE"/>
    <w:rsid w:val="005A2E96"/>
    <w:rsid w:val="005A31D8"/>
    <w:rsid w:val="005A37DD"/>
    <w:rsid w:val="005A412E"/>
    <w:rsid w:val="005A5086"/>
    <w:rsid w:val="005A597B"/>
    <w:rsid w:val="005A5A95"/>
    <w:rsid w:val="005A61FC"/>
    <w:rsid w:val="005A6A47"/>
    <w:rsid w:val="005A7BF8"/>
    <w:rsid w:val="005A7C77"/>
    <w:rsid w:val="005A7ED2"/>
    <w:rsid w:val="005B0F98"/>
    <w:rsid w:val="005B1045"/>
    <w:rsid w:val="005B16A7"/>
    <w:rsid w:val="005B18CD"/>
    <w:rsid w:val="005B26BE"/>
    <w:rsid w:val="005B2C56"/>
    <w:rsid w:val="005B2D69"/>
    <w:rsid w:val="005B322E"/>
    <w:rsid w:val="005B3580"/>
    <w:rsid w:val="005B359C"/>
    <w:rsid w:val="005B3CF1"/>
    <w:rsid w:val="005B3DEC"/>
    <w:rsid w:val="005B4168"/>
    <w:rsid w:val="005B5333"/>
    <w:rsid w:val="005B5CD4"/>
    <w:rsid w:val="005B5EBD"/>
    <w:rsid w:val="005B60DD"/>
    <w:rsid w:val="005B619B"/>
    <w:rsid w:val="005B6EBF"/>
    <w:rsid w:val="005B6FE3"/>
    <w:rsid w:val="005B70B5"/>
    <w:rsid w:val="005B74FA"/>
    <w:rsid w:val="005B752B"/>
    <w:rsid w:val="005B755D"/>
    <w:rsid w:val="005B7FD5"/>
    <w:rsid w:val="005C007D"/>
    <w:rsid w:val="005C0506"/>
    <w:rsid w:val="005C0DAC"/>
    <w:rsid w:val="005C0DAE"/>
    <w:rsid w:val="005C102F"/>
    <w:rsid w:val="005C17FF"/>
    <w:rsid w:val="005C1808"/>
    <w:rsid w:val="005C1A71"/>
    <w:rsid w:val="005C2060"/>
    <w:rsid w:val="005C22D1"/>
    <w:rsid w:val="005C2445"/>
    <w:rsid w:val="005C2DCF"/>
    <w:rsid w:val="005C3486"/>
    <w:rsid w:val="005C382F"/>
    <w:rsid w:val="005C3CD1"/>
    <w:rsid w:val="005C42F1"/>
    <w:rsid w:val="005C4413"/>
    <w:rsid w:val="005C4AA2"/>
    <w:rsid w:val="005C4C20"/>
    <w:rsid w:val="005C51FD"/>
    <w:rsid w:val="005C5460"/>
    <w:rsid w:val="005C5836"/>
    <w:rsid w:val="005C5AB3"/>
    <w:rsid w:val="005C5F21"/>
    <w:rsid w:val="005C6584"/>
    <w:rsid w:val="005C6A88"/>
    <w:rsid w:val="005C6B29"/>
    <w:rsid w:val="005C7ED7"/>
    <w:rsid w:val="005C7FBD"/>
    <w:rsid w:val="005D1241"/>
    <w:rsid w:val="005D14F8"/>
    <w:rsid w:val="005D1A93"/>
    <w:rsid w:val="005D1E72"/>
    <w:rsid w:val="005D2DCB"/>
    <w:rsid w:val="005D2DF3"/>
    <w:rsid w:val="005D3157"/>
    <w:rsid w:val="005D3A06"/>
    <w:rsid w:val="005D3E91"/>
    <w:rsid w:val="005D587A"/>
    <w:rsid w:val="005D609C"/>
    <w:rsid w:val="005D63F8"/>
    <w:rsid w:val="005D67A0"/>
    <w:rsid w:val="005D67DA"/>
    <w:rsid w:val="005D6885"/>
    <w:rsid w:val="005D6DCC"/>
    <w:rsid w:val="005D6DE8"/>
    <w:rsid w:val="005D76BF"/>
    <w:rsid w:val="005D7AB0"/>
    <w:rsid w:val="005E0815"/>
    <w:rsid w:val="005E0F74"/>
    <w:rsid w:val="005E1357"/>
    <w:rsid w:val="005E1B06"/>
    <w:rsid w:val="005E1BEB"/>
    <w:rsid w:val="005E1D94"/>
    <w:rsid w:val="005E1FE0"/>
    <w:rsid w:val="005E26AD"/>
    <w:rsid w:val="005E2A21"/>
    <w:rsid w:val="005E2EF4"/>
    <w:rsid w:val="005E38A2"/>
    <w:rsid w:val="005E3ACA"/>
    <w:rsid w:val="005E3B5C"/>
    <w:rsid w:val="005E3DE2"/>
    <w:rsid w:val="005E3E5A"/>
    <w:rsid w:val="005E4FA1"/>
    <w:rsid w:val="005E510B"/>
    <w:rsid w:val="005E541E"/>
    <w:rsid w:val="005E543C"/>
    <w:rsid w:val="005E60C4"/>
    <w:rsid w:val="005E6426"/>
    <w:rsid w:val="005E6890"/>
    <w:rsid w:val="005E6E2C"/>
    <w:rsid w:val="005E70E2"/>
    <w:rsid w:val="005E7377"/>
    <w:rsid w:val="005E7DE2"/>
    <w:rsid w:val="005F056A"/>
    <w:rsid w:val="005F0967"/>
    <w:rsid w:val="005F0F4D"/>
    <w:rsid w:val="005F1337"/>
    <w:rsid w:val="005F1339"/>
    <w:rsid w:val="005F14FA"/>
    <w:rsid w:val="005F189C"/>
    <w:rsid w:val="005F1EE0"/>
    <w:rsid w:val="005F2319"/>
    <w:rsid w:val="005F26C4"/>
    <w:rsid w:val="005F27BC"/>
    <w:rsid w:val="005F2E41"/>
    <w:rsid w:val="005F31CF"/>
    <w:rsid w:val="005F322C"/>
    <w:rsid w:val="005F3AEF"/>
    <w:rsid w:val="005F3C18"/>
    <w:rsid w:val="005F3E8A"/>
    <w:rsid w:val="005F3F92"/>
    <w:rsid w:val="005F3FE0"/>
    <w:rsid w:val="005F42F0"/>
    <w:rsid w:val="005F4330"/>
    <w:rsid w:val="005F4384"/>
    <w:rsid w:val="005F456A"/>
    <w:rsid w:val="005F472F"/>
    <w:rsid w:val="005F4C3F"/>
    <w:rsid w:val="005F4E15"/>
    <w:rsid w:val="005F4EC4"/>
    <w:rsid w:val="005F5246"/>
    <w:rsid w:val="005F53CC"/>
    <w:rsid w:val="005F5428"/>
    <w:rsid w:val="005F5657"/>
    <w:rsid w:val="005F5847"/>
    <w:rsid w:val="005F59C1"/>
    <w:rsid w:val="005F5CD6"/>
    <w:rsid w:val="005F640F"/>
    <w:rsid w:val="005F6B95"/>
    <w:rsid w:val="005F6CB8"/>
    <w:rsid w:val="005F6CC9"/>
    <w:rsid w:val="005F723F"/>
    <w:rsid w:val="005F762D"/>
    <w:rsid w:val="006001B8"/>
    <w:rsid w:val="0060062A"/>
    <w:rsid w:val="006019F3"/>
    <w:rsid w:val="00602268"/>
    <w:rsid w:val="0060242E"/>
    <w:rsid w:val="00602619"/>
    <w:rsid w:val="006031AE"/>
    <w:rsid w:val="006032A1"/>
    <w:rsid w:val="006033DA"/>
    <w:rsid w:val="006039C7"/>
    <w:rsid w:val="00603E61"/>
    <w:rsid w:val="00603F5F"/>
    <w:rsid w:val="00604676"/>
    <w:rsid w:val="0060489E"/>
    <w:rsid w:val="00604F91"/>
    <w:rsid w:val="00605590"/>
    <w:rsid w:val="00605716"/>
    <w:rsid w:val="00605798"/>
    <w:rsid w:val="00605D97"/>
    <w:rsid w:val="0060635F"/>
    <w:rsid w:val="00606565"/>
    <w:rsid w:val="006069AA"/>
    <w:rsid w:val="00607128"/>
    <w:rsid w:val="00607167"/>
    <w:rsid w:val="00610EE9"/>
    <w:rsid w:val="00611C48"/>
    <w:rsid w:val="00612ABF"/>
    <w:rsid w:val="00612C40"/>
    <w:rsid w:val="006137D8"/>
    <w:rsid w:val="00613A54"/>
    <w:rsid w:val="00614186"/>
    <w:rsid w:val="00614A0B"/>
    <w:rsid w:val="0061562C"/>
    <w:rsid w:val="00615D22"/>
    <w:rsid w:val="00615DD4"/>
    <w:rsid w:val="00615E3F"/>
    <w:rsid w:val="006162D6"/>
    <w:rsid w:val="00616A10"/>
    <w:rsid w:val="00616FCB"/>
    <w:rsid w:val="00617212"/>
    <w:rsid w:val="00617C20"/>
    <w:rsid w:val="00620096"/>
    <w:rsid w:val="00620561"/>
    <w:rsid w:val="00620DA0"/>
    <w:rsid w:val="00620F7C"/>
    <w:rsid w:val="0062263C"/>
    <w:rsid w:val="00622D39"/>
    <w:rsid w:val="006234A0"/>
    <w:rsid w:val="006241F1"/>
    <w:rsid w:val="0062428B"/>
    <w:rsid w:val="00624320"/>
    <w:rsid w:val="006246D6"/>
    <w:rsid w:val="006247B3"/>
    <w:rsid w:val="00624810"/>
    <w:rsid w:val="00624A1E"/>
    <w:rsid w:val="0062520A"/>
    <w:rsid w:val="00625632"/>
    <w:rsid w:val="00625AC7"/>
    <w:rsid w:val="00625E5C"/>
    <w:rsid w:val="00626179"/>
    <w:rsid w:val="00626B05"/>
    <w:rsid w:val="00626BEA"/>
    <w:rsid w:val="00626C04"/>
    <w:rsid w:val="006273BB"/>
    <w:rsid w:val="00627400"/>
    <w:rsid w:val="0062760B"/>
    <w:rsid w:val="006279D6"/>
    <w:rsid w:val="00627A25"/>
    <w:rsid w:val="00627AFF"/>
    <w:rsid w:val="00627FC1"/>
    <w:rsid w:val="0063010E"/>
    <w:rsid w:val="006303E3"/>
    <w:rsid w:val="006304A3"/>
    <w:rsid w:val="006306BD"/>
    <w:rsid w:val="00630863"/>
    <w:rsid w:val="00630994"/>
    <w:rsid w:val="00630C12"/>
    <w:rsid w:val="00630D3E"/>
    <w:rsid w:val="00630DB4"/>
    <w:rsid w:val="00630EBD"/>
    <w:rsid w:val="006314FE"/>
    <w:rsid w:val="006327FA"/>
    <w:rsid w:val="00632D0E"/>
    <w:rsid w:val="00633138"/>
    <w:rsid w:val="006331CC"/>
    <w:rsid w:val="006338B0"/>
    <w:rsid w:val="00633ACC"/>
    <w:rsid w:val="00633C37"/>
    <w:rsid w:val="00634072"/>
    <w:rsid w:val="0063464C"/>
    <w:rsid w:val="006347B4"/>
    <w:rsid w:val="00634C6A"/>
    <w:rsid w:val="00635756"/>
    <w:rsid w:val="00635770"/>
    <w:rsid w:val="00635AFC"/>
    <w:rsid w:val="00635FAD"/>
    <w:rsid w:val="00636230"/>
    <w:rsid w:val="006363FC"/>
    <w:rsid w:val="006365B1"/>
    <w:rsid w:val="00636C99"/>
    <w:rsid w:val="00636D36"/>
    <w:rsid w:val="00637773"/>
    <w:rsid w:val="00637A54"/>
    <w:rsid w:val="00637F29"/>
    <w:rsid w:val="00640078"/>
    <w:rsid w:val="006404E0"/>
    <w:rsid w:val="0064052B"/>
    <w:rsid w:val="00640A5E"/>
    <w:rsid w:val="006410E2"/>
    <w:rsid w:val="006411C3"/>
    <w:rsid w:val="006411F7"/>
    <w:rsid w:val="0064182C"/>
    <w:rsid w:val="00641C02"/>
    <w:rsid w:val="00642DE1"/>
    <w:rsid w:val="00642E2B"/>
    <w:rsid w:val="0064336A"/>
    <w:rsid w:val="0064409B"/>
    <w:rsid w:val="00644E30"/>
    <w:rsid w:val="00644FF7"/>
    <w:rsid w:val="006455D0"/>
    <w:rsid w:val="00645B82"/>
    <w:rsid w:val="00645F72"/>
    <w:rsid w:val="0064664B"/>
    <w:rsid w:val="006467EC"/>
    <w:rsid w:val="00646934"/>
    <w:rsid w:val="00646ED8"/>
    <w:rsid w:val="00647377"/>
    <w:rsid w:val="006476BB"/>
    <w:rsid w:val="0064776E"/>
    <w:rsid w:val="00647C3F"/>
    <w:rsid w:val="00650E1B"/>
    <w:rsid w:val="006510BE"/>
    <w:rsid w:val="00651886"/>
    <w:rsid w:val="00651EAA"/>
    <w:rsid w:val="006520CD"/>
    <w:rsid w:val="006521DC"/>
    <w:rsid w:val="00652214"/>
    <w:rsid w:val="006524BE"/>
    <w:rsid w:val="0065284C"/>
    <w:rsid w:val="00652BF1"/>
    <w:rsid w:val="00652C81"/>
    <w:rsid w:val="00652FAF"/>
    <w:rsid w:val="00653365"/>
    <w:rsid w:val="00653A36"/>
    <w:rsid w:val="0065407A"/>
    <w:rsid w:val="0065414F"/>
    <w:rsid w:val="006545F2"/>
    <w:rsid w:val="00654787"/>
    <w:rsid w:val="006554E7"/>
    <w:rsid w:val="006558E2"/>
    <w:rsid w:val="00656346"/>
    <w:rsid w:val="00656354"/>
    <w:rsid w:val="0065674B"/>
    <w:rsid w:val="00656DDA"/>
    <w:rsid w:val="00657D3B"/>
    <w:rsid w:val="00657E9C"/>
    <w:rsid w:val="00657F77"/>
    <w:rsid w:val="00660201"/>
    <w:rsid w:val="00660547"/>
    <w:rsid w:val="0066081C"/>
    <w:rsid w:val="006609DF"/>
    <w:rsid w:val="006609E6"/>
    <w:rsid w:val="00660B9B"/>
    <w:rsid w:val="00660FAB"/>
    <w:rsid w:val="00660FAE"/>
    <w:rsid w:val="006614C1"/>
    <w:rsid w:val="00661D84"/>
    <w:rsid w:val="00662461"/>
    <w:rsid w:val="00662531"/>
    <w:rsid w:val="006627C4"/>
    <w:rsid w:val="00662A16"/>
    <w:rsid w:val="00662C30"/>
    <w:rsid w:val="00662F9C"/>
    <w:rsid w:val="006630B3"/>
    <w:rsid w:val="00663485"/>
    <w:rsid w:val="0066352F"/>
    <w:rsid w:val="006637E1"/>
    <w:rsid w:val="00663A07"/>
    <w:rsid w:val="00663D9D"/>
    <w:rsid w:val="0066415A"/>
    <w:rsid w:val="00664533"/>
    <w:rsid w:val="0066453E"/>
    <w:rsid w:val="006646F7"/>
    <w:rsid w:val="0066496B"/>
    <w:rsid w:val="00665010"/>
    <w:rsid w:val="006653D6"/>
    <w:rsid w:val="0066579E"/>
    <w:rsid w:val="0066630C"/>
    <w:rsid w:val="0066640C"/>
    <w:rsid w:val="00666435"/>
    <w:rsid w:val="006665EA"/>
    <w:rsid w:val="006666B3"/>
    <w:rsid w:val="00666E0B"/>
    <w:rsid w:val="00666E6D"/>
    <w:rsid w:val="0066728A"/>
    <w:rsid w:val="006672BB"/>
    <w:rsid w:val="00667360"/>
    <w:rsid w:val="006673C5"/>
    <w:rsid w:val="00667600"/>
    <w:rsid w:val="00667A32"/>
    <w:rsid w:val="006700EB"/>
    <w:rsid w:val="00670315"/>
    <w:rsid w:val="00670519"/>
    <w:rsid w:val="0067139D"/>
    <w:rsid w:val="00671990"/>
    <w:rsid w:val="00671EFE"/>
    <w:rsid w:val="00672119"/>
    <w:rsid w:val="0067226D"/>
    <w:rsid w:val="006722AD"/>
    <w:rsid w:val="00672515"/>
    <w:rsid w:val="00672D47"/>
    <w:rsid w:val="006730FE"/>
    <w:rsid w:val="00673590"/>
    <w:rsid w:val="00673856"/>
    <w:rsid w:val="00675563"/>
    <w:rsid w:val="00675F1A"/>
    <w:rsid w:val="006764C4"/>
    <w:rsid w:val="006764E7"/>
    <w:rsid w:val="006766C2"/>
    <w:rsid w:val="006766EC"/>
    <w:rsid w:val="00676B6C"/>
    <w:rsid w:val="0067715C"/>
    <w:rsid w:val="0067724F"/>
    <w:rsid w:val="006776BE"/>
    <w:rsid w:val="00677745"/>
    <w:rsid w:val="00677BC2"/>
    <w:rsid w:val="006802AD"/>
    <w:rsid w:val="00680762"/>
    <w:rsid w:val="00680DD2"/>
    <w:rsid w:val="00680E43"/>
    <w:rsid w:val="00680EDA"/>
    <w:rsid w:val="0068135E"/>
    <w:rsid w:val="00681372"/>
    <w:rsid w:val="00681423"/>
    <w:rsid w:val="006819AA"/>
    <w:rsid w:val="00681B9C"/>
    <w:rsid w:val="00681C0E"/>
    <w:rsid w:val="006824DB"/>
    <w:rsid w:val="00682583"/>
    <w:rsid w:val="006828E2"/>
    <w:rsid w:val="006828ED"/>
    <w:rsid w:val="006833A8"/>
    <w:rsid w:val="00683412"/>
    <w:rsid w:val="00683689"/>
    <w:rsid w:val="0068387B"/>
    <w:rsid w:val="00684945"/>
    <w:rsid w:val="00684E0F"/>
    <w:rsid w:val="00685818"/>
    <w:rsid w:val="00685AC5"/>
    <w:rsid w:val="00685D57"/>
    <w:rsid w:val="00686344"/>
    <w:rsid w:val="0068745D"/>
    <w:rsid w:val="00687B41"/>
    <w:rsid w:val="00687DF4"/>
    <w:rsid w:val="00687FAC"/>
    <w:rsid w:val="00690086"/>
    <w:rsid w:val="006902E9"/>
    <w:rsid w:val="006903BA"/>
    <w:rsid w:val="00690535"/>
    <w:rsid w:val="00690800"/>
    <w:rsid w:val="00690D19"/>
    <w:rsid w:val="00690DCE"/>
    <w:rsid w:val="00691D3F"/>
    <w:rsid w:val="00691EC3"/>
    <w:rsid w:val="00691F10"/>
    <w:rsid w:val="00692475"/>
    <w:rsid w:val="00692848"/>
    <w:rsid w:val="00692D28"/>
    <w:rsid w:val="00692EF2"/>
    <w:rsid w:val="00692F20"/>
    <w:rsid w:val="006933FD"/>
    <w:rsid w:val="006934FE"/>
    <w:rsid w:val="006936E1"/>
    <w:rsid w:val="00693904"/>
    <w:rsid w:val="00693B31"/>
    <w:rsid w:val="00694338"/>
    <w:rsid w:val="006943E2"/>
    <w:rsid w:val="0069461A"/>
    <w:rsid w:val="0069498B"/>
    <w:rsid w:val="00694ED6"/>
    <w:rsid w:val="00694EF4"/>
    <w:rsid w:val="0069516E"/>
    <w:rsid w:val="006952DE"/>
    <w:rsid w:val="00695691"/>
    <w:rsid w:val="006958C0"/>
    <w:rsid w:val="00695B15"/>
    <w:rsid w:val="00695F79"/>
    <w:rsid w:val="00696112"/>
    <w:rsid w:val="006964F6"/>
    <w:rsid w:val="00696CF7"/>
    <w:rsid w:val="006977B2"/>
    <w:rsid w:val="00697B77"/>
    <w:rsid w:val="00697BBC"/>
    <w:rsid w:val="00697FBE"/>
    <w:rsid w:val="006A042A"/>
    <w:rsid w:val="006A052F"/>
    <w:rsid w:val="006A0666"/>
    <w:rsid w:val="006A067C"/>
    <w:rsid w:val="006A0B19"/>
    <w:rsid w:val="006A0C13"/>
    <w:rsid w:val="006A150D"/>
    <w:rsid w:val="006A1631"/>
    <w:rsid w:val="006A178B"/>
    <w:rsid w:val="006A1AC4"/>
    <w:rsid w:val="006A1EEB"/>
    <w:rsid w:val="006A21FF"/>
    <w:rsid w:val="006A2621"/>
    <w:rsid w:val="006A2F0A"/>
    <w:rsid w:val="006A30CE"/>
    <w:rsid w:val="006A3134"/>
    <w:rsid w:val="006A3346"/>
    <w:rsid w:val="006A3BAF"/>
    <w:rsid w:val="006A3BB1"/>
    <w:rsid w:val="006A42C2"/>
    <w:rsid w:val="006A431D"/>
    <w:rsid w:val="006A458A"/>
    <w:rsid w:val="006A4A2A"/>
    <w:rsid w:val="006A4CC3"/>
    <w:rsid w:val="006A50BD"/>
    <w:rsid w:val="006A50C7"/>
    <w:rsid w:val="006A597E"/>
    <w:rsid w:val="006A5C56"/>
    <w:rsid w:val="006A5D2A"/>
    <w:rsid w:val="006A5ED4"/>
    <w:rsid w:val="006A6213"/>
    <w:rsid w:val="006A6297"/>
    <w:rsid w:val="006A67BB"/>
    <w:rsid w:val="006A6AC3"/>
    <w:rsid w:val="006A6DC4"/>
    <w:rsid w:val="006A6EA2"/>
    <w:rsid w:val="006B0259"/>
    <w:rsid w:val="006B0339"/>
    <w:rsid w:val="006B0E14"/>
    <w:rsid w:val="006B10E6"/>
    <w:rsid w:val="006B1294"/>
    <w:rsid w:val="006B1D4A"/>
    <w:rsid w:val="006B21B7"/>
    <w:rsid w:val="006B27BA"/>
    <w:rsid w:val="006B2BCA"/>
    <w:rsid w:val="006B2E06"/>
    <w:rsid w:val="006B2FA8"/>
    <w:rsid w:val="006B3088"/>
    <w:rsid w:val="006B355C"/>
    <w:rsid w:val="006B3B06"/>
    <w:rsid w:val="006B3DBC"/>
    <w:rsid w:val="006B3DFA"/>
    <w:rsid w:val="006B4240"/>
    <w:rsid w:val="006B47C2"/>
    <w:rsid w:val="006B6549"/>
    <w:rsid w:val="006B6905"/>
    <w:rsid w:val="006B6B19"/>
    <w:rsid w:val="006B6FCE"/>
    <w:rsid w:val="006B7399"/>
    <w:rsid w:val="006B7576"/>
    <w:rsid w:val="006B79F2"/>
    <w:rsid w:val="006B7A2D"/>
    <w:rsid w:val="006B7AC6"/>
    <w:rsid w:val="006B7BD3"/>
    <w:rsid w:val="006C0AF6"/>
    <w:rsid w:val="006C0EF5"/>
    <w:rsid w:val="006C0FD5"/>
    <w:rsid w:val="006C1B67"/>
    <w:rsid w:val="006C1C1B"/>
    <w:rsid w:val="006C222B"/>
    <w:rsid w:val="006C22B6"/>
    <w:rsid w:val="006C2751"/>
    <w:rsid w:val="006C2CFC"/>
    <w:rsid w:val="006C322A"/>
    <w:rsid w:val="006C3364"/>
    <w:rsid w:val="006C36CC"/>
    <w:rsid w:val="006C403C"/>
    <w:rsid w:val="006C4182"/>
    <w:rsid w:val="006C4324"/>
    <w:rsid w:val="006C4727"/>
    <w:rsid w:val="006C472E"/>
    <w:rsid w:val="006C476D"/>
    <w:rsid w:val="006C4802"/>
    <w:rsid w:val="006C486A"/>
    <w:rsid w:val="006C5366"/>
    <w:rsid w:val="006C5D2D"/>
    <w:rsid w:val="006C5DCD"/>
    <w:rsid w:val="006C6072"/>
    <w:rsid w:val="006C627A"/>
    <w:rsid w:val="006C64A5"/>
    <w:rsid w:val="006C6A27"/>
    <w:rsid w:val="006C7001"/>
    <w:rsid w:val="006C7337"/>
    <w:rsid w:val="006C734E"/>
    <w:rsid w:val="006C73AF"/>
    <w:rsid w:val="006C748A"/>
    <w:rsid w:val="006C7576"/>
    <w:rsid w:val="006C78E6"/>
    <w:rsid w:val="006C7E66"/>
    <w:rsid w:val="006D029E"/>
    <w:rsid w:val="006D1038"/>
    <w:rsid w:val="006D150D"/>
    <w:rsid w:val="006D1BF9"/>
    <w:rsid w:val="006D1D60"/>
    <w:rsid w:val="006D1F10"/>
    <w:rsid w:val="006D26B0"/>
    <w:rsid w:val="006D2CDD"/>
    <w:rsid w:val="006D302F"/>
    <w:rsid w:val="006D3C31"/>
    <w:rsid w:val="006D4084"/>
    <w:rsid w:val="006D4C4A"/>
    <w:rsid w:val="006D4D4E"/>
    <w:rsid w:val="006D52BC"/>
    <w:rsid w:val="006D5489"/>
    <w:rsid w:val="006D552D"/>
    <w:rsid w:val="006D59BA"/>
    <w:rsid w:val="006D5A00"/>
    <w:rsid w:val="006D5AC0"/>
    <w:rsid w:val="006D62D9"/>
    <w:rsid w:val="006D6788"/>
    <w:rsid w:val="006D68AA"/>
    <w:rsid w:val="006D6DEA"/>
    <w:rsid w:val="006D7425"/>
    <w:rsid w:val="006D77CF"/>
    <w:rsid w:val="006D7C98"/>
    <w:rsid w:val="006E072A"/>
    <w:rsid w:val="006E188D"/>
    <w:rsid w:val="006E1BE1"/>
    <w:rsid w:val="006E1CEA"/>
    <w:rsid w:val="006E2212"/>
    <w:rsid w:val="006E23B7"/>
    <w:rsid w:val="006E3046"/>
    <w:rsid w:val="006E32B7"/>
    <w:rsid w:val="006E3447"/>
    <w:rsid w:val="006E35B3"/>
    <w:rsid w:val="006E3A06"/>
    <w:rsid w:val="006E3C2C"/>
    <w:rsid w:val="006E4A1F"/>
    <w:rsid w:val="006E51B3"/>
    <w:rsid w:val="006E537B"/>
    <w:rsid w:val="006E5A8C"/>
    <w:rsid w:val="006E5B21"/>
    <w:rsid w:val="006E5B5D"/>
    <w:rsid w:val="006E62CF"/>
    <w:rsid w:val="006E67EC"/>
    <w:rsid w:val="006E6E99"/>
    <w:rsid w:val="006E6F37"/>
    <w:rsid w:val="006E73D7"/>
    <w:rsid w:val="006E7785"/>
    <w:rsid w:val="006E79CD"/>
    <w:rsid w:val="006E7CF7"/>
    <w:rsid w:val="006F00B4"/>
    <w:rsid w:val="006F0959"/>
    <w:rsid w:val="006F0B3F"/>
    <w:rsid w:val="006F0EAA"/>
    <w:rsid w:val="006F10E5"/>
    <w:rsid w:val="006F122D"/>
    <w:rsid w:val="006F13B3"/>
    <w:rsid w:val="006F13B6"/>
    <w:rsid w:val="006F13E5"/>
    <w:rsid w:val="006F16A0"/>
    <w:rsid w:val="006F1AAC"/>
    <w:rsid w:val="006F1ABD"/>
    <w:rsid w:val="006F2252"/>
    <w:rsid w:val="006F227C"/>
    <w:rsid w:val="006F22CA"/>
    <w:rsid w:val="006F249C"/>
    <w:rsid w:val="006F2878"/>
    <w:rsid w:val="006F2D73"/>
    <w:rsid w:val="006F3174"/>
    <w:rsid w:val="006F3247"/>
    <w:rsid w:val="006F38CF"/>
    <w:rsid w:val="006F3FBA"/>
    <w:rsid w:val="006F4092"/>
    <w:rsid w:val="006F488C"/>
    <w:rsid w:val="006F48C9"/>
    <w:rsid w:val="006F52A2"/>
    <w:rsid w:val="006F537F"/>
    <w:rsid w:val="006F5E62"/>
    <w:rsid w:val="006F62CB"/>
    <w:rsid w:val="006F6421"/>
    <w:rsid w:val="006F6B99"/>
    <w:rsid w:val="006F6FF7"/>
    <w:rsid w:val="006F78BD"/>
    <w:rsid w:val="0070005A"/>
    <w:rsid w:val="00700094"/>
    <w:rsid w:val="007004C1"/>
    <w:rsid w:val="00700608"/>
    <w:rsid w:val="0070082C"/>
    <w:rsid w:val="00700C51"/>
    <w:rsid w:val="007012A8"/>
    <w:rsid w:val="00701A2A"/>
    <w:rsid w:val="00701EF6"/>
    <w:rsid w:val="00702264"/>
    <w:rsid w:val="007027BE"/>
    <w:rsid w:val="00702A69"/>
    <w:rsid w:val="00703552"/>
    <w:rsid w:val="00704106"/>
    <w:rsid w:val="00705332"/>
    <w:rsid w:val="007057F5"/>
    <w:rsid w:val="00705931"/>
    <w:rsid w:val="00705AEA"/>
    <w:rsid w:val="00705ED5"/>
    <w:rsid w:val="0070615B"/>
    <w:rsid w:val="00706C71"/>
    <w:rsid w:val="00706CA2"/>
    <w:rsid w:val="007071A5"/>
    <w:rsid w:val="00707551"/>
    <w:rsid w:val="0070789E"/>
    <w:rsid w:val="00707B72"/>
    <w:rsid w:val="00707D86"/>
    <w:rsid w:val="00707DC9"/>
    <w:rsid w:val="0071042A"/>
    <w:rsid w:val="00710484"/>
    <w:rsid w:val="00710C9C"/>
    <w:rsid w:val="00710DF9"/>
    <w:rsid w:val="00710E3E"/>
    <w:rsid w:val="0071126A"/>
    <w:rsid w:val="00711342"/>
    <w:rsid w:val="007118B3"/>
    <w:rsid w:val="00712135"/>
    <w:rsid w:val="0071259C"/>
    <w:rsid w:val="007125FB"/>
    <w:rsid w:val="00712C08"/>
    <w:rsid w:val="00714357"/>
    <w:rsid w:val="0071440E"/>
    <w:rsid w:val="007145F2"/>
    <w:rsid w:val="00714760"/>
    <w:rsid w:val="0071486E"/>
    <w:rsid w:val="00714D67"/>
    <w:rsid w:val="00714DC5"/>
    <w:rsid w:val="007155F1"/>
    <w:rsid w:val="00715CD7"/>
    <w:rsid w:val="00716168"/>
    <w:rsid w:val="007162E2"/>
    <w:rsid w:val="007162FA"/>
    <w:rsid w:val="0071634E"/>
    <w:rsid w:val="007164D9"/>
    <w:rsid w:val="007166CE"/>
    <w:rsid w:val="00716A4C"/>
    <w:rsid w:val="00716A67"/>
    <w:rsid w:val="00716BA2"/>
    <w:rsid w:val="0071789E"/>
    <w:rsid w:val="00717D58"/>
    <w:rsid w:val="00717D69"/>
    <w:rsid w:val="00717E5E"/>
    <w:rsid w:val="00720690"/>
    <w:rsid w:val="00721303"/>
    <w:rsid w:val="00721597"/>
    <w:rsid w:val="00721668"/>
    <w:rsid w:val="00722099"/>
    <w:rsid w:val="00722343"/>
    <w:rsid w:val="0072262F"/>
    <w:rsid w:val="00722702"/>
    <w:rsid w:val="00722A76"/>
    <w:rsid w:val="00722EA7"/>
    <w:rsid w:val="00723157"/>
    <w:rsid w:val="00723383"/>
    <w:rsid w:val="00723A8D"/>
    <w:rsid w:val="00723FED"/>
    <w:rsid w:val="0072419E"/>
    <w:rsid w:val="00724309"/>
    <w:rsid w:val="00724B5C"/>
    <w:rsid w:val="00724F18"/>
    <w:rsid w:val="00725290"/>
    <w:rsid w:val="0072541B"/>
    <w:rsid w:val="00725829"/>
    <w:rsid w:val="00725B34"/>
    <w:rsid w:val="00725F0E"/>
    <w:rsid w:val="00725FE8"/>
    <w:rsid w:val="0072604B"/>
    <w:rsid w:val="00726442"/>
    <w:rsid w:val="007265BB"/>
    <w:rsid w:val="007266E0"/>
    <w:rsid w:val="007267D6"/>
    <w:rsid w:val="00726AD8"/>
    <w:rsid w:val="00726C8F"/>
    <w:rsid w:val="00726E46"/>
    <w:rsid w:val="00727273"/>
    <w:rsid w:val="007272D4"/>
    <w:rsid w:val="007279C4"/>
    <w:rsid w:val="00727A67"/>
    <w:rsid w:val="00727CBC"/>
    <w:rsid w:val="007300CD"/>
    <w:rsid w:val="0073011A"/>
    <w:rsid w:val="00730A77"/>
    <w:rsid w:val="007317C3"/>
    <w:rsid w:val="00732B6D"/>
    <w:rsid w:val="0073444D"/>
    <w:rsid w:val="0073484A"/>
    <w:rsid w:val="0073486E"/>
    <w:rsid w:val="00734B68"/>
    <w:rsid w:val="00734ED1"/>
    <w:rsid w:val="00735445"/>
    <w:rsid w:val="00735784"/>
    <w:rsid w:val="00735A78"/>
    <w:rsid w:val="007360AA"/>
    <w:rsid w:val="0073652F"/>
    <w:rsid w:val="00736791"/>
    <w:rsid w:val="00736AA5"/>
    <w:rsid w:val="00736B87"/>
    <w:rsid w:val="00736DDC"/>
    <w:rsid w:val="0073718B"/>
    <w:rsid w:val="0073724D"/>
    <w:rsid w:val="00737585"/>
    <w:rsid w:val="00737663"/>
    <w:rsid w:val="00740450"/>
    <w:rsid w:val="0074072B"/>
    <w:rsid w:val="0074161B"/>
    <w:rsid w:val="00741888"/>
    <w:rsid w:val="007419B9"/>
    <w:rsid w:val="00741C7F"/>
    <w:rsid w:val="00741FBA"/>
    <w:rsid w:val="00741FF9"/>
    <w:rsid w:val="007422CF"/>
    <w:rsid w:val="007425B0"/>
    <w:rsid w:val="00742632"/>
    <w:rsid w:val="00742CA4"/>
    <w:rsid w:val="00743288"/>
    <w:rsid w:val="00743341"/>
    <w:rsid w:val="00743E4E"/>
    <w:rsid w:val="0074412A"/>
    <w:rsid w:val="00744324"/>
    <w:rsid w:val="00744DEF"/>
    <w:rsid w:val="007457D1"/>
    <w:rsid w:val="00745A7D"/>
    <w:rsid w:val="00745BC2"/>
    <w:rsid w:val="00745DFC"/>
    <w:rsid w:val="00745FDC"/>
    <w:rsid w:val="00746775"/>
    <w:rsid w:val="00746982"/>
    <w:rsid w:val="00747107"/>
    <w:rsid w:val="00747332"/>
    <w:rsid w:val="007474A8"/>
    <w:rsid w:val="00747576"/>
    <w:rsid w:val="00747AF0"/>
    <w:rsid w:val="00747FCC"/>
    <w:rsid w:val="007510DA"/>
    <w:rsid w:val="007516FC"/>
    <w:rsid w:val="00751E3D"/>
    <w:rsid w:val="00751E59"/>
    <w:rsid w:val="00751EE2"/>
    <w:rsid w:val="007521BB"/>
    <w:rsid w:val="0075221E"/>
    <w:rsid w:val="00752291"/>
    <w:rsid w:val="00752B5B"/>
    <w:rsid w:val="00752E16"/>
    <w:rsid w:val="007533AE"/>
    <w:rsid w:val="0075373C"/>
    <w:rsid w:val="00753BC8"/>
    <w:rsid w:val="00753BF3"/>
    <w:rsid w:val="00754040"/>
    <w:rsid w:val="0075405E"/>
    <w:rsid w:val="007542F1"/>
    <w:rsid w:val="00754750"/>
    <w:rsid w:val="00754B69"/>
    <w:rsid w:val="00754DD7"/>
    <w:rsid w:val="00754E12"/>
    <w:rsid w:val="00754FC6"/>
    <w:rsid w:val="00754FDD"/>
    <w:rsid w:val="00755E22"/>
    <w:rsid w:val="007562FF"/>
    <w:rsid w:val="007569D9"/>
    <w:rsid w:val="0075703F"/>
    <w:rsid w:val="0075730F"/>
    <w:rsid w:val="00757364"/>
    <w:rsid w:val="00757411"/>
    <w:rsid w:val="0075749D"/>
    <w:rsid w:val="007574D4"/>
    <w:rsid w:val="0075756E"/>
    <w:rsid w:val="00757D64"/>
    <w:rsid w:val="00760F87"/>
    <w:rsid w:val="0076160F"/>
    <w:rsid w:val="00762386"/>
    <w:rsid w:val="0076265E"/>
    <w:rsid w:val="007629CC"/>
    <w:rsid w:val="007639B3"/>
    <w:rsid w:val="00764167"/>
    <w:rsid w:val="00764D12"/>
    <w:rsid w:val="007653E7"/>
    <w:rsid w:val="0076545D"/>
    <w:rsid w:val="0076549A"/>
    <w:rsid w:val="00765682"/>
    <w:rsid w:val="007656D0"/>
    <w:rsid w:val="00765B80"/>
    <w:rsid w:val="00765EAB"/>
    <w:rsid w:val="007663A4"/>
    <w:rsid w:val="007679E5"/>
    <w:rsid w:val="00767D23"/>
    <w:rsid w:val="00767D9C"/>
    <w:rsid w:val="0077002E"/>
    <w:rsid w:val="0077027D"/>
    <w:rsid w:val="007704BE"/>
    <w:rsid w:val="007710FA"/>
    <w:rsid w:val="007714A0"/>
    <w:rsid w:val="007714DE"/>
    <w:rsid w:val="00771F56"/>
    <w:rsid w:val="007720DF"/>
    <w:rsid w:val="007727A3"/>
    <w:rsid w:val="00772C67"/>
    <w:rsid w:val="00772E3D"/>
    <w:rsid w:val="00772F90"/>
    <w:rsid w:val="00772FC4"/>
    <w:rsid w:val="00773208"/>
    <w:rsid w:val="007735B5"/>
    <w:rsid w:val="00773D22"/>
    <w:rsid w:val="0077425E"/>
    <w:rsid w:val="00774629"/>
    <w:rsid w:val="00774BF0"/>
    <w:rsid w:val="007756FC"/>
    <w:rsid w:val="00775E54"/>
    <w:rsid w:val="007762DD"/>
    <w:rsid w:val="007770CF"/>
    <w:rsid w:val="007770D1"/>
    <w:rsid w:val="007773BC"/>
    <w:rsid w:val="00777493"/>
    <w:rsid w:val="00777F3E"/>
    <w:rsid w:val="00780051"/>
    <w:rsid w:val="00780064"/>
    <w:rsid w:val="0078036F"/>
    <w:rsid w:val="00780518"/>
    <w:rsid w:val="00780F4E"/>
    <w:rsid w:val="0078107E"/>
    <w:rsid w:val="007825FD"/>
    <w:rsid w:val="00782750"/>
    <w:rsid w:val="00783104"/>
    <w:rsid w:val="007837CA"/>
    <w:rsid w:val="007838F6"/>
    <w:rsid w:val="00783D70"/>
    <w:rsid w:val="0078403D"/>
    <w:rsid w:val="007845EB"/>
    <w:rsid w:val="00784B9B"/>
    <w:rsid w:val="0078514C"/>
    <w:rsid w:val="00785388"/>
    <w:rsid w:val="00785B94"/>
    <w:rsid w:val="00785BA8"/>
    <w:rsid w:val="00786157"/>
    <w:rsid w:val="00786269"/>
    <w:rsid w:val="00786BE3"/>
    <w:rsid w:val="0078714C"/>
    <w:rsid w:val="00787EE2"/>
    <w:rsid w:val="00787EF2"/>
    <w:rsid w:val="007903A0"/>
    <w:rsid w:val="00790463"/>
    <w:rsid w:val="007905D1"/>
    <w:rsid w:val="007909F5"/>
    <w:rsid w:val="00790EAC"/>
    <w:rsid w:val="00790FE6"/>
    <w:rsid w:val="00791011"/>
    <w:rsid w:val="007911E0"/>
    <w:rsid w:val="007920FF"/>
    <w:rsid w:val="007923AC"/>
    <w:rsid w:val="007925A9"/>
    <w:rsid w:val="00792666"/>
    <w:rsid w:val="007929EB"/>
    <w:rsid w:val="00793878"/>
    <w:rsid w:val="00793881"/>
    <w:rsid w:val="00793B9B"/>
    <w:rsid w:val="00793BD5"/>
    <w:rsid w:val="007940A0"/>
    <w:rsid w:val="007941E3"/>
    <w:rsid w:val="00794345"/>
    <w:rsid w:val="0079479E"/>
    <w:rsid w:val="00794B53"/>
    <w:rsid w:val="00794F86"/>
    <w:rsid w:val="007955F0"/>
    <w:rsid w:val="007956CE"/>
    <w:rsid w:val="00795D29"/>
    <w:rsid w:val="0079636C"/>
    <w:rsid w:val="00796414"/>
    <w:rsid w:val="00796524"/>
    <w:rsid w:val="00796781"/>
    <w:rsid w:val="00796952"/>
    <w:rsid w:val="00796AE9"/>
    <w:rsid w:val="0079746B"/>
    <w:rsid w:val="00797AC3"/>
    <w:rsid w:val="00797E49"/>
    <w:rsid w:val="00797F58"/>
    <w:rsid w:val="007A0277"/>
    <w:rsid w:val="007A06E5"/>
    <w:rsid w:val="007A0853"/>
    <w:rsid w:val="007A08A5"/>
    <w:rsid w:val="007A08F4"/>
    <w:rsid w:val="007A1108"/>
    <w:rsid w:val="007A1B65"/>
    <w:rsid w:val="007A1D47"/>
    <w:rsid w:val="007A2365"/>
    <w:rsid w:val="007A25B1"/>
    <w:rsid w:val="007A32B3"/>
    <w:rsid w:val="007A3653"/>
    <w:rsid w:val="007A38C4"/>
    <w:rsid w:val="007A439A"/>
    <w:rsid w:val="007A4568"/>
    <w:rsid w:val="007A45F3"/>
    <w:rsid w:val="007A4B29"/>
    <w:rsid w:val="007A4FD5"/>
    <w:rsid w:val="007A6B0E"/>
    <w:rsid w:val="007A6BE5"/>
    <w:rsid w:val="007A6CB7"/>
    <w:rsid w:val="007A6DCB"/>
    <w:rsid w:val="007A733B"/>
    <w:rsid w:val="007A73EC"/>
    <w:rsid w:val="007A73FB"/>
    <w:rsid w:val="007A7999"/>
    <w:rsid w:val="007A7E3D"/>
    <w:rsid w:val="007B02AD"/>
    <w:rsid w:val="007B07A8"/>
    <w:rsid w:val="007B0A3E"/>
    <w:rsid w:val="007B0DD2"/>
    <w:rsid w:val="007B0F66"/>
    <w:rsid w:val="007B1828"/>
    <w:rsid w:val="007B1A3B"/>
    <w:rsid w:val="007B26AC"/>
    <w:rsid w:val="007B2874"/>
    <w:rsid w:val="007B2BB8"/>
    <w:rsid w:val="007B3017"/>
    <w:rsid w:val="007B382E"/>
    <w:rsid w:val="007B479F"/>
    <w:rsid w:val="007B54BD"/>
    <w:rsid w:val="007B56AB"/>
    <w:rsid w:val="007B5C30"/>
    <w:rsid w:val="007B5D50"/>
    <w:rsid w:val="007B5F5D"/>
    <w:rsid w:val="007B6002"/>
    <w:rsid w:val="007B73E4"/>
    <w:rsid w:val="007B7BDA"/>
    <w:rsid w:val="007C0621"/>
    <w:rsid w:val="007C06D7"/>
    <w:rsid w:val="007C1067"/>
    <w:rsid w:val="007C130F"/>
    <w:rsid w:val="007C215E"/>
    <w:rsid w:val="007C2763"/>
    <w:rsid w:val="007C3833"/>
    <w:rsid w:val="007C3B85"/>
    <w:rsid w:val="007C3D75"/>
    <w:rsid w:val="007C41A7"/>
    <w:rsid w:val="007C501B"/>
    <w:rsid w:val="007C5082"/>
    <w:rsid w:val="007C52B3"/>
    <w:rsid w:val="007C568A"/>
    <w:rsid w:val="007C587D"/>
    <w:rsid w:val="007C58AF"/>
    <w:rsid w:val="007C5B0A"/>
    <w:rsid w:val="007C5C5C"/>
    <w:rsid w:val="007C630A"/>
    <w:rsid w:val="007C633C"/>
    <w:rsid w:val="007C65F9"/>
    <w:rsid w:val="007C6CF7"/>
    <w:rsid w:val="007C7578"/>
    <w:rsid w:val="007C7AED"/>
    <w:rsid w:val="007C7BD0"/>
    <w:rsid w:val="007D0150"/>
    <w:rsid w:val="007D04E7"/>
    <w:rsid w:val="007D056C"/>
    <w:rsid w:val="007D109E"/>
    <w:rsid w:val="007D1603"/>
    <w:rsid w:val="007D1B36"/>
    <w:rsid w:val="007D1B66"/>
    <w:rsid w:val="007D1C62"/>
    <w:rsid w:val="007D1DFC"/>
    <w:rsid w:val="007D2423"/>
    <w:rsid w:val="007D275F"/>
    <w:rsid w:val="007D27EF"/>
    <w:rsid w:val="007D38F1"/>
    <w:rsid w:val="007D3B3C"/>
    <w:rsid w:val="007D4B7B"/>
    <w:rsid w:val="007D4C68"/>
    <w:rsid w:val="007D5946"/>
    <w:rsid w:val="007D5D6A"/>
    <w:rsid w:val="007D6155"/>
    <w:rsid w:val="007D66D7"/>
    <w:rsid w:val="007D7136"/>
    <w:rsid w:val="007D7468"/>
    <w:rsid w:val="007D7683"/>
    <w:rsid w:val="007D7E9D"/>
    <w:rsid w:val="007D7F78"/>
    <w:rsid w:val="007E02DC"/>
    <w:rsid w:val="007E0FCE"/>
    <w:rsid w:val="007E16BB"/>
    <w:rsid w:val="007E18E6"/>
    <w:rsid w:val="007E2001"/>
    <w:rsid w:val="007E204A"/>
    <w:rsid w:val="007E2110"/>
    <w:rsid w:val="007E21E6"/>
    <w:rsid w:val="007E24FD"/>
    <w:rsid w:val="007E2887"/>
    <w:rsid w:val="007E2C3F"/>
    <w:rsid w:val="007E2F22"/>
    <w:rsid w:val="007E39D2"/>
    <w:rsid w:val="007E428F"/>
    <w:rsid w:val="007E4554"/>
    <w:rsid w:val="007E46BA"/>
    <w:rsid w:val="007E47AB"/>
    <w:rsid w:val="007E5898"/>
    <w:rsid w:val="007E5B3E"/>
    <w:rsid w:val="007E6324"/>
    <w:rsid w:val="007E6774"/>
    <w:rsid w:val="007E6948"/>
    <w:rsid w:val="007E6F1B"/>
    <w:rsid w:val="007E6FFD"/>
    <w:rsid w:val="007E7093"/>
    <w:rsid w:val="007E72F7"/>
    <w:rsid w:val="007E7529"/>
    <w:rsid w:val="007E759E"/>
    <w:rsid w:val="007E770F"/>
    <w:rsid w:val="007E7F84"/>
    <w:rsid w:val="007F0D15"/>
    <w:rsid w:val="007F0D79"/>
    <w:rsid w:val="007F1563"/>
    <w:rsid w:val="007F15F4"/>
    <w:rsid w:val="007F164A"/>
    <w:rsid w:val="007F1AE2"/>
    <w:rsid w:val="007F1BB0"/>
    <w:rsid w:val="007F1F00"/>
    <w:rsid w:val="007F2129"/>
    <w:rsid w:val="007F23C0"/>
    <w:rsid w:val="007F2A3B"/>
    <w:rsid w:val="007F2F6F"/>
    <w:rsid w:val="007F30BF"/>
    <w:rsid w:val="007F3447"/>
    <w:rsid w:val="007F3A91"/>
    <w:rsid w:val="007F3BFD"/>
    <w:rsid w:val="007F3F61"/>
    <w:rsid w:val="007F4227"/>
    <w:rsid w:val="007F4584"/>
    <w:rsid w:val="007F4850"/>
    <w:rsid w:val="007F48FF"/>
    <w:rsid w:val="007F4DD1"/>
    <w:rsid w:val="007F508D"/>
    <w:rsid w:val="007F641C"/>
    <w:rsid w:val="007F65DD"/>
    <w:rsid w:val="007F668E"/>
    <w:rsid w:val="007F75DE"/>
    <w:rsid w:val="007F773F"/>
    <w:rsid w:val="007F77B3"/>
    <w:rsid w:val="007F7ED3"/>
    <w:rsid w:val="008002C1"/>
    <w:rsid w:val="00800410"/>
    <w:rsid w:val="00800644"/>
    <w:rsid w:val="008007E8"/>
    <w:rsid w:val="00800A76"/>
    <w:rsid w:val="00800CDA"/>
    <w:rsid w:val="00800D80"/>
    <w:rsid w:val="00801605"/>
    <w:rsid w:val="008019B4"/>
    <w:rsid w:val="008019CF"/>
    <w:rsid w:val="00801F64"/>
    <w:rsid w:val="00802591"/>
    <w:rsid w:val="00802930"/>
    <w:rsid w:val="00802F1B"/>
    <w:rsid w:val="00804960"/>
    <w:rsid w:val="00805D50"/>
    <w:rsid w:val="00805ED0"/>
    <w:rsid w:val="00805FAC"/>
    <w:rsid w:val="0080623F"/>
    <w:rsid w:val="008065D3"/>
    <w:rsid w:val="00806651"/>
    <w:rsid w:val="008068A0"/>
    <w:rsid w:val="00807A22"/>
    <w:rsid w:val="00807A86"/>
    <w:rsid w:val="008101DD"/>
    <w:rsid w:val="00810BE4"/>
    <w:rsid w:val="00810C6F"/>
    <w:rsid w:val="00810ED2"/>
    <w:rsid w:val="0081102D"/>
    <w:rsid w:val="00811060"/>
    <w:rsid w:val="00811236"/>
    <w:rsid w:val="008117B9"/>
    <w:rsid w:val="008118DD"/>
    <w:rsid w:val="008119F5"/>
    <w:rsid w:val="00811B04"/>
    <w:rsid w:val="00811C0F"/>
    <w:rsid w:val="00811FC7"/>
    <w:rsid w:val="00812568"/>
    <w:rsid w:val="008128B4"/>
    <w:rsid w:val="00812AAC"/>
    <w:rsid w:val="00812BD3"/>
    <w:rsid w:val="00813219"/>
    <w:rsid w:val="0081323E"/>
    <w:rsid w:val="00813C85"/>
    <w:rsid w:val="00813E96"/>
    <w:rsid w:val="008140F8"/>
    <w:rsid w:val="008141C6"/>
    <w:rsid w:val="008141E0"/>
    <w:rsid w:val="008144FA"/>
    <w:rsid w:val="00814514"/>
    <w:rsid w:val="00815498"/>
    <w:rsid w:val="00815B39"/>
    <w:rsid w:val="00815C45"/>
    <w:rsid w:val="00815EB7"/>
    <w:rsid w:val="00816708"/>
    <w:rsid w:val="008167EE"/>
    <w:rsid w:val="008167EF"/>
    <w:rsid w:val="00816821"/>
    <w:rsid w:val="00816B6E"/>
    <w:rsid w:val="00816B85"/>
    <w:rsid w:val="00816F8E"/>
    <w:rsid w:val="00817268"/>
    <w:rsid w:val="00817A32"/>
    <w:rsid w:val="00817DA7"/>
    <w:rsid w:val="00820539"/>
    <w:rsid w:val="008206C4"/>
    <w:rsid w:val="008207AD"/>
    <w:rsid w:val="00821403"/>
    <w:rsid w:val="0082145D"/>
    <w:rsid w:val="008216EC"/>
    <w:rsid w:val="008218C9"/>
    <w:rsid w:val="00821B96"/>
    <w:rsid w:val="008222EA"/>
    <w:rsid w:val="0082280D"/>
    <w:rsid w:val="00822AB3"/>
    <w:rsid w:val="00822C95"/>
    <w:rsid w:val="00822E6D"/>
    <w:rsid w:val="00823297"/>
    <w:rsid w:val="00823355"/>
    <w:rsid w:val="008239FC"/>
    <w:rsid w:val="00823B2E"/>
    <w:rsid w:val="00824333"/>
    <w:rsid w:val="0082434B"/>
    <w:rsid w:val="0082435D"/>
    <w:rsid w:val="008246AF"/>
    <w:rsid w:val="00824DE4"/>
    <w:rsid w:val="00824E41"/>
    <w:rsid w:val="00824E91"/>
    <w:rsid w:val="008250D8"/>
    <w:rsid w:val="00825215"/>
    <w:rsid w:val="0082522E"/>
    <w:rsid w:val="008259B8"/>
    <w:rsid w:val="008260B1"/>
    <w:rsid w:val="008262A9"/>
    <w:rsid w:val="008265C0"/>
    <w:rsid w:val="00827038"/>
    <w:rsid w:val="00827331"/>
    <w:rsid w:val="0082749F"/>
    <w:rsid w:val="00827F83"/>
    <w:rsid w:val="008305DB"/>
    <w:rsid w:val="00830662"/>
    <w:rsid w:val="00830A74"/>
    <w:rsid w:val="00830D67"/>
    <w:rsid w:val="008314EB"/>
    <w:rsid w:val="00831962"/>
    <w:rsid w:val="008319BB"/>
    <w:rsid w:val="00831A75"/>
    <w:rsid w:val="00831B91"/>
    <w:rsid w:val="00832C8F"/>
    <w:rsid w:val="00832CF5"/>
    <w:rsid w:val="00832D3F"/>
    <w:rsid w:val="00832E50"/>
    <w:rsid w:val="00832FE1"/>
    <w:rsid w:val="008330A6"/>
    <w:rsid w:val="008334B5"/>
    <w:rsid w:val="00833985"/>
    <w:rsid w:val="00833A70"/>
    <w:rsid w:val="00833EBE"/>
    <w:rsid w:val="00834C9C"/>
    <w:rsid w:val="00835135"/>
    <w:rsid w:val="00835CAB"/>
    <w:rsid w:val="00835FAE"/>
    <w:rsid w:val="008365A4"/>
    <w:rsid w:val="00836A3A"/>
    <w:rsid w:val="00836D00"/>
    <w:rsid w:val="00836DC4"/>
    <w:rsid w:val="00836FBC"/>
    <w:rsid w:val="008370E5"/>
    <w:rsid w:val="00837272"/>
    <w:rsid w:val="0083753C"/>
    <w:rsid w:val="008377AA"/>
    <w:rsid w:val="00837876"/>
    <w:rsid w:val="00837E4A"/>
    <w:rsid w:val="0084037A"/>
    <w:rsid w:val="008408F2"/>
    <w:rsid w:val="00840E74"/>
    <w:rsid w:val="00840FBE"/>
    <w:rsid w:val="008411DF"/>
    <w:rsid w:val="00841629"/>
    <w:rsid w:val="008417B5"/>
    <w:rsid w:val="00841DAF"/>
    <w:rsid w:val="00842984"/>
    <w:rsid w:val="00842C63"/>
    <w:rsid w:val="00842D07"/>
    <w:rsid w:val="00842E76"/>
    <w:rsid w:val="0084318D"/>
    <w:rsid w:val="00843A74"/>
    <w:rsid w:val="00843CD8"/>
    <w:rsid w:val="008440A0"/>
    <w:rsid w:val="008440C0"/>
    <w:rsid w:val="00844188"/>
    <w:rsid w:val="008443FE"/>
    <w:rsid w:val="00844769"/>
    <w:rsid w:val="0084552B"/>
    <w:rsid w:val="008461FA"/>
    <w:rsid w:val="008463A8"/>
    <w:rsid w:val="00846418"/>
    <w:rsid w:val="00846C98"/>
    <w:rsid w:val="00846D1E"/>
    <w:rsid w:val="0084741B"/>
    <w:rsid w:val="00847567"/>
    <w:rsid w:val="008477CB"/>
    <w:rsid w:val="008477FE"/>
    <w:rsid w:val="00847D47"/>
    <w:rsid w:val="008503DA"/>
    <w:rsid w:val="0085040F"/>
    <w:rsid w:val="008504AC"/>
    <w:rsid w:val="008509AD"/>
    <w:rsid w:val="00850D2E"/>
    <w:rsid w:val="008511D6"/>
    <w:rsid w:val="008513A4"/>
    <w:rsid w:val="008518E6"/>
    <w:rsid w:val="00851E0B"/>
    <w:rsid w:val="0085218B"/>
    <w:rsid w:val="00852994"/>
    <w:rsid w:val="00852D13"/>
    <w:rsid w:val="008532DE"/>
    <w:rsid w:val="0085331F"/>
    <w:rsid w:val="00853569"/>
    <w:rsid w:val="00853675"/>
    <w:rsid w:val="008538F7"/>
    <w:rsid w:val="008538F9"/>
    <w:rsid w:val="00854040"/>
    <w:rsid w:val="00854085"/>
    <w:rsid w:val="0085441B"/>
    <w:rsid w:val="0085442E"/>
    <w:rsid w:val="00854BE7"/>
    <w:rsid w:val="00854FFD"/>
    <w:rsid w:val="00855E89"/>
    <w:rsid w:val="008567ED"/>
    <w:rsid w:val="00856850"/>
    <w:rsid w:val="00856A51"/>
    <w:rsid w:val="00856EEC"/>
    <w:rsid w:val="00856F74"/>
    <w:rsid w:val="008574F8"/>
    <w:rsid w:val="008576FE"/>
    <w:rsid w:val="00857B74"/>
    <w:rsid w:val="00857DCD"/>
    <w:rsid w:val="0086058F"/>
    <w:rsid w:val="0086073A"/>
    <w:rsid w:val="00860ADB"/>
    <w:rsid w:val="0086176B"/>
    <w:rsid w:val="00861FF8"/>
    <w:rsid w:val="00862471"/>
    <w:rsid w:val="00863039"/>
    <w:rsid w:val="008633F8"/>
    <w:rsid w:val="00863626"/>
    <w:rsid w:val="00864ADC"/>
    <w:rsid w:val="00865375"/>
    <w:rsid w:val="008654EA"/>
    <w:rsid w:val="0086553D"/>
    <w:rsid w:val="00865F11"/>
    <w:rsid w:val="0086615C"/>
    <w:rsid w:val="008661C2"/>
    <w:rsid w:val="00866764"/>
    <w:rsid w:val="00866982"/>
    <w:rsid w:val="0086721C"/>
    <w:rsid w:val="008675F3"/>
    <w:rsid w:val="00867A95"/>
    <w:rsid w:val="008706DB"/>
    <w:rsid w:val="008708E7"/>
    <w:rsid w:val="00870A4E"/>
    <w:rsid w:val="00870C8F"/>
    <w:rsid w:val="00871177"/>
    <w:rsid w:val="008712ED"/>
    <w:rsid w:val="00871895"/>
    <w:rsid w:val="0087197F"/>
    <w:rsid w:val="00871DDF"/>
    <w:rsid w:val="00871EB9"/>
    <w:rsid w:val="00872598"/>
    <w:rsid w:val="00872E0F"/>
    <w:rsid w:val="00873637"/>
    <w:rsid w:val="00873884"/>
    <w:rsid w:val="008739AE"/>
    <w:rsid w:val="00874AEC"/>
    <w:rsid w:val="00874C59"/>
    <w:rsid w:val="0087500B"/>
    <w:rsid w:val="008750AD"/>
    <w:rsid w:val="00875152"/>
    <w:rsid w:val="008757E0"/>
    <w:rsid w:val="00875AB8"/>
    <w:rsid w:val="00875BCE"/>
    <w:rsid w:val="00876119"/>
    <w:rsid w:val="0087637A"/>
    <w:rsid w:val="00876DC7"/>
    <w:rsid w:val="00877981"/>
    <w:rsid w:val="00877AD9"/>
    <w:rsid w:val="00880048"/>
    <w:rsid w:val="00880878"/>
    <w:rsid w:val="00880AE8"/>
    <w:rsid w:val="008810DF"/>
    <w:rsid w:val="00881102"/>
    <w:rsid w:val="0088151E"/>
    <w:rsid w:val="0088188B"/>
    <w:rsid w:val="008819E3"/>
    <w:rsid w:val="008820EC"/>
    <w:rsid w:val="00882123"/>
    <w:rsid w:val="00882214"/>
    <w:rsid w:val="008827E8"/>
    <w:rsid w:val="00882851"/>
    <w:rsid w:val="008828C7"/>
    <w:rsid w:val="00882A09"/>
    <w:rsid w:val="00882AD7"/>
    <w:rsid w:val="00882E14"/>
    <w:rsid w:val="00882FBB"/>
    <w:rsid w:val="00882FDC"/>
    <w:rsid w:val="0088300A"/>
    <w:rsid w:val="008830E3"/>
    <w:rsid w:val="00883526"/>
    <w:rsid w:val="008839F9"/>
    <w:rsid w:val="00883A5B"/>
    <w:rsid w:val="00883BCA"/>
    <w:rsid w:val="00883DC6"/>
    <w:rsid w:val="00884228"/>
    <w:rsid w:val="00884CF4"/>
    <w:rsid w:val="00885479"/>
    <w:rsid w:val="00885573"/>
    <w:rsid w:val="00885C6B"/>
    <w:rsid w:val="008863B5"/>
    <w:rsid w:val="00886684"/>
    <w:rsid w:val="008868EA"/>
    <w:rsid w:val="00886C0B"/>
    <w:rsid w:val="00886E5E"/>
    <w:rsid w:val="00887DF4"/>
    <w:rsid w:val="00887E4B"/>
    <w:rsid w:val="0089013E"/>
    <w:rsid w:val="008902EE"/>
    <w:rsid w:val="0089133F"/>
    <w:rsid w:val="00891664"/>
    <w:rsid w:val="00891CE8"/>
    <w:rsid w:val="00891DD5"/>
    <w:rsid w:val="00891EA3"/>
    <w:rsid w:val="00892181"/>
    <w:rsid w:val="008924BD"/>
    <w:rsid w:val="008925A0"/>
    <w:rsid w:val="00892BC0"/>
    <w:rsid w:val="00892C6D"/>
    <w:rsid w:val="00892D82"/>
    <w:rsid w:val="0089311B"/>
    <w:rsid w:val="008931F2"/>
    <w:rsid w:val="008934E9"/>
    <w:rsid w:val="00894B46"/>
    <w:rsid w:val="00894E2B"/>
    <w:rsid w:val="00894F26"/>
    <w:rsid w:val="008951A1"/>
    <w:rsid w:val="00895713"/>
    <w:rsid w:val="00896374"/>
    <w:rsid w:val="00896532"/>
    <w:rsid w:val="00897776"/>
    <w:rsid w:val="00897D04"/>
    <w:rsid w:val="00897DF8"/>
    <w:rsid w:val="00897FA0"/>
    <w:rsid w:val="008A0235"/>
    <w:rsid w:val="008A080C"/>
    <w:rsid w:val="008A0D48"/>
    <w:rsid w:val="008A118B"/>
    <w:rsid w:val="008A14C2"/>
    <w:rsid w:val="008A16C7"/>
    <w:rsid w:val="008A1759"/>
    <w:rsid w:val="008A1D20"/>
    <w:rsid w:val="008A1FA8"/>
    <w:rsid w:val="008A1FB8"/>
    <w:rsid w:val="008A2081"/>
    <w:rsid w:val="008A2082"/>
    <w:rsid w:val="008A213B"/>
    <w:rsid w:val="008A234C"/>
    <w:rsid w:val="008A23C8"/>
    <w:rsid w:val="008A25F2"/>
    <w:rsid w:val="008A2A8B"/>
    <w:rsid w:val="008A2CA7"/>
    <w:rsid w:val="008A2F98"/>
    <w:rsid w:val="008A335C"/>
    <w:rsid w:val="008A5107"/>
    <w:rsid w:val="008A56A5"/>
    <w:rsid w:val="008A56BF"/>
    <w:rsid w:val="008A57AE"/>
    <w:rsid w:val="008A5F71"/>
    <w:rsid w:val="008A64AD"/>
    <w:rsid w:val="008A6607"/>
    <w:rsid w:val="008A67BE"/>
    <w:rsid w:val="008A7A10"/>
    <w:rsid w:val="008B00AC"/>
    <w:rsid w:val="008B00B1"/>
    <w:rsid w:val="008B0771"/>
    <w:rsid w:val="008B0889"/>
    <w:rsid w:val="008B08DE"/>
    <w:rsid w:val="008B0AC1"/>
    <w:rsid w:val="008B0FA1"/>
    <w:rsid w:val="008B0FBC"/>
    <w:rsid w:val="008B1028"/>
    <w:rsid w:val="008B1885"/>
    <w:rsid w:val="008B1952"/>
    <w:rsid w:val="008B19B8"/>
    <w:rsid w:val="008B345A"/>
    <w:rsid w:val="008B36C7"/>
    <w:rsid w:val="008B391E"/>
    <w:rsid w:val="008B3A0B"/>
    <w:rsid w:val="008B3B63"/>
    <w:rsid w:val="008B42C1"/>
    <w:rsid w:val="008B43A7"/>
    <w:rsid w:val="008B454F"/>
    <w:rsid w:val="008B4623"/>
    <w:rsid w:val="008B4627"/>
    <w:rsid w:val="008B47FF"/>
    <w:rsid w:val="008B493C"/>
    <w:rsid w:val="008B4E57"/>
    <w:rsid w:val="008B5120"/>
    <w:rsid w:val="008B52A7"/>
    <w:rsid w:val="008B5E65"/>
    <w:rsid w:val="008B5EAA"/>
    <w:rsid w:val="008B5EBD"/>
    <w:rsid w:val="008B5FC5"/>
    <w:rsid w:val="008B63DF"/>
    <w:rsid w:val="008B63E0"/>
    <w:rsid w:val="008B6636"/>
    <w:rsid w:val="008B68CF"/>
    <w:rsid w:val="008B6939"/>
    <w:rsid w:val="008B6A9C"/>
    <w:rsid w:val="008B7190"/>
    <w:rsid w:val="008B7471"/>
    <w:rsid w:val="008B78FC"/>
    <w:rsid w:val="008B7917"/>
    <w:rsid w:val="008B7DC4"/>
    <w:rsid w:val="008C048F"/>
    <w:rsid w:val="008C0646"/>
    <w:rsid w:val="008C06D3"/>
    <w:rsid w:val="008C0965"/>
    <w:rsid w:val="008C09BD"/>
    <w:rsid w:val="008C0C09"/>
    <w:rsid w:val="008C0F16"/>
    <w:rsid w:val="008C0FAF"/>
    <w:rsid w:val="008C0FE1"/>
    <w:rsid w:val="008C1EE8"/>
    <w:rsid w:val="008C226E"/>
    <w:rsid w:val="008C23C4"/>
    <w:rsid w:val="008C276F"/>
    <w:rsid w:val="008C2868"/>
    <w:rsid w:val="008C3621"/>
    <w:rsid w:val="008C3A22"/>
    <w:rsid w:val="008C3C39"/>
    <w:rsid w:val="008C3D15"/>
    <w:rsid w:val="008C41BB"/>
    <w:rsid w:val="008C461C"/>
    <w:rsid w:val="008C4C62"/>
    <w:rsid w:val="008C4EC0"/>
    <w:rsid w:val="008C4F9F"/>
    <w:rsid w:val="008C5837"/>
    <w:rsid w:val="008C5C08"/>
    <w:rsid w:val="008C6241"/>
    <w:rsid w:val="008C661D"/>
    <w:rsid w:val="008C6817"/>
    <w:rsid w:val="008C766A"/>
    <w:rsid w:val="008C7DE9"/>
    <w:rsid w:val="008D03D6"/>
    <w:rsid w:val="008D0A1B"/>
    <w:rsid w:val="008D0D83"/>
    <w:rsid w:val="008D1383"/>
    <w:rsid w:val="008D155F"/>
    <w:rsid w:val="008D19E7"/>
    <w:rsid w:val="008D1B78"/>
    <w:rsid w:val="008D1DB0"/>
    <w:rsid w:val="008D22D2"/>
    <w:rsid w:val="008D24C4"/>
    <w:rsid w:val="008D2798"/>
    <w:rsid w:val="008D3344"/>
    <w:rsid w:val="008D3654"/>
    <w:rsid w:val="008D3799"/>
    <w:rsid w:val="008D39C2"/>
    <w:rsid w:val="008D40D0"/>
    <w:rsid w:val="008D44C7"/>
    <w:rsid w:val="008D4688"/>
    <w:rsid w:val="008D4894"/>
    <w:rsid w:val="008D48AD"/>
    <w:rsid w:val="008D4919"/>
    <w:rsid w:val="008D4F4D"/>
    <w:rsid w:val="008D53EC"/>
    <w:rsid w:val="008D5B75"/>
    <w:rsid w:val="008D5B9B"/>
    <w:rsid w:val="008D5BEB"/>
    <w:rsid w:val="008D5D73"/>
    <w:rsid w:val="008D63F9"/>
    <w:rsid w:val="008D64C6"/>
    <w:rsid w:val="008D651C"/>
    <w:rsid w:val="008D6797"/>
    <w:rsid w:val="008D6944"/>
    <w:rsid w:val="008D6AD7"/>
    <w:rsid w:val="008D787F"/>
    <w:rsid w:val="008D7C01"/>
    <w:rsid w:val="008D7C9D"/>
    <w:rsid w:val="008D7F2F"/>
    <w:rsid w:val="008E071C"/>
    <w:rsid w:val="008E0843"/>
    <w:rsid w:val="008E1471"/>
    <w:rsid w:val="008E198F"/>
    <w:rsid w:val="008E23F1"/>
    <w:rsid w:val="008E2A7B"/>
    <w:rsid w:val="008E3283"/>
    <w:rsid w:val="008E3357"/>
    <w:rsid w:val="008E35EA"/>
    <w:rsid w:val="008E3702"/>
    <w:rsid w:val="008E3A0B"/>
    <w:rsid w:val="008E4146"/>
    <w:rsid w:val="008E43C8"/>
    <w:rsid w:val="008E4447"/>
    <w:rsid w:val="008E4550"/>
    <w:rsid w:val="008E4720"/>
    <w:rsid w:val="008E4A9F"/>
    <w:rsid w:val="008E4D05"/>
    <w:rsid w:val="008E5608"/>
    <w:rsid w:val="008E6471"/>
    <w:rsid w:val="008E6638"/>
    <w:rsid w:val="008E688C"/>
    <w:rsid w:val="008E68B5"/>
    <w:rsid w:val="008E7052"/>
    <w:rsid w:val="008E706C"/>
    <w:rsid w:val="008E7535"/>
    <w:rsid w:val="008E75DC"/>
    <w:rsid w:val="008E76C3"/>
    <w:rsid w:val="008E7803"/>
    <w:rsid w:val="008F0B6C"/>
    <w:rsid w:val="008F0EA7"/>
    <w:rsid w:val="008F125B"/>
    <w:rsid w:val="008F14A6"/>
    <w:rsid w:val="008F1562"/>
    <w:rsid w:val="008F1B98"/>
    <w:rsid w:val="008F25C0"/>
    <w:rsid w:val="008F3134"/>
    <w:rsid w:val="008F3A08"/>
    <w:rsid w:val="008F3A2C"/>
    <w:rsid w:val="008F4328"/>
    <w:rsid w:val="008F4454"/>
    <w:rsid w:val="008F50E9"/>
    <w:rsid w:val="008F5674"/>
    <w:rsid w:val="008F57C5"/>
    <w:rsid w:val="008F59E3"/>
    <w:rsid w:val="008F62E0"/>
    <w:rsid w:val="008F6320"/>
    <w:rsid w:val="008F6342"/>
    <w:rsid w:val="008F6961"/>
    <w:rsid w:val="008F6BE4"/>
    <w:rsid w:val="008F7456"/>
    <w:rsid w:val="008F76F8"/>
    <w:rsid w:val="008F76FA"/>
    <w:rsid w:val="008F7C06"/>
    <w:rsid w:val="009002CA"/>
    <w:rsid w:val="00900E58"/>
    <w:rsid w:val="0090130E"/>
    <w:rsid w:val="009013B5"/>
    <w:rsid w:val="00901E42"/>
    <w:rsid w:val="00901FFC"/>
    <w:rsid w:val="00902AE3"/>
    <w:rsid w:val="00902B9C"/>
    <w:rsid w:val="009032A6"/>
    <w:rsid w:val="00903550"/>
    <w:rsid w:val="00903B75"/>
    <w:rsid w:val="00903D86"/>
    <w:rsid w:val="009042C7"/>
    <w:rsid w:val="009046DC"/>
    <w:rsid w:val="00904D75"/>
    <w:rsid w:val="0090591B"/>
    <w:rsid w:val="00905F22"/>
    <w:rsid w:val="009063DB"/>
    <w:rsid w:val="00906C86"/>
    <w:rsid w:val="009077D8"/>
    <w:rsid w:val="00907A1E"/>
    <w:rsid w:val="00910873"/>
    <w:rsid w:val="00910961"/>
    <w:rsid w:val="00910AD1"/>
    <w:rsid w:val="00910B83"/>
    <w:rsid w:val="00910C02"/>
    <w:rsid w:val="00910D99"/>
    <w:rsid w:val="00911A5C"/>
    <w:rsid w:val="00911D52"/>
    <w:rsid w:val="00911D72"/>
    <w:rsid w:val="00911D89"/>
    <w:rsid w:val="00911F34"/>
    <w:rsid w:val="00911FDE"/>
    <w:rsid w:val="00912256"/>
    <w:rsid w:val="009125DA"/>
    <w:rsid w:val="00912607"/>
    <w:rsid w:val="0091271D"/>
    <w:rsid w:val="0091279B"/>
    <w:rsid w:val="00912EF3"/>
    <w:rsid w:val="0091304D"/>
    <w:rsid w:val="00913C8C"/>
    <w:rsid w:val="00913D02"/>
    <w:rsid w:val="00913E2F"/>
    <w:rsid w:val="00913F55"/>
    <w:rsid w:val="00914358"/>
    <w:rsid w:val="009147E7"/>
    <w:rsid w:val="00914B01"/>
    <w:rsid w:val="00914D2C"/>
    <w:rsid w:val="0091515F"/>
    <w:rsid w:val="009154B5"/>
    <w:rsid w:val="009157B6"/>
    <w:rsid w:val="009157DE"/>
    <w:rsid w:val="009164FA"/>
    <w:rsid w:val="00916BE7"/>
    <w:rsid w:val="00917158"/>
    <w:rsid w:val="00917B89"/>
    <w:rsid w:val="00917DA1"/>
    <w:rsid w:val="00920437"/>
    <w:rsid w:val="00920810"/>
    <w:rsid w:val="009208C1"/>
    <w:rsid w:val="00920D47"/>
    <w:rsid w:val="00921054"/>
    <w:rsid w:val="0092140D"/>
    <w:rsid w:val="00921494"/>
    <w:rsid w:val="00921B96"/>
    <w:rsid w:val="00922086"/>
    <w:rsid w:val="009222BE"/>
    <w:rsid w:val="00922777"/>
    <w:rsid w:val="0092283A"/>
    <w:rsid w:val="00922D0A"/>
    <w:rsid w:val="00923168"/>
    <w:rsid w:val="00923547"/>
    <w:rsid w:val="00923F30"/>
    <w:rsid w:val="009240D4"/>
    <w:rsid w:val="009241B3"/>
    <w:rsid w:val="00924439"/>
    <w:rsid w:val="0092448E"/>
    <w:rsid w:val="00924858"/>
    <w:rsid w:val="009253F5"/>
    <w:rsid w:val="00925DF7"/>
    <w:rsid w:val="0092685C"/>
    <w:rsid w:val="009274AE"/>
    <w:rsid w:val="00927BD2"/>
    <w:rsid w:val="00927D56"/>
    <w:rsid w:val="0093084F"/>
    <w:rsid w:val="00930A29"/>
    <w:rsid w:val="00930BCC"/>
    <w:rsid w:val="009313B7"/>
    <w:rsid w:val="0093171C"/>
    <w:rsid w:val="009325BF"/>
    <w:rsid w:val="009328B0"/>
    <w:rsid w:val="0093299E"/>
    <w:rsid w:val="009331AC"/>
    <w:rsid w:val="00933BFA"/>
    <w:rsid w:val="00934420"/>
    <w:rsid w:val="00934582"/>
    <w:rsid w:val="009345BB"/>
    <w:rsid w:val="00934BE2"/>
    <w:rsid w:val="00934BE4"/>
    <w:rsid w:val="00934CAE"/>
    <w:rsid w:val="00935426"/>
    <w:rsid w:val="00935912"/>
    <w:rsid w:val="00935A4A"/>
    <w:rsid w:val="00935CA8"/>
    <w:rsid w:val="009361D1"/>
    <w:rsid w:val="009361D5"/>
    <w:rsid w:val="00936488"/>
    <w:rsid w:val="0093670E"/>
    <w:rsid w:val="00936EA4"/>
    <w:rsid w:val="0093701E"/>
    <w:rsid w:val="00937236"/>
    <w:rsid w:val="009372DD"/>
    <w:rsid w:val="009372E9"/>
    <w:rsid w:val="009376D9"/>
    <w:rsid w:val="00937844"/>
    <w:rsid w:val="00937F0D"/>
    <w:rsid w:val="00940312"/>
    <w:rsid w:val="009409CA"/>
    <w:rsid w:val="00940C82"/>
    <w:rsid w:val="00940F8C"/>
    <w:rsid w:val="009413B7"/>
    <w:rsid w:val="00941527"/>
    <w:rsid w:val="009417DA"/>
    <w:rsid w:val="00941A79"/>
    <w:rsid w:val="00941A96"/>
    <w:rsid w:val="00941D06"/>
    <w:rsid w:val="00942456"/>
    <w:rsid w:val="009425CF"/>
    <w:rsid w:val="00942B3A"/>
    <w:rsid w:val="00942E06"/>
    <w:rsid w:val="009431CA"/>
    <w:rsid w:val="009432A3"/>
    <w:rsid w:val="0094358C"/>
    <w:rsid w:val="00943C9B"/>
    <w:rsid w:val="00943D17"/>
    <w:rsid w:val="009443D3"/>
    <w:rsid w:val="00944479"/>
    <w:rsid w:val="00944715"/>
    <w:rsid w:val="0094494F"/>
    <w:rsid w:val="00944ADA"/>
    <w:rsid w:val="00944B6E"/>
    <w:rsid w:val="0094555C"/>
    <w:rsid w:val="00945EED"/>
    <w:rsid w:val="00946112"/>
    <w:rsid w:val="00946146"/>
    <w:rsid w:val="00946626"/>
    <w:rsid w:val="009466FC"/>
    <w:rsid w:val="009471A3"/>
    <w:rsid w:val="009471D9"/>
    <w:rsid w:val="009473C5"/>
    <w:rsid w:val="009476B9"/>
    <w:rsid w:val="009477EC"/>
    <w:rsid w:val="00947AFB"/>
    <w:rsid w:val="00947B5F"/>
    <w:rsid w:val="00947E5C"/>
    <w:rsid w:val="00950230"/>
    <w:rsid w:val="0095046B"/>
    <w:rsid w:val="00950558"/>
    <w:rsid w:val="00950821"/>
    <w:rsid w:val="00950F27"/>
    <w:rsid w:val="00950FE3"/>
    <w:rsid w:val="009513E9"/>
    <w:rsid w:val="009516E4"/>
    <w:rsid w:val="00951EBD"/>
    <w:rsid w:val="00951F35"/>
    <w:rsid w:val="0095233C"/>
    <w:rsid w:val="0095391F"/>
    <w:rsid w:val="00953F6A"/>
    <w:rsid w:val="00955059"/>
    <w:rsid w:val="00955244"/>
    <w:rsid w:val="0095547A"/>
    <w:rsid w:val="009554B9"/>
    <w:rsid w:val="00955640"/>
    <w:rsid w:val="009556D7"/>
    <w:rsid w:val="009558EE"/>
    <w:rsid w:val="00955D95"/>
    <w:rsid w:val="00955F18"/>
    <w:rsid w:val="009563D1"/>
    <w:rsid w:val="0095680D"/>
    <w:rsid w:val="00956A3F"/>
    <w:rsid w:val="00956BCA"/>
    <w:rsid w:val="00956D3C"/>
    <w:rsid w:val="00957036"/>
    <w:rsid w:val="0095727C"/>
    <w:rsid w:val="0095738A"/>
    <w:rsid w:val="009579E5"/>
    <w:rsid w:val="00957ED8"/>
    <w:rsid w:val="00960041"/>
    <w:rsid w:val="009605A1"/>
    <w:rsid w:val="00961080"/>
    <w:rsid w:val="00961182"/>
    <w:rsid w:val="009616A8"/>
    <w:rsid w:val="009616C8"/>
    <w:rsid w:val="00961893"/>
    <w:rsid w:val="009618A4"/>
    <w:rsid w:val="0096217D"/>
    <w:rsid w:val="009625AF"/>
    <w:rsid w:val="00962747"/>
    <w:rsid w:val="00963371"/>
    <w:rsid w:val="009639EE"/>
    <w:rsid w:val="00963CCC"/>
    <w:rsid w:val="00963F3B"/>
    <w:rsid w:val="00964AB5"/>
    <w:rsid w:val="00964C16"/>
    <w:rsid w:val="00964FAB"/>
    <w:rsid w:val="00964FC7"/>
    <w:rsid w:val="009651A5"/>
    <w:rsid w:val="00965A7B"/>
    <w:rsid w:val="00966474"/>
    <w:rsid w:val="00966762"/>
    <w:rsid w:val="00966B1F"/>
    <w:rsid w:val="00967264"/>
    <w:rsid w:val="009676F8"/>
    <w:rsid w:val="00967B91"/>
    <w:rsid w:val="00967FE0"/>
    <w:rsid w:val="00970F90"/>
    <w:rsid w:val="0097138B"/>
    <w:rsid w:val="0097159E"/>
    <w:rsid w:val="00972600"/>
    <w:rsid w:val="00972EF6"/>
    <w:rsid w:val="009732B7"/>
    <w:rsid w:val="009735FC"/>
    <w:rsid w:val="0097434D"/>
    <w:rsid w:val="0097475C"/>
    <w:rsid w:val="00974768"/>
    <w:rsid w:val="00974E46"/>
    <w:rsid w:val="0097509B"/>
    <w:rsid w:val="00975620"/>
    <w:rsid w:val="00976A0A"/>
    <w:rsid w:val="009775FD"/>
    <w:rsid w:val="00977E6E"/>
    <w:rsid w:val="00980484"/>
    <w:rsid w:val="00980F9A"/>
    <w:rsid w:val="009816F2"/>
    <w:rsid w:val="00981795"/>
    <w:rsid w:val="009819E1"/>
    <w:rsid w:val="00982B46"/>
    <w:rsid w:val="009834DD"/>
    <w:rsid w:val="00983A25"/>
    <w:rsid w:val="009848F9"/>
    <w:rsid w:val="0098562C"/>
    <w:rsid w:val="0098645D"/>
    <w:rsid w:val="0098651F"/>
    <w:rsid w:val="009868CA"/>
    <w:rsid w:val="00986A92"/>
    <w:rsid w:val="00986ADE"/>
    <w:rsid w:val="00986C08"/>
    <w:rsid w:val="00986D37"/>
    <w:rsid w:val="00986E35"/>
    <w:rsid w:val="00986FDA"/>
    <w:rsid w:val="0098722A"/>
    <w:rsid w:val="009878EA"/>
    <w:rsid w:val="0098793E"/>
    <w:rsid w:val="00987BC1"/>
    <w:rsid w:val="00987D7E"/>
    <w:rsid w:val="00987E0A"/>
    <w:rsid w:val="00987EE0"/>
    <w:rsid w:val="0099066C"/>
    <w:rsid w:val="009909B8"/>
    <w:rsid w:val="00990C90"/>
    <w:rsid w:val="0099103C"/>
    <w:rsid w:val="009913AD"/>
    <w:rsid w:val="00991500"/>
    <w:rsid w:val="009918C3"/>
    <w:rsid w:val="00991B91"/>
    <w:rsid w:val="00991DFE"/>
    <w:rsid w:val="00992112"/>
    <w:rsid w:val="009926B7"/>
    <w:rsid w:val="00992894"/>
    <w:rsid w:val="00992A37"/>
    <w:rsid w:val="00992ADE"/>
    <w:rsid w:val="00992B7E"/>
    <w:rsid w:val="00993FD0"/>
    <w:rsid w:val="0099466A"/>
    <w:rsid w:val="00994802"/>
    <w:rsid w:val="00994CE8"/>
    <w:rsid w:val="00994EAC"/>
    <w:rsid w:val="00995159"/>
    <w:rsid w:val="009954A2"/>
    <w:rsid w:val="00995896"/>
    <w:rsid w:val="00996964"/>
    <w:rsid w:val="009969E9"/>
    <w:rsid w:val="00996FA2"/>
    <w:rsid w:val="00997528"/>
    <w:rsid w:val="00997A1E"/>
    <w:rsid w:val="00997B88"/>
    <w:rsid w:val="009A0048"/>
    <w:rsid w:val="009A08E2"/>
    <w:rsid w:val="009A0AAD"/>
    <w:rsid w:val="009A0B69"/>
    <w:rsid w:val="009A0B70"/>
    <w:rsid w:val="009A0BAC"/>
    <w:rsid w:val="009A0FF9"/>
    <w:rsid w:val="009A2096"/>
    <w:rsid w:val="009A2DB8"/>
    <w:rsid w:val="009A311F"/>
    <w:rsid w:val="009A36A0"/>
    <w:rsid w:val="009A36A4"/>
    <w:rsid w:val="009A3824"/>
    <w:rsid w:val="009A3878"/>
    <w:rsid w:val="009A3A82"/>
    <w:rsid w:val="009A3A9B"/>
    <w:rsid w:val="009A3AFC"/>
    <w:rsid w:val="009A4446"/>
    <w:rsid w:val="009A4599"/>
    <w:rsid w:val="009A48C0"/>
    <w:rsid w:val="009A5059"/>
    <w:rsid w:val="009A5956"/>
    <w:rsid w:val="009A5C77"/>
    <w:rsid w:val="009A601D"/>
    <w:rsid w:val="009A62A1"/>
    <w:rsid w:val="009A6430"/>
    <w:rsid w:val="009A64DC"/>
    <w:rsid w:val="009A65FD"/>
    <w:rsid w:val="009A6673"/>
    <w:rsid w:val="009A68E6"/>
    <w:rsid w:val="009A6A11"/>
    <w:rsid w:val="009A6D8E"/>
    <w:rsid w:val="009A6F62"/>
    <w:rsid w:val="009A7644"/>
    <w:rsid w:val="009A7E1F"/>
    <w:rsid w:val="009A7E82"/>
    <w:rsid w:val="009B01FF"/>
    <w:rsid w:val="009B0471"/>
    <w:rsid w:val="009B0728"/>
    <w:rsid w:val="009B09FB"/>
    <w:rsid w:val="009B0EE5"/>
    <w:rsid w:val="009B19EB"/>
    <w:rsid w:val="009B1C7B"/>
    <w:rsid w:val="009B21D3"/>
    <w:rsid w:val="009B2983"/>
    <w:rsid w:val="009B2DD5"/>
    <w:rsid w:val="009B2DD6"/>
    <w:rsid w:val="009B2E16"/>
    <w:rsid w:val="009B36CB"/>
    <w:rsid w:val="009B3C88"/>
    <w:rsid w:val="009B4057"/>
    <w:rsid w:val="009B4599"/>
    <w:rsid w:val="009B45FE"/>
    <w:rsid w:val="009B4707"/>
    <w:rsid w:val="009B4A55"/>
    <w:rsid w:val="009B4C9C"/>
    <w:rsid w:val="009B50CC"/>
    <w:rsid w:val="009B51A9"/>
    <w:rsid w:val="009B568A"/>
    <w:rsid w:val="009B5CC8"/>
    <w:rsid w:val="009B61DB"/>
    <w:rsid w:val="009B6593"/>
    <w:rsid w:val="009B6B1C"/>
    <w:rsid w:val="009B6BB9"/>
    <w:rsid w:val="009B6BC8"/>
    <w:rsid w:val="009B6E4F"/>
    <w:rsid w:val="009B7DB4"/>
    <w:rsid w:val="009C0086"/>
    <w:rsid w:val="009C0112"/>
    <w:rsid w:val="009C07F8"/>
    <w:rsid w:val="009C0AA5"/>
    <w:rsid w:val="009C0D2F"/>
    <w:rsid w:val="009C0E6B"/>
    <w:rsid w:val="009C10B2"/>
    <w:rsid w:val="009C128A"/>
    <w:rsid w:val="009C1343"/>
    <w:rsid w:val="009C1670"/>
    <w:rsid w:val="009C1D25"/>
    <w:rsid w:val="009C1D88"/>
    <w:rsid w:val="009C223B"/>
    <w:rsid w:val="009C22A6"/>
    <w:rsid w:val="009C23FE"/>
    <w:rsid w:val="009C29ED"/>
    <w:rsid w:val="009C2ADB"/>
    <w:rsid w:val="009C2F20"/>
    <w:rsid w:val="009C3083"/>
    <w:rsid w:val="009C3474"/>
    <w:rsid w:val="009C3478"/>
    <w:rsid w:val="009C3665"/>
    <w:rsid w:val="009C4265"/>
    <w:rsid w:val="009C443C"/>
    <w:rsid w:val="009C4B61"/>
    <w:rsid w:val="009C5067"/>
    <w:rsid w:val="009C507B"/>
    <w:rsid w:val="009C5622"/>
    <w:rsid w:val="009C5F95"/>
    <w:rsid w:val="009C6263"/>
    <w:rsid w:val="009C63BA"/>
    <w:rsid w:val="009C65CC"/>
    <w:rsid w:val="009C6652"/>
    <w:rsid w:val="009C6BFD"/>
    <w:rsid w:val="009C6F53"/>
    <w:rsid w:val="009C772B"/>
    <w:rsid w:val="009C7BD2"/>
    <w:rsid w:val="009C7DA6"/>
    <w:rsid w:val="009C7EAF"/>
    <w:rsid w:val="009D0588"/>
    <w:rsid w:val="009D0A0B"/>
    <w:rsid w:val="009D0A12"/>
    <w:rsid w:val="009D101D"/>
    <w:rsid w:val="009D16AB"/>
    <w:rsid w:val="009D1902"/>
    <w:rsid w:val="009D1927"/>
    <w:rsid w:val="009D1BC0"/>
    <w:rsid w:val="009D1C35"/>
    <w:rsid w:val="009D209B"/>
    <w:rsid w:val="009D2237"/>
    <w:rsid w:val="009D227D"/>
    <w:rsid w:val="009D237B"/>
    <w:rsid w:val="009D2541"/>
    <w:rsid w:val="009D2586"/>
    <w:rsid w:val="009D272B"/>
    <w:rsid w:val="009D3008"/>
    <w:rsid w:val="009D30DF"/>
    <w:rsid w:val="009D30EE"/>
    <w:rsid w:val="009D43E0"/>
    <w:rsid w:val="009D5156"/>
    <w:rsid w:val="009D531A"/>
    <w:rsid w:val="009D5627"/>
    <w:rsid w:val="009D5D51"/>
    <w:rsid w:val="009D68E5"/>
    <w:rsid w:val="009D6E5D"/>
    <w:rsid w:val="009D79EA"/>
    <w:rsid w:val="009D7A87"/>
    <w:rsid w:val="009E0278"/>
    <w:rsid w:val="009E1137"/>
    <w:rsid w:val="009E14E8"/>
    <w:rsid w:val="009E1592"/>
    <w:rsid w:val="009E1E25"/>
    <w:rsid w:val="009E2050"/>
    <w:rsid w:val="009E2339"/>
    <w:rsid w:val="009E29CF"/>
    <w:rsid w:val="009E29D3"/>
    <w:rsid w:val="009E34A3"/>
    <w:rsid w:val="009E38C8"/>
    <w:rsid w:val="009E461E"/>
    <w:rsid w:val="009E4699"/>
    <w:rsid w:val="009E4814"/>
    <w:rsid w:val="009E4A6E"/>
    <w:rsid w:val="009E4AEB"/>
    <w:rsid w:val="009E51B0"/>
    <w:rsid w:val="009E53D8"/>
    <w:rsid w:val="009E5869"/>
    <w:rsid w:val="009E5AFA"/>
    <w:rsid w:val="009E5EFF"/>
    <w:rsid w:val="009E5FE2"/>
    <w:rsid w:val="009E6523"/>
    <w:rsid w:val="009E65E1"/>
    <w:rsid w:val="009E6C7F"/>
    <w:rsid w:val="009E6EC2"/>
    <w:rsid w:val="009E79DA"/>
    <w:rsid w:val="009E7B7D"/>
    <w:rsid w:val="009E7BEE"/>
    <w:rsid w:val="009E7E67"/>
    <w:rsid w:val="009F00A7"/>
    <w:rsid w:val="009F0547"/>
    <w:rsid w:val="009F055A"/>
    <w:rsid w:val="009F0618"/>
    <w:rsid w:val="009F073C"/>
    <w:rsid w:val="009F0F2B"/>
    <w:rsid w:val="009F0FC3"/>
    <w:rsid w:val="009F116A"/>
    <w:rsid w:val="009F15EB"/>
    <w:rsid w:val="009F1934"/>
    <w:rsid w:val="009F1B73"/>
    <w:rsid w:val="009F2E6C"/>
    <w:rsid w:val="009F2EF3"/>
    <w:rsid w:val="009F2F31"/>
    <w:rsid w:val="009F3C34"/>
    <w:rsid w:val="009F3FF5"/>
    <w:rsid w:val="009F4A11"/>
    <w:rsid w:val="009F4B47"/>
    <w:rsid w:val="009F4FDC"/>
    <w:rsid w:val="009F5109"/>
    <w:rsid w:val="009F5158"/>
    <w:rsid w:val="009F51E8"/>
    <w:rsid w:val="009F5672"/>
    <w:rsid w:val="009F59A8"/>
    <w:rsid w:val="009F5A8B"/>
    <w:rsid w:val="009F5C0C"/>
    <w:rsid w:val="009F5E74"/>
    <w:rsid w:val="009F6230"/>
    <w:rsid w:val="009F62DC"/>
    <w:rsid w:val="009F6BE5"/>
    <w:rsid w:val="009F701A"/>
    <w:rsid w:val="009F7457"/>
    <w:rsid w:val="009F7531"/>
    <w:rsid w:val="009F7AC6"/>
    <w:rsid w:val="009F7E16"/>
    <w:rsid w:val="009F7F75"/>
    <w:rsid w:val="00A0021E"/>
    <w:rsid w:val="00A00B05"/>
    <w:rsid w:val="00A01E7D"/>
    <w:rsid w:val="00A0259B"/>
    <w:rsid w:val="00A026C3"/>
    <w:rsid w:val="00A02914"/>
    <w:rsid w:val="00A0303F"/>
    <w:rsid w:val="00A030A5"/>
    <w:rsid w:val="00A032A2"/>
    <w:rsid w:val="00A033EB"/>
    <w:rsid w:val="00A03605"/>
    <w:rsid w:val="00A03B38"/>
    <w:rsid w:val="00A03C69"/>
    <w:rsid w:val="00A03F71"/>
    <w:rsid w:val="00A046DC"/>
    <w:rsid w:val="00A04BED"/>
    <w:rsid w:val="00A050AA"/>
    <w:rsid w:val="00A0514E"/>
    <w:rsid w:val="00A05163"/>
    <w:rsid w:val="00A0541D"/>
    <w:rsid w:val="00A054BE"/>
    <w:rsid w:val="00A059EA"/>
    <w:rsid w:val="00A06871"/>
    <w:rsid w:val="00A07261"/>
    <w:rsid w:val="00A078B2"/>
    <w:rsid w:val="00A07FED"/>
    <w:rsid w:val="00A10152"/>
    <w:rsid w:val="00A1017C"/>
    <w:rsid w:val="00A107A3"/>
    <w:rsid w:val="00A107EF"/>
    <w:rsid w:val="00A11F4D"/>
    <w:rsid w:val="00A12161"/>
    <w:rsid w:val="00A12832"/>
    <w:rsid w:val="00A13278"/>
    <w:rsid w:val="00A132BE"/>
    <w:rsid w:val="00A13F0A"/>
    <w:rsid w:val="00A13F19"/>
    <w:rsid w:val="00A140C9"/>
    <w:rsid w:val="00A14A2B"/>
    <w:rsid w:val="00A14A91"/>
    <w:rsid w:val="00A14B47"/>
    <w:rsid w:val="00A1508A"/>
    <w:rsid w:val="00A153B7"/>
    <w:rsid w:val="00A154B1"/>
    <w:rsid w:val="00A155BD"/>
    <w:rsid w:val="00A15664"/>
    <w:rsid w:val="00A159B0"/>
    <w:rsid w:val="00A1645A"/>
    <w:rsid w:val="00A1661C"/>
    <w:rsid w:val="00A168C2"/>
    <w:rsid w:val="00A17491"/>
    <w:rsid w:val="00A176AE"/>
    <w:rsid w:val="00A17D72"/>
    <w:rsid w:val="00A200D2"/>
    <w:rsid w:val="00A20211"/>
    <w:rsid w:val="00A207FD"/>
    <w:rsid w:val="00A21362"/>
    <w:rsid w:val="00A213E0"/>
    <w:rsid w:val="00A21EDF"/>
    <w:rsid w:val="00A21EF0"/>
    <w:rsid w:val="00A2207F"/>
    <w:rsid w:val="00A22354"/>
    <w:rsid w:val="00A226D4"/>
    <w:rsid w:val="00A227CA"/>
    <w:rsid w:val="00A22C89"/>
    <w:rsid w:val="00A22EA5"/>
    <w:rsid w:val="00A23430"/>
    <w:rsid w:val="00A237A0"/>
    <w:rsid w:val="00A2427C"/>
    <w:rsid w:val="00A2467C"/>
    <w:rsid w:val="00A25369"/>
    <w:rsid w:val="00A274BD"/>
    <w:rsid w:val="00A276D8"/>
    <w:rsid w:val="00A27A84"/>
    <w:rsid w:val="00A30153"/>
    <w:rsid w:val="00A30928"/>
    <w:rsid w:val="00A309A9"/>
    <w:rsid w:val="00A30CCA"/>
    <w:rsid w:val="00A30F03"/>
    <w:rsid w:val="00A30F8A"/>
    <w:rsid w:val="00A30FD7"/>
    <w:rsid w:val="00A313AA"/>
    <w:rsid w:val="00A314A5"/>
    <w:rsid w:val="00A31EB0"/>
    <w:rsid w:val="00A322ED"/>
    <w:rsid w:val="00A32986"/>
    <w:rsid w:val="00A32D46"/>
    <w:rsid w:val="00A32E98"/>
    <w:rsid w:val="00A3331C"/>
    <w:rsid w:val="00A33E40"/>
    <w:rsid w:val="00A340CB"/>
    <w:rsid w:val="00A343E2"/>
    <w:rsid w:val="00A34D71"/>
    <w:rsid w:val="00A35217"/>
    <w:rsid w:val="00A35249"/>
    <w:rsid w:val="00A354D7"/>
    <w:rsid w:val="00A35B28"/>
    <w:rsid w:val="00A36557"/>
    <w:rsid w:val="00A36AE6"/>
    <w:rsid w:val="00A36BE4"/>
    <w:rsid w:val="00A36E3F"/>
    <w:rsid w:val="00A371C4"/>
    <w:rsid w:val="00A3723F"/>
    <w:rsid w:val="00A376B6"/>
    <w:rsid w:val="00A377D4"/>
    <w:rsid w:val="00A37A83"/>
    <w:rsid w:val="00A40BDA"/>
    <w:rsid w:val="00A40E57"/>
    <w:rsid w:val="00A40EFC"/>
    <w:rsid w:val="00A411F6"/>
    <w:rsid w:val="00A41576"/>
    <w:rsid w:val="00A41B20"/>
    <w:rsid w:val="00A41DA9"/>
    <w:rsid w:val="00A420A9"/>
    <w:rsid w:val="00A42319"/>
    <w:rsid w:val="00A4251F"/>
    <w:rsid w:val="00A426E6"/>
    <w:rsid w:val="00A42AA9"/>
    <w:rsid w:val="00A4344B"/>
    <w:rsid w:val="00A43850"/>
    <w:rsid w:val="00A43A68"/>
    <w:rsid w:val="00A4415A"/>
    <w:rsid w:val="00A44E3C"/>
    <w:rsid w:val="00A45A91"/>
    <w:rsid w:val="00A45AF0"/>
    <w:rsid w:val="00A46396"/>
    <w:rsid w:val="00A468C5"/>
    <w:rsid w:val="00A46B40"/>
    <w:rsid w:val="00A47864"/>
    <w:rsid w:val="00A4798D"/>
    <w:rsid w:val="00A479CF"/>
    <w:rsid w:val="00A47A64"/>
    <w:rsid w:val="00A502AF"/>
    <w:rsid w:val="00A505B9"/>
    <w:rsid w:val="00A50F3A"/>
    <w:rsid w:val="00A522A9"/>
    <w:rsid w:val="00A5234B"/>
    <w:rsid w:val="00A52568"/>
    <w:rsid w:val="00A525EA"/>
    <w:rsid w:val="00A52945"/>
    <w:rsid w:val="00A52BE1"/>
    <w:rsid w:val="00A54700"/>
    <w:rsid w:val="00A54714"/>
    <w:rsid w:val="00A54CA4"/>
    <w:rsid w:val="00A54D0F"/>
    <w:rsid w:val="00A54FBB"/>
    <w:rsid w:val="00A5544D"/>
    <w:rsid w:val="00A55C38"/>
    <w:rsid w:val="00A56482"/>
    <w:rsid w:val="00A5659D"/>
    <w:rsid w:val="00A5664C"/>
    <w:rsid w:val="00A56E32"/>
    <w:rsid w:val="00A5752F"/>
    <w:rsid w:val="00A57D0A"/>
    <w:rsid w:val="00A603B9"/>
    <w:rsid w:val="00A60660"/>
    <w:rsid w:val="00A60B23"/>
    <w:rsid w:val="00A619A2"/>
    <w:rsid w:val="00A61FBF"/>
    <w:rsid w:val="00A61FC4"/>
    <w:rsid w:val="00A620CA"/>
    <w:rsid w:val="00A6241C"/>
    <w:rsid w:val="00A6245A"/>
    <w:rsid w:val="00A63063"/>
    <w:rsid w:val="00A632A6"/>
    <w:rsid w:val="00A63B04"/>
    <w:rsid w:val="00A63B6A"/>
    <w:rsid w:val="00A63C68"/>
    <w:rsid w:val="00A63F6D"/>
    <w:rsid w:val="00A642C0"/>
    <w:rsid w:val="00A643B0"/>
    <w:rsid w:val="00A646E6"/>
    <w:rsid w:val="00A649FC"/>
    <w:rsid w:val="00A65278"/>
    <w:rsid w:val="00A65E84"/>
    <w:rsid w:val="00A65F08"/>
    <w:rsid w:val="00A66020"/>
    <w:rsid w:val="00A6623D"/>
    <w:rsid w:val="00A66259"/>
    <w:rsid w:val="00A66A8D"/>
    <w:rsid w:val="00A67161"/>
    <w:rsid w:val="00A6758C"/>
    <w:rsid w:val="00A679EB"/>
    <w:rsid w:val="00A67C58"/>
    <w:rsid w:val="00A67E0B"/>
    <w:rsid w:val="00A67EF1"/>
    <w:rsid w:val="00A70B0D"/>
    <w:rsid w:val="00A7178B"/>
    <w:rsid w:val="00A7182F"/>
    <w:rsid w:val="00A718EA"/>
    <w:rsid w:val="00A718F4"/>
    <w:rsid w:val="00A71941"/>
    <w:rsid w:val="00A71BD9"/>
    <w:rsid w:val="00A727ED"/>
    <w:rsid w:val="00A73005"/>
    <w:rsid w:val="00A73538"/>
    <w:rsid w:val="00A7376D"/>
    <w:rsid w:val="00A737CF"/>
    <w:rsid w:val="00A738AA"/>
    <w:rsid w:val="00A73A75"/>
    <w:rsid w:val="00A73EA4"/>
    <w:rsid w:val="00A73ECC"/>
    <w:rsid w:val="00A73F11"/>
    <w:rsid w:val="00A74153"/>
    <w:rsid w:val="00A741C5"/>
    <w:rsid w:val="00A7435F"/>
    <w:rsid w:val="00A744A1"/>
    <w:rsid w:val="00A74E64"/>
    <w:rsid w:val="00A754B2"/>
    <w:rsid w:val="00A76134"/>
    <w:rsid w:val="00A766BF"/>
    <w:rsid w:val="00A7694E"/>
    <w:rsid w:val="00A76EA9"/>
    <w:rsid w:val="00A76F48"/>
    <w:rsid w:val="00A7771D"/>
    <w:rsid w:val="00A7780B"/>
    <w:rsid w:val="00A77A70"/>
    <w:rsid w:val="00A77B90"/>
    <w:rsid w:val="00A77DB0"/>
    <w:rsid w:val="00A77DEA"/>
    <w:rsid w:val="00A8035A"/>
    <w:rsid w:val="00A80656"/>
    <w:rsid w:val="00A81042"/>
    <w:rsid w:val="00A81109"/>
    <w:rsid w:val="00A81215"/>
    <w:rsid w:val="00A815B9"/>
    <w:rsid w:val="00A821FD"/>
    <w:rsid w:val="00A82361"/>
    <w:rsid w:val="00A823BC"/>
    <w:rsid w:val="00A8274D"/>
    <w:rsid w:val="00A82874"/>
    <w:rsid w:val="00A82D81"/>
    <w:rsid w:val="00A82FB2"/>
    <w:rsid w:val="00A83AF1"/>
    <w:rsid w:val="00A83CD6"/>
    <w:rsid w:val="00A83D99"/>
    <w:rsid w:val="00A83E4D"/>
    <w:rsid w:val="00A83E6D"/>
    <w:rsid w:val="00A845AB"/>
    <w:rsid w:val="00A84766"/>
    <w:rsid w:val="00A849DF"/>
    <w:rsid w:val="00A84B9C"/>
    <w:rsid w:val="00A84FFB"/>
    <w:rsid w:val="00A8502C"/>
    <w:rsid w:val="00A852E4"/>
    <w:rsid w:val="00A8555C"/>
    <w:rsid w:val="00A85E97"/>
    <w:rsid w:val="00A85F09"/>
    <w:rsid w:val="00A8612B"/>
    <w:rsid w:val="00A86176"/>
    <w:rsid w:val="00A86BDF"/>
    <w:rsid w:val="00A86C2E"/>
    <w:rsid w:val="00A87591"/>
    <w:rsid w:val="00A8764E"/>
    <w:rsid w:val="00A900B5"/>
    <w:rsid w:val="00A906F2"/>
    <w:rsid w:val="00A90A73"/>
    <w:rsid w:val="00A9152F"/>
    <w:rsid w:val="00A91956"/>
    <w:rsid w:val="00A91AAA"/>
    <w:rsid w:val="00A91CB6"/>
    <w:rsid w:val="00A92981"/>
    <w:rsid w:val="00A92EAF"/>
    <w:rsid w:val="00A92FED"/>
    <w:rsid w:val="00A9309A"/>
    <w:rsid w:val="00A93794"/>
    <w:rsid w:val="00A9446D"/>
    <w:rsid w:val="00A9446E"/>
    <w:rsid w:val="00A94EB2"/>
    <w:rsid w:val="00A9556F"/>
    <w:rsid w:val="00A95C1E"/>
    <w:rsid w:val="00A9612B"/>
    <w:rsid w:val="00A9653A"/>
    <w:rsid w:val="00A9659E"/>
    <w:rsid w:val="00A96B03"/>
    <w:rsid w:val="00A96C1B"/>
    <w:rsid w:val="00A974FF"/>
    <w:rsid w:val="00A9764E"/>
    <w:rsid w:val="00A976A0"/>
    <w:rsid w:val="00AA1218"/>
    <w:rsid w:val="00AA1381"/>
    <w:rsid w:val="00AA13EE"/>
    <w:rsid w:val="00AA152A"/>
    <w:rsid w:val="00AA15CA"/>
    <w:rsid w:val="00AA18A2"/>
    <w:rsid w:val="00AA18C9"/>
    <w:rsid w:val="00AA1CA2"/>
    <w:rsid w:val="00AA1F15"/>
    <w:rsid w:val="00AA2206"/>
    <w:rsid w:val="00AA27B2"/>
    <w:rsid w:val="00AA2A5E"/>
    <w:rsid w:val="00AA3632"/>
    <w:rsid w:val="00AA401D"/>
    <w:rsid w:val="00AA48D5"/>
    <w:rsid w:val="00AA4FDE"/>
    <w:rsid w:val="00AA54DA"/>
    <w:rsid w:val="00AA5519"/>
    <w:rsid w:val="00AA5C4F"/>
    <w:rsid w:val="00AA5D1D"/>
    <w:rsid w:val="00AA67F9"/>
    <w:rsid w:val="00AA6980"/>
    <w:rsid w:val="00AA6E88"/>
    <w:rsid w:val="00AA737A"/>
    <w:rsid w:val="00AA77BA"/>
    <w:rsid w:val="00AB0910"/>
    <w:rsid w:val="00AB0A34"/>
    <w:rsid w:val="00AB0C4D"/>
    <w:rsid w:val="00AB0F21"/>
    <w:rsid w:val="00AB0F99"/>
    <w:rsid w:val="00AB1602"/>
    <w:rsid w:val="00AB1B18"/>
    <w:rsid w:val="00AB1D4C"/>
    <w:rsid w:val="00AB1D4F"/>
    <w:rsid w:val="00AB25AC"/>
    <w:rsid w:val="00AB2942"/>
    <w:rsid w:val="00AB2947"/>
    <w:rsid w:val="00AB2C22"/>
    <w:rsid w:val="00AB2D1C"/>
    <w:rsid w:val="00AB305F"/>
    <w:rsid w:val="00AB3348"/>
    <w:rsid w:val="00AB3449"/>
    <w:rsid w:val="00AB3E85"/>
    <w:rsid w:val="00AB4AFC"/>
    <w:rsid w:val="00AB4BC6"/>
    <w:rsid w:val="00AB55DE"/>
    <w:rsid w:val="00AB55E6"/>
    <w:rsid w:val="00AB5A43"/>
    <w:rsid w:val="00AB5F4D"/>
    <w:rsid w:val="00AB6B14"/>
    <w:rsid w:val="00AB6CBD"/>
    <w:rsid w:val="00AB708C"/>
    <w:rsid w:val="00AB72EB"/>
    <w:rsid w:val="00AB7B0C"/>
    <w:rsid w:val="00AC03CE"/>
    <w:rsid w:val="00AC03ED"/>
    <w:rsid w:val="00AC0845"/>
    <w:rsid w:val="00AC19FB"/>
    <w:rsid w:val="00AC23A1"/>
    <w:rsid w:val="00AC2479"/>
    <w:rsid w:val="00AC2D21"/>
    <w:rsid w:val="00AC34C2"/>
    <w:rsid w:val="00AC35F2"/>
    <w:rsid w:val="00AC3A56"/>
    <w:rsid w:val="00AC3D5C"/>
    <w:rsid w:val="00AC405F"/>
    <w:rsid w:val="00AC4B8D"/>
    <w:rsid w:val="00AC5036"/>
    <w:rsid w:val="00AC5494"/>
    <w:rsid w:val="00AC5ACC"/>
    <w:rsid w:val="00AC5E02"/>
    <w:rsid w:val="00AC5EFE"/>
    <w:rsid w:val="00AC64AE"/>
    <w:rsid w:val="00AC6530"/>
    <w:rsid w:val="00AC6712"/>
    <w:rsid w:val="00AC6B0B"/>
    <w:rsid w:val="00AC6D97"/>
    <w:rsid w:val="00AC74B1"/>
    <w:rsid w:val="00AC761D"/>
    <w:rsid w:val="00AC79E2"/>
    <w:rsid w:val="00AD0093"/>
    <w:rsid w:val="00AD0772"/>
    <w:rsid w:val="00AD1F92"/>
    <w:rsid w:val="00AD2009"/>
    <w:rsid w:val="00AD2014"/>
    <w:rsid w:val="00AD219A"/>
    <w:rsid w:val="00AD27B4"/>
    <w:rsid w:val="00AD2B99"/>
    <w:rsid w:val="00AD32C4"/>
    <w:rsid w:val="00AD3788"/>
    <w:rsid w:val="00AD44B3"/>
    <w:rsid w:val="00AD4641"/>
    <w:rsid w:val="00AD4798"/>
    <w:rsid w:val="00AD5566"/>
    <w:rsid w:val="00AD5BA7"/>
    <w:rsid w:val="00AD64E5"/>
    <w:rsid w:val="00AD6B38"/>
    <w:rsid w:val="00AD72DD"/>
    <w:rsid w:val="00AE0049"/>
    <w:rsid w:val="00AE004F"/>
    <w:rsid w:val="00AE060E"/>
    <w:rsid w:val="00AE13E9"/>
    <w:rsid w:val="00AE1AFA"/>
    <w:rsid w:val="00AE28A2"/>
    <w:rsid w:val="00AE3187"/>
    <w:rsid w:val="00AE32C5"/>
    <w:rsid w:val="00AE3719"/>
    <w:rsid w:val="00AE3863"/>
    <w:rsid w:val="00AE3AFF"/>
    <w:rsid w:val="00AE4892"/>
    <w:rsid w:val="00AE48BE"/>
    <w:rsid w:val="00AE4B28"/>
    <w:rsid w:val="00AE4CCC"/>
    <w:rsid w:val="00AE4D11"/>
    <w:rsid w:val="00AE5981"/>
    <w:rsid w:val="00AE6052"/>
    <w:rsid w:val="00AE6121"/>
    <w:rsid w:val="00AE62C4"/>
    <w:rsid w:val="00AE6669"/>
    <w:rsid w:val="00AE6B6D"/>
    <w:rsid w:val="00AE75B4"/>
    <w:rsid w:val="00AE7847"/>
    <w:rsid w:val="00AF032D"/>
    <w:rsid w:val="00AF07E3"/>
    <w:rsid w:val="00AF093B"/>
    <w:rsid w:val="00AF095D"/>
    <w:rsid w:val="00AF13CC"/>
    <w:rsid w:val="00AF13FE"/>
    <w:rsid w:val="00AF1D46"/>
    <w:rsid w:val="00AF200E"/>
    <w:rsid w:val="00AF22ED"/>
    <w:rsid w:val="00AF283F"/>
    <w:rsid w:val="00AF29A7"/>
    <w:rsid w:val="00AF2C4B"/>
    <w:rsid w:val="00AF2D8F"/>
    <w:rsid w:val="00AF3393"/>
    <w:rsid w:val="00AF3909"/>
    <w:rsid w:val="00AF3C29"/>
    <w:rsid w:val="00AF3D2E"/>
    <w:rsid w:val="00AF43B3"/>
    <w:rsid w:val="00AF4412"/>
    <w:rsid w:val="00AF45C4"/>
    <w:rsid w:val="00AF4817"/>
    <w:rsid w:val="00AF4F5B"/>
    <w:rsid w:val="00AF5065"/>
    <w:rsid w:val="00AF5347"/>
    <w:rsid w:val="00AF61FE"/>
    <w:rsid w:val="00AF6482"/>
    <w:rsid w:val="00AF73FD"/>
    <w:rsid w:val="00AF7828"/>
    <w:rsid w:val="00AF7C9A"/>
    <w:rsid w:val="00AF7F6C"/>
    <w:rsid w:val="00B0025D"/>
    <w:rsid w:val="00B00C21"/>
    <w:rsid w:val="00B00C31"/>
    <w:rsid w:val="00B01329"/>
    <w:rsid w:val="00B015FD"/>
    <w:rsid w:val="00B0180A"/>
    <w:rsid w:val="00B01876"/>
    <w:rsid w:val="00B01C9D"/>
    <w:rsid w:val="00B01CB1"/>
    <w:rsid w:val="00B01E79"/>
    <w:rsid w:val="00B02A12"/>
    <w:rsid w:val="00B032EB"/>
    <w:rsid w:val="00B03331"/>
    <w:rsid w:val="00B035CC"/>
    <w:rsid w:val="00B03B01"/>
    <w:rsid w:val="00B03CAC"/>
    <w:rsid w:val="00B04157"/>
    <w:rsid w:val="00B04295"/>
    <w:rsid w:val="00B045E2"/>
    <w:rsid w:val="00B0490D"/>
    <w:rsid w:val="00B056B8"/>
    <w:rsid w:val="00B05B13"/>
    <w:rsid w:val="00B05C36"/>
    <w:rsid w:val="00B05F3F"/>
    <w:rsid w:val="00B06E4A"/>
    <w:rsid w:val="00B07675"/>
    <w:rsid w:val="00B078AC"/>
    <w:rsid w:val="00B10ACC"/>
    <w:rsid w:val="00B10BDE"/>
    <w:rsid w:val="00B10C2A"/>
    <w:rsid w:val="00B116AA"/>
    <w:rsid w:val="00B118D6"/>
    <w:rsid w:val="00B12374"/>
    <w:rsid w:val="00B12825"/>
    <w:rsid w:val="00B12DD4"/>
    <w:rsid w:val="00B13341"/>
    <w:rsid w:val="00B1398F"/>
    <w:rsid w:val="00B13ECF"/>
    <w:rsid w:val="00B13F73"/>
    <w:rsid w:val="00B144E9"/>
    <w:rsid w:val="00B15382"/>
    <w:rsid w:val="00B158E9"/>
    <w:rsid w:val="00B15BEC"/>
    <w:rsid w:val="00B1669A"/>
    <w:rsid w:val="00B16A8E"/>
    <w:rsid w:val="00B16B24"/>
    <w:rsid w:val="00B16FC6"/>
    <w:rsid w:val="00B17354"/>
    <w:rsid w:val="00B177B9"/>
    <w:rsid w:val="00B17C0F"/>
    <w:rsid w:val="00B17FDF"/>
    <w:rsid w:val="00B17FED"/>
    <w:rsid w:val="00B20082"/>
    <w:rsid w:val="00B2065D"/>
    <w:rsid w:val="00B20A3E"/>
    <w:rsid w:val="00B20B2A"/>
    <w:rsid w:val="00B21436"/>
    <w:rsid w:val="00B21455"/>
    <w:rsid w:val="00B21A9F"/>
    <w:rsid w:val="00B221CB"/>
    <w:rsid w:val="00B22AB6"/>
    <w:rsid w:val="00B22EEB"/>
    <w:rsid w:val="00B22F31"/>
    <w:rsid w:val="00B23B33"/>
    <w:rsid w:val="00B23CAC"/>
    <w:rsid w:val="00B23EC2"/>
    <w:rsid w:val="00B24548"/>
    <w:rsid w:val="00B24561"/>
    <w:rsid w:val="00B24793"/>
    <w:rsid w:val="00B24A3C"/>
    <w:rsid w:val="00B24F33"/>
    <w:rsid w:val="00B25679"/>
    <w:rsid w:val="00B25758"/>
    <w:rsid w:val="00B25980"/>
    <w:rsid w:val="00B25C87"/>
    <w:rsid w:val="00B261A6"/>
    <w:rsid w:val="00B2626A"/>
    <w:rsid w:val="00B26276"/>
    <w:rsid w:val="00B262A5"/>
    <w:rsid w:val="00B273F4"/>
    <w:rsid w:val="00B301B6"/>
    <w:rsid w:val="00B301DD"/>
    <w:rsid w:val="00B301F2"/>
    <w:rsid w:val="00B304CF"/>
    <w:rsid w:val="00B30648"/>
    <w:rsid w:val="00B310BB"/>
    <w:rsid w:val="00B3122C"/>
    <w:rsid w:val="00B31763"/>
    <w:rsid w:val="00B31A43"/>
    <w:rsid w:val="00B3206F"/>
    <w:rsid w:val="00B327A8"/>
    <w:rsid w:val="00B32AB8"/>
    <w:rsid w:val="00B33286"/>
    <w:rsid w:val="00B3354B"/>
    <w:rsid w:val="00B33B52"/>
    <w:rsid w:val="00B34163"/>
    <w:rsid w:val="00B345ED"/>
    <w:rsid w:val="00B3485A"/>
    <w:rsid w:val="00B34899"/>
    <w:rsid w:val="00B35940"/>
    <w:rsid w:val="00B35A8D"/>
    <w:rsid w:val="00B361AB"/>
    <w:rsid w:val="00B363D3"/>
    <w:rsid w:val="00B370C6"/>
    <w:rsid w:val="00B376D4"/>
    <w:rsid w:val="00B376EF"/>
    <w:rsid w:val="00B37E7A"/>
    <w:rsid w:val="00B402FF"/>
    <w:rsid w:val="00B4032E"/>
    <w:rsid w:val="00B40427"/>
    <w:rsid w:val="00B4072C"/>
    <w:rsid w:val="00B40B23"/>
    <w:rsid w:val="00B414C8"/>
    <w:rsid w:val="00B41514"/>
    <w:rsid w:val="00B41775"/>
    <w:rsid w:val="00B4185A"/>
    <w:rsid w:val="00B42149"/>
    <w:rsid w:val="00B4285C"/>
    <w:rsid w:val="00B42C62"/>
    <w:rsid w:val="00B42D84"/>
    <w:rsid w:val="00B4302A"/>
    <w:rsid w:val="00B43145"/>
    <w:rsid w:val="00B43318"/>
    <w:rsid w:val="00B4362F"/>
    <w:rsid w:val="00B43D70"/>
    <w:rsid w:val="00B43FCF"/>
    <w:rsid w:val="00B44042"/>
    <w:rsid w:val="00B44497"/>
    <w:rsid w:val="00B4465C"/>
    <w:rsid w:val="00B44919"/>
    <w:rsid w:val="00B4494E"/>
    <w:rsid w:val="00B44A83"/>
    <w:rsid w:val="00B44F3D"/>
    <w:rsid w:val="00B45515"/>
    <w:rsid w:val="00B4643F"/>
    <w:rsid w:val="00B46C38"/>
    <w:rsid w:val="00B474C2"/>
    <w:rsid w:val="00B476B5"/>
    <w:rsid w:val="00B47E4B"/>
    <w:rsid w:val="00B47EE0"/>
    <w:rsid w:val="00B502E8"/>
    <w:rsid w:val="00B50D40"/>
    <w:rsid w:val="00B51089"/>
    <w:rsid w:val="00B5198A"/>
    <w:rsid w:val="00B51E03"/>
    <w:rsid w:val="00B51F24"/>
    <w:rsid w:val="00B525D5"/>
    <w:rsid w:val="00B52BCB"/>
    <w:rsid w:val="00B5334C"/>
    <w:rsid w:val="00B53B82"/>
    <w:rsid w:val="00B53D9D"/>
    <w:rsid w:val="00B54465"/>
    <w:rsid w:val="00B55503"/>
    <w:rsid w:val="00B55F79"/>
    <w:rsid w:val="00B55FFC"/>
    <w:rsid w:val="00B564DD"/>
    <w:rsid w:val="00B5672C"/>
    <w:rsid w:val="00B57275"/>
    <w:rsid w:val="00B576EC"/>
    <w:rsid w:val="00B57BAE"/>
    <w:rsid w:val="00B6008E"/>
    <w:rsid w:val="00B601DA"/>
    <w:rsid w:val="00B6025F"/>
    <w:rsid w:val="00B60787"/>
    <w:rsid w:val="00B60BFD"/>
    <w:rsid w:val="00B60D7A"/>
    <w:rsid w:val="00B60E1E"/>
    <w:rsid w:val="00B613C1"/>
    <w:rsid w:val="00B61C2F"/>
    <w:rsid w:val="00B620FA"/>
    <w:rsid w:val="00B63927"/>
    <w:rsid w:val="00B6419D"/>
    <w:rsid w:val="00B64203"/>
    <w:rsid w:val="00B6423A"/>
    <w:rsid w:val="00B6445F"/>
    <w:rsid w:val="00B64967"/>
    <w:rsid w:val="00B64A9D"/>
    <w:rsid w:val="00B64B9F"/>
    <w:rsid w:val="00B64CEC"/>
    <w:rsid w:val="00B65492"/>
    <w:rsid w:val="00B654DF"/>
    <w:rsid w:val="00B658E8"/>
    <w:rsid w:val="00B65A92"/>
    <w:rsid w:val="00B66140"/>
    <w:rsid w:val="00B667D2"/>
    <w:rsid w:val="00B6691E"/>
    <w:rsid w:val="00B66AEB"/>
    <w:rsid w:val="00B66D9D"/>
    <w:rsid w:val="00B6711B"/>
    <w:rsid w:val="00B6763E"/>
    <w:rsid w:val="00B6763F"/>
    <w:rsid w:val="00B676E2"/>
    <w:rsid w:val="00B6776D"/>
    <w:rsid w:val="00B67E70"/>
    <w:rsid w:val="00B67F06"/>
    <w:rsid w:val="00B70C46"/>
    <w:rsid w:val="00B70C67"/>
    <w:rsid w:val="00B7137C"/>
    <w:rsid w:val="00B713EF"/>
    <w:rsid w:val="00B72008"/>
    <w:rsid w:val="00B7210F"/>
    <w:rsid w:val="00B72315"/>
    <w:rsid w:val="00B72439"/>
    <w:rsid w:val="00B72763"/>
    <w:rsid w:val="00B72FE6"/>
    <w:rsid w:val="00B73026"/>
    <w:rsid w:val="00B735C7"/>
    <w:rsid w:val="00B73902"/>
    <w:rsid w:val="00B74384"/>
    <w:rsid w:val="00B7469E"/>
    <w:rsid w:val="00B74B0D"/>
    <w:rsid w:val="00B74EC6"/>
    <w:rsid w:val="00B74FC5"/>
    <w:rsid w:val="00B758C0"/>
    <w:rsid w:val="00B7599B"/>
    <w:rsid w:val="00B75A11"/>
    <w:rsid w:val="00B75EE1"/>
    <w:rsid w:val="00B76615"/>
    <w:rsid w:val="00B7674F"/>
    <w:rsid w:val="00B76982"/>
    <w:rsid w:val="00B77102"/>
    <w:rsid w:val="00B80253"/>
    <w:rsid w:val="00B81D5A"/>
    <w:rsid w:val="00B82DA1"/>
    <w:rsid w:val="00B82F14"/>
    <w:rsid w:val="00B834E2"/>
    <w:rsid w:val="00B835B1"/>
    <w:rsid w:val="00B836B1"/>
    <w:rsid w:val="00B8466E"/>
    <w:rsid w:val="00B8490B"/>
    <w:rsid w:val="00B85462"/>
    <w:rsid w:val="00B854C6"/>
    <w:rsid w:val="00B8550F"/>
    <w:rsid w:val="00B85595"/>
    <w:rsid w:val="00B85676"/>
    <w:rsid w:val="00B857E1"/>
    <w:rsid w:val="00B85940"/>
    <w:rsid w:val="00B85B84"/>
    <w:rsid w:val="00B86795"/>
    <w:rsid w:val="00B86AE0"/>
    <w:rsid w:val="00B870B9"/>
    <w:rsid w:val="00B87272"/>
    <w:rsid w:val="00B87C63"/>
    <w:rsid w:val="00B87CB8"/>
    <w:rsid w:val="00B87F02"/>
    <w:rsid w:val="00B9070D"/>
    <w:rsid w:val="00B90AD7"/>
    <w:rsid w:val="00B90CE5"/>
    <w:rsid w:val="00B9164E"/>
    <w:rsid w:val="00B91BBA"/>
    <w:rsid w:val="00B91C7A"/>
    <w:rsid w:val="00B92240"/>
    <w:rsid w:val="00B926AC"/>
    <w:rsid w:val="00B92DBE"/>
    <w:rsid w:val="00B93630"/>
    <w:rsid w:val="00B93D72"/>
    <w:rsid w:val="00B93E86"/>
    <w:rsid w:val="00B945F8"/>
    <w:rsid w:val="00B94FC7"/>
    <w:rsid w:val="00B951AE"/>
    <w:rsid w:val="00B953D0"/>
    <w:rsid w:val="00B954B1"/>
    <w:rsid w:val="00B956EC"/>
    <w:rsid w:val="00B9574E"/>
    <w:rsid w:val="00B95C4D"/>
    <w:rsid w:val="00B95D3F"/>
    <w:rsid w:val="00B96124"/>
    <w:rsid w:val="00B961E7"/>
    <w:rsid w:val="00B96A7C"/>
    <w:rsid w:val="00B96B26"/>
    <w:rsid w:val="00B97127"/>
    <w:rsid w:val="00B9729D"/>
    <w:rsid w:val="00BA06F1"/>
    <w:rsid w:val="00BA1662"/>
    <w:rsid w:val="00BA1C50"/>
    <w:rsid w:val="00BA24E4"/>
    <w:rsid w:val="00BA2B73"/>
    <w:rsid w:val="00BA3592"/>
    <w:rsid w:val="00BA3593"/>
    <w:rsid w:val="00BA4583"/>
    <w:rsid w:val="00BA50CA"/>
    <w:rsid w:val="00BA524A"/>
    <w:rsid w:val="00BA617D"/>
    <w:rsid w:val="00BA63D2"/>
    <w:rsid w:val="00BA6AD1"/>
    <w:rsid w:val="00BA780F"/>
    <w:rsid w:val="00BA7F0C"/>
    <w:rsid w:val="00BB077B"/>
    <w:rsid w:val="00BB121A"/>
    <w:rsid w:val="00BB1734"/>
    <w:rsid w:val="00BB191B"/>
    <w:rsid w:val="00BB1D35"/>
    <w:rsid w:val="00BB1F1A"/>
    <w:rsid w:val="00BB2383"/>
    <w:rsid w:val="00BB23AF"/>
    <w:rsid w:val="00BB3319"/>
    <w:rsid w:val="00BB3680"/>
    <w:rsid w:val="00BB38AC"/>
    <w:rsid w:val="00BB3CBD"/>
    <w:rsid w:val="00BB3D5B"/>
    <w:rsid w:val="00BB3E4D"/>
    <w:rsid w:val="00BB3FE4"/>
    <w:rsid w:val="00BB4042"/>
    <w:rsid w:val="00BB405F"/>
    <w:rsid w:val="00BB43C8"/>
    <w:rsid w:val="00BB462D"/>
    <w:rsid w:val="00BB4AB7"/>
    <w:rsid w:val="00BB4D39"/>
    <w:rsid w:val="00BB4ED2"/>
    <w:rsid w:val="00BB5196"/>
    <w:rsid w:val="00BB578F"/>
    <w:rsid w:val="00BB5AE9"/>
    <w:rsid w:val="00BB5CDB"/>
    <w:rsid w:val="00BB5CDE"/>
    <w:rsid w:val="00BB5FE8"/>
    <w:rsid w:val="00BB634C"/>
    <w:rsid w:val="00BB64A4"/>
    <w:rsid w:val="00BB6601"/>
    <w:rsid w:val="00BB6C05"/>
    <w:rsid w:val="00BB753A"/>
    <w:rsid w:val="00BB77E3"/>
    <w:rsid w:val="00BB7A2E"/>
    <w:rsid w:val="00BC03C5"/>
    <w:rsid w:val="00BC0532"/>
    <w:rsid w:val="00BC0CF0"/>
    <w:rsid w:val="00BC0E18"/>
    <w:rsid w:val="00BC0E1D"/>
    <w:rsid w:val="00BC1681"/>
    <w:rsid w:val="00BC1761"/>
    <w:rsid w:val="00BC1987"/>
    <w:rsid w:val="00BC1CB3"/>
    <w:rsid w:val="00BC2545"/>
    <w:rsid w:val="00BC2D91"/>
    <w:rsid w:val="00BC37C9"/>
    <w:rsid w:val="00BC3A58"/>
    <w:rsid w:val="00BC3EB2"/>
    <w:rsid w:val="00BC3EFD"/>
    <w:rsid w:val="00BC4192"/>
    <w:rsid w:val="00BC4522"/>
    <w:rsid w:val="00BC4796"/>
    <w:rsid w:val="00BC48F7"/>
    <w:rsid w:val="00BC4CDF"/>
    <w:rsid w:val="00BC4E64"/>
    <w:rsid w:val="00BC5317"/>
    <w:rsid w:val="00BC5752"/>
    <w:rsid w:val="00BC578E"/>
    <w:rsid w:val="00BC59A4"/>
    <w:rsid w:val="00BC6382"/>
    <w:rsid w:val="00BC6580"/>
    <w:rsid w:val="00BC6A2B"/>
    <w:rsid w:val="00BC6A6F"/>
    <w:rsid w:val="00BC6C1B"/>
    <w:rsid w:val="00BC6F20"/>
    <w:rsid w:val="00BC73A1"/>
    <w:rsid w:val="00BC79C8"/>
    <w:rsid w:val="00BC7B95"/>
    <w:rsid w:val="00BC7CC9"/>
    <w:rsid w:val="00BC7F12"/>
    <w:rsid w:val="00BD0CB8"/>
    <w:rsid w:val="00BD0FD2"/>
    <w:rsid w:val="00BD1168"/>
    <w:rsid w:val="00BD14C1"/>
    <w:rsid w:val="00BD15BE"/>
    <w:rsid w:val="00BD1A69"/>
    <w:rsid w:val="00BD1B21"/>
    <w:rsid w:val="00BD1C9E"/>
    <w:rsid w:val="00BD1DAE"/>
    <w:rsid w:val="00BD1DB5"/>
    <w:rsid w:val="00BD22CE"/>
    <w:rsid w:val="00BD2E11"/>
    <w:rsid w:val="00BD34C9"/>
    <w:rsid w:val="00BD3677"/>
    <w:rsid w:val="00BD3748"/>
    <w:rsid w:val="00BD3E8C"/>
    <w:rsid w:val="00BD41C6"/>
    <w:rsid w:val="00BD4A2A"/>
    <w:rsid w:val="00BD4DE8"/>
    <w:rsid w:val="00BD5279"/>
    <w:rsid w:val="00BD59AD"/>
    <w:rsid w:val="00BD5A4E"/>
    <w:rsid w:val="00BD63B8"/>
    <w:rsid w:val="00BD64CB"/>
    <w:rsid w:val="00BD6A1E"/>
    <w:rsid w:val="00BD6D21"/>
    <w:rsid w:val="00BD718F"/>
    <w:rsid w:val="00BD79D7"/>
    <w:rsid w:val="00BD7DAB"/>
    <w:rsid w:val="00BD7FBB"/>
    <w:rsid w:val="00BE01A6"/>
    <w:rsid w:val="00BE0256"/>
    <w:rsid w:val="00BE0466"/>
    <w:rsid w:val="00BE0479"/>
    <w:rsid w:val="00BE06DF"/>
    <w:rsid w:val="00BE0E02"/>
    <w:rsid w:val="00BE0E1A"/>
    <w:rsid w:val="00BE1990"/>
    <w:rsid w:val="00BE20CA"/>
    <w:rsid w:val="00BE22E9"/>
    <w:rsid w:val="00BE2562"/>
    <w:rsid w:val="00BE2706"/>
    <w:rsid w:val="00BE305F"/>
    <w:rsid w:val="00BE3865"/>
    <w:rsid w:val="00BE4295"/>
    <w:rsid w:val="00BE46B9"/>
    <w:rsid w:val="00BE4BB4"/>
    <w:rsid w:val="00BE4CF9"/>
    <w:rsid w:val="00BE4F2D"/>
    <w:rsid w:val="00BE4F33"/>
    <w:rsid w:val="00BE50AB"/>
    <w:rsid w:val="00BE529D"/>
    <w:rsid w:val="00BE52A1"/>
    <w:rsid w:val="00BE5635"/>
    <w:rsid w:val="00BE5A39"/>
    <w:rsid w:val="00BE65ED"/>
    <w:rsid w:val="00BE66B2"/>
    <w:rsid w:val="00BE681E"/>
    <w:rsid w:val="00BE68D1"/>
    <w:rsid w:val="00BE712D"/>
    <w:rsid w:val="00BE7365"/>
    <w:rsid w:val="00BE7408"/>
    <w:rsid w:val="00BE7AC6"/>
    <w:rsid w:val="00BE7CCC"/>
    <w:rsid w:val="00BE7D8A"/>
    <w:rsid w:val="00BF0CED"/>
    <w:rsid w:val="00BF10E0"/>
    <w:rsid w:val="00BF16B2"/>
    <w:rsid w:val="00BF2412"/>
    <w:rsid w:val="00BF2777"/>
    <w:rsid w:val="00BF28B4"/>
    <w:rsid w:val="00BF2AB3"/>
    <w:rsid w:val="00BF2FDB"/>
    <w:rsid w:val="00BF3396"/>
    <w:rsid w:val="00BF35ED"/>
    <w:rsid w:val="00BF3648"/>
    <w:rsid w:val="00BF3763"/>
    <w:rsid w:val="00BF392D"/>
    <w:rsid w:val="00BF411A"/>
    <w:rsid w:val="00BF43BC"/>
    <w:rsid w:val="00BF4BFD"/>
    <w:rsid w:val="00BF5159"/>
    <w:rsid w:val="00BF570F"/>
    <w:rsid w:val="00BF57F5"/>
    <w:rsid w:val="00BF5C05"/>
    <w:rsid w:val="00BF633A"/>
    <w:rsid w:val="00BF636C"/>
    <w:rsid w:val="00BF6B45"/>
    <w:rsid w:val="00BF7AAF"/>
    <w:rsid w:val="00C00530"/>
    <w:rsid w:val="00C0065C"/>
    <w:rsid w:val="00C00FB5"/>
    <w:rsid w:val="00C0139F"/>
    <w:rsid w:val="00C01520"/>
    <w:rsid w:val="00C01680"/>
    <w:rsid w:val="00C01C33"/>
    <w:rsid w:val="00C02073"/>
    <w:rsid w:val="00C02199"/>
    <w:rsid w:val="00C02AF8"/>
    <w:rsid w:val="00C036EF"/>
    <w:rsid w:val="00C03C90"/>
    <w:rsid w:val="00C0467F"/>
    <w:rsid w:val="00C04A8A"/>
    <w:rsid w:val="00C0522C"/>
    <w:rsid w:val="00C058B5"/>
    <w:rsid w:val="00C058E1"/>
    <w:rsid w:val="00C05BDE"/>
    <w:rsid w:val="00C05C2B"/>
    <w:rsid w:val="00C05FD1"/>
    <w:rsid w:val="00C06441"/>
    <w:rsid w:val="00C06697"/>
    <w:rsid w:val="00C0708A"/>
    <w:rsid w:val="00C07DD0"/>
    <w:rsid w:val="00C07E12"/>
    <w:rsid w:val="00C07E2F"/>
    <w:rsid w:val="00C103EC"/>
    <w:rsid w:val="00C10994"/>
    <w:rsid w:val="00C10CF9"/>
    <w:rsid w:val="00C10D7F"/>
    <w:rsid w:val="00C1142D"/>
    <w:rsid w:val="00C11A45"/>
    <w:rsid w:val="00C11B8D"/>
    <w:rsid w:val="00C11CAA"/>
    <w:rsid w:val="00C1272A"/>
    <w:rsid w:val="00C13195"/>
    <w:rsid w:val="00C134AC"/>
    <w:rsid w:val="00C1357C"/>
    <w:rsid w:val="00C136F7"/>
    <w:rsid w:val="00C13A84"/>
    <w:rsid w:val="00C13F17"/>
    <w:rsid w:val="00C1433B"/>
    <w:rsid w:val="00C14C59"/>
    <w:rsid w:val="00C15249"/>
    <w:rsid w:val="00C15322"/>
    <w:rsid w:val="00C1535D"/>
    <w:rsid w:val="00C161EF"/>
    <w:rsid w:val="00C1628A"/>
    <w:rsid w:val="00C162B5"/>
    <w:rsid w:val="00C167A1"/>
    <w:rsid w:val="00C16911"/>
    <w:rsid w:val="00C16CF8"/>
    <w:rsid w:val="00C17735"/>
    <w:rsid w:val="00C205B0"/>
    <w:rsid w:val="00C206E2"/>
    <w:rsid w:val="00C20790"/>
    <w:rsid w:val="00C20BC0"/>
    <w:rsid w:val="00C20D8B"/>
    <w:rsid w:val="00C20DA6"/>
    <w:rsid w:val="00C214B4"/>
    <w:rsid w:val="00C216EC"/>
    <w:rsid w:val="00C216F6"/>
    <w:rsid w:val="00C21A2E"/>
    <w:rsid w:val="00C22728"/>
    <w:rsid w:val="00C22999"/>
    <w:rsid w:val="00C23233"/>
    <w:rsid w:val="00C23281"/>
    <w:rsid w:val="00C23582"/>
    <w:rsid w:val="00C23BF4"/>
    <w:rsid w:val="00C23DAE"/>
    <w:rsid w:val="00C23F32"/>
    <w:rsid w:val="00C24ABA"/>
    <w:rsid w:val="00C24B8D"/>
    <w:rsid w:val="00C24FB0"/>
    <w:rsid w:val="00C2500E"/>
    <w:rsid w:val="00C251D3"/>
    <w:rsid w:val="00C25830"/>
    <w:rsid w:val="00C25C45"/>
    <w:rsid w:val="00C25D87"/>
    <w:rsid w:val="00C266D4"/>
    <w:rsid w:val="00C26C46"/>
    <w:rsid w:val="00C26D83"/>
    <w:rsid w:val="00C276C5"/>
    <w:rsid w:val="00C2790F"/>
    <w:rsid w:val="00C27A9C"/>
    <w:rsid w:val="00C300E3"/>
    <w:rsid w:val="00C301CC"/>
    <w:rsid w:val="00C30275"/>
    <w:rsid w:val="00C31020"/>
    <w:rsid w:val="00C31EA3"/>
    <w:rsid w:val="00C3229A"/>
    <w:rsid w:val="00C328F3"/>
    <w:rsid w:val="00C32A9D"/>
    <w:rsid w:val="00C32B97"/>
    <w:rsid w:val="00C32BCB"/>
    <w:rsid w:val="00C32D56"/>
    <w:rsid w:val="00C33247"/>
    <w:rsid w:val="00C333E7"/>
    <w:rsid w:val="00C337F1"/>
    <w:rsid w:val="00C33840"/>
    <w:rsid w:val="00C33858"/>
    <w:rsid w:val="00C33AC0"/>
    <w:rsid w:val="00C33DF4"/>
    <w:rsid w:val="00C34127"/>
    <w:rsid w:val="00C34815"/>
    <w:rsid w:val="00C349C8"/>
    <w:rsid w:val="00C34EA1"/>
    <w:rsid w:val="00C3514D"/>
    <w:rsid w:val="00C35248"/>
    <w:rsid w:val="00C3553A"/>
    <w:rsid w:val="00C35544"/>
    <w:rsid w:val="00C35719"/>
    <w:rsid w:val="00C35B38"/>
    <w:rsid w:val="00C35FAF"/>
    <w:rsid w:val="00C3647B"/>
    <w:rsid w:val="00C36757"/>
    <w:rsid w:val="00C36F20"/>
    <w:rsid w:val="00C36FFA"/>
    <w:rsid w:val="00C37085"/>
    <w:rsid w:val="00C371A2"/>
    <w:rsid w:val="00C371F6"/>
    <w:rsid w:val="00C373AB"/>
    <w:rsid w:val="00C37629"/>
    <w:rsid w:val="00C37D3C"/>
    <w:rsid w:val="00C37E29"/>
    <w:rsid w:val="00C40290"/>
    <w:rsid w:val="00C409D5"/>
    <w:rsid w:val="00C409F3"/>
    <w:rsid w:val="00C416F2"/>
    <w:rsid w:val="00C41A26"/>
    <w:rsid w:val="00C41A51"/>
    <w:rsid w:val="00C41CE0"/>
    <w:rsid w:val="00C41ED5"/>
    <w:rsid w:val="00C4270C"/>
    <w:rsid w:val="00C42867"/>
    <w:rsid w:val="00C42923"/>
    <w:rsid w:val="00C429A2"/>
    <w:rsid w:val="00C42E98"/>
    <w:rsid w:val="00C43069"/>
    <w:rsid w:val="00C43622"/>
    <w:rsid w:val="00C43DA4"/>
    <w:rsid w:val="00C44171"/>
    <w:rsid w:val="00C445C9"/>
    <w:rsid w:val="00C4461A"/>
    <w:rsid w:val="00C447BE"/>
    <w:rsid w:val="00C450A8"/>
    <w:rsid w:val="00C45190"/>
    <w:rsid w:val="00C45465"/>
    <w:rsid w:val="00C45882"/>
    <w:rsid w:val="00C458C1"/>
    <w:rsid w:val="00C45AEC"/>
    <w:rsid w:val="00C45C24"/>
    <w:rsid w:val="00C45E61"/>
    <w:rsid w:val="00C46150"/>
    <w:rsid w:val="00C462BF"/>
    <w:rsid w:val="00C463B1"/>
    <w:rsid w:val="00C478A3"/>
    <w:rsid w:val="00C478AF"/>
    <w:rsid w:val="00C47932"/>
    <w:rsid w:val="00C47CBB"/>
    <w:rsid w:val="00C5118B"/>
    <w:rsid w:val="00C51714"/>
    <w:rsid w:val="00C51E3A"/>
    <w:rsid w:val="00C51FC8"/>
    <w:rsid w:val="00C51FF6"/>
    <w:rsid w:val="00C522A4"/>
    <w:rsid w:val="00C52F65"/>
    <w:rsid w:val="00C539C1"/>
    <w:rsid w:val="00C539DC"/>
    <w:rsid w:val="00C53F67"/>
    <w:rsid w:val="00C5492F"/>
    <w:rsid w:val="00C54E0E"/>
    <w:rsid w:val="00C54E92"/>
    <w:rsid w:val="00C54EA8"/>
    <w:rsid w:val="00C5648F"/>
    <w:rsid w:val="00C566DE"/>
    <w:rsid w:val="00C56764"/>
    <w:rsid w:val="00C5730F"/>
    <w:rsid w:val="00C576DA"/>
    <w:rsid w:val="00C57CF1"/>
    <w:rsid w:val="00C616E1"/>
    <w:rsid w:val="00C61EA3"/>
    <w:rsid w:val="00C62331"/>
    <w:rsid w:val="00C6279B"/>
    <w:rsid w:val="00C62852"/>
    <w:rsid w:val="00C62A58"/>
    <w:rsid w:val="00C63F29"/>
    <w:rsid w:val="00C64623"/>
    <w:rsid w:val="00C6468F"/>
    <w:rsid w:val="00C646CD"/>
    <w:rsid w:val="00C6474A"/>
    <w:rsid w:val="00C65171"/>
    <w:rsid w:val="00C653BF"/>
    <w:rsid w:val="00C66FC5"/>
    <w:rsid w:val="00C6718D"/>
    <w:rsid w:val="00C673E0"/>
    <w:rsid w:val="00C70393"/>
    <w:rsid w:val="00C70DD1"/>
    <w:rsid w:val="00C71003"/>
    <w:rsid w:val="00C7171F"/>
    <w:rsid w:val="00C71761"/>
    <w:rsid w:val="00C71A12"/>
    <w:rsid w:val="00C71E3F"/>
    <w:rsid w:val="00C725A5"/>
    <w:rsid w:val="00C7279E"/>
    <w:rsid w:val="00C73092"/>
    <w:rsid w:val="00C73289"/>
    <w:rsid w:val="00C73A59"/>
    <w:rsid w:val="00C7409E"/>
    <w:rsid w:val="00C749FA"/>
    <w:rsid w:val="00C75175"/>
    <w:rsid w:val="00C75977"/>
    <w:rsid w:val="00C75A23"/>
    <w:rsid w:val="00C75E7C"/>
    <w:rsid w:val="00C76042"/>
    <w:rsid w:val="00C760B3"/>
    <w:rsid w:val="00C76289"/>
    <w:rsid w:val="00C76961"/>
    <w:rsid w:val="00C76CE2"/>
    <w:rsid w:val="00C76E31"/>
    <w:rsid w:val="00C77035"/>
    <w:rsid w:val="00C7740C"/>
    <w:rsid w:val="00C7741B"/>
    <w:rsid w:val="00C77450"/>
    <w:rsid w:val="00C77B54"/>
    <w:rsid w:val="00C77CD6"/>
    <w:rsid w:val="00C77D52"/>
    <w:rsid w:val="00C77EE1"/>
    <w:rsid w:val="00C802DF"/>
    <w:rsid w:val="00C80A31"/>
    <w:rsid w:val="00C80B1E"/>
    <w:rsid w:val="00C80D45"/>
    <w:rsid w:val="00C80D86"/>
    <w:rsid w:val="00C81498"/>
    <w:rsid w:val="00C823EF"/>
    <w:rsid w:val="00C82A79"/>
    <w:rsid w:val="00C82C8E"/>
    <w:rsid w:val="00C838DD"/>
    <w:rsid w:val="00C83D0F"/>
    <w:rsid w:val="00C83E9D"/>
    <w:rsid w:val="00C845BC"/>
    <w:rsid w:val="00C849DC"/>
    <w:rsid w:val="00C84B29"/>
    <w:rsid w:val="00C84C37"/>
    <w:rsid w:val="00C85133"/>
    <w:rsid w:val="00C85561"/>
    <w:rsid w:val="00C857FE"/>
    <w:rsid w:val="00C85CDB"/>
    <w:rsid w:val="00C8617A"/>
    <w:rsid w:val="00C86461"/>
    <w:rsid w:val="00C868CE"/>
    <w:rsid w:val="00C86DDE"/>
    <w:rsid w:val="00C873EA"/>
    <w:rsid w:val="00C9010B"/>
    <w:rsid w:val="00C90145"/>
    <w:rsid w:val="00C90653"/>
    <w:rsid w:val="00C90F88"/>
    <w:rsid w:val="00C91056"/>
    <w:rsid w:val="00C9175C"/>
    <w:rsid w:val="00C91DDB"/>
    <w:rsid w:val="00C91E06"/>
    <w:rsid w:val="00C91FEB"/>
    <w:rsid w:val="00C92010"/>
    <w:rsid w:val="00C92145"/>
    <w:rsid w:val="00C92198"/>
    <w:rsid w:val="00C923AF"/>
    <w:rsid w:val="00C92C78"/>
    <w:rsid w:val="00C92CD2"/>
    <w:rsid w:val="00C93AF2"/>
    <w:rsid w:val="00C93B68"/>
    <w:rsid w:val="00C93E19"/>
    <w:rsid w:val="00C941F4"/>
    <w:rsid w:val="00C9429E"/>
    <w:rsid w:val="00C946A8"/>
    <w:rsid w:val="00C94B3D"/>
    <w:rsid w:val="00C94D55"/>
    <w:rsid w:val="00C94D99"/>
    <w:rsid w:val="00C95631"/>
    <w:rsid w:val="00C959E7"/>
    <w:rsid w:val="00C95B76"/>
    <w:rsid w:val="00C95E10"/>
    <w:rsid w:val="00C95EC2"/>
    <w:rsid w:val="00C96BBD"/>
    <w:rsid w:val="00C96DEA"/>
    <w:rsid w:val="00C96F63"/>
    <w:rsid w:val="00C96FBE"/>
    <w:rsid w:val="00C971D1"/>
    <w:rsid w:val="00C97871"/>
    <w:rsid w:val="00C97F40"/>
    <w:rsid w:val="00CA00FB"/>
    <w:rsid w:val="00CA031F"/>
    <w:rsid w:val="00CA0B3D"/>
    <w:rsid w:val="00CA0CE8"/>
    <w:rsid w:val="00CA12DB"/>
    <w:rsid w:val="00CA3084"/>
    <w:rsid w:val="00CA3866"/>
    <w:rsid w:val="00CA38D7"/>
    <w:rsid w:val="00CA422E"/>
    <w:rsid w:val="00CA4BA8"/>
    <w:rsid w:val="00CA52FB"/>
    <w:rsid w:val="00CA5543"/>
    <w:rsid w:val="00CA5878"/>
    <w:rsid w:val="00CA6074"/>
    <w:rsid w:val="00CA6163"/>
    <w:rsid w:val="00CA6193"/>
    <w:rsid w:val="00CA6215"/>
    <w:rsid w:val="00CA64EA"/>
    <w:rsid w:val="00CA6519"/>
    <w:rsid w:val="00CA6984"/>
    <w:rsid w:val="00CA6A84"/>
    <w:rsid w:val="00CA6BA5"/>
    <w:rsid w:val="00CA7926"/>
    <w:rsid w:val="00CA79BE"/>
    <w:rsid w:val="00CA7A49"/>
    <w:rsid w:val="00CA7D0E"/>
    <w:rsid w:val="00CB0215"/>
    <w:rsid w:val="00CB0786"/>
    <w:rsid w:val="00CB0A0F"/>
    <w:rsid w:val="00CB0C6D"/>
    <w:rsid w:val="00CB0D3B"/>
    <w:rsid w:val="00CB0F7E"/>
    <w:rsid w:val="00CB1B8C"/>
    <w:rsid w:val="00CB230E"/>
    <w:rsid w:val="00CB23C2"/>
    <w:rsid w:val="00CB2433"/>
    <w:rsid w:val="00CB2440"/>
    <w:rsid w:val="00CB33A7"/>
    <w:rsid w:val="00CB34A3"/>
    <w:rsid w:val="00CB3A0E"/>
    <w:rsid w:val="00CB3C9D"/>
    <w:rsid w:val="00CB42E0"/>
    <w:rsid w:val="00CB4599"/>
    <w:rsid w:val="00CB4F78"/>
    <w:rsid w:val="00CB5164"/>
    <w:rsid w:val="00CB53E3"/>
    <w:rsid w:val="00CB548B"/>
    <w:rsid w:val="00CB55F5"/>
    <w:rsid w:val="00CB5C2D"/>
    <w:rsid w:val="00CB5C9A"/>
    <w:rsid w:val="00CB5ECE"/>
    <w:rsid w:val="00CB5F64"/>
    <w:rsid w:val="00CB5F86"/>
    <w:rsid w:val="00CB6254"/>
    <w:rsid w:val="00CB639E"/>
    <w:rsid w:val="00CB6E18"/>
    <w:rsid w:val="00CB730A"/>
    <w:rsid w:val="00CB7BD2"/>
    <w:rsid w:val="00CB7BF6"/>
    <w:rsid w:val="00CB7F55"/>
    <w:rsid w:val="00CC0C53"/>
    <w:rsid w:val="00CC0CF3"/>
    <w:rsid w:val="00CC0F0E"/>
    <w:rsid w:val="00CC0FD3"/>
    <w:rsid w:val="00CC11B2"/>
    <w:rsid w:val="00CC124F"/>
    <w:rsid w:val="00CC13BE"/>
    <w:rsid w:val="00CC14E4"/>
    <w:rsid w:val="00CC1F35"/>
    <w:rsid w:val="00CC23F0"/>
    <w:rsid w:val="00CC2414"/>
    <w:rsid w:val="00CC2663"/>
    <w:rsid w:val="00CC2793"/>
    <w:rsid w:val="00CC2ECD"/>
    <w:rsid w:val="00CC30A5"/>
    <w:rsid w:val="00CC4209"/>
    <w:rsid w:val="00CC4452"/>
    <w:rsid w:val="00CC5A16"/>
    <w:rsid w:val="00CC5A18"/>
    <w:rsid w:val="00CC5FCA"/>
    <w:rsid w:val="00CC6472"/>
    <w:rsid w:val="00CC675E"/>
    <w:rsid w:val="00CC6A73"/>
    <w:rsid w:val="00CD00D0"/>
    <w:rsid w:val="00CD00F7"/>
    <w:rsid w:val="00CD06E0"/>
    <w:rsid w:val="00CD07DA"/>
    <w:rsid w:val="00CD07F6"/>
    <w:rsid w:val="00CD0921"/>
    <w:rsid w:val="00CD1872"/>
    <w:rsid w:val="00CD1D85"/>
    <w:rsid w:val="00CD2ACA"/>
    <w:rsid w:val="00CD2D5C"/>
    <w:rsid w:val="00CD3032"/>
    <w:rsid w:val="00CD318E"/>
    <w:rsid w:val="00CD436C"/>
    <w:rsid w:val="00CD536B"/>
    <w:rsid w:val="00CD5442"/>
    <w:rsid w:val="00CD5F22"/>
    <w:rsid w:val="00CD5FC4"/>
    <w:rsid w:val="00CD66BF"/>
    <w:rsid w:val="00CD6723"/>
    <w:rsid w:val="00CD69A4"/>
    <w:rsid w:val="00CD6A68"/>
    <w:rsid w:val="00CD77A6"/>
    <w:rsid w:val="00CD7B75"/>
    <w:rsid w:val="00CD7FED"/>
    <w:rsid w:val="00CE00FA"/>
    <w:rsid w:val="00CE06D6"/>
    <w:rsid w:val="00CE0732"/>
    <w:rsid w:val="00CE0B1B"/>
    <w:rsid w:val="00CE11F8"/>
    <w:rsid w:val="00CE13B2"/>
    <w:rsid w:val="00CE1B3D"/>
    <w:rsid w:val="00CE1F70"/>
    <w:rsid w:val="00CE20C6"/>
    <w:rsid w:val="00CE257E"/>
    <w:rsid w:val="00CE2642"/>
    <w:rsid w:val="00CE2678"/>
    <w:rsid w:val="00CE2856"/>
    <w:rsid w:val="00CE28A9"/>
    <w:rsid w:val="00CE2923"/>
    <w:rsid w:val="00CE2950"/>
    <w:rsid w:val="00CE31D6"/>
    <w:rsid w:val="00CE3637"/>
    <w:rsid w:val="00CE377B"/>
    <w:rsid w:val="00CE3835"/>
    <w:rsid w:val="00CE3B18"/>
    <w:rsid w:val="00CE3CD1"/>
    <w:rsid w:val="00CE420C"/>
    <w:rsid w:val="00CE42DA"/>
    <w:rsid w:val="00CE468A"/>
    <w:rsid w:val="00CE4CAB"/>
    <w:rsid w:val="00CE523F"/>
    <w:rsid w:val="00CE59B6"/>
    <w:rsid w:val="00CE6781"/>
    <w:rsid w:val="00CE695A"/>
    <w:rsid w:val="00CE6FC5"/>
    <w:rsid w:val="00CE700D"/>
    <w:rsid w:val="00CE7461"/>
    <w:rsid w:val="00CE76A3"/>
    <w:rsid w:val="00CE76CC"/>
    <w:rsid w:val="00CF02AA"/>
    <w:rsid w:val="00CF0866"/>
    <w:rsid w:val="00CF091C"/>
    <w:rsid w:val="00CF1091"/>
    <w:rsid w:val="00CF220C"/>
    <w:rsid w:val="00CF2CC5"/>
    <w:rsid w:val="00CF2D5A"/>
    <w:rsid w:val="00CF39D3"/>
    <w:rsid w:val="00CF403E"/>
    <w:rsid w:val="00CF413D"/>
    <w:rsid w:val="00CF4192"/>
    <w:rsid w:val="00CF446B"/>
    <w:rsid w:val="00CF480A"/>
    <w:rsid w:val="00CF5700"/>
    <w:rsid w:val="00CF5899"/>
    <w:rsid w:val="00CF5B2D"/>
    <w:rsid w:val="00CF618C"/>
    <w:rsid w:val="00CF6209"/>
    <w:rsid w:val="00CF65E3"/>
    <w:rsid w:val="00CF675A"/>
    <w:rsid w:val="00CF694C"/>
    <w:rsid w:val="00CF6A2D"/>
    <w:rsid w:val="00CF6A2F"/>
    <w:rsid w:val="00CF6A9D"/>
    <w:rsid w:val="00CF6B90"/>
    <w:rsid w:val="00CF71B8"/>
    <w:rsid w:val="00CF7291"/>
    <w:rsid w:val="00CF77F1"/>
    <w:rsid w:val="00CF7985"/>
    <w:rsid w:val="00CF7B22"/>
    <w:rsid w:val="00CF7E0A"/>
    <w:rsid w:val="00D007EB"/>
    <w:rsid w:val="00D0081B"/>
    <w:rsid w:val="00D00AF4"/>
    <w:rsid w:val="00D01028"/>
    <w:rsid w:val="00D01EA9"/>
    <w:rsid w:val="00D02098"/>
    <w:rsid w:val="00D020B0"/>
    <w:rsid w:val="00D02216"/>
    <w:rsid w:val="00D02CC0"/>
    <w:rsid w:val="00D02DC6"/>
    <w:rsid w:val="00D0335E"/>
    <w:rsid w:val="00D03AD5"/>
    <w:rsid w:val="00D03BB1"/>
    <w:rsid w:val="00D03BF5"/>
    <w:rsid w:val="00D03D58"/>
    <w:rsid w:val="00D03F38"/>
    <w:rsid w:val="00D04965"/>
    <w:rsid w:val="00D04BF9"/>
    <w:rsid w:val="00D04CE0"/>
    <w:rsid w:val="00D04F24"/>
    <w:rsid w:val="00D0528E"/>
    <w:rsid w:val="00D0553A"/>
    <w:rsid w:val="00D056EF"/>
    <w:rsid w:val="00D05798"/>
    <w:rsid w:val="00D05C70"/>
    <w:rsid w:val="00D066FB"/>
    <w:rsid w:val="00D06852"/>
    <w:rsid w:val="00D06901"/>
    <w:rsid w:val="00D06A85"/>
    <w:rsid w:val="00D07467"/>
    <w:rsid w:val="00D07B7A"/>
    <w:rsid w:val="00D07EA8"/>
    <w:rsid w:val="00D100A9"/>
    <w:rsid w:val="00D1020A"/>
    <w:rsid w:val="00D1091F"/>
    <w:rsid w:val="00D110A3"/>
    <w:rsid w:val="00D11389"/>
    <w:rsid w:val="00D11651"/>
    <w:rsid w:val="00D11813"/>
    <w:rsid w:val="00D1185B"/>
    <w:rsid w:val="00D11CBF"/>
    <w:rsid w:val="00D12888"/>
    <w:rsid w:val="00D12BD1"/>
    <w:rsid w:val="00D12EFF"/>
    <w:rsid w:val="00D12F18"/>
    <w:rsid w:val="00D13244"/>
    <w:rsid w:val="00D134A9"/>
    <w:rsid w:val="00D13B18"/>
    <w:rsid w:val="00D13C7C"/>
    <w:rsid w:val="00D13F80"/>
    <w:rsid w:val="00D141C9"/>
    <w:rsid w:val="00D14292"/>
    <w:rsid w:val="00D14330"/>
    <w:rsid w:val="00D148B3"/>
    <w:rsid w:val="00D149D5"/>
    <w:rsid w:val="00D14A7C"/>
    <w:rsid w:val="00D14B5B"/>
    <w:rsid w:val="00D151D5"/>
    <w:rsid w:val="00D15846"/>
    <w:rsid w:val="00D159FB"/>
    <w:rsid w:val="00D15DB7"/>
    <w:rsid w:val="00D15E69"/>
    <w:rsid w:val="00D169F3"/>
    <w:rsid w:val="00D16A7D"/>
    <w:rsid w:val="00D1762F"/>
    <w:rsid w:val="00D17844"/>
    <w:rsid w:val="00D17CCB"/>
    <w:rsid w:val="00D17DA5"/>
    <w:rsid w:val="00D20115"/>
    <w:rsid w:val="00D20547"/>
    <w:rsid w:val="00D207C1"/>
    <w:rsid w:val="00D20CDE"/>
    <w:rsid w:val="00D211E1"/>
    <w:rsid w:val="00D21203"/>
    <w:rsid w:val="00D21715"/>
    <w:rsid w:val="00D21BFF"/>
    <w:rsid w:val="00D220D4"/>
    <w:rsid w:val="00D22258"/>
    <w:rsid w:val="00D2262E"/>
    <w:rsid w:val="00D22D80"/>
    <w:rsid w:val="00D22F39"/>
    <w:rsid w:val="00D23709"/>
    <w:rsid w:val="00D23C60"/>
    <w:rsid w:val="00D24025"/>
    <w:rsid w:val="00D2423D"/>
    <w:rsid w:val="00D24450"/>
    <w:rsid w:val="00D24C82"/>
    <w:rsid w:val="00D25463"/>
    <w:rsid w:val="00D2582F"/>
    <w:rsid w:val="00D25BC1"/>
    <w:rsid w:val="00D25DAD"/>
    <w:rsid w:val="00D25F54"/>
    <w:rsid w:val="00D260BC"/>
    <w:rsid w:val="00D2615A"/>
    <w:rsid w:val="00D26A41"/>
    <w:rsid w:val="00D26B23"/>
    <w:rsid w:val="00D26C42"/>
    <w:rsid w:val="00D26E44"/>
    <w:rsid w:val="00D27DF5"/>
    <w:rsid w:val="00D27E6A"/>
    <w:rsid w:val="00D3039E"/>
    <w:rsid w:val="00D30864"/>
    <w:rsid w:val="00D30973"/>
    <w:rsid w:val="00D310B9"/>
    <w:rsid w:val="00D31313"/>
    <w:rsid w:val="00D31329"/>
    <w:rsid w:val="00D3200B"/>
    <w:rsid w:val="00D324DA"/>
    <w:rsid w:val="00D3391E"/>
    <w:rsid w:val="00D339DD"/>
    <w:rsid w:val="00D33A8A"/>
    <w:rsid w:val="00D34232"/>
    <w:rsid w:val="00D3472D"/>
    <w:rsid w:val="00D348B8"/>
    <w:rsid w:val="00D34965"/>
    <w:rsid w:val="00D34AF4"/>
    <w:rsid w:val="00D34DD5"/>
    <w:rsid w:val="00D35149"/>
    <w:rsid w:val="00D351C7"/>
    <w:rsid w:val="00D354C1"/>
    <w:rsid w:val="00D356E2"/>
    <w:rsid w:val="00D35C2C"/>
    <w:rsid w:val="00D35F39"/>
    <w:rsid w:val="00D35FD8"/>
    <w:rsid w:val="00D36319"/>
    <w:rsid w:val="00D36597"/>
    <w:rsid w:val="00D36985"/>
    <w:rsid w:val="00D36B01"/>
    <w:rsid w:val="00D370EB"/>
    <w:rsid w:val="00D371E9"/>
    <w:rsid w:val="00D37CF0"/>
    <w:rsid w:val="00D37EE3"/>
    <w:rsid w:val="00D40629"/>
    <w:rsid w:val="00D40EA3"/>
    <w:rsid w:val="00D4109E"/>
    <w:rsid w:val="00D4118A"/>
    <w:rsid w:val="00D414BB"/>
    <w:rsid w:val="00D414CF"/>
    <w:rsid w:val="00D415D8"/>
    <w:rsid w:val="00D41B60"/>
    <w:rsid w:val="00D41C7B"/>
    <w:rsid w:val="00D42BCC"/>
    <w:rsid w:val="00D43223"/>
    <w:rsid w:val="00D43449"/>
    <w:rsid w:val="00D436DF"/>
    <w:rsid w:val="00D43FFE"/>
    <w:rsid w:val="00D444C3"/>
    <w:rsid w:val="00D457C7"/>
    <w:rsid w:val="00D45980"/>
    <w:rsid w:val="00D45CE5"/>
    <w:rsid w:val="00D46832"/>
    <w:rsid w:val="00D469EF"/>
    <w:rsid w:val="00D479D4"/>
    <w:rsid w:val="00D5022C"/>
    <w:rsid w:val="00D505E0"/>
    <w:rsid w:val="00D50B22"/>
    <w:rsid w:val="00D50BC0"/>
    <w:rsid w:val="00D515CA"/>
    <w:rsid w:val="00D51AED"/>
    <w:rsid w:val="00D5240F"/>
    <w:rsid w:val="00D5242C"/>
    <w:rsid w:val="00D52DE4"/>
    <w:rsid w:val="00D52E3A"/>
    <w:rsid w:val="00D52FC0"/>
    <w:rsid w:val="00D532C0"/>
    <w:rsid w:val="00D534BC"/>
    <w:rsid w:val="00D53502"/>
    <w:rsid w:val="00D538CA"/>
    <w:rsid w:val="00D53946"/>
    <w:rsid w:val="00D53A9E"/>
    <w:rsid w:val="00D53DF9"/>
    <w:rsid w:val="00D53E50"/>
    <w:rsid w:val="00D53F25"/>
    <w:rsid w:val="00D54120"/>
    <w:rsid w:val="00D54C56"/>
    <w:rsid w:val="00D54D02"/>
    <w:rsid w:val="00D54E69"/>
    <w:rsid w:val="00D5522A"/>
    <w:rsid w:val="00D55A51"/>
    <w:rsid w:val="00D55BF1"/>
    <w:rsid w:val="00D55C37"/>
    <w:rsid w:val="00D56970"/>
    <w:rsid w:val="00D56988"/>
    <w:rsid w:val="00D569CC"/>
    <w:rsid w:val="00D571CB"/>
    <w:rsid w:val="00D57749"/>
    <w:rsid w:val="00D57EFF"/>
    <w:rsid w:val="00D57F21"/>
    <w:rsid w:val="00D57FD1"/>
    <w:rsid w:val="00D60423"/>
    <w:rsid w:val="00D60711"/>
    <w:rsid w:val="00D6099B"/>
    <w:rsid w:val="00D60C0E"/>
    <w:rsid w:val="00D60DF9"/>
    <w:rsid w:val="00D6148F"/>
    <w:rsid w:val="00D616D2"/>
    <w:rsid w:val="00D6183A"/>
    <w:rsid w:val="00D63954"/>
    <w:rsid w:val="00D63998"/>
    <w:rsid w:val="00D63A1B"/>
    <w:rsid w:val="00D64810"/>
    <w:rsid w:val="00D64962"/>
    <w:rsid w:val="00D64B20"/>
    <w:rsid w:val="00D658A3"/>
    <w:rsid w:val="00D66BC7"/>
    <w:rsid w:val="00D6777D"/>
    <w:rsid w:val="00D67F27"/>
    <w:rsid w:val="00D700D9"/>
    <w:rsid w:val="00D7021C"/>
    <w:rsid w:val="00D70746"/>
    <w:rsid w:val="00D70997"/>
    <w:rsid w:val="00D70EBA"/>
    <w:rsid w:val="00D70FD5"/>
    <w:rsid w:val="00D71378"/>
    <w:rsid w:val="00D71445"/>
    <w:rsid w:val="00D71E82"/>
    <w:rsid w:val="00D7274A"/>
    <w:rsid w:val="00D727F0"/>
    <w:rsid w:val="00D729A6"/>
    <w:rsid w:val="00D72B3E"/>
    <w:rsid w:val="00D72B91"/>
    <w:rsid w:val="00D72D66"/>
    <w:rsid w:val="00D734BA"/>
    <w:rsid w:val="00D73550"/>
    <w:rsid w:val="00D7381A"/>
    <w:rsid w:val="00D73C98"/>
    <w:rsid w:val="00D744AE"/>
    <w:rsid w:val="00D747D7"/>
    <w:rsid w:val="00D75996"/>
    <w:rsid w:val="00D759BD"/>
    <w:rsid w:val="00D76674"/>
    <w:rsid w:val="00D767D7"/>
    <w:rsid w:val="00D76911"/>
    <w:rsid w:val="00D77048"/>
    <w:rsid w:val="00D7734F"/>
    <w:rsid w:val="00D80D5E"/>
    <w:rsid w:val="00D81C95"/>
    <w:rsid w:val="00D81D0C"/>
    <w:rsid w:val="00D82B0F"/>
    <w:rsid w:val="00D84290"/>
    <w:rsid w:val="00D8490C"/>
    <w:rsid w:val="00D84D4C"/>
    <w:rsid w:val="00D85850"/>
    <w:rsid w:val="00D85912"/>
    <w:rsid w:val="00D8615C"/>
    <w:rsid w:val="00D862E6"/>
    <w:rsid w:val="00D862EF"/>
    <w:rsid w:val="00D86A9F"/>
    <w:rsid w:val="00D86E3B"/>
    <w:rsid w:val="00D879A1"/>
    <w:rsid w:val="00D87EE8"/>
    <w:rsid w:val="00D87F44"/>
    <w:rsid w:val="00D9023C"/>
    <w:rsid w:val="00D909C7"/>
    <w:rsid w:val="00D91222"/>
    <w:rsid w:val="00D9194F"/>
    <w:rsid w:val="00D91E0A"/>
    <w:rsid w:val="00D91E34"/>
    <w:rsid w:val="00D91EC2"/>
    <w:rsid w:val="00D91F1E"/>
    <w:rsid w:val="00D920E5"/>
    <w:rsid w:val="00D92F1B"/>
    <w:rsid w:val="00D92FE6"/>
    <w:rsid w:val="00D933B6"/>
    <w:rsid w:val="00D93826"/>
    <w:rsid w:val="00D938A5"/>
    <w:rsid w:val="00D939D2"/>
    <w:rsid w:val="00D93A4A"/>
    <w:rsid w:val="00D93D43"/>
    <w:rsid w:val="00D93E4F"/>
    <w:rsid w:val="00D9421B"/>
    <w:rsid w:val="00D944E3"/>
    <w:rsid w:val="00D95554"/>
    <w:rsid w:val="00D95CA4"/>
    <w:rsid w:val="00D95EE9"/>
    <w:rsid w:val="00D96644"/>
    <w:rsid w:val="00D96B87"/>
    <w:rsid w:val="00D96D53"/>
    <w:rsid w:val="00D96FF1"/>
    <w:rsid w:val="00D97286"/>
    <w:rsid w:val="00D97430"/>
    <w:rsid w:val="00D975DF"/>
    <w:rsid w:val="00D977EF"/>
    <w:rsid w:val="00D97B08"/>
    <w:rsid w:val="00D97B12"/>
    <w:rsid w:val="00D97B7B"/>
    <w:rsid w:val="00D97CCF"/>
    <w:rsid w:val="00D97E65"/>
    <w:rsid w:val="00DA09CE"/>
    <w:rsid w:val="00DA0C9E"/>
    <w:rsid w:val="00DA0F98"/>
    <w:rsid w:val="00DA1265"/>
    <w:rsid w:val="00DA12DE"/>
    <w:rsid w:val="00DA1489"/>
    <w:rsid w:val="00DA1D2B"/>
    <w:rsid w:val="00DA23CB"/>
    <w:rsid w:val="00DA28DE"/>
    <w:rsid w:val="00DA2B2F"/>
    <w:rsid w:val="00DA302D"/>
    <w:rsid w:val="00DA36B9"/>
    <w:rsid w:val="00DA391F"/>
    <w:rsid w:val="00DA3DE8"/>
    <w:rsid w:val="00DA3E05"/>
    <w:rsid w:val="00DA3E13"/>
    <w:rsid w:val="00DA3F63"/>
    <w:rsid w:val="00DA4117"/>
    <w:rsid w:val="00DA4EB9"/>
    <w:rsid w:val="00DA53EC"/>
    <w:rsid w:val="00DA6C27"/>
    <w:rsid w:val="00DA6CA6"/>
    <w:rsid w:val="00DA6CC4"/>
    <w:rsid w:val="00DA733F"/>
    <w:rsid w:val="00DA74C1"/>
    <w:rsid w:val="00DA759E"/>
    <w:rsid w:val="00DA7F20"/>
    <w:rsid w:val="00DB0061"/>
    <w:rsid w:val="00DB0E18"/>
    <w:rsid w:val="00DB0E9B"/>
    <w:rsid w:val="00DB1001"/>
    <w:rsid w:val="00DB1962"/>
    <w:rsid w:val="00DB1B00"/>
    <w:rsid w:val="00DB21A8"/>
    <w:rsid w:val="00DB2636"/>
    <w:rsid w:val="00DB2B8E"/>
    <w:rsid w:val="00DB2C3E"/>
    <w:rsid w:val="00DB34F8"/>
    <w:rsid w:val="00DB3C4D"/>
    <w:rsid w:val="00DB3D22"/>
    <w:rsid w:val="00DB4055"/>
    <w:rsid w:val="00DB436C"/>
    <w:rsid w:val="00DB4CEF"/>
    <w:rsid w:val="00DB4D96"/>
    <w:rsid w:val="00DB50CD"/>
    <w:rsid w:val="00DB51DB"/>
    <w:rsid w:val="00DB5698"/>
    <w:rsid w:val="00DB56E0"/>
    <w:rsid w:val="00DB56ED"/>
    <w:rsid w:val="00DB5AB7"/>
    <w:rsid w:val="00DB5D4C"/>
    <w:rsid w:val="00DB5D8A"/>
    <w:rsid w:val="00DB688F"/>
    <w:rsid w:val="00DB6CA4"/>
    <w:rsid w:val="00DB6E56"/>
    <w:rsid w:val="00DB7033"/>
    <w:rsid w:val="00DB77C1"/>
    <w:rsid w:val="00DC002F"/>
    <w:rsid w:val="00DC0799"/>
    <w:rsid w:val="00DC08AF"/>
    <w:rsid w:val="00DC1401"/>
    <w:rsid w:val="00DC283D"/>
    <w:rsid w:val="00DC2A9D"/>
    <w:rsid w:val="00DC2D83"/>
    <w:rsid w:val="00DC3473"/>
    <w:rsid w:val="00DC3D7A"/>
    <w:rsid w:val="00DC3EF8"/>
    <w:rsid w:val="00DC4637"/>
    <w:rsid w:val="00DC4647"/>
    <w:rsid w:val="00DC48D5"/>
    <w:rsid w:val="00DC4E37"/>
    <w:rsid w:val="00DC66E1"/>
    <w:rsid w:val="00DC69F7"/>
    <w:rsid w:val="00DC6B35"/>
    <w:rsid w:val="00DC706C"/>
    <w:rsid w:val="00DC75BD"/>
    <w:rsid w:val="00DC775E"/>
    <w:rsid w:val="00DC7928"/>
    <w:rsid w:val="00DD0818"/>
    <w:rsid w:val="00DD0C38"/>
    <w:rsid w:val="00DD0C8B"/>
    <w:rsid w:val="00DD0D95"/>
    <w:rsid w:val="00DD1335"/>
    <w:rsid w:val="00DD1533"/>
    <w:rsid w:val="00DD25DB"/>
    <w:rsid w:val="00DD3349"/>
    <w:rsid w:val="00DD38ED"/>
    <w:rsid w:val="00DD3EC2"/>
    <w:rsid w:val="00DD4595"/>
    <w:rsid w:val="00DD4E44"/>
    <w:rsid w:val="00DD52D8"/>
    <w:rsid w:val="00DD58A1"/>
    <w:rsid w:val="00DD599F"/>
    <w:rsid w:val="00DD5B14"/>
    <w:rsid w:val="00DD5E6D"/>
    <w:rsid w:val="00DD5FF6"/>
    <w:rsid w:val="00DD60EE"/>
    <w:rsid w:val="00DD6173"/>
    <w:rsid w:val="00DD62C5"/>
    <w:rsid w:val="00DD6341"/>
    <w:rsid w:val="00DD6B2E"/>
    <w:rsid w:val="00DD6CE7"/>
    <w:rsid w:val="00DD72A4"/>
    <w:rsid w:val="00DD7417"/>
    <w:rsid w:val="00DD7FBA"/>
    <w:rsid w:val="00DE10C9"/>
    <w:rsid w:val="00DE1115"/>
    <w:rsid w:val="00DE111B"/>
    <w:rsid w:val="00DE23A9"/>
    <w:rsid w:val="00DE288F"/>
    <w:rsid w:val="00DE2D66"/>
    <w:rsid w:val="00DE2DB4"/>
    <w:rsid w:val="00DE31DB"/>
    <w:rsid w:val="00DE32A8"/>
    <w:rsid w:val="00DE3398"/>
    <w:rsid w:val="00DE3501"/>
    <w:rsid w:val="00DE3624"/>
    <w:rsid w:val="00DE36BD"/>
    <w:rsid w:val="00DE443F"/>
    <w:rsid w:val="00DE47FC"/>
    <w:rsid w:val="00DE4803"/>
    <w:rsid w:val="00DE559A"/>
    <w:rsid w:val="00DE59DC"/>
    <w:rsid w:val="00DE5A01"/>
    <w:rsid w:val="00DE67D9"/>
    <w:rsid w:val="00DE6A3F"/>
    <w:rsid w:val="00DE6BA0"/>
    <w:rsid w:val="00DE6C4A"/>
    <w:rsid w:val="00DE714D"/>
    <w:rsid w:val="00DE7F66"/>
    <w:rsid w:val="00DF006C"/>
    <w:rsid w:val="00DF033B"/>
    <w:rsid w:val="00DF0A2D"/>
    <w:rsid w:val="00DF0A83"/>
    <w:rsid w:val="00DF0FDE"/>
    <w:rsid w:val="00DF10BB"/>
    <w:rsid w:val="00DF15F7"/>
    <w:rsid w:val="00DF1627"/>
    <w:rsid w:val="00DF1848"/>
    <w:rsid w:val="00DF1C35"/>
    <w:rsid w:val="00DF1DC9"/>
    <w:rsid w:val="00DF1F17"/>
    <w:rsid w:val="00DF27AB"/>
    <w:rsid w:val="00DF2EA6"/>
    <w:rsid w:val="00DF303C"/>
    <w:rsid w:val="00DF3052"/>
    <w:rsid w:val="00DF32CD"/>
    <w:rsid w:val="00DF330F"/>
    <w:rsid w:val="00DF4837"/>
    <w:rsid w:val="00DF5219"/>
    <w:rsid w:val="00DF54F9"/>
    <w:rsid w:val="00DF56B3"/>
    <w:rsid w:val="00DF57EE"/>
    <w:rsid w:val="00DF5B80"/>
    <w:rsid w:val="00DF5F40"/>
    <w:rsid w:val="00DF6BE8"/>
    <w:rsid w:val="00DF6D24"/>
    <w:rsid w:val="00DF6FCC"/>
    <w:rsid w:val="00DF7CA2"/>
    <w:rsid w:val="00E002C9"/>
    <w:rsid w:val="00E0143A"/>
    <w:rsid w:val="00E017BC"/>
    <w:rsid w:val="00E01DED"/>
    <w:rsid w:val="00E024F6"/>
    <w:rsid w:val="00E033CE"/>
    <w:rsid w:val="00E034D1"/>
    <w:rsid w:val="00E03E1C"/>
    <w:rsid w:val="00E03F62"/>
    <w:rsid w:val="00E041EE"/>
    <w:rsid w:val="00E05123"/>
    <w:rsid w:val="00E05FF9"/>
    <w:rsid w:val="00E06222"/>
    <w:rsid w:val="00E066CC"/>
    <w:rsid w:val="00E066E0"/>
    <w:rsid w:val="00E068DF"/>
    <w:rsid w:val="00E069F7"/>
    <w:rsid w:val="00E06C7C"/>
    <w:rsid w:val="00E06E3A"/>
    <w:rsid w:val="00E1057D"/>
    <w:rsid w:val="00E106AF"/>
    <w:rsid w:val="00E107E2"/>
    <w:rsid w:val="00E1166A"/>
    <w:rsid w:val="00E11BE7"/>
    <w:rsid w:val="00E12017"/>
    <w:rsid w:val="00E121C8"/>
    <w:rsid w:val="00E12874"/>
    <w:rsid w:val="00E12D4B"/>
    <w:rsid w:val="00E13E55"/>
    <w:rsid w:val="00E14E7A"/>
    <w:rsid w:val="00E14FF5"/>
    <w:rsid w:val="00E15017"/>
    <w:rsid w:val="00E1590C"/>
    <w:rsid w:val="00E16359"/>
    <w:rsid w:val="00E1658E"/>
    <w:rsid w:val="00E16733"/>
    <w:rsid w:val="00E16C7D"/>
    <w:rsid w:val="00E16EEE"/>
    <w:rsid w:val="00E172DB"/>
    <w:rsid w:val="00E17318"/>
    <w:rsid w:val="00E1743E"/>
    <w:rsid w:val="00E200F4"/>
    <w:rsid w:val="00E20376"/>
    <w:rsid w:val="00E208CB"/>
    <w:rsid w:val="00E20C86"/>
    <w:rsid w:val="00E21086"/>
    <w:rsid w:val="00E215F0"/>
    <w:rsid w:val="00E21851"/>
    <w:rsid w:val="00E21937"/>
    <w:rsid w:val="00E21A26"/>
    <w:rsid w:val="00E21F1E"/>
    <w:rsid w:val="00E21F50"/>
    <w:rsid w:val="00E2203E"/>
    <w:rsid w:val="00E22890"/>
    <w:rsid w:val="00E22FAF"/>
    <w:rsid w:val="00E230A2"/>
    <w:rsid w:val="00E23C57"/>
    <w:rsid w:val="00E23C60"/>
    <w:rsid w:val="00E24319"/>
    <w:rsid w:val="00E24519"/>
    <w:rsid w:val="00E2459D"/>
    <w:rsid w:val="00E24EF7"/>
    <w:rsid w:val="00E2523C"/>
    <w:rsid w:val="00E253B6"/>
    <w:rsid w:val="00E25430"/>
    <w:rsid w:val="00E25688"/>
    <w:rsid w:val="00E25A6F"/>
    <w:rsid w:val="00E25EC8"/>
    <w:rsid w:val="00E26187"/>
    <w:rsid w:val="00E26947"/>
    <w:rsid w:val="00E26C01"/>
    <w:rsid w:val="00E26E53"/>
    <w:rsid w:val="00E2716F"/>
    <w:rsid w:val="00E27E73"/>
    <w:rsid w:val="00E301AC"/>
    <w:rsid w:val="00E30550"/>
    <w:rsid w:val="00E3087A"/>
    <w:rsid w:val="00E308B2"/>
    <w:rsid w:val="00E30AF3"/>
    <w:rsid w:val="00E31B1E"/>
    <w:rsid w:val="00E3258F"/>
    <w:rsid w:val="00E328C8"/>
    <w:rsid w:val="00E330E0"/>
    <w:rsid w:val="00E33111"/>
    <w:rsid w:val="00E33C43"/>
    <w:rsid w:val="00E35696"/>
    <w:rsid w:val="00E356A2"/>
    <w:rsid w:val="00E35ADC"/>
    <w:rsid w:val="00E35D42"/>
    <w:rsid w:val="00E35F19"/>
    <w:rsid w:val="00E3625E"/>
    <w:rsid w:val="00E3681C"/>
    <w:rsid w:val="00E3686A"/>
    <w:rsid w:val="00E36ACE"/>
    <w:rsid w:val="00E3702F"/>
    <w:rsid w:val="00E4042B"/>
    <w:rsid w:val="00E404BE"/>
    <w:rsid w:val="00E4119C"/>
    <w:rsid w:val="00E4148D"/>
    <w:rsid w:val="00E41E97"/>
    <w:rsid w:val="00E4228C"/>
    <w:rsid w:val="00E42467"/>
    <w:rsid w:val="00E4250C"/>
    <w:rsid w:val="00E4257B"/>
    <w:rsid w:val="00E42A07"/>
    <w:rsid w:val="00E42E9A"/>
    <w:rsid w:val="00E42F36"/>
    <w:rsid w:val="00E43C24"/>
    <w:rsid w:val="00E43D2B"/>
    <w:rsid w:val="00E43E6A"/>
    <w:rsid w:val="00E43E84"/>
    <w:rsid w:val="00E44707"/>
    <w:rsid w:val="00E44A23"/>
    <w:rsid w:val="00E44EA1"/>
    <w:rsid w:val="00E44FB6"/>
    <w:rsid w:val="00E455A3"/>
    <w:rsid w:val="00E45BF3"/>
    <w:rsid w:val="00E463F8"/>
    <w:rsid w:val="00E46B84"/>
    <w:rsid w:val="00E47105"/>
    <w:rsid w:val="00E47548"/>
    <w:rsid w:val="00E477A4"/>
    <w:rsid w:val="00E477EF"/>
    <w:rsid w:val="00E47A15"/>
    <w:rsid w:val="00E500C1"/>
    <w:rsid w:val="00E50618"/>
    <w:rsid w:val="00E509AE"/>
    <w:rsid w:val="00E50B83"/>
    <w:rsid w:val="00E50F95"/>
    <w:rsid w:val="00E510D2"/>
    <w:rsid w:val="00E51105"/>
    <w:rsid w:val="00E51420"/>
    <w:rsid w:val="00E5143E"/>
    <w:rsid w:val="00E51522"/>
    <w:rsid w:val="00E51B91"/>
    <w:rsid w:val="00E52030"/>
    <w:rsid w:val="00E5235E"/>
    <w:rsid w:val="00E5285C"/>
    <w:rsid w:val="00E53114"/>
    <w:rsid w:val="00E5325F"/>
    <w:rsid w:val="00E53423"/>
    <w:rsid w:val="00E53453"/>
    <w:rsid w:val="00E53517"/>
    <w:rsid w:val="00E53746"/>
    <w:rsid w:val="00E53B8B"/>
    <w:rsid w:val="00E53F10"/>
    <w:rsid w:val="00E540A4"/>
    <w:rsid w:val="00E548D9"/>
    <w:rsid w:val="00E54A6B"/>
    <w:rsid w:val="00E54BA4"/>
    <w:rsid w:val="00E54C7E"/>
    <w:rsid w:val="00E55149"/>
    <w:rsid w:val="00E55841"/>
    <w:rsid w:val="00E559F1"/>
    <w:rsid w:val="00E55B44"/>
    <w:rsid w:val="00E55B60"/>
    <w:rsid w:val="00E56377"/>
    <w:rsid w:val="00E56A84"/>
    <w:rsid w:val="00E570F9"/>
    <w:rsid w:val="00E572B9"/>
    <w:rsid w:val="00E57772"/>
    <w:rsid w:val="00E57812"/>
    <w:rsid w:val="00E578A7"/>
    <w:rsid w:val="00E579E9"/>
    <w:rsid w:val="00E57DA7"/>
    <w:rsid w:val="00E60528"/>
    <w:rsid w:val="00E60C02"/>
    <w:rsid w:val="00E60F70"/>
    <w:rsid w:val="00E61204"/>
    <w:rsid w:val="00E614D3"/>
    <w:rsid w:val="00E61FF1"/>
    <w:rsid w:val="00E6221C"/>
    <w:rsid w:val="00E6227D"/>
    <w:rsid w:val="00E62702"/>
    <w:rsid w:val="00E62754"/>
    <w:rsid w:val="00E62C5A"/>
    <w:rsid w:val="00E63141"/>
    <w:rsid w:val="00E631BF"/>
    <w:rsid w:val="00E63232"/>
    <w:rsid w:val="00E63827"/>
    <w:rsid w:val="00E64544"/>
    <w:rsid w:val="00E64D62"/>
    <w:rsid w:val="00E64E78"/>
    <w:rsid w:val="00E64F0A"/>
    <w:rsid w:val="00E65FE4"/>
    <w:rsid w:val="00E667D8"/>
    <w:rsid w:val="00E66881"/>
    <w:rsid w:val="00E67972"/>
    <w:rsid w:val="00E67FDB"/>
    <w:rsid w:val="00E7021F"/>
    <w:rsid w:val="00E70B9B"/>
    <w:rsid w:val="00E70C68"/>
    <w:rsid w:val="00E710F6"/>
    <w:rsid w:val="00E71173"/>
    <w:rsid w:val="00E71D99"/>
    <w:rsid w:val="00E71E72"/>
    <w:rsid w:val="00E72373"/>
    <w:rsid w:val="00E7258A"/>
    <w:rsid w:val="00E728F0"/>
    <w:rsid w:val="00E72A78"/>
    <w:rsid w:val="00E730E2"/>
    <w:rsid w:val="00E734B2"/>
    <w:rsid w:val="00E734CF"/>
    <w:rsid w:val="00E7360C"/>
    <w:rsid w:val="00E737F7"/>
    <w:rsid w:val="00E73B55"/>
    <w:rsid w:val="00E73C0B"/>
    <w:rsid w:val="00E73FA6"/>
    <w:rsid w:val="00E74679"/>
    <w:rsid w:val="00E74DA9"/>
    <w:rsid w:val="00E7595A"/>
    <w:rsid w:val="00E759C2"/>
    <w:rsid w:val="00E75C33"/>
    <w:rsid w:val="00E75CFA"/>
    <w:rsid w:val="00E76673"/>
    <w:rsid w:val="00E76677"/>
    <w:rsid w:val="00E76717"/>
    <w:rsid w:val="00E769E6"/>
    <w:rsid w:val="00E76FA3"/>
    <w:rsid w:val="00E77C74"/>
    <w:rsid w:val="00E804FA"/>
    <w:rsid w:val="00E80777"/>
    <w:rsid w:val="00E8081C"/>
    <w:rsid w:val="00E80EE6"/>
    <w:rsid w:val="00E8160B"/>
    <w:rsid w:val="00E81BEA"/>
    <w:rsid w:val="00E82870"/>
    <w:rsid w:val="00E829C7"/>
    <w:rsid w:val="00E82BC0"/>
    <w:rsid w:val="00E82F34"/>
    <w:rsid w:val="00E82F38"/>
    <w:rsid w:val="00E83538"/>
    <w:rsid w:val="00E83571"/>
    <w:rsid w:val="00E835D5"/>
    <w:rsid w:val="00E83DA5"/>
    <w:rsid w:val="00E83EEE"/>
    <w:rsid w:val="00E8488E"/>
    <w:rsid w:val="00E849DE"/>
    <w:rsid w:val="00E85102"/>
    <w:rsid w:val="00E85191"/>
    <w:rsid w:val="00E85664"/>
    <w:rsid w:val="00E86095"/>
    <w:rsid w:val="00E866FF"/>
    <w:rsid w:val="00E86753"/>
    <w:rsid w:val="00E86916"/>
    <w:rsid w:val="00E86BA8"/>
    <w:rsid w:val="00E8703D"/>
    <w:rsid w:val="00E8720C"/>
    <w:rsid w:val="00E874F8"/>
    <w:rsid w:val="00E87A52"/>
    <w:rsid w:val="00E87A90"/>
    <w:rsid w:val="00E87CF9"/>
    <w:rsid w:val="00E87DD4"/>
    <w:rsid w:val="00E90199"/>
    <w:rsid w:val="00E9095D"/>
    <w:rsid w:val="00E90DA8"/>
    <w:rsid w:val="00E90E0D"/>
    <w:rsid w:val="00E9100A"/>
    <w:rsid w:val="00E9175C"/>
    <w:rsid w:val="00E91A96"/>
    <w:rsid w:val="00E91D30"/>
    <w:rsid w:val="00E91F0E"/>
    <w:rsid w:val="00E92040"/>
    <w:rsid w:val="00E922F7"/>
    <w:rsid w:val="00E928B4"/>
    <w:rsid w:val="00E92B86"/>
    <w:rsid w:val="00E93662"/>
    <w:rsid w:val="00E93A2C"/>
    <w:rsid w:val="00E93A7F"/>
    <w:rsid w:val="00E93DA4"/>
    <w:rsid w:val="00E940B8"/>
    <w:rsid w:val="00E94E77"/>
    <w:rsid w:val="00E95118"/>
    <w:rsid w:val="00E95420"/>
    <w:rsid w:val="00E95719"/>
    <w:rsid w:val="00E95974"/>
    <w:rsid w:val="00E95B80"/>
    <w:rsid w:val="00E9605A"/>
    <w:rsid w:val="00E961FD"/>
    <w:rsid w:val="00E96238"/>
    <w:rsid w:val="00E96341"/>
    <w:rsid w:val="00E96B48"/>
    <w:rsid w:val="00E96D32"/>
    <w:rsid w:val="00EA0298"/>
    <w:rsid w:val="00EA02F1"/>
    <w:rsid w:val="00EA032D"/>
    <w:rsid w:val="00EA03A1"/>
    <w:rsid w:val="00EA0CA8"/>
    <w:rsid w:val="00EA0E36"/>
    <w:rsid w:val="00EA116D"/>
    <w:rsid w:val="00EA1436"/>
    <w:rsid w:val="00EA17B7"/>
    <w:rsid w:val="00EA1941"/>
    <w:rsid w:val="00EA203D"/>
    <w:rsid w:val="00EA3297"/>
    <w:rsid w:val="00EA3D05"/>
    <w:rsid w:val="00EA3D2F"/>
    <w:rsid w:val="00EA3DCD"/>
    <w:rsid w:val="00EA4240"/>
    <w:rsid w:val="00EA428A"/>
    <w:rsid w:val="00EA439B"/>
    <w:rsid w:val="00EA50C6"/>
    <w:rsid w:val="00EA56F1"/>
    <w:rsid w:val="00EA5B2B"/>
    <w:rsid w:val="00EA5F06"/>
    <w:rsid w:val="00EA6500"/>
    <w:rsid w:val="00EA6B80"/>
    <w:rsid w:val="00EA6EE4"/>
    <w:rsid w:val="00EA7155"/>
    <w:rsid w:val="00EA75A3"/>
    <w:rsid w:val="00EA797F"/>
    <w:rsid w:val="00EA7B45"/>
    <w:rsid w:val="00EA7CA2"/>
    <w:rsid w:val="00EA7CBC"/>
    <w:rsid w:val="00EB00CC"/>
    <w:rsid w:val="00EB052F"/>
    <w:rsid w:val="00EB0796"/>
    <w:rsid w:val="00EB0C79"/>
    <w:rsid w:val="00EB0FE9"/>
    <w:rsid w:val="00EB1386"/>
    <w:rsid w:val="00EB1E79"/>
    <w:rsid w:val="00EB2920"/>
    <w:rsid w:val="00EB2CB7"/>
    <w:rsid w:val="00EB456B"/>
    <w:rsid w:val="00EB4C31"/>
    <w:rsid w:val="00EB4D72"/>
    <w:rsid w:val="00EB4FC7"/>
    <w:rsid w:val="00EB5983"/>
    <w:rsid w:val="00EB5A3E"/>
    <w:rsid w:val="00EB5F3B"/>
    <w:rsid w:val="00EB636A"/>
    <w:rsid w:val="00EB6370"/>
    <w:rsid w:val="00EB6B69"/>
    <w:rsid w:val="00EB6D89"/>
    <w:rsid w:val="00EB7210"/>
    <w:rsid w:val="00EB72DE"/>
    <w:rsid w:val="00EB7CDA"/>
    <w:rsid w:val="00EC0087"/>
    <w:rsid w:val="00EC018A"/>
    <w:rsid w:val="00EC0B17"/>
    <w:rsid w:val="00EC1967"/>
    <w:rsid w:val="00EC1B88"/>
    <w:rsid w:val="00EC1D84"/>
    <w:rsid w:val="00EC2A66"/>
    <w:rsid w:val="00EC2AEC"/>
    <w:rsid w:val="00EC2F61"/>
    <w:rsid w:val="00EC315B"/>
    <w:rsid w:val="00EC32F9"/>
    <w:rsid w:val="00EC380C"/>
    <w:rsid w:val="00EC3D51"/>
    <w:rsid w:val="00EC3D8E"/>
    <w:rsid w:val="00EC4FC5"/>
    <w:rsid w:val="00EC5441"/>
    <w:rsid w:val="00EC593C"/>
    <w:rsid w:val="00EC65F8"/>
    <w:rsid w:val="00EC6D08"/>
    <w:rsid w:val="00EC6F0A"/>
    <w:rsid w:val="00EC777F"/>
    <w:rsid w:val="00EC79BE"/>
    <w:rsid w:val="00EC7A04"/>
    <w:rsid w:val="00EC7BF9"/>
    <w:rsid w:val="00EC7F31"/>
    <w:rsid w:val="00ED0027"/>
    <w:rsid w:val="00ED0330"/>
    <w:rsid w:val="00ED0D59"/>
    <w:rsid w:val="00ED1207"/>
    <w:rsid w:val="00ED157E"/>
    <w:rsid w:val="00ED1641"/>
    <w:rsid w:val="00ED1BC0"/>
    <w:rsid w:val="00ED2081"/>
    <w:rsid w:val="00ED24E3"/>
    <w:rsid w:val="00ED2A18"/>
    <w:rsid w:val="00ED2C8A"/>
    <w:rsid w:val="00ED301F"/>
    <w:rsid w:val="00ED3B44"/>
    <w:rsid w:val="00ED3BFE"/>
    <w:rsid w:val="00ED418C"/>
    <w:rsid w:val="00ED429C"/>
    <w:rsid w:val="00ED45E6"/>
    <w:rsid w:val="00ED546B"/>
    <w:rsid w:val="00ED597E"/>
    <w:rsid w:val="00ED6200"/>
    <w:rsid w:val="00ED6262"/>
    <w:rsid w:val="00ED630E"/>
    <w:rsid w:val="00ED67F7"/>
    <w:rsid w:val="00ED6C7F"/>
    <w:rsid w:val="00ED6CA4"/>
    <w:rsid w:val="00ED6CAA"/>
    <w:rsid w:val="00ED709B"/>
    <w:rsid w:val="00ED714E"/>
    <w:rsid w:val="00ED73D2"/>
    <w:rsid w:val="00ED7E26"/>
    <w:rsid w:val="00ED7EFB"/>
    <w:rsid w:val="00EE068E"/>
    <w:rsid w:val="00EE0838"/>
    <w:rsid w:val="00EE08C8"/>
    <w:rsid w:val="00EE09F6"/>
    <w:rsid w:val="00EE0CCF"/>
    <w:rsid w:val="00EE0F7C"/>
    <w:rsid w:val="00EE1212"/>
    <w:rsid w:val="00EE13D8"/>
    <w:rsid w:val="00EE1C1D"/>
    <w:rsid w:val="00EE1EF8"/>
    <w:rsid w:val="00EE24A1"/>
    <w:rsid w:val="00EE25DF"/>
    <w:rsid w:val="00EE2865"/>
    <w:rsid w:val="00EE2D7E"/>
    <w:rsid w:val="00EE37F3"/>
    <w:rsid w:val="00EE3CDD"/>
    <w:rsid w:val="00EE3DAA"/>
    <w:rsid w:val="00EE42C3"/>
    <w:rsid w:val="00EE440B"/>
    <w:rsid w:val="00EE4F9F"/>
    <w:rsid w:val="00EE509E"/>
    <w:rsid w:val="00EE50C6"/>
    <w:rsid w:val="00EE5291"/>
    <w:rsid w:val="00EE5434"/>
    <w:rsid w:val="00EE57CA"/>
    <w:rsid w:val="00EE57E1"/>
    <w:rsid w:val="00EE5BB2"/>
    <w:rsid w:val="00EE5EE6"/>
    <w:rsid w:val="00EE5FA3"/>
    <w:rsid w:val="00EE6CFF"/>
    <w:rsid w:val="00EE78BD"/>
    <w:rsid w:val="00EE7D93"/>
    <w:rsid w:val="00EE7E75"/>
    <w:rsid w:val="00EE7FAD"/>
    <w:rsid w:val="00EF00A3"/>
    <w:rsid w:val="00EF01AE"/>
    <w:rsid w:val="00EF0822"/>
    <w:rsid w:val="00EF083A"/>
    <w:rsid w:val="00EF092B"/>
    <w:rsid w:val="00EF0E43"/>
    <w:rsid w:val="00EF1125"/>
    <w:rsid w:val="00EF1435"/>
    <w:rsid w:val="00EF1A16"/>
    <w:rsid w:val="00EF1A3F"/>
    <w:rsid w:val="00EF1A6A"/>
    <w:rsid w:val="00EF2131"/>
    <w:rsid w:val="00EF224A"/>
    <w:rsid w:val="00EF2356"/>
    <w:rsid w:val="00EF2553"/>
    <w:rsid w:val="00EF2A11"/>
    <w:rsid w:val="00EF2EBA"/>
    <w:rsid w:val="00EF2ED6"/>
    <w:rsid w:val="00EF3551"/>
    <w:rsid w:val="00EF39C5"/>
    <w:rsid w:val="00EF3B06"/>
    <w:rsid w:val="00EF3BC2"/>
    <w:rsid w:val="00EF5002"/>
    <w:rsid w:val="00EF58C5"/>
    <w:rsid w:val="00EF58FF"/>
    <w:rsid w:val="00EF6019"/>
    <w:rsid w:val="00EF6FD6"/>
    <w:rsid w:val="00EF789D"/>
    <w:rsid w:val="00EF7A25"/>
    <w:rsid w:val="00EF7CE7"/>
    <w:rsid w:val="00F0055A"/>
    <w:rsid w:val="00F00902"/>
    <w:rsid w:val="00F00D57"/>
    <w:rsid w:val="00F00E8B"/>
    <w:rsid w:val="00F01AA9"/>
    <w:rsid w:val="00F01ABD"/>
    <w:rsid w:val="00F02611"/>
    <w:rsid w:val="00F02DED"/>
    <w:rsid w:val="00F033B3"/>
    <w:rsid w:val="00F03B0A"/>
    <w:rsid w:val="00F04A4D"/>
    <w:rsid w:val="00F05200"/>
    <w:rsid w:val="00F0529E"/>
    <w:rsid w:val="00F05314"/>
    <w:rsid w:val="00F055D1"/>
    <w:rsid w:val="00F05C0F"/>
    <w:rsid w:val="00F05D45"/>
    <w:rsid w:val="00F05F28"/>
    <w:rsid w:val="00F06392"/>
    <w:rsid w:val="00F069AC"/>
    <w:rsid w:val="00F06F60"/>
    <w:rsid w:val="00F105B2"/>
    <w:rsid w:val="00F10DDF"/>
    <w:rsid w:val="00F114D5"/>
    <w:rsid w:val="00F115C3"/>
    <w:rsid w:val="00F115ED"/>
    <w:rsid w:val="00F1189A"/>
    <w:rsid w:val="00F118E7"/>
    <w:rsid w:val="00F11A83"/>
    <w:rsid w:val="00F11B48"/>
    <w:rsid w:val="00F11F8A"/>
    <w:rsid w:val="00F12461"/>
    <w:rsid w:val="00F12854"/>
    <w:rsid w:val="00F12C31"/>
    <w:rsid w:val="00F12E0B"/>
    <w:rsid w:val="00F13758"/>
    <w:rsid w:val="00F1385B"/>
    <w:rsid w:val="00F13F23"/>
    <w:rsid w:val="00F142B5"/>
    <w:rsid w:val="00F142FB"/>
    <w:rsid w:val="00F14800"/>
    <w:rsid w:val="00F14AAC"/>
    <w:rsid w:val="00F14C53"/>
    <w:rsid w:val="00F14E44"/>
    <w:rsid w:val="00F14F6C"/>
    <w:rsid w:val="00F15011"/>
    <w:rsid w:val="00F1549B"/>
    <w:rsid w:val="00F159C2"/>
    <w:rsid w:val="00F15E67"/>
    <w:rsid w:val="00F15F62"/>
    <w:rsid w:val="00F162DA"/>
    <w:rsid w:val="00F1634D"/>
    <w:rsid w:val="00F16D1A"/>
    <w:rsid w:val="00F1705F"/>
    <w:rsid w:val="00F17A40"/>
    <w:rsid w:val="00F20151"/>
    <w:rsid w:val="00F20424"/>
    <w:rsid w:val="00F204B7"/>
    <w:rsid w:val="00F20766"/>
    <w:rsid w:val="00F209B5"/>
    <w:rsid w:val="00F21319"/>
    <w:rsid w:val="00F221BA"/>
    <w:rsid w:val="00F222AC"/>
    <w:rsid w:val="00F226F8"/>
    <w:rsid w:val="00F226FF"/>
    <w:rsid w:val="00F22CF5"/>
    <w:rsid w:val="00F23FEB"/>
    <w:rsid w:val="00F24F00"/>
    <w:rsid w:val="00F25BB8"/>
    <w:rsid w:val="00F25CC6"/>
    <w:rsid w:val="00F25ED3"/>
    <w:rsid w:val="00F260FB"/>
    <w:rsid w:val="00F266DE"/>
    <w:rsid w:val="00F26C1F"/>
    <w:rsid w:val="00F270D6"/>
    <w:rsid w:val="00F279F6"/>
    <w:rsid w:val="00F27B73"/>
    <w:rsid w:val="00F30720"/>
    <w:rsid w:val="00F30C51"/>
    <w:rsid w:val="00F30FD7"/>
    <w:rsid w:val="00F313AA"/>
    <w:rsid w:val="00F3162F"/>
    <w:rsid w:val="00F31B31"/>
    <w:rsid w:val="00F31BDC"/>
    <w:rsid w:val="00F31D38"/>
    <w:rsid w:val="00F32079"/>
    <w:rsid w:val="00F32455"/>
    <w:rsid w:val="00F326F8"/>
    <w:rsid w:val="00F328E7"/>
    <w:rsid w:val="00F32BEF"/>
    <w:rsid w:val="00F32C7C"/>
    <w:rsid w:val="00F33D0B"/>
    <w:rsid w:val="00F33F90"/>
    <w:rsid w:val="00F343F5"/>
    <w:rsid w:val="00F348E1"/>
    <w:rsid w:val="00F34A92"/>
    <w:rsid w:val="00F35948"/>
    <w:rsid w:val="00F360E5"/>
    <w:rsid w:val="00F3613F"/>
    <w:rsid w:val="00F364F8"/>
    <w:rsid w:val="00F368F4"/>
    <w:rsid w:val="00F369ED"/>
    <w:rsid w:val="00F37753"/>
    <w:rsid w:val="00F37C03"/>
    <w:rsid w:val="00F37FB7"/>
    <w:rsid w:val="00F40C12"/>
    <w:rsid w:val="00F40C8E"/>
    <w:rsid w:val="00F4188A"/>
    <w:rsid w:val="00F426A2"/>
    <w:rsid w:val="00F4277B"/>
    <w:rsid w:val="00F42795"/>
    <w:rsid w:val="00F42B51"/>
    <w:rsid w:val="00F42C0C"/>
    <w:rsid w:val="00F43722"/>
    <w:rsid w:val="00F4419E"/>
    <w:rsid w:val="00F450DF"/>
    <w:rsid w:val="00F45353"/>
    <w:rsid w:val="00F4587C"/>
    <w:rsid w:val="00F459F5"/>
    <w:rsid w:val="00F45B7C"/>
    <w:rsid w:val="00F46124"/>
    <w:rsid w:val="00F468F3"/>
    <w:rsid w:val="00F4691D"/>
    <w:rsid w:val="00F46C36"/>
    <w:rsid w:val="00F47021"/>
    <w:rsid w:val="00F4705E"/>
    <w:rsid w:val="00F47298"/>
    <w:rsid w:val="00F4764E"/>
    <w:rsid w:val="00F50973"/>
    <w:rsid w:val="00F50EEE"/>
    <w:rsid w:val="00F511EA"/>
    <w:rsid w:val="00F51C41"/>
    <w:rsid w:val="00F51E4C"/>
    <w:rsid w:val="00F52DB4"/>
    <w:rsid w:val="00F5397C"/>
    <w:rsid w:val="00F5402D"/>
    <w:rsid w:val="00F541AD"/>
    <w:rsid w:val="00F54470"/>
    <w:rsid w:val="00F544F1"/>
    <w:rsid w:val="00F54F92"/>
    <w:rsid w:val="00F5538A"/>
    <w:rsid w:val="00F55B4D"/>
    <w:rsid w:val="00F56353"/>
    <w:rsid w:val="00F569E0"/>
    <w:rsid w:val="00F56DD7"/>
    <w:rsid w:val="00F57508"/>
    <w:rsid w:val="00F5761A"/>
    <w:rsid w:val="00F5772F"/>
    <w:rsid w:val="00F60CB2"/>
    <w:rsid w:val="00F60E7B"/>
    <w:rsid w:val="00F610E3"/>
    <w:rsid w:val="00F613D1"/>
    <w:rsid w:val="00F62391"/>
    <w:rsid w:val="00F627FD"/>
    <w:rsid w:val="00F6283D"/>
    <w:rsid w:val="00F635A3"/>
    <w:rsid w:val="00F642E2"/>
    <w:rsid w:val="00F651FA"/>
    <w:rsid w:val="00F6548F"/>
    <w:rsid w:val="00F6569D"/>
    <w:rsid w:val="00F657D6"/>
    <w:rsid w:val="00F65BE6"/>
    <w:rsid w:val="00F65C31"/>
    <w:rsid w:val="00F661A6"/>
    <w:rsid w:val="00F66691"/>
    <w:rsid w:val="00F66E9D"/>
    <w:rsid w:val="00F7024D"/>
    <w:rsid w:val="00F71684"/>
    <w:rsid w:val="00F71933"/>
    <w:rsid w:val="00F71ABA"/>
    <w:rsid w:val="00F7212E"/>
    <w:rsid w:val="00F7221C"/>
    <w:rsid w:val="00F72223"/>
    <w:rsid w:val="00F72417"/>
    <w:rsid w:val="00F728C5"/>
    <w:rsid w:val="00F72DAF"/>
    <w:rsid w:val="00F73434"/>
    <w:rsid w:val="00F7344D"/>
    <w:rsid w:val="00F7351C"/>
    <w:rsid w:val="00F73B38"/>
    <w:rsid w:val="00F73F67"/>
    <w:rsid w:val="00F74168"/>
    <w:rsid w:val="00F742BA"/>
    <w:rsid w:val="00F743D8"/>
    <w:rsid w:val="00F747F5"/>
    <w:rsid w:val="00F74C42"/>
    <w:rsid w:val="00F74C63"/>
    <w:rsid w:val="00F752DE"/>
    <w:rsid w:val="00F75A82"/>
    <w:rsid w:val="00F75DA6"/>
    <w:rsid w:val="00F75FDD"/>
    <w:rsid w:val="00F76449"/>
    <w:rsid w:val="00F7648C"/>
    <w:rsid w:val="00F76CB0"/>
    <w:rsid w:val="00F807E5"/>
    <w:rsid w:val="00F80887"/>
    <w:rsid w:val="00F80BB6"/>
    <w:rsid w:val="00F80D1A"/>
    <w:rsid w:val="00F812D1"/>
    <w:rsid w:val="00F814A9"/>
    <w:rsid w:val="00F8153E"/>
    <w:rsid w:val="00F8224B"/>
    <w:rsid w:val="00F8237B"/>
    <w:rsid w:val="00F823F6"/>
    <w:rsid w:val="00F82522"/>
    <w:rsid w:val="00F82A00"/>
    <w:rsid w:val="00F82C2A"/>
    <w:rsid w:val="00F835B4"/>
    <w:rsid w:val="00F835E6"/>
    <w:rsid w:val="00F8423F"/>
    <w:rsid w:val="00F848A1"/>
    <w:rsid w:val="00F84BC3"/>
    <w:rsid w:val="00F84F9C"/>
    <w:rsid w:val="00F84FBE"/>
    <w:rsid w:val="00F85815"/>
    <w:rsid w:val="00F85AA6"/>
    <w:rsid w:val="00F86621"/>
    <w:rsid w:val="00F86976"/>
    <w:rsid w:val="00F869F0"/>
    <w:rsid w:val="00F874F7"/>
    <w:rsid w:val="00F876A0"/>
    <w:rsid w:val="00F87A34"/>
    <w:rsid w:val="00F87B71"/>
    <w:rsid w:val="00F87CB3"/>
    <w:rsid w:val="00F87DC8"/>
    <w:rsid w:val="00F90206"/>
    <w:rsid w:val="00F90854"/>
    <w:rsid w:val="00F90BF9"/>
    <w:rsid w:val="00F90C4E"/>
    <w:rsid w:val="00F918EA"/>
    <w:rsid w:val="00F9205D"/>
    <w:rsid w:val="00F92087"/>
    <w:rsid w:val="00F923C0"/>
    <w:rsid w:val="00F92947"/>
    <w:rsid w:val="00F931EB"/>
    <w:rsid w:val="00F93261"/>
    <w:rsid w:val="00F932B4"/>
    <w:rsid w:val="00F93497"/>
    <w:rsid w:val="00F942BB"/>
    <w:rsid w:val="00F943B8"/>
    <w:rsid w:val="00F945FF"/>
    <w:rsid w:val="00F94CF6"/>
    <w:rsid w:val="00F94F1E"/>
    <w:rsid w:val="00F94F23"/>
    <w:rsid w:val="00F9586F"/>
    <w:rsid w:val="00F958F3"/>
    <w:rsid w:val="00F95A46"/>
    <w:rsid w:val="00F95C1D"/>
    <w:rsid w:val="00F9661A"/>
    <w:rsid w:val="00F968EE"/>
    <w:rsid w:val="00F96ACC"/>
    <w:rsid w:val="00F96CB4"/>
    <w:rsid w:val="00F970C1"/>
    <w:rsid w:val="00F9722F"/>
    <w:rsid w:val="00F972C3"/>
    <w:rsid w:val="00F97763"/>
    <w:rsid w:val="00F97C80"/>
    <w:rsid w:val="00F97DC1"/>
    <w:rsid w:val="00F97F7C"/>
    <w:rsid w:val="00FA0CAD"/>
    <w:rsid w:val="00FA1392"/>
    <w:rsid w:val="00FA1B81"/>
    <w:rsid w:val="00FA1BEF"/>
    <w:rsid w:val="00FA1F72"/>
    <w:rsid w:val="00FA2841"/>
    <w:rsid w:val="00FA3854"/>
    <w:rsid w:val="00FA4FEB"/>
    <w:rsid w:val="00FA5D72"/>
    <w:rsid w:val="00FA5FE3"/>
    <w:rsid w:val="00FA66E4"/>
    <w:rsid w:val="00FA73DB"/>
    <w:rsid w:val="00FA7659"/>
    <w:rsid w:val="00FA79D6"/>
    <w:rsid w:val="00FB011E"/>
    <w:rsid w:val="00FB0689"/>
    <w:rsid w:val="00FB0A58"/>
    <w:rsid w:val="00FB0A7C"/>
    <w:rsid w:val="00FB0EE9"/>
    <w:rsid w:val="00FB157D"/>
    <w:rsid w:val="00FB216E"/>
    <w:rsid w:val="00FB29E3"/>
    <w:rsid w:val="00FB323D"/>
    <w:rsid w:val="00FB3458"/>
    <w:rsid w:val="00FB359A"/>
    <w:rsid w:val="00FB3AB4"/>
    <w:rsid w:val="00FB4236"/>
    <w:rsid w:val="00FB46FE"/>
    <w:rsid w:val="00FB481D"/>
    <w:rsid w:val="00FB4D3C"/>
    <w:rsid w:val="00FB53E1"/>
    <w:rsid w:val="00FB54AF"/>
    <w:rsid w:val="00FB5ACD"/>
    <w:rsid w:val="00FB5E9C"/>
    <w:rsid w:val="00FB603D"/>
    <w:rsid w:val="00FB63AA"/>
    <w:rsid w:val="00FB64DD"/>
    <w:rsid w:val="00FB6624"/>
    <w:rsid w:val="00FB67C9"/>
    <w:rsid w:val="00FB69BC"/>
    <w:rsid w:val="00FB6C28"/>
    <w:rsid w:val="00FB6D48"/>
    <w:rsid w:val="00FB74B6"/>
    <w:rsid w:val="00FB7590"/>
    <w:rsid w:val="00FB774B"/>
    <w:rsid w:val="00FC0A2E"/>
    <w:rsid w:val="00FC12FB"/>
    <w:rsid w:val="00FC1913"/>
    <w:rsid w:val="00FC1E79"/>
    <w:rsid w:val="00FC1F33"/>
    <w:rsid w:val="00FC213F"/>
    <w:rsid w:val="00FC2A06"/>
    <w:rsid w:val="00FC2E91"/>
    <w:rsid w:val="00FC3021"/>
    <w:rsid w:val="00FC346C"/>
    <w:rsid w:val="00FC34F9"/>
    <w:rsid w:val="00FC3844"/>
    <w:rsid w:val="00FC3984"/>
    <w:rsid w:val="00FC4221"/>
    <w:rsid w:val="00FC4B29"/>
    <w:rsid w:val="00FC4BF3"/>
    <w:rsid w:val="00FC4D42"/>
    <w:rsid w:val="00FC4D9F"/>
    <w:rsid w:val="00FC51CA"/>
    <w:rsid w:val="00FC5339"/>
    <w:rsid w:val="00FC587D"/>
    <w:rsid w:val="00FC5A9B"/>
    <w:rsid w:val="00FC5BF6"/>
    <w:rsid w:val="00FC5DCA"/>
    <w:rsid w:val="00FC620D"/>
    <w:rsid w:val="00FC654C"/>
    <w:rsid w:val="00FC6866"/>
    <w:rsid w:val="00FC6911"/>
    <w:rsid w:val="00FC72E9"/>
    <w:rsid w:val="00FC74E1"/>
    <w:rsid w:val="00FC7B85"/>
    <w:rsid w:val="00FD0337"/>
    <w:rsid w:val="00FD0443"/>
    <w:rsid w:val="00FD08CC"/>
    <w:rsid w:val="00FD1167"/>
    <w:rsid w:val="00FD1BDB"/>
    <w:rsid w:val="00FD1CF4"/>
    <w:rsid w:val="00FD1CF5"/>
    <w:rsid w:val="00FD1E74"/>
    <w:rsid w:val="00FD33A9"/>
    <w:rsid w:val="00FD389F"/>
    <w:rsid w:val="00FD3E5C"/>
    <w:rsid w:val="00FD4716"/>
    <w:rsid w:val="00FD4B96"/>
    <w:rsid w:val="00FD596C"/>
    <w:rsid w:val="00FD5FF3"/>
    <w:rsid w:val="00FD69BE"/>
    <w:rsid w:val="00FD6ACB"/>
    <w:rsid w:val="00FD6DA2"/>
    <w:rsid w:val="00FD7678"/>
    <w:rsid w:val="00FD7930"/>
    <w:rsid w:val="00FD7A4F"/>
    <w:rsid w:val="00FD7A64"/>
    <w:rsid w:val="00FE03A1"/>
    <w:rsid w:val="00FE0482"/>
    <w:rsid w:val="00FE0B44"/>
    <w:rsid w:val="00FE0DE4"/>
    <w:rsid w:val="00FE1F05"/>
    <w:rsid w:val="00FE23A5"/>
    <w:rsid w:val="00FE251D"/>
    <w:rsid w:val="00FE27DE"/>
    <w:rsid w:val="00FE30F4"/>
    <w:rsid w:val="00FE33D0"/>
    <w:rsid w:val="00FE385C"/>
    <w:rsid w:val="00FE38D3"/>
    <w:rsid w:val="00FE4B2A"/>
    <w:rsid w:val="00FE4BB9"/>
    <w:rsid w:val="00FE4CD6"/>
    <w:rsid w:val="00FE5089"/>
    <w:rsid w:val="00FE5122"/>
    <w:rsid w:val="00FE56AC"/>
    <w:rsid w:val="00FE6021"/>
    <w:rsid w:val="00FE61EB"/>
    <w:rsid w:val="00FE6EC0"/>
    <w:rsid w:val="00FE7E5F"/>
    <w:rsid w:val="00FF02CE"/>
    <w:rsid w:val="00FF02ED"/>
    <w:rsid w:val="00FF1387"/>
    <w:rsid w:val="00FF17D0"/>
    <w:rsid w:val="00FF187E"/>
    <w:rsid w:val="00FF1D11"/>
    <w:rsid w:val="00FF23C1"/>
    <w:rsid w:val="00FF2AB8"/>
    <w:rsid w:val="00FF2B48"/>
    <w:rsid w:val="00FF3B4D"/>
    <w:rsid w:val="00FF3BCD"/>
    <w:rsid w:val="00FF3C98"/>
    <w:rsid w:val="00FF3CD9"/>
    <w:rsid w:val="00FF4192"/>
    <w:rsid w:val="00FF41CD"/>
    <w:rsid w:val="00FF426F"/>
    <w:rsid w:val="00FF4A84"/>
    <w:rsid w:val="00FF522D"/>
    <w:rsid w:val="00FF5354"/>
    <w:rsid w:val="00FF5674"/>
    <w:rsid w:val="00FF59C8"/>
    <w:rsid w:val="00FF5B9B"/>
    <w:rsid w:val="00FF6465"/>
    <w:rsid w:val="00FF6474"/>
    <w:rsid w:val="00FF6575"/>
    <w:rsid w:val="00FF664D"/>
    <w:rsid w:val="00FF6999"/>
    <w:rsid w:val="00FF6A64"/>
    <w:rsid w:val="00FF6DF4"/>
    <w:rsid w:val="00FF7345"/>
    <w:rsid w:val="00FF741A"/>
    <w:rsid w:val="00FF744F"/>
    <w:rsid w:val="00FF7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8DAD78"/>
  <w15:chartTrackingRefBased/>
  <w15:docId w15:val="{CD613FA1-DD14-4CC7-9319-3BCDC5617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 Indent" w:uiPriority="99"/>
    <w:lsdException w:name="Subtitle" w:qFormat="1"/>
    <w:lsdException w:name="Body Text 3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2597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numPr>
        <w:numId w:val="1"/>
      </w:numPr>
      <w:tabs>
        <w:tab w:val="num" w:pos="360"/>
      </w:tabs>
      <w:ind w:left="360" w:hanging="360"/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tabs>
        <w:tab w:val="num" w:pos="2458"/>
      </w:tabs>
      <w:spacing w:line="280" w:lineRule="atLeast"/>
      <w:ind w:left="2458" w:hanging="340"/>
      <w:outlineLvl w:val="1"/>
    </w:pPr>
    <w:rPr>
      <w:rFonts w:cs="Angsana New"/>
      <w:b/>
      <w:bCs/>
      <w:sz w:val="24"/>
      <w:szCs w:val="24"/>
      <w:lang w:eastAsia="x-none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ascii="Times New Roman" w:hAnsi="Times New Roman"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  <w:rPr>
      <w:rFonts w:ascii="CG Times (W1)" w:hAnsi="CG Times (W1)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  <w:lang w:eastAsia="x-none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link w:val="BodyTextIndentChar1"/>
    <w:uiPriority w:val="99"/>
    <w:pPr>
      <w:ind w:left="340"/>
    </w:pPr>
    <w:rPr>
      <w:rFonts w:ascii="Times New Roman" w:hAnsi="Times New Roman"/>
    </w:r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Pr>
      <w:sz w:val="18"/>
      <w:szCs w:val="18"/>
      <w:lang w:eastAsia="x-none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lang w:eastAsia="x-none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spacing w:before="120" w:line="240" w:lineRule="auto"/>
      <w:ind w:right="389"/>
      <w:jc w:val="both"/>
    </w:pPr>
    <w:rPr>
      <w:rFonts w:ascii="CG Times (W1)" w:hAnsi="CG Times (W1)"/>
      <w:sz w:val="30"/>
      <w:szCs w:val="30"/>
      <w:lang w:val="th-TH" w:eastAsia="x-none"/>
    </w:rPr>
  </w:style>
  <w:style w:type="paragraph" w:styleId="BodyText3">
    <w:name w:val="Body Text 3"/>
    <w:basedOn w:val="Normal"/>
    <w:link w:val="BodyText3Char"/>
    <w:uiPriority w:val="99"/>
    <w:pPr>
      <w:tabs>
        <w:tab w:val="left" w:pos="540"/>
      </w:tabs>
      <w:spacing w:line="240" w:lineRule="auto"/>
      <w:ind w:right="209"/>
      <w:jc w:val="both"/>
    </w:pPr>
    <w:rPr>
      <w:rFonts w:ascii="CG Times (W1)" w:hAnsi="CG Times (W1)"/>
      <w:sz w:val="30"/>
      <w:szCs w:val="30"/>
      <w:lang w:val="th-TH" w:eastAsia="x-none"/>
    </w:rPr>
  </w:style>
  <w:style w:type="paragraph" w:styleId="Caption">
    <w:name w:val="caption"/>
    <w:basedOn w:val="Normal"/>
    <w:next w:val="Normal"/>
    <w:qFormat/>
    <w:pPr>
      <w:spacing w:line="240" w:lineRule="auto"/>
      <w:ind w:right="389"/>
      <w:jc w:val="both"/>
    </w:pPr>
    <w:rPr>
      <w:rFonts w:ascii="CG Times (W1)" w:hAnsi="CG Times (W1)" w:cs="CordiaUPC"/>
      <w:sz w:val="32"/>
      <w:szCs w:val="32"/>
      <w:lang w:val="th-TH"/>
    </w:rPr>
  </w:style>
  <w:style w:type="paragraph" w:styleId="BodyTextIndent3">
    <w:name w:val="Body Text Indent 3"/>
    <w:basedOn w:val="Normal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pPr>
      <w:tabs>
        <w:tab w:val="left" w:pos="540"/>
        <w:tab w:val="left" w:pos="990"/>
      </w:tabs>
      <w:spacing w:before="120" w:line="240" w:lineRule="auto"/>
      <w:ind w:right="389" w:hanging="7"/>
      <w:jc w:val="both"/>
    </w:pPr>
    <w:rPr>
      <w:rFonts w:ascii="Cordia New"/>
      <w:sz w:val="28"/>
      <w:szCs w:val="28"/>
      <w:lang w:val="th-TH" w:eastAsia="x-none"/>
    </w:rPr>
  </w:style>
  <w:style w:type="paragraph" w:styleId="BalloonText">
    <w:name w:val="Balloon Text"/>
    <w:basedOn w:val="Normal"/>
    <w:link w:val="BalloonTextChar"/>
    <w:uiPriority w:val="99"/>
    <w:semiHidden/>
    <w:rsid w:val="00AA2A5E"/>
    <w:rPr>
      <w:rFonts w:ascii="Tahoma" w:hAnsi="Tahoma"/>
      <w:sz w:val="16"/>
      <w:szCs w:val="16"/>
      <w:lang w:eastAsia="x-none"/>
    </w:rPr>
  </w:style>
  <w:style w:type="paragraph" w:customStyle="1" w:styleId="ReportHeading1">
    <w:name w:val="ReportHeading1"/>
    <w:basedOn w:val="Normal"/>
    <w:rsid w:val="00462F2A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Times New Roman"/>
      <w:b/>
      <w:bCs/>
      <w:sz w:val="24"/>
      <w:szCs w:val="24"/>
      <w:lang w:val="en-US"/>
    </w:rPr>
  </w:style>
  <w:style w:type="character" w:customStyle="1" w:styleId="AAReference">
    <w:name w:val="AA Reference"/>
    <w:rsid w:val="00585FE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TOC2">
    <w:name w:val="toc 2"/>
    <w:basedOn w:val="Normal"/>
    <w:next w:val="Normal"/>
    <w:semiHidden/>
    <w:rsid w:val="00585FED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585F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rsid w:val="00585FED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17470E"/>
    <w:pPr>
      <w:tabs>
        <w:tab w:val="left" w:pos="540"/>
      </w:tabs>
      <w:spacing w:after="0" w:line="240" w:lineRule="auto"/>
      <w:ind w:left="540" w:hanging="540"/>
      <w:jc w:val="thaiDistribute"/>
    </w:pPr>
    <w:rPr>
      <w:rFonts w:ascii="Angsana New" w:hAnsi="Angsana New"/>
      <w:b/>
      <w:bCs/>
      <w:i/>
      <w:iCs/>
      <w:sz w:val="24"/>
      <w:szCs w:val="24"/>
      <w:lang w:eastAsia="x-none"/>
    </w:rPr>
  </w:style>
  <w:style w:type="character" w:customStyle="1" w:styleId="AccPolicyHeadingChar">
    <w:name w:val="Acc Policy Heading Char"/>
    <w:link w:val="AccPolicyHeading"/>
    <w:rsid w:val="0017470E"/>
    <w:rPr>
      <w:rFonts w:ascii="Angsana New" w:hAnsi="Angsana New"/>
      <w:b/>
      <w:bCs/>
      <w:i/>
      <w:iCs/>
      <w:sz w:val="24"/>
      <w:szCs w:val="24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D48AD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rsid w:val="00665010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uiPriority w:val="99"/>
    <w:rsid w:val="005C6A8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0">
    <w:name w:val="Åº"/>
    <w:basedOn w:val="Normal"/>
    <w:rsid w:val="005C6A88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  <w:lang w:val="en-US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D63F9"/>
    <w:pPr>
      <w:ind w:left="567"/>
    </w:pPr>
    <w:rPr>
      <w:rFonts w:cs="Times New Roman"/>
      <w:szCs w:val="20"/>
      <w:lang w:bidi="ar-SA"/>
    </w:rPr>
  </w:style>
  <w:style w:type="paragraph" w:customStyle="1" w:styleId="E">
    <w:name w:val="ª×èÍºÃÔÉÑ· E"/>
    <w:basedOn w:val="Normal"/>
    <w:rsid w:val="008167EF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CD5442"/>
    <w:rPr>
      <w:rFonts w:cs="Angsana New"/>
      <w:sz w:val="22"/>
      <w:szCs w:val="22"/>
      <w:lang w:val="en-GB" w:eastAsia="en-US" w:bidi="th-TH"/>
    </w:rPr>
  </w:style>
  <w:style w:type="paragraph" w:customStyle="1" w:styleId="a1">
    <w:name w:val="???????"/>
    <w:basedOn w:val="Normal"/>
    <w:rsid w:val="00E4710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2">
    <w:name w:val="ข้อความ"/>
    <w:basedOn w:val="Normal"/>
    <w:rsid w:val="00AF283F"/>
    <w:pPr>
      <w:widowControl w:val="0"/>
      <w:tabs>
        <w:tab w:val="left" w:pos="1080"/>
      </w:tabs>
      <w:spacing w:line="240" w:lineRule="auto"/>
    </w:pPr>
    <w:rPr>
      <w:rFonts w:eastAsia="Cordia New" w:hAnsi="Arial" w:cs="BrowalliaUPC"/>
      <w:snapToGrid w:val="0"/>
      <w:sz w:val="30"/>
      <w:szCs w:val="30"/>
      <w:lang w:val="th-TH" w:eastAsia="th-TH"/>
    </w:rPr>
  </w:style>
  <w:style w:type="character" w:customStyle="1" w:styleId="FooterChar">
    <w:name w:val="Footer Char"/>
    <w:link w:val="Footer"/>
    <w:uiPriority w:val="99"/>
    <w:rsid w:val="000E406E"/>
    <w:rPr>
      <w:rFonts w:ascii="Times New Roman" w:hAnsi="Times New Roman" w:cs="CG Times (W1)"/>
      <w:sz w:val="18"/>
      <w:szCs w:val="18"/>
      <w:lang w:val="en-GB"/>
    </w:rPr>
  </w:style>
  <w:style w:type="paragraph" w:customStyle="1" w:styleId="index">
    <w:name w:val="index"/>
    <w:aliases w:val="ix"/>
    <w:basedOn w:val="BodyText"/>
    <w:rsid w:val="001B79A3"/>
    <w:pPr>
      <w:tabs>
        <w:tab w:val="num" w:pos="1134"/>
      </w:tabs>
      <w:spacing w:after="20"/>
      <w:ind w:left="1134" w:hanging="1134"/>
    </w:pPr>
    <w:rPr>
      <w:rFonts w:eastAsia="MS Mincho"/>
      <w:szCs w:val="20"/>
      <w:lang w:bidi="ar-SA"/>
    </w:rPr>
  </w:style>
  <w:style w:type="paragraph" w:customStyle="1" w:styleId="Default">
    <w:name w:val="Default"/>
    <w:rsid w:val="00B6025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B602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Heading3Char">
    <w:name w:val="Heading 3 Char"/>
    <w:link w:val="Heading3"/>
    <w:locked/>
    <w:rsid w:val="002E1949"/>
    <w:rPr>
      <w:rFonts w:ascii="Times New Roman" w:hAnsi="Times New Roman" w:cs="CG Times (W1)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">
    <w:name w:val="Heading 1 Char"/>
    <w:link w:val="Heading1"/>
    <w:uiPriority w:val="99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">
    <w:name w:val="Heading 4 Char"/>
    <w:link w:val="Heading4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5Char">
    <w:name w:val="Heading 5 Char"/>
    <w:link w:val="Heading5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6Char">
    <w:name w:val="Heading 6 Char"/>
    <w:link w:val="Heading6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7Char">
    <w:name w:val="Heading 7 Char"/>
    <w:link w:val="Heading7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8Char">
    <w:name w:val="Heading 8 Char"/>
    <w:link w:val="Heading8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9Char">
    <w:name w:val="Heading 9 Char"/>
    <w:link w:val="Heading9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erChar">
    <w:name w:val="Header Char"/>
    <w:link w:val="Header"/>
    <w:locked/>
    <w:rsid w:val="002E1949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BodyTextIndentChar">
    <w:name w:val="Body Text Indent Char"/>
    <w:aliases w:val="i Char"/>
    <w:uiPriority w:val="99"/>
    <w:locked/>
    <w:rsid w:val="002E1949"/>
    <w:rPr>
      <w:rFonts w:eastAsia="MS Mincho" w:cs="Angsana New"/>
      <w:sz w:val="22"/>
      <w:szCs w:val="22"/>
      <w:lang w:val="en-GB" w:eastAsia="en-US" w:bidi="th-TH"/>
    </w:rPr>
  </w:style>
  <w:style w:type="character" w:customStyle="1" w:styleId="FootnoteTextChar">
    <w:name w:val="Footnote Text Char"/>
    <w:aliases w:val="ft Char"/>
    <w:link w:val="FootnoteText"/>
    <w:semiHidden/>
    <w:locked/>
    <w:rsid w:val="002E1949"/>
    <w:rPr>
      <w:rFonts w:ascii="Times New Roman" w:hAnsi="Times New Roman" w:cs="CG Times (W1)"/>
      <w:sz w:val="18"/>
      <w:szCs w:val="18"/>
      <w:lang w:val="en-GB"/>
    </w:rPr>
  </w:style>
  <w:style w:type="character" w:customStyle="1" w:styleId="SignatureChar">
    <w:name w:val="Signature Char"/>
    <w:link w:val="Signature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BodyText2Char">
    <w:name w:val="Body Text 2 Char"/>
    <w:link w:val="BodyText2"/>
    <w:locked/>
    <w:rsid w:val="002E1949"/>
    <w:rPr>
      <w:rFonts w:cs="CordiaUPC"/>
      <w:sz w:val="30"/>
      <w:szCs w:val="30"/>
      <w:lang w:val="th-TH"/>
    </w:rPr>
  </w:style>
  <w:style w:type="character" w:customStyle="1" w:styleId="BodyText3Char">
    <w:name w:val="Body Text 3 Char"/>
    <w:link w:val="BodyText3"/>
    <w:uiPriority w:val="99"/>
    <w:locked/>
    <w:rsid w:val="002E1949"/>
    <w:rPr>
      <w:rFonts w:cs="CordiaUPC"/>
      <w:sz w:val="30"/>
      <w:szCs w:val="30"/>
      <w:lang w:val="th-TH"/>
    </w:rPr>
  </w:style>
  <w:style w:type="character" w:customStyle="1" w:styleId="BodyTextIndent2Char">
    <w:name w:val="Body Text Indent 2 Char"/>
    <w:link w:val="BodyTextIndent2"/>
    <w:locked/>
    <w:rsid w:val="002E1949"/>
    <w:rPr>
      <w:rFonts w:ascii="Cordia New" w:hAnsi="Times New Roman" w:cs="Cordia New"/>
      <w:sz w:val="28"/>
      <w:szCs w:val="28"/>
      <w:lang w:val="th-TH"/>
    </w:rPr>
  </w:style>
  <w:style w:type="character" w:customStyle="1" w:styleId="BalloonTextChar">
    <w:name w:val="Balloon Text Char"/>
    <w:link w:val="BalloonText"/>
    <w:uiPriority w:val="99"/>
    <w:semiHidden/>
    <w:locked/>
    <w:rsid w:val="002E1949"/>
    <w:rPr>
      <w:rFonts w:ascii="Tahoma" w:hAnsi="Tahoma" w:cs="Tahoma"/>
      <w:sz w:val="16"/>
      <w:szCs w:val="16"/>
      <w:lang w:val="en-GB"/>
    </w:rPr>
  </w:style>
  <w:style w:type="paragraph" w:customStyle="1" w:styleId="ASSETS">
    <w:name w:val="ASSETS"/>
    <w:basedOn w:val="Normal"/>
    <w:rsid w:val="002E1949"/>
    <w:pPr>
      <w:spacing w:line="240" w:lineRule="auto"/>
      <w:ind w:right="360"/>
      <w:jc w:val="center"/>
    </w:pPr>
    <w:rPr>
      <w:rFonts w:ascii="Book Antiqua" w:eastAsia="MS Mincho" w:hAnsi="Book Antiqua" w:cs="Times New Roman"/>
      <w:b/>
      <w:bCs/>
      <w:u w:val="single"/>
      <w:lang w:val="th-TH"/>
    </w:rPr>
  </w:style>
  <w:style w:type="paragraph" w:styleId="Revision">
    <w:name w:val="Revision"/>
    <w:hidden/>
    <w:uiPriority w:val="99"/>
    <w:semiHidden/>
    <w:rsid w:val="002E1949"/>
    <w:rPr>
      <w:rFonts w:ascii="Times New Roman" w:eastAsia="MS Mincho" w:hAnsi="Times New Roman"/>
      <w:sz w:val="22"/>
      <w:szCs w:val="28"/>
      <w:lang w:val="en-GB"/>
    </w:rPr>
  </w:style>
  <w:style w:type="paragraph" w:styleId="ListBullet3">
    <w:name w:val="List Bullet 3"/>
    <w:basedOn w:val="Normal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2E194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2E194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2E1949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character" w:customStyle="1" w:styleId="BodyTextChar1">
    <w:name w:val="Body Text Char1"/>
    <w:aliases w:val="bt Char1,body text Char1,Body Char1"/>
    <w:semiHidden/>
    <w:locked/>
    <w:rsid w:val="002E1949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2E1949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link w:val="BodyTextFirstIndent2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paragraph" w:customStyle="1" w:styleId="AA1stlevelbullet">
    <w:name w:val="AA 1st level bullet"/>
    <w:basedOn w:val="Normal"/>
    <w:rsid w:val="002E1949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2E194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AA2ndlevelbullet">
    <w:name w:val="AA 2nd level bullet"/>
    <w:basedOn w:val="AA1stlevelbullet"/>
    <w:rsid w:val="002E194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E1949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2E1949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rsid w:val="002E1949"/>
    <w:pPr>
      <w:framePr w:h="443" w:wrap="around" w:y="8223"/>
    </w:pPr>
  </w:style>
  <w:style w:type="paragraph" w:customStyle="1" w:styleId="ParagraphNumbering">
    <w:name w:val="Paragraph Numbering"/>
    <w:basedOn w:val="Header"/>
    <w:rsid w:val="002E1949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2E194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2E194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2E194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2E1949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3">
    <w:name w:val="??"/>
    <w:basedOn w:val="Normal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rsid w:val="002E1949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5">
    <w:name w:val="???"/>
    <w:basedOn w:val="Normal"/>
    <w:rsid w:val="002E1949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a6">
    <w:name w:val="ลบ"/>
    <w:basedOn w:val="Normal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cctmergecolhdg">
    <w:name w:val="acct merge col hdg"/>
    <w:aliases w:val="mh"/>
    <w:basedOn w:val="Normal"/>
    <w:rsid w:val="002E1949"/>
    <w:pPr>
      <w:jc w:val="center"/>
    </w:pPr>
    <w:rPr>
      <w:rFonts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2E1949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E1949"/>
    <w:pPr>
      <w:spacing w:after="0"/>
    </w:pPr>
  </w:style>
  <w:style w:type="paragraph" w:customStyle="1" w:styleId="acctdividends">
    <w:name w:val="acct dividends"/>
    <w:aliases w:val="ad"/>
    <w:basedOn w:val="Normal"/>
    <w:rsid w:val="002E1949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2E1949"/>
    <w:pPr>
      <w:spacing w:after="0"/>
    </w:pPr>
  </w:style>
  <w:style w:type="paragraph" w:customStyle="1" w:styleId="acctindent">
    <w:name w:val="acct indent"/>
    <w:aliases w:val="ai"/>
    <w:basedOn w:val="BodyText"/>
    <w:rsid w:val="002E1949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2E1949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2E1949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2E1949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E1949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2E194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E1949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2E1949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E194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194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E194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E194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E1949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2E1949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2E1949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2E194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E1949"/>
    <w:pPr>
      <w:spacing w:after="0"/>
    </w:pPr>
  </w:style>
  <w:style w:type="paragraph" w:customStyle="1" w:styleId="List1a">
    <w:name w:val="List 1a"/>
    <w:aliases w:val="1a"/>
    <w:basedOn w:val="Normal"/>
    <w:rsid w:val="002E1949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2E1949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rsid w:val="002E19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2E1949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2E1949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2E1949"/>
  </w:style>
  <w:style w:type="paragraph" w:customStyle="1" w:styleId="zreportaddinfo">
    <w:name w:val="zreport addinfo"/>
    <w:basedOn w:val="Normal"/>
    <w:rsid w:val="002E1949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2E1949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2E1949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2E194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2E1949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2E194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2E1949"/>
    <w:rPr>
      <w:b/>
      <w:bCs/>
    </w:rPr>
  </w:style>
  <w:style w:type="paragraph" w:customStyle="1" w:styleId="nineptbodytext">
    <w:name w:val="nine pt body text"/>
    <w:aliases w:val="9bt"/>
    <w:basedOn w:val="nineptnormal"/>
    <w:rsid w:val="002E1949"/>
    <w:pPr>
      <w:spacing w:after="220"/>
    </w:pPr>
  </w:style>
  <w:style w:type="paragraph" w:customStyle="1" w:styleId="nineptnormal">
    <w:name w:val="nine pt normal"/>
    <w:aliases w:val="9n"/>
    <w:basedOn w:val="Normal"/>
    <w:rsid w:val="002E1949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2E1949"/>
    <w:pPr>
      <w:jc w:val="center"/>
    </w:pPr>
  </w:style>
  <w:style w:type="paragraph" w:customStyle="1" w:styleId="heading">
    <w:name w:val="heading"/>
    <w:aliases w:val="h"/>
    <w:basedOn w:val="BodyText"/>
    <w:rsid w:val="002E1949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2E194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E1949"/>
  </w:style>
  <w:style w:type="paragraph" w:customStyle="1" w:styleId="nineptheadingcentredbold">
    <w:name w:val="nine pt heading centred bold"/>
    <w:aliases w:val="9hcb"/>
    <w:basedOn w:val="Normal"/>
    <w:rsid w:val="002E1949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E194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194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E1949"/>
    <w:rPr>
      <w:b/>
    </w:rPr>
  </w:style>
  <w:style w:type="paragraph" w:customStyle="1" w:styleId="nineptcolumntab1">
    <w:name w:val="nine pt column tab1"/>
    <w:aliases w:val="a91"/>
    <w:basedOn w:val="nineptnormal"/>
    <w:rsid w:val="002E194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E194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1949"/>
    <w:pPr>
      <w:jc w:val="center"/>
    </w:pPr>
  </w:style>
  <w:style w:type="paragraph" w:customStyle="1" w:styleId="Normalheading">
    <w:name w:val="Normal heading"/>
    <w:aliases w:val="nh"/>
    <w:basedOn w:val="Normal"/>
    <w:rsid w:val="002E1949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2E1949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2E1949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2E1949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2E1949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2E1949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194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E1949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2E1949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2E1949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2E1949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2E1949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E1949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2E1949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2E194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E1949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2E194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E194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194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E1949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2E1949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2E194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E194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E1949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2E1949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2E1949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2E1949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2E1949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2E194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E194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E1949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2E194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E194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194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E194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E1949"/>
    <w:pPr>
      <w:spacing w:after="0"/>
    </w:pPr>
  </w:style>
  <w:style w:type="paragraph" w:customStyle="1" w:styleId="smallreturn">
    <w:name w:val="small return"/>
    <w:aliases w:val="sr"/>
    <w:basedOn w:val="Normal"/>
    <w:rsid w:val="002E1949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1949"/>
    <w:pPr>
      <w:spacing w:after="0"/>
    </w:pPr>
  </w:style>
  <w:style w:type="paragraph" w:customStyle="1" w:styleId="headingbolditalic">
    <w:name w:val="heading bold italic"/>
    <w:aliases w:val="hbi"/>
    <w:basedOn w:val="heading"/>
    <w:rsid w:val="002E194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E1949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2E1949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2E1949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2E194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E1949"/>
    <w:pPr>
      <w:spacing w:after="0"/>
    </w:pPr>
  </w:style>
  <w:style w:type="paragraph" w:customStyle="1" w:styleId="blockbullet">
    <w:name w:val="block bullet"/>
    <w:aliases w:val="bb"/>
    <w:basedOn w:val="block"/>
    <w:rsid w:val="002E194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2E1949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2E194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E1949"/>
    <w:pPr>
      <w:spacing w:after="0"/>
    </w:pPr>
  </w:style>
  <w:style w:type="paragraph" w:customStyle="1" w:styleId="eightptnormal">
    <w:name w:val="eight pt normal"/>
    <w:aliases w:val="8n"/>
    <w:basedOn w:val="Normal"/>
    <w:rsid w:val="002E1949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2E194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194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E194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1949"/>
    <w:rPr>
      <w:b/>
      <w:bCs/>
    </w:rPr>
  </w:style>
  <w:style w:type="paragraph" w:customStyle="1" w:styleId="eightptbodytext">
    <w:name w:val="eight pt body text"/>
    <w:aliases w:val="8bt"/>
    <w:basedOn w:val="eightptnormal"/>
    <w:rsid w:val="002E194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E194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E194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E194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1949"/>
    <w:pPr>
      <w:spacing w:after="0"/>
    </w:pPr>
  </w:style>
  <w:style w:type="paragraph" w:customStyle="1" w:styleId="eightptblock">
    <w:name w:val="eight pt block"/>
    <w:aliases w:val="8b"/>
    <w:basedOn w:val="Normal"/>
    <w:rsid w:val="002E1949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194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E194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E194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E1949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2E1949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2E1949"/>
    <w:pPr>
      <w:spacing w:after="0"/>
    </w:pPr>
  </w:style>
  <w:style w:type="paragraph" w:customStyle="1" w:styleId="blockindent">
    <w:name w:val="block indent"/>
    <w:aliases w:val="bi"/>
    <w:basedOn w:val="block"/>
    <w:rsid w:val="002E194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E1949"/>
    <w:pPr>
      <w:jc w:val="center"/>
    </w:pPr>
  </w:style>
  <w:style w:type="paragraph" w:customStyle="1" w:styleId="nineptcol">
    <w:name w:val="nine pt %col"/>
    <w:aliases w:val="9%"/>
    <w:basedOn w:val="nineptnormal"/>
    <w:rsid w:val="002E194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E194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E194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1949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194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E194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E1949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E194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E1949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E194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E194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E194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E194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E1949"/>
    <w:pPr>
      <w:spacing w:after="20"/>
    </w:pPr>
  </w:style>
  <w:style w:type="paragraph" w:customStyle="1" w:styleId="blockbulletnospaceafter">
    <w:name w:val="block bullet no space after"/>
    <w:aliases w:val="bbn,block bullet no sp"/>
    <w:rsid w:val="002E1949"/>
    <w:pPr>
      <w:tabs>
        <w:tab w:val="num" w:pos="907"/>
      </w:tabs>
      <w:spacing w:line="260" w:lineRule="atLeast"/>
      <w:ind w:left="907" w:hanging="340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2E194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E1949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E194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E1949"/>
    <w:pPr>
      <w:spacing w:after="80"/>
    </w:pPr>
  </w:style>
  <w:style w:type="paragraph" w:customStyle="1" w:styleId="nineptratecol">
    <w:name w:val="nine pt rate col"/>
    <w:aliases w:val="a9r"/>
    <w:basedOn w:val="nineptnormal"/>
    <w:rsid w:val="002E194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E194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194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E1949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E194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E194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E1949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2E194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E194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E194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E194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E194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E194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E1949"/>
    <w:pPr>
      <w:ind w:left="907" w:hanging="340"/>
    </w:pPr>
  </w:style>
  <w:style w:type="paragraph" w:customStyle="1" w:styleId="List3i">
    <w:name w:val="List 3i"/>
    <w:aliases w:val="3i"/>
    <w:basedOn w:val="List2i"/>
    <w:rsid w:val="002E194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E194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E194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E194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194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194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E194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E1949"/>
    <w:pPr>
      <w:spacing w:after="80"/>
    </w:pPr>
  </w:style>
  <w:style w:type="paragraph" w:customStyle="1" w:styleId="blockbullet2">
    <w:name w:val="block bullet 2"/>
    <w:aliases w:val="bb2"/>
    <w:basedOn w:val="BodyText"/>
    <w:rsid w:val="002E1949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E194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E1949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F7457"/>
    <w:pPr>
      <w:spacing w:after="0"/>
      <w:ind w:left="540" w:right="65"/>
      <w:jc w:val="thaiDistribute"/>
    </w:pPr>
    <w:rPr>
      <w:rFonts w:ascii="Angsana New" w:hAnsi="Angsana New"/>
      <w:b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9F7457"/>
    <w:rPr>
      <w:rFonts w:ascii="Angsana New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2E1949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2E1949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E1949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2E1949"/>
    <w:rPr>
      <w:rFonts w:ascii="Angsana New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2E1949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2E1949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2E1949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2E1949"/>
    <w:pPr>
      <w:shd w:val="clear" w:color="auto" w:fill="000080"/>
    </w:pPr>
    <w:rPr>
      <w:rFonts w:ascii="Tahoma" w:hAnsi="Tahoma" w:cs="Tahoma"/>
      <w:sz w:val="20"/>
      <w:szCs w:val="20"/>
      <w:lang w:eastAsia="x-none" w:bidi="ar-SA"/>
    </w:rPr>
  </w:style>
  <w:style w:type="character" w:customStyle="1" w:styleId="DocumentMapChar">
    <w:name w:val="Document Map Char"/>
    <w:link w:val="DocumentMap"/>
    <w:rsid w:val="002E1949"/>
    <w:rPr>
      <w:rFonts w:ascii="Tahoma" w:hAnsi="Tahoma" w:cs="Tahoma"/>
      <w:shd w:val="clear" w:color="auto" w:fill="000080"/>
      <w:lang w:val="en-GB" w:bidi="ar-SA"/>
    </w:rPr>
  </w:style>
  <w:style w:type="paragraph" w:styleId="PlainText">
    <w:name w:val="Plain Text"/>
    <w:basedOn w:val="Normal"/>
    <w:link w:val="PlainTextChar"/>
    <w:rsid w:val="002E1949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2E1949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2E1949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E1949"/>
    <w:rPr>
      <w:b/>
      <w:bCs/>
    </w:rPr>
  </w:style>
  <w:style w:type="character" w:customStyle="1" w:styleId="CommentSubjectChar">
    <w:name w:val="Comment Subject Char"/>
    <w:link w:val="CommentSubject"/>
    <w:rsid w:val="002E1949"/>
    <w:rPr>
      <w:rFonts w:ascii="Arial" w:hAnsi="Arial"/>
      <w:b/>
      <w:bCs/>
      <w:szCs w:val="25"/>
    </w:rPr>
  </w:style>
  <w:style w:type="paragraph" w:customStyle="1" w:styleId="RNormal">
    <w:name w:val="RNormal"/>
    <w:basedOn w:val="Normal"/>
    <w:rsid w:val="002663F4"/>
    <w:pPr>
      <w:spacing w:line="240" w:lineRule="auto"/>
      <w:jc w:val="both"/>
    </w:pPr>
    <w:rPr>
      <w:rFonts w:cs="Times New Roman"/>
      <w:szCs w:val="24"/>
      <w:lang w:val="en-US" w:bidi="ar-SA"/>
    </w:rPr>
  </w:style>
  <w:style w:type="character" w:styleId="CommentReference">
    <w:name w:val="annotation reference"/>
    <w:rsid w:val="00956D3C"/>
    <w:rPr>
      <w:sz w:val="16"/>
      <w:szCs w:val="16"/>
    </w:rPr>
  </w:style>
  <w:style w:type="character" w:styleId="Emphasis">
    <w:name w:val="Emphasis"/>
    <w:qFormat/>
    <w:rsid w:val="007A73FB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56421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56421C"/>
    <w:rPr>
      <w:rFonts w:ascii="Univers 45 Light" w:eastAsia="MS Mincho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D459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E461E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060D2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character" w:customStyle="1" w:styleId="blockChar">
    <w:name w:val="block Char"/>
    <w:aliases w:val="b Char"/>
    <w:link w:val="block"/>
    <w:locked/>
    <w:rsid w:val="00D13244"/>
    <w:rPr>
      <w:rFonts w:cs="Times New Roman"/>
      <w:sz w:val="22"/>
      <w:lang w:val="en-GB" w:bidi="ar-SA"/>
    </w:rPr>
  </w:style>
  <w:style w:type="paragraph" w:customStyle="1" w:styleId="31">
    <w:name w:val="ตาราง3ช่อง"/>
    <w:basedOn w:val="Normal"/>
    <w:rsid w:val="00AF73FD"/>
    <w:pPr>
      <w:widowControl w:val="0"/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lang w:val="th-TH" w:eastAsia="th-TH"/>
    </w:rPr>
  </w:style>
  <w:style w:type="paragraph" w:customStyle="1" w:styleId="paragraph">
    <w:name w:val="paragraph"/>
    <w:basedOn w:val="Normal"/>
    <w:rsid w:val="00421860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421860"/>
  </w:style>
  <w:style w:type="character" w:customStyle="1" w:styleId="eop">
    <w:name w:val="eop"/>
    <w:basedOn w:val="DefaultParagraphFont"/>
    <w:rsid w:val="004218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47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35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2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1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26" Type="http://schemas.openxmlformats.org/officeDocument/2006/relationships/footer" Target="footer10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header" Target="header3.xml"/><Relationship Id="rId25" Type="http://schemas.openxmlformats.org/officeDocument/2006/relationships/header" Target="header7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footer" Target="footer9.xml"/><Relationship Id="rId5" Type="http://schemas.openxmlformats.org/officeDocument/2006/relationships/styles" Target="styles.xml"/><Relationship Id="rId15" Type="http://schemas.openxmlformats.org/officeDocument/2006/relationships/footer" Target="footer4.xml"/><Relationship Id="rId23" Type="http://schemas.openxmlformats.org/officeDocument/2006/relationships/header" Target="header6.xml"/><Relationship Id="rId28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oter" Target="footer8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409FE-BBA5-4FC1-A9A7-B5CC6926D8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FAFCEB-2828-4462-AF3C-5F2974803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FAAD2E-23BF-4158-BAC0-4453384EB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54</Pages>
  <Words>9870</Words>
  <Characters>56264</Characters>
  <Application>Microsoft Office Word</Application>
  <DocSecurity>4</DocSecurity>
  <Lines>468</Lines>
  <Paragraphs>132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66002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Apinya Kingyai</cp:lastModifiedBy>
  <cp:revision>2</cp:revision>
  <cp:lastPrinted>2024-05-02T11:42:00Z</cp:lastPrinted>
  <dcterms:created xsi:type="dcterms:W3CDTF">2024-05-20T04:03:00Z</dcterms:created>
  <dcterms:modified xsi:type="dcterms:W3CDTF">2024-05-20T04:03:00Z</dcterms:modified>
</cp:coreProperties>
</file>