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7CDDD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  <w:bookmarkStart w:id="0" w:name="OLE_LINK1"/>
    </w:p>
    <w:p w14:paraId="3781478A" w14:textId="77777777" w:rsidR="00CA5E04" w:rsidRPr="00082132" w:rsidRDefault="00CA5E04" w:rsidP="00CA5E04">
      <w:pPr>
        <w:autoSpaceDE w:val="0"/>
        <w:autoSpaceDN w:val="0"/>
        <w:adjustRightInd w:val="0"/>
        <w:spacing w:line="240" w:lineRule="auto"/>
      </w:pPr>
    </w:p>
    <w:p w14:paraId="75A25212" w14:textId="443E49EC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24A6AE7D" w14:textId="2980BD64" w:rsidR="00916B1F" w:rsidRDefault="00916B1F" w:rsidP="00CA5E04">
      <w:pPr>
        <w:autoSpaceDE w:val="0"/>
        <w:autoSpaceDN w:val="0"/>
        <w:adjustRightInd w:val="0"/>
        <w:spacing w:line="240" w:lineRule="auto"/>
      </w:pPr>
    </w:p>
    <w:p w14:paraId="4AEE5FD9" w14:textId="77777777" w:rsidR="00916B1F" w:rsidRPr="00082132" w:rsidRDefault="00916B1F" w:rsidP="00CA5E04">
      <w:pPr>
        <w:autoSpaceDE w:val="0"/>
        <w:autoSpaceDN w:val="0"/>
        <w:adjustRightInd w:val="0"/>
        <w:spacing w:line="240" w:lineRule="auto"/>
      </w:pPr>
    </w:p>
    <w:p w14:paraId="6F336DAE" w14:textId="70CAEA30" w:rsidR="00CA5E04" w:rsidRDefault="00CA5E04" w:rsidP="00CA5E04">
      <w:pPr>
        <w:autoSpaceDE w:val="0"/>
        <w:autoSpaceDN w:val="0"/>
        <w:adjustRightInd w:val="0"/>
        <w:spacing w:line="240" w:lineRule="auto"/>
      </w:pPr>
    </w:p>
    <w:p w14:paraId="338739EF" w14:textId="3BA618BA" w:rsidR="00F110B0" w:rsidRDefault="00F110B0" w:rsidP="00CA5E04">
      <w:pPr>
        <w:autoSpaceDE w:val="0"/>
        <w:autoSpaceDN w:val="0"/>
        <w:adjustRightInd w:val="0"/>
        <w:spacing w:line="240" w:lineRule="auto"/>
      </w:pPr>
    </w:p>
    <w:bookmarkEnd w:id="0"/>
    <w:p w14:paraId="6B4B553F" w14:textId="77777777" w:rsidR="002A3A83" w:rsidRPr="00846AA1" w:rsidRDefault="002A3A83" w:rsidP="002A3A83">
      <w:pPr>
        <w:pStyle w:val="Heading5"/>
        <w:tabs>
          <w:tab w:val="left" w:pos="540"/>
        </w:tabs>
        <w:spacing w:line="240" w:lineRule="auto"/>
        <w:ind w:right="-25"/>
        <w:jc w:val="both"/>
        <w:rPr>
          <w:rFonts w:ascii="Angsana New" w:hAnsi="Angsana New" w:cs="Angsana New"/>
          <w:b w:val="0"/>
          <w:bCs w:val="0"/>
        </w:rPr>
      </w:pPr>
      <w:r w:rsidRPr="00846AA1">
        <w:rPr>
          <w:rFonts w:ascii="Angsana New" w:hAnsi="Angsana New" w:cs="Angsana New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412402E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</w:p>
    <w:p w14:paraId="0B350CF1" w14:textId="77777777" w:rsidR="002A3A83" w:rsidRPr="00846AA1" w:rsidRDefault="002A3A83" w:rsidP="002A3A83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both"/>
        <w:rPr>
          <w:b/>
          <w:bCs/>
        </w:rPr>
      </w:pPr>
      <w:r w:rsidRPr="00846AA1">
        <w:rPr>
          <w:rFonts w:hint="cs"/>
          <w:b/>
          <w:bCs/>
          <w:cs/>
        </w:rPr>
        <w:t xml:space="preserve">เสนอ  คณะกรรมการบริษัท </w:t>
      </w:r>
      <w:r w:rsidRPr="00846AA1">
        <w:rPr>
          <w:b/>
          <w:bCs/>
          <w:cs/>
        </w:rPr>
        <w:t>บางจาก คอร์ปอเรชั่น จำกัด (มหาชน</w:t>
      </w:r>
      <w:r w:rsidRPr="00846AA1">
        <w:rPr>
          <w:rFonts w:hint="cs"/>
          <w:b/>
          <w:bCs/>
          <w:cs/>
        </w:rPr>
        <w:t>)</w:t>
      </w:r>
    </w:p>
    <w:p w14:paraId="0D3E2011" w14:textId="77777777" w:rsidR="002A3A83" w:rsidRPr="00846AA1" w:rsidRDefault="002A3A83" w:rsidP="002A3A83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eastAsia="MS Mincho"/>
          <w:color w:val="000000"/>
          <w:cs/>
          <w:lang w:eastAsia="ja-JP"/>
        </w:rPr>
      </w:pPr>
    </w:p>
    <w:p w14:paraId="2360ED97" w14:textId="392BB6EF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6F1E95">
        <w:t>31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มีนาคม</w:t>
      </w:r>
      <w:r w:rsidRPr="00846AA1">
        <w:rPr>
          <w:cs/>
        </w:rPr>
        <w:t xml:space="preserve"> </w:t>
      </w:r>
      <w:r w:rsidRPr="006F1E95">
        <w:t>256</w:t>
      </w:r>
      <w:r w:rsidR="000A7FDF">
        <w:t>7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="00607D06">
        <w:rPr>
          <w:rFonts w:hint="cs"/>
          <w:cs/>
        </w:rPr>
        <w:t xml:space="preserve">  </w:t>
      </w:r>
      <w:r w:rsidRPr="00846AA1">
        <w:rPr>
          <w:rFonts w:hint="cs"/>
          <w:cs/>
        </w:rPr>
        <w:t xml:space="preserve">งบกระแสเงินสดเฉพาะกิจการ สำหรับงวดสามเดือนสิ้นสุดวันที่ </w:t>
      </w:r>
      <w:r w:rsidRPr="006F1E95">
        <w:t>31</w:t>
      </w:r>
      <w:r w:rsidRPr="00846AA1">
        <w:rPr>
          <w:cs/>
        </w:rPr>
        <w:t xml:space="preserve"> </w:t>
      </w:r>
      <w:r w:rsidRPr="00846AA1">
        <w:rPr>
          <w:rFonts w:hint="cs"/>
          <w:cs/>
        </w:rPr>
        <w:t>มีนาคม</w:t>
      </w:r>
      <w:r w:rsidRPr="00846AA1">
        <w:rPr>
          <w:cs/>
        </w:rPr>
        <w:t xml:space="preserve"> </w:t>
      </w:r>
      <w:r w:rsidRPr="006F1E95">
        <w:t>256</w:t>
      </w:r>
      <w:r w:rsidR="000A7FDF">
        <w:t>7</w:t>
      </w:r>
      <w:r w:rsidRPr="00846AA1">
        <w:rPr>
          <w:rFonts w:hint="cs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</w:t>
      </w:r>
      <w:r w:rsidRPr="00846AA1">
        <w:t> </w:t>
      </w:r>
      <w:r w:rsidRPr="00846AA1">
        <w:rPr>
          <w:rFonts w:hint="cs"/>
          <w:cs/>
        </w:rPr>
        <w:t xml:space="preserve"> และบริษัทย่อย และของเฉพาะบริษัท บางจาก</w:t>
      </w:r>
      <w:r w:rsidRPr="00846AA1">
        <w:rPr>
          <w:cs/>
        </w:rPr>
        <w:t xml:space="preserve"> คอร์ปอเรชั่น</w:t>
      </w:r>
      <w:r w:rsidRPr="00846AA1">
        <w:rPr>
          <w:rFonts w:hint="cs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846AA1">
        <w:t xml:space="preserve"> </w:t>
      </w:r>
      <w:r w:rsidRPr="006F1E95">
        <w:t>34</w:t>
      </w:r>
      <w:r w:rsidRPr="00846AA1">
        <w:t xml:space="preserve"> </w:t>
      </w:r>
      <w:r w:rsidRPr="00846AA1">
        <w:rPr>
          <w:rFonts w:hint="cs"/>
          <w:cs/>
        </w:rPr>
        <w:t>เรื่อง การรายงานทางการเงินระหว่างกาล ส่วนข้าพเจ้า</w:t>
      </w:r>
      <w:r w:rsidR="009D210B">
        <w:rPr>
          <w:rFonts w:hint="cs"/>
          <w:cs/>
        </w:rPr>
        <w:t xml:space="preserve">  </w:t>
      </w:r>
      <w:r w:rsidRPr="00846AA1">
        <w:rPr>
          <w:rFonts w:hint="cs"/>
          <w:cs/>
        </w:rPr>
        <w:t xml:space="preserve"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88783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61C461A8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ขอบเขตการสอบทาน</w:t>
      </w:r>
    </w:p>
    <w:p w14:paraId="45E35794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3DA391AC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thaiDistribute"/>
        <w:rPr>
          <w:lang w:eastAsia="ja-JP"/>
        </w:rPr>
      </w:pPr>
      <w:r w:rsidRPr="00846AA1">
        <w:rPr>
          <w:rFonts w:hint="cs"/>
          <w:cs/>
        </w:rPr>
        <w:t xml:space="preserve">ข้าพเจ้าได้ปฏิบัติงานสอบทานตามมาตรฐานงานสอบทาน รหัส </w:t>
      </w:r>
      <w:r w:rsidRPr="006F1E95">
        <w:t>2410</w:t>
      </w:r>
      <w:r w:rsidRPr="00846AA1">
        <w:rPr>
          <w:rFonts w:hint="cs"/>
          <w:cs/>
        </w:rPr>
        <w:t xml:space="preserve"> </w:t>
      </w:r>
      <w:r w:rsidRPr="00846AA1">
        <w:rPr>
          <w:cs/>
        </w:rPr>
        <w:t>“</w:t>
      </w:r>
      <w:r w:rsidRPr="00846AA1">
        <w:rPr>
          <w:rFonts w:hint="cs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46AA1">
        <w:rPr>
          <w:cs/>
        </w:rPr>
        <w:t xml:space="preserve">” </w:t>
      </w:r>
      <w:r w:rsidRPr="00846AA1">
        <w:rPr>
          <w:rFonts w:hint="cs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7184335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08D72C49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  <w:sectPr w:rsidR="002A3A83" w:rsidRPr="00846AA1" w:rsidSect="004B22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2" w:right="1151" w:bottom="578" w:left="1151" w:header="720" w:footer="720" w:gutter="0"/>
          <w:cols w:space="708"/>
          <w:docGrid w:linePitch="408"/>
        </w:sectPr>
      </w:pPr>
    </w:p>
    <w:p w14:paraId="717A1C65" w14:textId="531ABFD6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443E59AC" w14:textId="77777777" w:rsidR="00F110B0" w:rsidRDefault="00F110B0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</w:p>
    <w:p w14:paraId="183A4ADA" w14:textId="74A039C3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lang w:eastAsia="ja-JP"/>
        </w:rPr>
      </w:pPr>
      <w:r w:rsidRPr="00846AA1">
        <w:rPr>
          <w:rFonts w:hint="cs"/>
          <w:i/>
          <w:iCs/>
          <w:color w:val="000000"/>
          <w:cs/>
          <w:lang w:eastAsia="ja-JP"/>
        </w:rPr>
        <w:t>ข้อสรุป</w:t>
      </w:r>
    </w:p>
    <w:p w14:paraId="0F5641A6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7B213679" w14:textId="4CF45BC5" w:rsidR="002A3A83" w:rsidRDefault="002A3A83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  <w:r w:rsidRPr="00846AA1">
        <w:rPr>
          <w:rFonts w:hint="cs"/>
          <w:color w:val="000000"/>
          <w:cs/>
          <w:lang w:eastAsia="ja-JP"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F1E95">
        <w:rPr>
          <w:color w:val="000000"/>
          <w:lang w:eastAsia="ja-JP"/>
        </w:rPr>
        <w:t>34</w:t>
      </w:r>
      <w:r w:rsidRPr="00846AA1">
        <w:rPr>
          <w:color w:val="000000"/>
          <w:lang w:eastAsia="ja-JP"/>
        </w:rPr>
        <w:t xml:space="preserve"> </w:t>
      </w:r>
      <w:r w:rsidRPr="00846AA1">
        <w:rPr>
          <w:rFonts w:hint="cs"/>
          <w:color w:val="000000"/>
          <w:cs/>
          <w:lang w:eastAsia="ja-JP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5571706D" w14:textId="7BF2F9F5" w:rsidR="000A7FDF" w:rsidRDefault="000A7FDF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586A191B" w14:textId="77777777" w:rsidR="000A7FDF" w:rsidRPr="002D6AAC" w:rsidRDefault="000A7FDF" w:rsidP="000A7FDF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i/>
          <w:iCs/>
          <w:color w:val="000000"/>
          <w:cs/>
          <w:lang w:eastAsia="ja-JP"/>
        </w:rPr>
      </w:pPr>
      <w:r w:rsidRPr="002D6AAC">
        <w:rPr>
          <w:rFonts w:hint="cs"/>
          <w:i/>
          <w:iCs/>
          <w:color w:val="000000"/>
          <w:cs/>
          <w:lang w:eastAsia="ja-JP"/>
        </w:rPr>
        <w:t>ข้อมูลและเหตุการณ์ที่เน้น</w:t>
      </w:r>
    </w:p>
    <w:p w14:paraId="79520090" w14:textId="77777777" w:rsidR="000A7FDF" w:rsidRDefault="000A7FDF" w:rsidP="000A7FDF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59EC99C2" w14:textId="3AC9601B" w:rsidR="000A7FDF" w:rsidRPr="00846AA1" w:rsidRDefault="000A7FDF" w:rsidP="000A7FDF">
      <w:pPr>
        <w:tabs>
          <w:tab w:val="left" w:pos="720"/>
        </w:tabs>
        <w:autoSpaceDE w:val="0"/>
        <w:autoSpaceDN w:val="0"/>
        <w:adjustRightInd w:val="0"/>
        <w:jc w:val="thaiDistribute"/>
        <w:rPr>
          <w:color w:val="000000"/>
          <w:lang w:eastAsia="ja-JP"/>
        </w:rPr>
      </w:pPr>
      <w:r>
        <w:rPr>
          <w:rStyle w:val="ui-provider"/>
          <w:cs/>
        </w:rPr>
        <w:t>ข้าพเจ้าขอให้สังเกตหมายเหตุประกอบข้อมูลทางการเงินระหว่างกาลข้อ</w:t>
      </w:r>
      <w:r>
        <w:rPr>
          <w:rStyle w:val="ui-provider"/>
        </w:rPr>
        <w:t xml:space="preserve"> 3 </w:t>
      </w:r>
      <w:r w:rsidRPr="00027376">
        <w:rPr>
          <w:color w:val="000000"/>
          <w:cs/>
        </w:rPr>
        <w:t>กลุ่มบริษัท</w:t>
      </w:r>
      <w:r w:rsidRPr="00027376">
        <w:rPr>
          <w:rFonts w:hint="cs"/>
          <w:color w:val="000000"/>
          <w:cs/>
        </w:rPr>
        <w:t>ได้เข้า</w:t>
      </w:r>
      <w:r w:rsidRPr="00027376">
        <w:rPr>
          <w:color w:val="000000"/>
          <w:cs/>
        </w:rPr>
        <w:t>ซื้อธุรกิจ</w:t>
      </w:r>
      <w:r w:rsidRPr="00027376">
        <w:rPr>
          <w:rFonts w:hint="cs"/>
          <w:color w:val="000000"/>
          <w:cs/>
        </w:rPr>
        <w:t>ในประเทศไทย</w:t>
      </w:r>
      <w:r w:rsidRPr="00027376">
        <w:rPr>
          <w:rFonts w:asciiTheme="majorBidi" w:hAnsiTheme="majorBidi" w:hint="cs"/>
          <w:cs/>
        </w:rPr>
        <w:t>และ</w:t>
      </w:r>
      <w:r w:rsidRPr="00027376">
        <w:rPr>
          <w:rFonts w:hint="cs"/>
          <w:cs/>
        </w:rPr>
        <w:t>ส่วนได้เสียในหลุมน้ำมันในประเทศนอร์เวย์</w:t>
      </w:r>
      <w:r w:rsidRPr="00027376">
        <w:rPr>
          <w:color w:val="000000"/>
          <w:cs/>
        </w:rPr>
        <w:t xml:space="preserve"> และจ้างผู้ประเมินราคาอิสระเพื่อหามูลค่ายุติธรรมของสินทรัพย์ที่ได้มาที่ระบุได้และหนี้สินที่รับมาจากการซื้อธุรกิจ โดย ณ วันที่รายงาน การประเมินราคายังไม่เสร็จสมบูรณ์ ดังนั้น มูลค่ายุติธรรมที่รับรู้และการปันส่วนของราคาซื้อเป็นมูลค่าที่ประมาณการและอาจมีการปรับปรุง</w:t>
      </w:r>
      <w:r>
        <w:rPr>
          <w:rStyle w:val="ui-provider"/>
          <w:cs/>
        </w:rPr>
        <w:t xml:space="preserve"> ทั้งนี้ข้อสรุปของข้าพเจ้าไม่ได้เปลี่ยนแปลงไปเนื่องจากเรื่องนี้</w:t>
      </w:r>
    </w:p>
    <w:p w14:paraId="336C2F94" w14:textId="77777777" w:rsidR="000A7FDF" w:rsidRPr="00846AA1" w:rsidRDefault="000A7FDF" w:rsidP="002A3A83">
      <w:pPr>
        <w:tabs>
          <w:tab w:val="left" w:pos="720"/>
        </w:tabs>
        <w:autoSpaceDE w:val="0"/>
        <w:autoSpaceDN w:val="0"/>
        <w:adjustRightInd w:val="0"/>
        <w:ind w:right="-45"/>
        <w:jc w:val="both"/>
        <w:rPr>
          <w:color w:val="000000"/>
          <w:lang w:eastAsia="ja-JP"/>
        </w:rPr>
      </w:pPr>
    </w:p>
    <w:p w14:paraId="4433B080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0E06F1C0" w14:textId="77777777" w:rsidR="002A3A83" w:rsidRPr="00846AA1" w:rsidRDefault="002A3A83" w:rsidP="002A3A83">
      <w:pPr>
        <w:tabs>
          <w:tab w:val="left" w:pos="720"/>
        </w:tabs>
        <w:autoSpaceDE w:val="0"/>
        <w:autoSpaceDN w:val="0"/>
        <w:adjustRightInd w:val="0"/>
        <w:jc w:val="both"/>
        <w:rPr>
          <w:color w:val="000000"/>
          <w:lang w:eastAsia="ja-JP"/>
        </w:rPr>
      </w:pPr>
    </w:p>
    <w:p w14:paraId="125A5DCF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</w:rPr>
      </w:pPr>
      <w:r w:rsidRPr="00846AA1">
        <w:rPr>
          <w:rFonts w:ascii="Angsana New" w:hAnsi="Angsana New" w:cs="Angsana New"/>
          <w:sz w:val="30"/>
          <w:szCs w:val="30"/>
          <w:cs/>
        </w:rPr>
        <w:t>(ศักดา  เกาทัณฑ์ทอง)</w:t>
      </w:r>
    </w:p>
    <w:p w14:paraId="2FCD7B75" w14:textId="77777777" w:rsidR="002A3A83" w:rsidRPr="00846AA1" w:rsidRDefault="002A3A83" w:rsidP="002A3A83">
      <w:pPr>
        <w:pStyle w:val="NormalWeb"/>
        <w:spacing w:before="0" w:beforeAutospacing="0" w:after="0" w:afterAutospacing="0"/>
        <w:ind w:right="-45"/>
        <w:rPr>
          <w:rFonts w:ascii="Angsana New" w:hAnsi="Angsana New" w:cs="Angsana New"/>
          <w:sz w:val="30"/>
          <w:szCs w:val="30"/>
          <w:cs/>
          <w:lang w:val="th-TH"/>
        </w:rPr>
      </w:pPr>
      <w:r w:rsidRPr="00846AA1">
        <w:rPr>
          <w:rFonts w:ascii="Angsana New" w:hAnsi="Angsana New" w:cs="Angsana New"/>
          <w:sz w:val="30"/>
          <w:szCs w:val="30"/>
          <w:cs/>
          <w:lang w:val="th-TH"/>
        </w:rPr>
        <w:t xml:space="preserve">ผู้สอบบัญชีรับอนุญาต </w:t>
      </w:r>
      <w:r w:rsidRPr="00846AA1">
        <w:rPr>
          <w:rFonts w:ascii="Angsana New" w:hAnsi="Angsana New" w:cs="Angsana New"/>
          <w:sz w:val="30"/>
          <w:szCs w:val="30"/>
          <w:cs/>
          <w:lang w:val="th-TH"/>
        </w:rPr>
        <w:br/>
        <w:t xml:space="preserve">เลขทะเบียน </w:t>
      </w:r>
      <w:r w:rsidRPr="006F1E95">
        <w:rPr>
          <w:rFonts w:ascii="Angsana New" w:hAnsi="Angsana New" w:cs="Angsana New"/>
          <w:sz w:val="30"/>
          <w:szCs w:val="30"/>
        </w:rPr>
        <w:t>4628</w:t>
      </w:r>
    </w:p>
    <w:p w14:paraId="79060640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cs/>
          <w:lang w:val="en-US"/>
        </w:rPr>
      </w:pPr>
    </w:p>
    <w:p w14:paraId="772AC1C7" w14:textId="77777777" w:rsidR="002A3A83" w:rsidRPr="00846AA1" w:rsidRDefault="002A3A83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 w:rsidRPr="00846AA1">
        <w:rPr>
          <w:rFonts w:ascii="Angsana New" w:hAnsi="Angsana New" w:cs="Angsana New"/>
          <w:cs/>
        </w:rPr>
        <w:t xml:space="preserve">บริษัท เคพีเอ็มจี ภูมิไชย สอบบัญชี จำกัด </w:t>
      </w:r>
      <w:r w:rsidRPr="00846AA1">
        <w:rPr>
          <w:rFonts w:ascii="Angsana New" w:hAnsi="Angsana New" w:cs="Angsana New"/>
          <w:cs/>
        </w:rPr>
        <w:br/>
        <w:t xml:space="preserve">กรุงเทพมหานคร </w:t>
      </w:r>
    </w:p>
    <w:p w14:paraId="3E58EB4D" w14:textId="0303ED47" w:rsidR="002A3A83" w:rsidRPr="00846AA1" w:rsidRDefault="000A7FDF" w:rsidP="002A3A83">
      <w:pPr>
        <w:pStyle w:val="a"/>
        <w:tabs>
          <w:tab w:val="left" w:pos="720"/>
        </w:tabs>
        <w:ind w:right="-4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lang w:val="en-US"/>
        </w:rPr>
        <w:t>9</w:t>
      </w:r>
      <w:r w:rsidR="002A3A83" w:rsidRPr="00846AA1">
        <w:rPr>
          <w:rFonts w:ascii="Angsana New" w:hAnsi="Angsana New" w:cs="Angsana New" w:hint="cs"/>
          <w:cs/>
        </w:rPr>
        <w:t xml:space="preserve"> พฤษภาคม </w:t>
      </w:r>
      <w:r w:rsidR="002A3A83" w:rsidRPr="006F1E95">
        <w:rPr>
          <w:rFonts w:ascii="Angsana New" w:hAnsi="Angsana New" w:cs="Angsana New"/>
          <w:lang w:val="en-US"/>
        </w:rPr>
        <w:t>256</w:t>
      </w:r>
      <w:r>
        <w:rPr>
          <w:rFonts w:ascii="Angsana New" w:hAnsi="Angsana New" w:cs="Angsana New"/>
          <w:lang w:val="en-US"/>
        </w:rPr>
        <w:t>7</w:t>
      </w:r>
    </w:p>
    <w:p w14:paraId="7C790FE3" w14:textId="63526721" w:rsidR="0001409D" w:rsidRPr="006802F4" w:rsidRDefault="0001409D" w:rsidP="002A3A83">
      <w:pPr>
        <w:autoSpaceDE w:val="0"/>
        <w:autoSpaceDN w:val="0"/>
        <w:adjustRightInd w:val="0"/>
        <w:spacing w:line="240" w:lineRule="auto"/>
        <w:rPr>
          <w:sz w:val="28"/>
          <w:szCs w:val="28"/>
        </w:rPr>
      </w:pPr>
    </w:p>
    <w:sectPr w:rsidR="0001409D" w:rsidRPr="006802F4" w:rsidSect="002A3A83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692" w:right="1151" w:bottom="578" w:left="115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459D6" w14:textId="77777777" w:rsidR="002B2821" w:rsidRDefault="002B2821">
      <w:r>
        <w:separator/>
      </w:r>
    </w:p>
    <w:p w14:paraId="01872F21" w14:textId="77777777" w:rsidR="002B2821" w:rsidRDefault="002B2821"/>
  </w:endnote>
  <w:endnote w:type="continuationSeparator" w:id="0">
    <w:p w14:paraId="1DC8E257" w14:textId="77777777" w:rsidR="002B2821" w:rsidRDefault="002B2821">
      <w:r>
        <w:continuationSeparator/>
      </w:r>
    </w:p>
    <w:p w14:paraId="3E9FF2BB" w14:textId="77777777" w:rsidR="002B2821" w:rsidRDefault="002B28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4D3D8" w14:textId="77777777" w:rsidR="002A3A83" w:rsidRDefault="002A3A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068573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6CEE1BC" w14:textId="77777777" w:rsidR="002A3A83" w:rsidRPr="001D0AEF" w:rsidRDefault="0000000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B38CD" w14:textId="77777777" w:rsidR="002A3A83" w:rsidRDefault="002A3A8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93AEB" w14:textId="59AA6AF7" w:rsidR="009F546E" w:rsidRPr="00116F0A" w:rsidRDefault="009F546E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140A86" w:rsidRPr="00140A86">
      <w:rPr>
        <w:rStyle w:val="PageNumber"/>
        <w:rFonts w:ascii="Angsana New" w:hAnsi="Angsana New"/>
        <w:noProof/>
        <w:sz w:val="30"/>
        <w:szCs w:val="30"/>
      </w:rPr>
      <w:t>3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D9603D1" w14:textId="77777777" w:rsidR="009F546E" w:rsidRPr="00146F25" w:rsidRDefault="009F546E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EE877" w14:textId="77777777" w:rsidR="002B2821" w:rsidRDefault="002B2821"/>
  </w:footnote>
  <w:footnote w:type="continuationSeparator" w:id="0">
    <w:p w14:paraId="09595E41" w14:textId="77777777" w:rsidR="002B2821" w:rsidRDefault="002B2821">
      <w:r>
        <w:continuationSeparator/>
      </w:r>
    </w:p>
    <w:p w14:paraId="44818E3F" w14:textId="77777777" w:rsidR="002B2821" w:rsidRDefault="002B28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36DF6" w14:textId="77777777" w:rsidR="002A3A83" w:rsidRDefault="002A3A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7B41F" w14:textId="77777777" w:rsidR="002A3A83" w:rsidRDefault="002A3A83">
    <w:pPr>
      <w:pStyle w:val="Header"/>
    </w:pPr>
  </w:p>
  <w:p w14:paraId="7DD61094" w14:textId="77777777" w:rsidR="002A3A83" w:rsidRDefault="002A3A8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7EEED" w14:textId="77777777" w:rsidR="002A3A83" w:rsidRDefault="002A3A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A2875" w14:textId="5CCD628E" w:rsidR="0018203A" w:rsidRDefault="0018203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BDE0F" w14:textId="7352C07C" w:rsidR="00C22DC8" w:rsidRDefault="00C22DC8" w:rsidP="00632C81">
    <w:pPr>
      <w:pStyle w:val="Header"/>
    </w:pPr>
  </w:p>
  <w:p w14:paraId="48AF497C" w14:textId="77777777" w:rsidR="00C22DC8" w:rsidRDefault="00C22DC8" w:rsidP="00632C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BC83D" w14:textId="44326805" w:rsidR="0018203A" w:rsidRDefault="001820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3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73251F1"/>
    <w:multiLevelType w:val="hybridMultilevel"/>
    <w:tmpl w:val="622CC960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A2C18"/>
    <w:multiLevelType w:val="hybridMultilevel"/>
    <w:tmpl w:val="78BC2C4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E7C11F0"/>
    <w:multiLevelType w:val="multilevel"/>
    <w:tmpl w:val="C0A05B32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046"/>
        </w:tabs>
        <w:ind w:left="2046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3F21038"/>
    <w:multiLevelType w:val="hybridMultilevel"/>
    <w:tmpl w:val="FEBAA84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44A53C9C"/>
    <w:multiLevelType w:val="hybridMultilevel"/>
    <w:tmpl w:val="3A0C56AC"/>
    <w:lvl w:ilvl="0" w:tplc="BF26A78C">
      <w:start w:val="1"/>
      <w:numFmt w:val="decimal"/>
      <w:lvlText w:val="%1"/>
      <w:lvlJc w:val="left"/>
      <w:pPr>
        <w:ind w:left="162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2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3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4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8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 w16cid:durableId="267156845">
    <w:abstractNumId w:val="8"/>
  </w:num>
  <w:num w:numId="2" w16cid:durableId="1185511300">
    <w:abstractNumId w:val="7"/>
  </w:num>
  <w:num w:numId="3" w16cid:durableId="2057046785">
    <w:abstractNumId w:val="10"/>
  </w:num>
  <w:num w:numId="4" w16cid:durableId="1315061537">
    <w:abstractNumId w:val="2"/>
  </w:num>
  <w:num w:numId="5" w16cid:durableId="227427543">
    <w:abstractNumId w:val="9"/>
  </w:num>
  <w:num w:numId="6" w16cid:durableId="1904632678">
    <w:abstractNumId w:val="4"/>
  </w:num>
  <w:num w:numId="7" w16cid:durableId="2062247831">
    <w:abstractNumId w:val="3"/>
  </w:num>
  <w:num w:numId="8" w16cid:durableId="35084951">
    <w:abstractNumId w:val="15"/>
  </w:num>
  <w:num w:numId="9" w16cid:durableId="1492059461">
    <w:abstractNumId w:val="11"/>
  </w:num>
  <w:num w:numId="10" w16cid:durableId="1580796803">
    <w:abstractNumId w:val="13"/>
  </w:num>
  <w:num w:numId="11" w16cid:durableId="1512379591">
    <w:abstractNumId w:val="6"/>
  </w:num>
  <w:num w:numId="12" w16cid:durableId="1410081029">
    <w:abstractNumId w:val="16"/>
  </w:num>
  <w:num w:numId="13" w16cid:durableId="1353916966">
    <w:abstractNumId w:val="17"/>
  </w:num>
  <w:num w:numId="14" w16cid:durableId="712656731">
    <w:abstractNumId w:val="0"/>
  </w:num>
  <w:num w:numId="15" w16cid:durableId="2083791953">
    <w:abstractNumId w:val="18"/>
  </w:num>
  <w:num w:numId="16" w16cid:durableId="1457258638">
    <w:abstractNumId w:val="1"/>
  </w:num>
  <w:num w:numId="17" w16cid:durableId="1977561516">
    <w:abstractNumId w:val="12"/>
  </w:num>
  <w:num w:numId="18" w16cid:durableId="762728770">
    <w:abstractNumId w:val="14"/>
  </w:num>
  <w:num w:numId="19" w16cid:durableId="2093886289">
    <w:abstractNumId w:val="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E7A"/>
    <w:rsid w:val="00001236"/>
    <w:rsid w:val="0000124E"/>
    <w:rsid w:val="0000125A"/>
    <w:rsid w:val="00001303"/>
    <w:rsid w:val="000014F2"/>
    <w:rsid w:val="000019FE"/>
    <w:rsid w:val="00001B5A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23"/>
    <w:rsid w:val="00004739"/>
    <w:rsid w:val="00004801"/>
    <w:rsid w:val="000048E2"/>
    <w:rsid w:val="00004CB5"/>
    <w:rsid w:val="00004D22"/>
    <w:rsid w:val="00004D24"/>
    <w:rsid w:val="00004E6C"/>
    <w:rsid w:val="00004F45"/>
    <w:rsid w:val="0000505B"/>
    <w:rsid w:val="00005463"/>
    <w:rsid w:val="0000554D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384"/>
    <w:rsid w:val="000106B0"/>
    <w:rsid w:val="000108FA"/>
    <w:rsid w:val="00010C6F"/>
    <w:rsid w:val="00010D81"/>
    <w:rsid w:val="00010DB5"/>
    <w:rsid w:val="0001142A"/>
    <w:rsid w:val="00011433"/>
    <w:rsid w:val="0001186C"/>
    <w:rsid w:val="0001192B"/>
    <w:rsid w:val="0001218C"/>
    <w:rsid w:val="000122D3"/>
    <w:rsid w:val="0001249E"/>
    <w:rsid w:val="000124CF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62"/>
    <w:rsid w:val="000139FC"/>
    <w:rsid w:val="00013ACC"/>
    <w:rsid w:val="00013D04"/>
    <w:rsid w:val="00013EDF"/>
    <w:rsid w:val="0001409D"/>
    <w:rsid w:val="000141AB"/>
    <w:rsid w:val="000141FB"/>
    <w:rsid w:val="00014263"/>
    <w:rsid w:val="0001469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57"/>
    <w:rsid w:val="00016FB4"/>
    <w:rsid w:val="00017772"/>
    <w:rsid w:val="0001787C"/>
    <w:rsid w:val="000179F5"/>
    <w:rsid w:val="00017A4A"/>
    <w:rsid w:val="00017DD0"/>
    <w:rsid w:val="00017E43"/>
    <w:rsid w:val="000203B7"/>
    <w:rsid w:val="0002055E"/>
    <w:rsid w:val="000213CB"/>
    <w:rsid w:val="000213FB"/>
    <w:rsid w:val="0002172B"/>
    <w:rsid w:val="00021848"/>
    <w:rsid w:val="000219C5"/>
    <w:rsid w:val="00021F40"/>
    <w:rsid w:val="0002286D"/>
    <w:rsid w:val="00022CF8"/>
    <w:rsid w:val="00022E7E"/>
    <w:rsid w:val="00022FC2"/>
    <w:rsid w:val="00023310"/>
    <w:rsid w:val="0002344A"/>
    <w:rsid w:val="0002378F"/>
    <w:rsid w:val="00023926"/>
    <w:rsid w:val="00023CE6"/>
    <w:rsid w:val="00023F16"/>
    <w:rsid w:val="0002400A"/>
    <w:rsid w:val="000240D5"/>
    <w:rsid w:val="0002410E"/>
    <w:rsid w:val="0002452E"/>
    <w:rsid w:val="000246A2"/>
    <w:rsid w:val="00024953"/>
    <w:rsid w:val="00024AA1"/>
    <w:rsid w:val="00024B3C"/>
    <w:rsid w:val="00024E70"/>
    <w:rsid w:val="00024EEB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F70"/>
    <w:rsid w:val="00032196"/>
    <w:rsid w:val="000323D6"/>
    <w:rsid w:val="0003243F"/>
    <w:rsid w:val="0003248D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0E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9F7"/>
    <w:rsid w:val="00036AC0"/>
    <w:rsid w:val="00036B3C"/>
    <w:rsid w:val="00036EED"/>
    <w:rsid w:val="00037315"/>
    <w:rsid w:val="0003733F"/>
    <w:rsid w:val="0003735E"/>
    <w:rsid w:val="00037418"/>
    <w:rsid w:val="000376DB"/>
    <w:rsid w:val="00037A7C"/>
    <w:rsid w:val="0004013F"/>
    <w:rsid w:val="0004049C"/>
    <w:rsid w:val="000407E9"/>
    <w:rsid w:val="00040D85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464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B7"/>
    <w:rsid w:val="00045A16"/>
    <w:rsid w:val="00045A1B"/>
    <w:rsid w:val="00046013"/>
    <w:rsid w:val="00046416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1417"/>
    <w:rsid w:val="000515BF"/>
    <w:rsid w:val="00051A6D"/>
    <w:rsid w:val="00051A98"/>
    <w:rsid w:val="00052035"/>
    <w:rsid w:val="00052421"/>
    <w:rsid w:val="000525A0"/>
    <w:rsid w:val="000525D7"/>
    <w:rsid w:val="0005292B"/>
    <w:rsid w:val="00052A2E"/>
    <w:rsid w:val="00052BDB"/>
    <w:rsid w:val="00052C03"/>
    <w:rsid w:val="0005305C"/>
    <w:rsid w:val="00053104"/>
    <w:rsid w:val="000532CB"/>
    <w:rsid w:val="00053816"/>
    <w:rsid w:val="00053859"/>
    <w:rsid w:val="00053A37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51D6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619E"/>
    <w:rsid w:val="00056606"/>
    <w:rsid w:val="00056A2E"/>
    <w:rsid w:val="00056A46"/>
    <w:rsid w:val="00056FDB"/>
    <w:rsid w:val="000571A9"/>
    <w:rsid w:val="000574CB"/>
    <w:rsid w:val="000575BC"/>
    <w:rsid w:val="0005798F"/>
    <w:rsid w:val="00057A44"/>
    <w:rsid w:val="00057CCC"/>
    <w:rsid w:val="00057D3B"/>
    <w:rsid w:val="00057DE5"/>
    <w:rsid w:val="00057E9A"/>
    <w:rsid w:val="000600BB"/>
    <w:rsid w:val="00060161"/>
    <w:rsid w:val="00060335"/>
    <w:rsid w:val="000604E4"/>
    <w:rsid w:val="00060709"/>
    <w:rsid w:val="00060E24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E03"/>
    <w:rsid w:val="00066FB3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1267"/>
    <w:rsid w:val="000717A0"/>
    <w:rsid w:val="00071D9F"/>
    <w:rsid w:val="00071E82"/>
    <w:rsid w:val="00072019"/>
    <w:rsid w:val="000722F7"/>
    <w:rsid w:val="0007242A"/>
    <w:rsid w:val="00072C65"/>
    <w:rsid w:val="00072D94"/>
    <w:rsid w:val="00072DFD"/>
    <w:rsid w:val="0007317C"/>
    <w:rsid w:val="000738CE"/>
    <w:rsid w:val="00073ABD"/>
    <w:rsid w:val="00073C00"/>
    <w:rsid w:val="00073D07"/>
    <w:rsid w:val="00073E9C"/>
    <w:rsid w:val="00074009"/>
    <w:rsid w:val="000742F7"/>
    <w:rsid w:val="0007468C"/>
    <w:rsid w:val="00074A4E"/>
    <w:rsid w:val="00074CC9"/>
    <w:rsid w:val="00074D92"/>
    <w:rsid w:val="00074E69"/>
    <w:rsid w:val="00074FAA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796"/>
    <w:rsid w:val="000777BB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38B"/>
    <w:rsid w:val="000906D7"/>
    <w:rsid w:val="0009077D"/>
    <w:rsid w:val="000907EB"/>
    <w:rsid w:val="0009085F"/>
    <w:rsid w:val="00090A15"/>
    <w:rsid w:val="00090D17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EF"/>
    <w:rsid w:val="00092372"/>
    <w:rsid w:val="00092488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241"/>
    <w:rsid w:val="0009739A"/>
    <w:rsid w:val="00097434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FDA"/>
    <w:rsid w:val="000A2229"/>
    <w:rsid w:val="000A256B"/>
    <w:rsid w:val="000A25A7"/>
    <w:rsid w:val="000A28C1"/>
    <w:rsid w:val="000A298A"/>
    <w:rsid w:val="000A29B9"/>
    <w:rsid w:val="000A2B0F"/>
    <w:rsid w:val="000A2B47"/>
    <w:rsid w:val="000A2F48"/>
    <w:rsid w:val="000A31FB"/>
    <w:rsid w:val="000A33C3"/>
    <w:rsid w:val="000A3540"/>
    <w:rsid w:val="000A3A97"/>
    <w:rsid w:val="000A3B99"/>
    <w:rsid w:val="000A3E92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E3"/>
    <w:rsid w:val="000A4FBA"/>
    <w:rsid w:val="000A506D"/>
    <w:rsid w:val="000A5172"/>
    <w:rsid w:val="000A544B"/>
    <w:rsid w:val="000A5E90"/>
    <w:rsid w:val="000A5F94"/>
    <w:rsid w:val="000A601B"/>
    <w:rsid w:val="000A6076"/>
    <w:rsid w:val="000A60FF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A7FDF"/>
    <w:rsid w:val="000B0482"/>
    <w:rsid w:val="000B04A9"/>
    <w:rsid w:val="000B05B6"/>
    <w:rsid w:val="000B072E"/>
    <w:rsid w:val="000B0AE8"/>
    <w:rsid w:val="000B0CEA"/>
    <w:rsid w:val="000B0D32"/>
    <w:rsid w:val="000B142E"/>
    <w:rsid w:val="000B1657"/>
    <w:rsid w:val="000B1891"/>
    <w:rsid w:val="000B19ED"/>
    <w:rsid w:val="000B1AE3"/>
    <w:rsid w:val="000B1BBC"/>
    <w:rsid w:val="000B1C8E"/>
    <w:rsid w:val="000B1F08"/>
    <w:rsid w:val="000B2493"/>
    <w:rsid w:val="000B24EE"/>
    <w:rsid w:val="000B2B31"/>
    <w:rsid w:val="000B2B99"/>
    <w:rsid w:val="000B2C29"/>
    <w:rsid w:val="000B2F23"/>
    <w:rsid w:val="000B2FE7"/>
    <w:rsid w:val="000B300F"/>
    <w:rsid w:val="000B33FE"/>
    <w:rsid w:val="000B3401"/>
    <w:rsid w:val="000B37FD"/>
    <w:rsid w:val="000B390B"/>
    <w:rsid w:val="000B4358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F1"/>
    <w:rsid w:val="000B7A7E"/>
    <w:rsid w:val="000B7AE4"/>
    <w:rsid w:val="000B7D3C"/>
    <w:rsid w:val="000C00BB"/>
    <w:rsid w:val="000C0380"/>
    <w:rsid w:val="000C0391"/>
    <w:rsid w:val="000C042E"/>
    <w:rsid w:val="000C06AA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C13"/>
    <w:rsid w:val="000C3DA1"/>
    <w:rsid w:val="000C3F3C"/>
    <w:rsid w:val="000C42FC"/>
    <w:rsid w:val="000C44FC"/>
    <w:rsid w:val="000C45BD"/>
    <w:rsid w:val="000C4853"/>
    <w:rsid w:val="000C4A1E"/>
    <w:rsid w:val="000C4C39"/>
    <w:rsid w:val="000C4DF0"/>
    <w:rsid w:val="000C4F02"/>
    <w:rsid w:val="000C4FA5"/>
    <w:rsid w:val="000C5029"/>
    <w:rsid w:val="000C504E"/>
    <w:rsid w:val="000C5061"/>
    <w:rsid w:val="000C52F1"/>
    <w:rsid w:val="000C539F"/>
    <w:rsid w:val="000C583D"/>
    <w:rsid w:val="000C58AF"/>
    <w:rsid w:val="000C61FC"/>
    <w:rsid w:val="000C628B"/>
    <w:rsid w:val="000C6622"/>
    <w:rsid w:val="000C674D"/>
    <w:rsid w:val="000C690B"/>
    <w:rsid w:val="000C6B3B"/>
    <w:rsid w:val="000C6E34"/>
    <w:rsid w:val="000C6F11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27"/>
    <w:rsid w:val="000D17D9"/>
    <w:rsid w:val="000D1947"/>
    <w:rsid w:val="000D1DE4"/>
    <w:rsid w:val="000D1E47"/>
    <w:rsid w:val="000D1F85"/>
    <w:rsid w:val="000D2689"/>
    <w:rsid w:val="000D2B85"/>
    <w:rsid w:val="000D2C5B"/>
    <w:rsid w:val="000D2E05"/>
    <w:rsid w:val="000D3059"/>
    <w:rsid w:val="000D3629"/>
    <w:rsid w:val="000D378A"/>
    <w:rsid w:val="000D381A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6F9D"/>
    <w:rsid w:val="000D7450"/>
    <w:rsid w:val="000D7602"/>
    <w:rsid w:val="000D79DE"/>
    <w:rsid w:val="000D7E99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515"/>
    <w:rsid w:val="000E4DA2"/>
    <w:rsid w:val="000E51C9"/>
    <w:rsid w:val="000E51CF"/>
    <w:rsid w:val="000E53C5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ED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E4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F3"/>
    <w:rsid w:val="000F5737"/>
    <w:rsid w:val="000F5767"/>
    <w:rsid w:val="000F5985"/>
    <w:rsid w:val="000F5D28"/>
    <w:rsid w:val="000F61C5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ECF"/>
    <w:rsid w:val="00100EDE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2F63"/>
    <w:rsid w:val="00103288"/>
    <w:rsid w:val="00103335"/>
    <w:rsid w:val="001035A3"/>
    <w:rsid w:val="00104306"/>
    <w:rsid w:val="001046C3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95F"/>
    <w:rsid w:val="00106F02"/>
    <w:rsid w:val="0010705D"/>
    <w:rsid w:val="0010764A"/>
    <w:rsid w:val="00107937"/>
    <w:rsid w:val="00107C4F"/>
    <w:rsid w:val="001102B1"/>
    <w:rsid w:val="00110329"/>
    <w:rsid w:val="0011038D"/>
    <w:rsid w:val="0011081B"/>
    <w:rsid w:val="00110BE6"/>
    <w:rsid w:val="00110D7C"/>
    <w:rsid w:val="00110FB3"/>
    <w:rsid w:val="001111FD"/>
    <w:rsid w:val="00111215"/>
    <w:rsid w:val="001112E4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3087"/>
    <w:rsid w:val="001132A6"/>
    <w:rsid w:val="001133F2"/>
    <w:rsid w:val="001135B5"/>
    <w:rsid w:val="001136B1"/>
    <w:rsid w:val="001138DD"/>
    <w:rsid w:val="0011391F"/>
    <w:rsid w:val="00113924"/>
    <w:rsid w:val="001139EF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8BB"/>
    <w:rsid w:val="00115B10"/>
    <w:rsid w:val="00115C79"/>
    <w:rsid w:val="00115FDE"/>
    <w:rsid w:val="0011609E"/>
    <w:rsid w:val="00116301"/>
    <w:rsid w:val="00116EC2"/>
    <w:rsid w:val="00116F0A"/>
    <w:rsid w:val="00116F89"/>
    <w:rsid w:val="00117012"/>
    <w:rsid w:val="00117122"/>
    <w:rsid w:val="00117625"/>
    <w:rsid w:val="00117678"/>
    <w:rsid w:val="0011776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07E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E1F"/>
    <w:rsid w:val="00127E56"/>
    <w:rsid w:val="00127FE3"/>
    <w:rsid w:val="00130039"/>
    <w:rsid w:val="001304EF"/>
    <w:rsid w:val="001308CD"/>
    <w:rsid w:val="00130B36"/>
    <w:rsid w:val="00130B71"/>
    <w:rsid w:val="00130C38"/>
    <w:rsid w:val="00131009"/>
    <w:rsid w:val="001311D3"/>
    <w:rsid w:val="0013126F"/>
    <w:rsid w:val="001312E4"/>
    <w:rsid w:val="0013153C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FA3"/>
    <w:rsid w:val="001353F2"/>
    <w:rsid w:val="00135477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545"/>
    <w:rsid w:val="00140739"/>
    <w:rsid w:val="00140916"/>
    <w:rsid w:val="0014094E"/>
    <w:rsid w:val="001409DD"/>
    <w:rsid w:val="001409F3"/>
    <w:rsid w:val="00140A53"/>
    <w:rsid w:val="00140A86"/>
    <w:rsid w:val="00140BB0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DB"/>
    <w:rsid w:val="0015268D"/>
    <w:rsid w:val="001529C2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4B6"/>
    <w:rsid w:val="001554FB"/>
    <w:rsid w:val="00155CB7"/>
    <w:rsid w:val="00155E62"/>
    <w:rsid w:val="00156049"/>
    <w:rsid w:val="0015664A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530A"/>
    <w:rsid w:val="0016540E"/>
    <w:rsid w:val="0016547A"/>
    <w:rsid w:val="00165592"/>
    <w:rsid w:val="00165653"/>
    <w:rsid w:val="00165BBD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0FD7"/>
    <w:rsid w:val="00171128"/>
    <w:rsid w:val="001714B4"/>
    <w:rsid w:val="001715CA"/>
    <w:rsid w:val="00171659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CDD"/>
    <w:rsid w:val="00173D24"/>
    <w:rsid w:val="00174182"/>
    <w:rsid w:val="00174263"/>
    <w:rsid w:val="001745D0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BD"/>
    <w:rsid w:val="00176C9D"/>
    <w:rsid w:val="00176DE0"/>
    <w:rsid w:val="001774C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1178"/>
    <w:rsid w:val="00181380"/>
    <w:rsid w:val="00181399"/>
    <w:rsid w:val="00181E9C"/>
    <w:rsid w:val="00181F37"/>
    <w:rsid w:val="00181F78"/>
    <w:rsid w:val="0018201D"/>
    <w:rsid w:val="0018203A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90F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5AA3"/>
    <w:rsid w:val="00186041"/>
    <w:rsid w:val="00186163"/>
    <w:rsid w:val="00186403"/>
    <w:rsid w:val="001866B8"/>
    <w:rsid w:val="0018681D"/>
    <w:rsid w:val="00186D00"/>
    <w:rsid w:val="00186E89"/>
    <w:rsid w:val="00186F3E"/>
    <w:rsid w:val="001876DD"/>
    <w:rsid w:val="00187F70"/>
    <w:rsid w:val="00190334"/>
    <w:rsid w:val="00190403"/>
    <w:rsid w:val="00190624"/>
    <w:rsid w:val="00190A32"/>
    <w:rsid w:val="00190E05"/>
    <w:rsid w:val="00190E2D"/>
    <w:rsid w:val="00190E4A"/>
    <w:rsid w:val="0019134A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822"/>
    <w:rsid w:val="001948B8"/>
    <w:rsid w:val="001948E6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39F"/>
    <w:rsid w:val="00197640"/>
    <w:rsid w:val="00197660"/>
    <w:rsid w:val="00197787"/>
    <w:rsid w:val="0019789E"/>
    <w:rsid w:val="00197D03"/>
    <w:rsid w:val="00197F79"/>
    <w:rsid w:val="00197FBC"/>
    <w:rsid w:val="001A0346"/>
    <w:rsid w:val="001A069F"/>
    <w:rsid w:val="001A0871"/>
    <w:rsid w:val="001A0A77"/>
    <w:rsid w:val="001A0ED9"/>
    <w:rsid w:val="001A0F7F"/>
    <w:rsid w:val="001A1058"/>
    <w:rsid w:val="001A1270"/>
    <w:rsid w:val="001A1290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745"/>
    <w:rsid w:val="001A37C9"/>
    <w:rsid w:val="001A385C"/>
    <w:rsid w:val="001A3C38"/>
    <w:rsid w:val="001A3C3D"/>
    <w:rsid w:val="001A3D9C"/>
    <w:rsid w:val="001A3E3D"/>
    <w:rsid w:val="001A3E6E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7EA"/>
    <w:rsid w:val="001A69EC"/>
    <w:rsid w:val="001A6AB1"/>
    <w:rsid w:val="001A6BB5"/>
    <w:rsid w:val="001A6C22"/>
    <w:rsid w:val="001A6CE8"/>
    <w:rsid w:val="001A6D7B"/>
    <w:rsid w:val="001A7067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3028"/>
    <w:rsid w:val="001B30DB"/>
    <w:rsid w:val="001B326F"/>
    <w:rsid w:val="001B35EA"/>
    <w:rsid w:val="001B361C"/>
    <w:rsid w:val="001B377E"/>
    <w:rsid w:val="001B3881"/>
    <w:rsid w:val="001B3BEA"/>
    <w:rsid w:val="001B3CAE"/>
    <w:rsid w:val="001B3D01"/>
    <w:rsid w:val="001B3D0E"/>
    <w:rsid w:val="001B3DA4"/>
    <w:rsid w:val="001B4491"/>
    <w:rsid w:val="001B4583"/>
    <w:rsid w:val="001B4782"/>
    <w:rsid w:val="001B4B0B"/>
    <w:rsid w:val="001B4B0E"/>
    <w:rsid w:val="001B4D45"/>
    <w:rsid w:val="001B50AF"/>
    <w:rsid w:val="001B55FE"/>
    <w:rsid w:val="001B5739"/>
    <w:rsid w:val="001B5C08"/>
    <w:rsid w:val="001B5EBE"/>
    <w:rsid w:val="001B631E"/>
    <w:rsid w:val="001B633A"/>
    <w:rsid w:val="001B6470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636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CEB"/>
    <w:rsid w:val="001D0E57"/>
    <w:rsid w:val="001D0EFA"/>
    <w:rsid w:val="001D0FAE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706"/>
    <w:rsid w:val="001D28F3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14FC"/>
    <w:rsid w:val="001E152F"/>
    <w:rsid w:val="001E16D1"/>
    <w:rsid w:val="001E195D"/>
    <w:rsid w:val="001E1C14"/>
    <w:rsid w:val="001E1F68"/>
    <w:rsid w:val="001E2191"/>
    <w:rsid w:val="001E2286"/>
    <w:rsid w:val="001E231F"/>
    <w:rsid w:val="001E28ED"/>
    <w:rsid w:val="001E2AFE"/>
    <w:rsid w:val="001E2D10"/>
    <w:rsid w:val="001E2D39"/>
    <w:rsid w:val="001E2F01"/>
    <w:rsid w:val="001E2FEC"/>
    <w:rsid w:val="001E3329"/>
    <w:rsid w:val="001E35A8"/>
    <w:rsid w:val="001E36EB"/>
    <w:rsid w:val="001E37EA"/>
    <w:rsid w:val="001E3AB2"/>
    <w:rsid w:val="001E3DEF"/>
    <w:rsid w:val="001E3ED5"/>
    <w:rsid w:val="001E443E"/>
    <w:rsid w:val="001E5202"/>
    <w:rsid w:val="001E524A"/>
    <w:rsid w:val="001E5298"/>
    <w:rsid w:val="001E532B"/>
    <w:rsid w:val="001E56F2"/>
    <w:rsid w:val="001E5DBA"/>
    <w:rsid w:val="001E60C3"/>
    <w:rsid w:val="001E619B"/>
    <w:rsid w:val="001E6485"/>
    <w:rsid w:val="001E6606"/>
    <w:rsid w:val="001E66B5"/>
    <w:rsid w:val="001E6831"/>
    <w:rsid w:val="001E68C1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1028"/>
    <w:rsid w:val="001F1037"/>
    <w:rsid w:val="001F1265"/>
    <w:rsid w:val="001F127B"/>
    <w:rsid w:val="001F134A"/>
    <w:rsid w:val="001F14CB"/>
    <w:rsid w:val="001F1791"/>
    <w:rsid w:val="001F179A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B56"/>
    <w:rsid w:val="001F3BA0"/>
    <w:rsid w:val="001F3D64"/>
    <w:rsid w:val="001F3E83"/>
    <w:rsid w:val="001F416E"/>
    <w:rsid w:val="001F4290"/>
    <w:rsid w:val="001F4A6C"/>
    <w:rsid w:val="001F4C2D"/>
    <w:rsid w:val="001F4ECF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27C"/>
    <w:rsid w:val="002002B7"/>
    <w:rsid w:val="002004F3"/>
    <w:rsid w:val="00200614"/>
    <w:rsid w:val="0020072C"/>
    <w:rsid w:val="0020076A"/>
    <w:rsid w:val="00200958"/>
    <w:rsid w:val="00200CA3"/>
    <w:rsid w:val="00200EA3"/>
    <w:rsid w:val="00200EBE"/>
    <w:rsid w:val="00201088"/>
    <w:rsid w:val="002012C8"/>
    <w:rsid w:val="00201484"/>
    <w:rsid w:val="00201706"/>
    <w:rsid w:val="002018FD"/>
    <w:rsid w:val="00201D11"/>
    <w:rsid w:val="0020238A"/>
    <w:rsid w:val="00202531"/>
    <w:rsid w:val="00202734"/>
    <w:rsid w:val="00202811"/>
    <w:rsid w:val="00202BD5"/>
    <w:rsid w:val="00202D33"/>
    <w:rsid w:val="00202D63"/>
    <w:rsid w:val="00202D76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F14"/>
    <w:rsid w:val="0020504D"/>
    <w:rsid w:val="002050D4"/>
    <w:rsid w:val="00205232"/>
    <w:rsid w:val="002054D4"/>
    <w:rsid w:val="00205560"/>
    <w:rsid w:val="0020559B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9F"/>
    <w:rsid w:val="00207E97"/>
    <w:rsid w:val="00210090"/>
    <w:rsid w:val="002102BD"/>
    <w:rsid w:val="0021054D"/>
    <w:rsid w:val="002108CD"/>
    <w:rsid w:val="002109F3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7D"/>
    <w:rsid w:val="00212C8A"/>
    <w:rsid w:val="00213097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B00"/>
    <w:rsid w:val="00216B11"/>
    <w:rsid w:val="00216BEF"/>
    <w:rsid w:val="00216CCD"/>
    <w:rsid w:val="00216F6A"/>
    <w:rsid w:val="00217275"/>
    <w:rsid w:val="002172A2"/>
    <w:rsid w:val="002173B1"/>
    <w:rsid w:val="002175E4"/>
    <w:rsid w:val="0021762B"/>
    <w:rsid w:val="00217A80"/>
    <w:rsid w:val="00217F18"/>
    <w:rsid w:val="00220202"/>
    <w:rsid w:val="00220665"/>
    <w:rsid w:val="00220C53"/>
    <w:rsid w:val="002216E6"/>
    <w:rsid w:val="00221731"/>
    <w:rsid w:val="00221D70"/>
    <w:rsid w:val="00221DCE"/>
    <w:rsid w:val="00221E93"/>
    <w:rsid w:val="00221EB8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D0F"/>
    <w:rsid w:val="00223E10"/>
    <w:rsid w:val="00223F85"/>
    <w:rsid w:val="002245F8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0C0"/>
    <w:rsid w:val="0023217F"/>
    <w:rsid w:val="002321E8"/>
    <w:rsid w:val="002321F8"/>
    <w:rsid w:val="00233012"/>
    <w:rsid w:val="002330D7"/>
    <w:rsid w:val="002335B5"/>
    <w:rsid w:val="002338AE"/>
    <w:rsid w:val="00233AAA"/>
    <w:rsid w:val="00233B8A"/>
    <w:rsid w:val="0023445B"/>
    <w:rsid w:val="0023457A"/>
    <w:rsid w:val="002346D9"/>
    <w:rsid w:val="0023497A"/>
    <w:rsid w:val="002349FF"/>
    <w:rsid w:val="00234FDF"/>
    <w:rsid w:val="0023512A"/>
    <w:rsid w:val="00235135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B2A"/>
    <w:rsid w:val="00236E25"/>
    <w:rsid w:val="00236EFF"/>
    <w:rsid w:val="002373E7"/>
    <w:rsid w:val="0023760E"/>
    <w:rsid w:val="0023769E"/>
    <w:rsid w:val="00240379"/>
    <w:rsid w:val="002405F0"/>
    <w:rsid w:val="00240937"/>
    <w:rsid w:val="0024098A"/>
    <w:rsid w:val="00240DDF"/>
    <w:rsid w:val="00240FE9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DAE"/>
    <w:rsid w:val="00247F01"/>
    <w:rsid w:val="00250096"/>
    <w:rsid w:val="00250423"/>
    <w:rsid w:val="0025048D"/>
    <w:rsid w:val="0025049E"/>
    <w:rsid w:val="002505DE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8BA"/>
    <w:rsid w:val="002539B7"/>
    <w:rsid w:val="002539C6"/>
    <w:rsid w:val="00253DCD"/>
    <w:rsid w:val="00253ECD"/>
    <w:rsid w:val="00253FB6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B9D"/>
    <w:rsid w:val="00256DC1"/>
    <w:rsid w:val="002570EE"/>
    <w:rsid w:val="00257316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3A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7104F"/>
    <w:rsid w:val="0027159B"/>
    <w:rsid w:val="00271D6F"/>
    <w:rsid w:val="00271E2F"/>
    <w:rsid w:val="0027214E"/>
    <w:rsid w:val="00272B19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316"/>
    <w:rsid w:val="0027533E"/>
    <w:rsid w:val="002753F7"/>
    <w:rsid w:val="00275DA6"/>
    <w:rsid w:val="00275ECF"/>
    <w:rsid w:val="00276098"/>
    <w:rsid w:val="00276171"/>
    <w:rsid w:val="00276336"/>
    <w:rsid w:val="002768CE"/>
    <w:rsid w:val="002768FE"/>
    <w:rsid w:val="0027695A"/>
    <w:rsid w:val="0027699B"/>
    <w:rsid w:val="00276B34"/>
    <w:rsid w:val="00276B4F"/>
    <w:rsid w:val="00276CA7"/>
    <w:rsid w:val="00277047"/>
    <w:rsid w:val="002771CC"/>
    <w:rsid w:val="00277283"/>
    <w:rsid w:val="002772F7"/>
    <w:rsid w:val="0027730D"/>
    <w:rsid w:val="0027745D"/>
    <w:rsid w:val="002778E4"/>
    <w:rsid w:val="00280018"/>
    <w:rsid w:val="0028005E"/>
    <w:rsid w:val="002802A0"/>
    <w:rsid w:val="00280768"/>
    <w:rsid w:val="00280B96"/>
    <w:rsid w:val="00280BBD"/>
    <w:rsid w:val="00280E3A"/>
    <w:rsid w:val="0028109D"/>
    <w:rsid w:val="002811F0"/>
    <w:rsid w:val="002814E1"/>
    <w:rsid w:val="0028168A"/>
    <w:rsid w:val="00281690"/>
    <w:rsid w:val="00281802"/>
    <w:rsid w:val="00281AD4"/>
    <w:rsid w:val="0028227A"/>
    <w:rsid w:val="002822BC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900E8"/>
    <w:rsid w:val="0029039B"/>
    <w:rsid w:val="0029046A"/>
    <w:rsid w:val="002906DC"/>
    <w:rsid w:val="00290792"/>
    <w:rsid w:val="00290805"/>
    <w:rsid w:val="00290862"/>
    <w:rsid w:val="00290A65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8FD"/>
    <w:rsid w:val="00293AC9"/>
    <w:rsid w:val="00293B0D"/>
    <w:rsid w:val="00293D40"/>
    <w:rsid w:val="00293DAA"/>
    <w:rsid w:val="002941BC"/>
    <w:rsid w:val="00294264"/>
    <w:rsid w:val="00294959"/>
    <w:rsid w:val="00294A67"/>
    <w:rsid w:val="00294C8E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5B1"/>
    <w:rsid w:val="00297A7E"/>
    <w:rsid w:val="00297B4A"/>
    <w:rsid w:val="002A0071"/>
    <w:rsid w:val="002A04B9"/>
    <w:rsid w:val="002A09D5"/>
    <w:rsid w:val="002A0A15"/>
    <w:rsid w:val="002A0AED"/>
    <w:rsid w:val="002A0D3D"/>
    <w:rsid w:val="002A0E5D"/>
    <w:rsid w:val="002A1331"/>
    <w:rsid w:val="002A1539"/>
    <w:rsid w:val="002A1641"/>
    <w:rsid w:val="002A16A1"/>
    <w:rsid w:val="002A1960"/>
    <w:rsid w:val="002A1E5F"/>
    <w:rsid w:val="002A25C7"/>
    <w:rsid w:val="002A268F"/>
    <w:rsid w:val="002A26E3"/>
    <w:rsid w:val="002A2816"/>
    <w:rsid w:val="002A29CC"/>
    <w:rsid w:val="002A2A8F"/>
    <w:rsid w:val="002A2D02"/>
    <w:rsid w:val="002A2FA1"/>
    <w:rsid w:val="002A315D"/>
    <w:rsid w:val="002A322C"/>
    <w:rsid w:val="002A32A0"/>
    <w:rsid w:val="002A340F"/>
    <w:rsid w:val="002A34D3"/>
    <w:rsid w:val="002A3661"/>
    <w:rsid w:val="002A3766"/>
    <w:rsid w:val="002A3A83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779"/>
    <w:rsid w:val="002B2821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DBE"/>
    <w:rsid w:val="002C102B"/>
    <w:rsid w:val="002C1163"/>
    <w:rsid w:val="002C129D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625"/>
    <w:rsid w:val="002C3001"/>
    <w:rsid w:val="002C30A5"/>
    <w:rsid w:val="002C31C1"/>
    <w:rsid w:val="002C340B"/>
    <w:rsid w:val="002C35A5"/>
    <w:rsid w:val="002C39CB"/>
    <w:rsid w:val="002C3AB6"/>
    <w:rsid w:val="002C3BC6"/>
    <w:rsid w:val="002C3CD6"/>
    <w:rsid w:val="002C3D69"/>
    <w:rsid w:val="002C3F68"/>
    <w:rsid w:val="002C4018"/>
    <w:rsid w:val="002C4297"/>
    <w:rsid w:val="002C4620"/>
    <w:rsid w:val="002C47E9"/>
    <w:rsid w:val="002C4A99"/>
    <w:rsid w:val="002C4CAA"/>
    <w:rsid w:val="002C4D4A"/>
    <w:rsid w:val="002C4EE1"/>
    <w:rsid w:val="002C4FE3"/>
    <w:rsid w:val="002C5020"/>
    <w:rsid w:val="002C50BE"/>
    <w:rsid w:val="002C53B6"/>
    <w:rsid w:val="002C553C"/>
    <w:rsid w:val="002C587C"/>
    <w:rsid w:val="002C5B3F"/>
    <w:rsid w:val="002C5E7B"/>
    <w:rsid w:val="002C5FAF"/>
    <w:rsid w:val="002C6465"/>
    <w:rsid w:val="002C6538"/>
    <w:rsid w:val="002C6687"/>
    <w:rsid w:val="002C6ACB"/>
    <w:rsid w:val="002C6C1C"/>
    <w:rsid w:val="002C6E1C"/>
    <w:rsid w:val="002C7071"/>
    <w:rsid w:val="002C7499"/>
    <w:rsid w:val="002C7521"/>
    <w:rsid w:val="002C7564"/>
    <w:rsid w:val="002C784D"/>
    <w:rsid w:val="002C7B42"/>
    <w:rsid w:val="002D07CD"/>
    <w:rsid w:val="002D07E9"/>
    <w:rsid w:val="002D0A31"/>
    <w:rsid w:val="002D0F25"/>
    <w:rsid w:val="002D1084"/>
    <w:rsid w:val="002D11CF"/>
    <w:rsid w:val="002D129C"/>
    <w:rsid w:val="002D12DA"/>
    <w:rsid w:val="002D16B9"/>
    <w:rsid w:val="002D17D7"/>
    <w:rsid w:val="002D1801"/>
    <w:rsid w:val="002D1958"/>
    <w:rsid w:val="002D1C58"/>
    <w:rsid w:val="002D1D09"/>
    <w:rsid w:val="002D2506"/>
    <w:rsid w:val="002D2533"/>
    <w:rsid w:val="002D2759"/>
    <w:rsid w:val="002D2960"/>
    <w:rsid w:val="002D3400"/>
    <w:rsid w:val="002D3515"/>
    <w:rsid w:val="002D38BC"/>
    <w:rsid w:val="002D3E1A"/>
    <w:rsid w:val="002D4141"/>
    <w:rsid w:val="002D444E"/>
    <w:rsid w:val="002D4C58"/>
    <w:rsid w:val="002D500C"/>
    <w:rsid w:val="002D5239"/>
    <w:rsid w:val="002D5240"/>
    <w:rsid w:val="002D64F2"/>
    <w:rsid w:val="002D6871"/>
    <w:rsid w:val="002D68A2"/>
    <w:rsid w:val="002D68B4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72F"/>
    <w:rsid w:val="002E6B27"/>
    <w:rsid w:val="002E6D47"/>
    <w:rsid w:val="002E6EE8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67"/>
    <w:rsid w:val="002F2479"/>
    <w:rsid w:val="002F2564"/>
    <w:rsid w:val="002F25CD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530"/>
    <w:rsid w:val="002F7A60"/>
    <w:rsid w:val="002F7AB5"/>
    <w:rsid w:val="002F7BEA"/>
    <w:rsid w:val="002F7CDE"/>
    <w:rsid w:val="002F7F09"/>
    <w:rsid w:val="0030047A"/>
    <w:rsid w:val="003004F9"/>
    <w:rsid w:val="0030075E"/>
    <w:rsid w:val="00300944"/>
    <w:rsid w:val="0030118B"/>
    <w:rsid w:val="00301552"/>
    <w:rsid w:val="00301774"/>
    <w:rsid w:val="00301BC5"/>
    <w:rsid w:val="00301C87"/>
    <w:rsid w:val="00301CED"/>
    <w:rsid w:val="00301E59"/>
    <w:rsid w:val="00301EBC"/>
    <w:rsid w:val="0030213B"/>
    <w:rsid w:val="003021AC"/>
    <w:rsid w:val="00302477"/>
    <w:rsid w:val="00302603"/>
    <w:rsid w:val="00302634"/>
    <w:rsid w:val="00302658"/>
    <w:rsid w:val="00302C1E"/>
    <w:rsid w:val="00302D43"/>
    <w:rsid w:val="00302E0C"/>
    <w:rsid w:val="003030CB"/>
    <w:rsid w:val="00303186"/>
    <w:rsid w:val="0030352B"/>
    <w:rsid w:val="00303D56"/>
    <w:rsid w:val="00303E1E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3FC"/>
    <w:rsid w:val="00307485"/>
    <w:rsid w:val="003076F6"/>
    <w:rsid w:val="003079F5"/>
    <w:rsid w:val="00310366"/>
    <w:rsid w:val="00310392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89A"/>
    <w:rsid w:val="00312CAA"/>
    <w:rsid w:val="00312CFE"/>
    <w:rsid w:val="00312D54"/>
    <w:rsid w:val="00312F84"/>
    <w:rsid w:val="0031310C"/>
    <w:rsid w:val="0031319B"/>
    <w:rsid w:val="00313335"/>
    <w:rsid w:val="0031364B"/>
    <w:rsid w:val="00313761"/>
    <w:rsid w:val="003139F5"/>
    <w:rsid w:val="00313A4E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6171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962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E20"/>
    <w:rsid w:val="00327FD2"/>
    <w:rsid w:val="00330069"/>
    <w:rsid w:val="00330286"/>
    <w:rsid w:val="003306A5"/>
    <w:rsid w:val="00330C36"/>
    <w:rsid w:val="00330DAB"/>
    <w:rsid w:val="00330F21"/>
    <w:rsid w:val="00331012"/>
    <w:rsid w:val="0033128D"/>
    <w:rsid w:val="0033199A"/>
    <w:rsid w:val="003319F5"/>
    <w:rsid w:val="00331F98"/>
    <w:rsid w:val="00332070"/>
    <w:rsid w:val="00332196"/>
    <w:rsid w:val="003326CA"/>
    <w:rsid w:val="00332C41"/>
    <w:rsid w:val="00332F2A"/>
    <w:rsid w:val="003331AD"/>
    <w:rsid w:val="003331CB"/>
    <w:rsid w:val="0033343F"/>
    <w:rsid w:val="0033392A"/>
    <w:rsid w:val="00333A3C"/>
    <w:rsid w:val="00333F48"/>
    <w:rsid w:val="00334390"/>
    <w:rsid w:val="00334F63"/>
    <w:rsid w:val="003351CF"/>
    <w:rsid w:val="00335568"/>
    <w:rsid w:val="0033594C"/>
    <w:rsid w:val="00335B1E"/>
    <w:rsid w:val="00335C7E"/>
    <w:rsid w:val="00335FCD"/>
    <w:rsid w:val="0033606D"/>
    <w:rsid w:val="00337076"/>
    <w:rsid w:val="0033708B"/>
    <w:rsid w:val="003370DD"/>
    <w:rsid w:val="003376BE"/>
    <w:rsid w:val="00337711"/>
    <w:rsid w:val="0033781D"/>
    <w:rsid w:val="00337A83"/>
    <w:rsid w:val="00337DAE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10F7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9AA"/>
    <w:rsid w:val="00343B1E"/>
    <w:rsid w:val="00343C20"/>
    <w:rsid w:val="00343D42"/>
    <w:rsid w:val="00343E56"/>
    <w:rsid w:val="00343FCB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695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160D"/>
    <w:rsid w:val="00351862"/>
    <w:rsid w:val="003519A5"/>
    <w:rsid w:val="003519B6"/>
    <w:rsid w:val="00351DFE"/>
    <w:rsid w:val="00351F2F"/>
    <w:rsid w:val="00352149"/>
    <w:rsid w:val="00352438"/>
    <w:rsid w:val="003524E3"/>
    <w:rsid w:val="00352A37"/>
    <w:rsid w:val="00352C2C"/>
    <w:rsid w:val="00352D30"/>
    <w:rsid w:val="0035381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C2E"/>
    <w:rsid w:val="0035701E"/>
    <w:rsid w:val="0035720A"/>
    <w:rsid w:val="00357223"/>
    <w:rsid w:val="0035740D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AE2"/>
    <w:rsid w:val="00360C3F"/>
    <w:rsid w:val="00360D0B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E2D"/>
    <w:rsid w:val="00362F07"/>
    <w:rsid w:val="0036304D"/>
    <w:rsid w:val="003631E9"/>
    <w:rsid w:val="00363204"/>
    <w:rsid w:val="0036328A"/>
    <w:rsid w:val="00363538"/>
    <w:rsid w:val="0036366B"/>
    <w:rsid w:val="00364198"/>
    <w:rsid w:val="003641D7"/>
    <w:rsid w:val="003642E0"/>
    <w:rsid w:val="00364607"/>
    <w:rsid w:val="003648DE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52C"/>
    <w:rsid w:val="00370822"/>
    <w:rsid w:val="00371489"/>
    <w:rsid w:val="003715C0"/>
    <w:rsid w:val="003718C6"/>
    <w:rsid w:val="00371AA5"/>
    <w:rsid w:val="00371CE1"/>
    <w:rsid w:val="00371F51"/>
    <w:rsid w:val="0037248A"/>
    <w:rsid w:val="00372833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72B"/>
    <w:rsid w:val="00374809"/>
    <w:rsid w:val="003748F3"/>
    <w:rsid w:val="00374B22"/>
    <w:rsid w:val="00374BB7"/>
    <w:rsid w:val="00374CDF"/>
    <w:rsid w:val="00374DED"/>
    <w:rsid w:val="00374E27"/>
    <w:rsid w:val="00375071"/>
    <w:rsid w:val="0037517B"/>
    <w:rsid w:val="003754AB"/>
    <w:rsid w:val="0037559B"/>
    <w:rsid w:val="00375A84"/>
    <w:rsid w:val="00375B8B"/>
    <w:rsid w:val="00375F2D"/>
    <w:rsid w:val="00375FEB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80402"/>
    <w:rsid w:val="00380572"/>
    <w:rsid w:val="00380A33"/>
    <w:rsid w:val="00380D9C"/>
    <w:rsid w:val="00380EFB"/>
    <w:rsid w:val="003813DD"/>
    <w:rsid w:val="003817E2"/>
    <w:rsid w:val="00381BBD"/>
    <w:rsid w:val="00381EA3"/>
    <w:rsid w:val="00382D03"/>
    <w:rsid w:val="003831DE"/>
    <w:rsid w:val="003832F8"/>
    <w:rsid w:val="0038368E"/>
    <w:rsid w:val="00383727"/>
    <w:rsid w:val="00383AD3"/>
    <w:rsid w:val="003840E0"/>
    <w:rsid w:val="00384667"/>
    <w:rsid w:val="00384874"/>
    <w:rsid w:val="00384CB6"/>
    <w:rsid w:val="00384FD6"/>
    <w:rsid w:val="0038519D"/>
    <w:rsid w:val="003851D3"/>
    <w:rsid w:val="00385379"/>
    <w:rsid w:val="0038574A"/>
    <w:rsid w:val="003858E6"/>
    <w:rsid w:val="00385926"/>
    <w:rsid w:val="00385B5C"/>
    <w:rsid w:val="00385BE4"/>
    <w:rsid w:val="00385CFC"/>
    <w:rsid w:val="00385D63"/>
    <w:rsid w:val="00385F08"/>
    <w:rsid w:val="00385FB8"/>
    <w:rsid w:val="00385FDD"/>
    <w:rsid w:val="0038619D"/>
    <w:rsid w:val="003864CF"/>
    <w:rsid w:val="0038654A"/>
    <w:rsid w:val="00386E42"/>
    <w:rsid w:val="00386FF8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7B"/>
    <w:rsid w:val="003914B9"/>
    <w:rsid w:val="003915D3"/>
    <w:rsid w:val="00391648"/>
    <w:rsid w:val="00391CFC"/>
    <w:rsid w:val="00391D2B"/>
    <w:rsid w:val="00392038"/>
    <w:rsid w:val="0039293C"/>
    <w:rsid w:val="0039315B"/>
    <w:rsid w:val="003934FC"/>
    <w:rsid w:val="003936BC"/>
    <w:rsid w:val="003938C9"/>
    <w:rsid w:val="00393A02"/>
    <w:rsid w:val="00393BC2"/>
    <w:rsid w:val="0039498F"/>
    <w:rsid w:val="00394CA0"/>
    <w:rsid w:val="00394D88"/>
    <w:rsid w:val="00394F04"/>
    <w:rsid w:val="00394F1E"/>
    <w:rsid w:val="00395147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BA7"/>
    <w:rsid w:val="003A0E80"/>
    <w:rsid w:val="003A0EF4"/>
    <w:rsid w:val="003A0F6D"/>
    <w:rsid w:val="003A10FB"/>
    <w:rsid w:val="003A1313"/>
    <w:rsid w:val="003A19DD"/>
    <w:rsid w:val="003A20B0"/>
    <w:rsid w:val="003A2414"/>
    <w:rsid w:val="003A24DA"/>
    <w:rsid w:val="003A270E"/>
    <w:rsid w:val="003A2785"/>
    <w:rsid w:val="003A2AE0"/>
    <w:rsid w:val="003A2D77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639"/>
    <w:rsid w:val="003A4859"/>
    <w:rsid w:val="003A4876"/>
    <w:rsid w:val="003A48C4"/>
    <w:rsid w:val="003A496D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5B4"/>
    <w:rsid w:val="003B0809"/>
    <w:rsid w:val="003B0947"/>
    <w:rsid w:val="003B0985"/>
    <w:rsid w:val="003B0BE2"/>
    <w:rsid w:val="003B0CA7"/>
    <w:rsid w:val="003B0E6D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93C"/>
    <w:rsid w:val="003B5CC5"/>
    <w:rsid w:val="003B605D"/>
    <w:rsid w:val="003B62DF"/>
    <w:rsid w:val="003B63D4"/>
    <w:rsid w:val="003B64D1"/>
    <w:rsid w:val="003B6775"/>
    <w:rsid w:val="003B67E3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740"/>
    <w:rsid w:val="003C075A"/>
    <w:rsid w:val="003C0859"/>
    <w:rsid w:val="003C08AE"/>
    <w:rsid w:val="003C0C14"/>
    <w:rsid w:val="003C0D05"/>
    <w:rsid w:val="003C11A5"/>
    <w:rsid w:val="003C181A"/>
    <w:rsid w:val="003C19DC"/>
    <w:rsid w:val="003C1A5B"/>
    <w:rsid w:val="003C1A9C"/>
    <w:rsid w:val="003C1D77"/>
    <w:rsid w:val="003C226A"/>
    <w:rsid w:val="003C25FF"/>
    <w:rsid w:val="003C291C"/>
    <w:rsid w:val="003C2993"/>
    <w:rsid w:val="003C2C7F"/>
    <w:rsid w:val="003C306C"/>
    <w:rsid w:val="003C30A8"/>
    <w:rsid w:val="003C30FC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964"/>
    <w:rsid w:val="003C499F"/>
    <w:rsid w:val="003C4B24"/>
    <w:rsid w:val="003C51A1"/>
    <w:rsid w:val="003C58ED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7005"/>
    <w:rsid w:val="003C70C8"/>
    <w:rsid w:val="003C71F5"/>
    <w:rsid w:val="003C77E2"/>
    <w:rsid w:val="003C7A5A"/>
    <w:rsid w:val="003C7B79"/>
    <w:rsid w:val="003D0073"/>
    <w:rsid w:val="003D0106"/>
    <w:rsid w:val="003D01BD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514F"/>
    <w:rsid w:val="003D5256"/>
    <w:rsid w:val="003D54DB"/>
    <w:rsid w:val="003D613D"/>
    <w:rsid w:val="003D6141"/>
    <w:rsid w:val="003D61A7"/>
    <w:rsid w:val="003D6907"/>
    <w:rsid w:val="003D6959"/>
    <w:rsid w:val="003D6BA4"/>
    <w:rsid w:val="003D73D4"/>
    <w:rsid w:val="003D740D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AD5"/>
    <w:rsid w:val="003E12B3"/>
    <w:rsid w:val="003E138C"/>
    <w:rsid w:val="003E158D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515"/>
    <w:rsid w:val="003E6718"/>
    <w:rsid w:val="003E728C"/>
    <w:rsid w:val="003E732D"/>
    <w:rsid w:val="003E746C"/>
    <w:rsid w:val="003E757D"/>
    <w:rsid w:val="003E7740"/>
    <w:rsid w:val="003E7910"/>
    <w:rsid w:val="003F039F"/>
    <w:rsid w:val="003F03B5"/>
    <w:rsid w:val="003F03ED"/>
    <w:rsid w:val="003F0527"/>
    <w:rsid w:val="003F06E0"/>
    <w:rsid w:val="003F0C16"/>
    <w:rsid w:val="003F0CBE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4F7"/>
    <w:rsid w:val="003F257E"/>
    <w:rsid w:val="003F26BF"/>
    <w:rsid w:val="003F2914"/>
    <w:rsid w:val="003F2996"/>
    <w:rsid w:val="003F2B58"/>
    <w:rsid w:val="003F2BF9"/>
    <w:rsid w:val="003F2D18"/>
    <w:rsid w:val="003F2DC4"/>
    <w:rsid w:val="003F314D"/>
    <w:rsid w:val="003F325E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6010"/>
    <w:rsid w:val="003F6141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4004BB"/>
    <w:rsid w:val="00400E0C"/>
    <w:rsid w:val="00400E17"/>
    <w:rsid w:val="00400FF3"/>
    <w:rsid w:val="00401335"/>
    <w:rsid w:val="00401371"/>
    <w:rsid w:val="00401641"/>
    <w:rsid w:val="00401F7D"/>
    <w:rsid w:val="00402170"/>
    <w:rsid w:val="004021F5"/>
    <w:rsid w:val="00402277"/>
    <w:rsid w:val="0040297E"/>
    <w:rsid w:val="00402A2A"/>
    <w:rsid w:val="00402ACB"/>
    <w:rsid w:val="00402B14"/>
    <w:rsid w:val="00402CAC"/>
    <w:rsid w:val="00402EA4"/>
    <w:rsid w:val="00402F83"/>
    <w:rsid w:val="004037C2"/>
    <w:rsid w:val="00403CBA"/>
    <w:rsid w:val="00403E72"/>
    <w:rsid w:val="00403FD8"/>
    <w:rsid w:val="00404911"/>
    <w:rsid w:val="00404C63"/>
    <w:rsid w:val="00404D17"/>
    <w:rsid w:val="00404F81"/>
    <w:rsid w:val="00405696"/>
    <w:rsid w:val="004057E2"/>
    <w:rsid w:val="00405809"/>
    <w:rsid w:val="0040598C"/>
    <w:rsid w:val="00405B78"/>
    <w:rsid w:val="00405C4F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2ED"/>
    <w:rsid w:val="004104FF"/>
    <w:rsid w:val="00410586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B55"/>
    <w:rsid w:val="00416B90"/>
    <w:rsid w:val="00416BA7"/>
    <w:rsid w:val="0041703A"/>
    <w:rsid w:val="0041745D"/>
    <w:rsid w:val="00417546"/>
    <w:rsid w:val="00417754"/>
    <w:rsid w:val="004178BF"/>
    <w:rsid w:val="00420030"/>
    <w:rsid w:val="004200B8"/>
    <w:rsid w:val="004201BC"/>
    <w:rsid w:val="00420716"/>
    <w:rsid w:val="00420816"/>
    <w:rsid w:val="0042084F"/>
    <w:rsid w:val="00420978"/>
    <w:rsid w:val="00420B5E"/>
    <w:rsid w:val="00420BC8"/>
    <w:rsid w:val="004210F2"/>
    <w:rsid w:val="00421255"/>
    <w:rsid w:val="0042174E"/>
    <w:rsid w:val="00421FEA"/>
    <w:rsid w:val="00422130"/>
    <w:rsid w:val="00422790"/>
    <w:rsid w:val="00422A09"/>
    <w:rsid w:val="00422A33"/>
    <w:rsid w:val="00422AB7"/>
    <w:rsid w:val="00422BB7"/>
    <w:rsid w:val="00422F60"/>
    <w:rsid w:val="004230CE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ECA"/>
    <w:rsid w:val="00425FA5"/>
    <w:rsid w:val="004266F7"/>
    <w:rsid w:val="00426B67"/>
    <w:rsid w:val="0042704C"/>
    <w:rsid w:val="0042719B"/>
    <w:rsid w:val="0042720E"/>
    <w:rsid w:val="00427317"/>
    <w:rsid w:val="00427559"/>
    <w:rsid w:val="004275E6"/>
    <w:rsid w:val="0042765C"/>
    <w:rsid w:val="0042766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BA6"/>
    <w:rsid w:val="00431C24"/>
    <w:rsid w:val="0043246C"/>
    <w:rsid w:val="004325ED"/>
    <w:rsid w:val="00432778"/>
    <w:rsid w:val="00432809"/>
    <w:rsid w:val="00432871"/>
    <w:rsid w:val="00432A49"/>
    <w:rsid w:val="00432B27"/>
    <w:rsid w:val="00432BBD"/>
    <w:rsid w:val="00432DE7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B0"/>
    <w:rsid w:val="004353E7"/>
    <w:rsid w:val="004354FE"/>
    <w:rsid w:val="00435550"/>
    <w:rsid w:val="0043579A"/>
    <w:rsid w:val="00435E79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9C"/>
    <w:rsid w:val="00440A3F"/>
    <w:rsid w:val="00440C5A"/>
    <w:rsid w:val="004410A6"/>
    <w:rsid w:val="0044176A"/>
    <w:rsid w:val="00441905"/>
    <w:rsid w:val="00441AB7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BAC"/>
    <w:rsid w:val="00442DDE"/>
    <w:rsid w:val="00442FF3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04"/>
    <w:rsid w:val="0044629A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CAA"/>
    <w:rsid w:val="00450DF5"/>
    <w:rsid w:val="00450E86"/>
    <w:rsid w:val="0045105F"/>
    <w:rsid w:val="0045106C"/>
    <w:rsid w:val="004510AC"/>
    <w:rsid w:val="00451245"/>
    <w:rsid w:val="0045141E"/>
    <w:rsid w:val="00451447"/>
    <w:rsid w:val="00451627"/>
    <w:rsid w:val="00451769"/>
    <w:rsid w:val="004517DA"/>
    <w:rsid w:val="00451991"/>
    <w:rsid w:val="0045199F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A0A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F48"/>
    <w:rsid w:val="00464064"/>
    <w:rsid w:val="004640CE"/>
    <w:rsid w:val="0046448E"/>
    <w:rsid w:val="00464694"/>
    <w:rsid w:val="00464995"/>
    <w:rsid w:val="00464ACE"/>
    <w:rsid w:val="00464E3F"/>
    <w:rsid w:val="00464ED8"/>
    <w:rsid w:val="004651FF"/>
    <w:rsid w:val="004654DC"/>
    <w:rsid w:val="004655B7"/>
    <w:rsid w:val="004655B8"/>
    <w:rsid w:val="00465636"/>
    <w:rsid w:val="00465BD1"/>
    <w:rsid w:val="00465CC4"/>
    <w:rsid w:val="00466578"/>
    <w:rsid w:val="004665EE"/>
    <w:rsid w:val="004668A6"/>
    <w:rsid w:val="00466EAD"/>
    <w:rsid w:val="00466EF8"/>
    <w:rsid w:val="00467279"/>
    <w:rsid w:val="0046795C"/>
    <w:rsid w:val="00467D5D"/>
    <w:rsid w:val="00470444"/>
    <w:rsid w:val="0047076E"/>
    <w:rsid w:val="00470AB4"/>
    <w:rsid w:val="00470AC8"/>
    <w:rsid w:val="00470B0D"/>
    <w:rsid w:val="00470CD7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B32"/>
    <w:rsid w:val="00472BB2"/>
    <w:rsid w:val="00472BC9"/>
    <w:rsid w:val="00472C45"/>
    <w:rsid w:val="00472C93"/>
    <w:rsid w:val="00472E2A"/>
    <w:rsid w:val="00472FB7"/>
    <w:rsid w:val="00473AE4"/>
    <w:rsid w:val="00473B39"/>
    <w:rsid w:val="00473D8B"/>
    <w:rsid w:val="00474044"/>
    <w:rsid w:val="00474526"/>
    <w:rsid w:val="004745E7"/>
    <w:rsid w:val="004749B1"/>
    <w:rsid w:val="004749D0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9C2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0FE9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841"/>
    <w:rsid w:val="00483A6E"/>
    <w:rsid w:val="00483B21"/>
    <w:rsid w:val="00483CAA"/>
    <w:rsid w:val="00483F32"/>
    <w:rsid w:val="004841B0"/>
    <w:rsid w:val="00484522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BFE"/>
    <w:rsid w:val="0048745B"/>
    <w:rsid w:val="004879F6"/>
    <w:rsid w:val="00487CD9"/>
    <w:rsid w:val="00487D31"/>
    <w:rsid w:val="00487E80"/>
    <w:rsid w:val="00487F29"/>
    <w:rsid w:val="00487F3F"/>
    <w:rsid w:val="00490138"/>
    <w:rsid w:val="00490143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F36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AD2"/>
    <w:rsid w:val="00496DDF"/>
    <w:rsid w:val="00497384"/>
    <w:rsid w:val="004973AE"/>
    <w:rsid w:val="00497512"/>
    <w:rsid w:val="00497C99"/>
    <w:rsid w:val="004A03B5"/>
    <w:rsid w:val="004A08A0"/>
    <w:rsid w:val="004A08A6"/>
    <w:rsid w:val="004A08B4"/>
    <w:rsid w:val="004A0FA8"/>
    <w:rsid w:val="004A10CD"/>
    <w:rsid w:val="004A11A0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670"/>
    <w:rsid w:val="004A46D9"/>
    <w:rsid w:val="004A48D5"/>
    <w:rsid w:val="004A4994"/>
    <w:rsid w:val="004A4B0E"/>
    <w:rsid w:val="004A4CFA"/>
    <w:rsid w:val="004A506A"/>
    <w:rsid w:val="004A5676"/>
    <w:rsid w:val="004A5891"/>
    <w:rsid w:val="004A5D50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A41"/>
    <w:rsid w:val="004B4198"/>
    <w:rsid w:val="004B42C7"/>
    <w:rsid w:val="004B4356"/>
    <w:rsid w:val="004B476E"/>
    <w:rsid w:val="004B52F3"/>
    <w:rsid w:val="004B53AE"/>
    <w:rsid w:val="004B54DA"/>
    <w:rsid w:val="004B575C"/>
    <w:rsid w:val="004B582E"/>
    <w:rsid w:val="004B59C3"/>
    <w:rsid w:val="004B5B8D"/>
    <w:rsid w:val="004B5BD3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CFF"/>
    <w:rsid w:val="004C5E4D"/>
    <w:rsid w:val="004C5F2E"/>
    <w:rsid w:val="004C634D"/>
    <w:rsid w:val="004C6392"/>
    <w:rsid w:val="004C6BF0"/>
    <w:rsid w:val="004C6EED"/>
    <w:rsid w:val="004C70C2"/>
    <w:rsid w:val="004C7172"/>
    <w:rsid w:val="004C72A9"/>
    <w:rsid w:val="004C75CC"/>
    <w:rsid w:val="004C791D"/>
    <w:rsid w:val="004C7959"/>
    <w:rsid w:val="004D01C2"/>
    <w:rsid w:val="004D0359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642"/>
    <w:rsid w:val="004D269C"/>
    <w:rsid w:val="004D2887"/>
    <w:rsid w:val="004D28E5"/>
    <w:rsid w:val="004D2B6C"/>
    <w:rsid w:val="004D2C27"/>
    <w:rsid w:val="004D2CEB"/>
    <w:rsid w:val="004D2D91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4D3"/>
    <w:rsid w:val="004D5732"/>
    <w:rsid w:val="004D57BD"/>
    <w:rsid w:val="004D57D2"/>
    <w:rsid w:val="004D58EC"/>
    <w:rsid w:val="004D59E4"/>
    <w:rsid w:val="004D5D57"/>
    <w:rsid w:val="004D5EE1"/>
    <w:rsid w:val="004D5F19"/>
    <w:rsid w:val="004D60BB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E8"/>
    <w:rsid w:val="004D779A"/>
    <w:rsid w:val="004D7855"/>
    <w:rsid w:val="004D7A58"/>
    <w:rsid w:val="004D7B75"/>
    <w:rsid w:val="004D7D51"/>
    <w:rsid w:val="004E00B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353D"/>
    <w:rsid w:val="004E3595"/>
    <w:rsid w:val="004E35AE"/>
    <w:rsid w:val="004E363D"/>
    <w:rsid w:val="004E36C1"/>
    <w:rsid w:val="004E36E4"/>
    <w:rsid w:val="004E390B"/>
    <w:rsid w:val="004E4020"/>
    <w:rsid w:val="004E44D9"/>
    <w:rsid w:val="004E459D"/>
    <w:rsid w:val="004E46B1"/>
    <w:rsid w:val="004E4A5A"/>
    <w:rsid w:val="004E4CC7"/>
    <w:rsid w:val="004E4EFF"/>
    <w:rsid w:val="004E50E2"/>
    <w:rsid w:val="004E519B"/>
    <w:rsid w:val="004E57B4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C29"/>
    <w:rsid w:val="004E7C71"/>
    <w:rsid w:val="004E7C7A"/>
    <w:rsid w:val="004E7DF2"/>
    <w:rsid w:val="004E7EDB"/>
    <w:rsid w:val="004F02A5"/>
    <w:rsid w:val="004F04A1"/>
    <w:rsid w:val="004F0AA0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92F"/>
    <w:rsid w:val="004F3AE6"/>
    <w:rsid w:val="004F3FF0"/>
    <w:rsid w:val="004F4040"/>
    <w:rsid w:val="004F40CA"/>
    <w:rsid w:val="004F4578"/>
    <w:rsid w:val="004F49C5"/>
    <w:rsid w:val="004F4E97"/>
    <w:rsid w:val="004F516C"/>
    <w:rsid w:val="004F5658"/>
    <w:rsid w:val="004F5B6B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DDC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CE8"/>
    <w:rsid w:val="00501FD5"/>
    <w:rsid w:val="005020DD"/>
    <w:rsid w:val="0050224F"/>
    <w:rsid w:val="0050253A"/>
    <w:rsid w:val="005026DE"/>
    <w:rsid w:val="005029CA"/>
    <w:rsid w:val="00502B76"/>
    <w:rsid w:val="00502E7F"/>
    <w:rsid w:val="00502F23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87D"/>
    <w:rsid w:val="005078E4"/>
    <w:rsid w:val="00507D52"/>
    <w:rsid w:val="00507EE4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132"/>
    <w:rsid w:val="00516286"/>
    <w:rsid w:val="00516338"/>
    <w:rsid w:val="00516B73"/>
    <w:rsid w:val="00517100"/>
    <w:rsid w:val="005171D1"/>
    <w:rsid w:val="005173AB"/>
    <w:rsid w:val="00517E5F"/>
    <w:rsid w:val="00520042"/>
    <w:rsid w:val="005200AE"/>
    <w:rsid w:val="00520239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49D"/>
    <w:rsid w:val="0052561A"/>
    <w:rsid w:val="0052579D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506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208B"/>
    <w:rsid w:val="0053219E"/>
    <w:rsid w:val="0053253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E0"/>
    <w:rsid w:val="00533AE4"/>
    <w:rsid w:val="00533D9A"/>
    <w:rsid w:val="00533DA7"/>
    <w:rsid w:val="00534108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798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401A3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56A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FE7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673"/>
    <w:rsid w:val="0055070F"/>
    <w:rsid w:val="00550772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D3"/>
    <w:rsid w:val="00551DD8"/>
    <w:rsid w:val="00551F37"/>
    <w:rsid w:val="0055222E"/>
    <w:rsid w:val="00552340"/>
    <w:rsid w:val="00552639"/>
    <w:rsid w:val="005528DF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79C"/>
    <w:rsid w:val="00555B4B"/>
    <w:rsid w:val="00555D73"/>
    <w:rsid w:val="005563BA"/>
    <w:rsid w:val="005564B6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F95"/>
    <w:rsid w:val="00564210"/>
    <w:rsid w:val="005643F6"/>
    <w:rsid w:val="0056489B"/>
    <w:rsid w:val="00564BBC"/>
    <w:rsid w:val="00564C50"/>
    <w:rsid w:val="00564F26"/>
    <w:rsid w:val="00564F48"/>
    <w:rsid w:val="00564FC5"/>
    <w:rsid w:val="00565008"/>
    <w:rsid w:val="00565010"/>
    <w:rsid w:val="00565130"/>
    <w:rsid w:val="0056514F"/>
    <w:rsid w:val="005651F4"/>
    <w:rsid w:val="005658A0"/>
    <w:rsid w:val="0056590C"/>
    <w:rsid w:val="00565B03"/>
    <w:rsid w:val="00565D63"/>
    <w:rsid w:val="005660DE"/>
    <w:rsid w:val="00566403"/>
    <w:rsid w:val="00566C53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83E"/>
    <w:rsid w:val="005709D8"/>
    <w:rsid w:val="00570C93"/>
    <w:rsid w:val="00570D4E"/>
    <w:rsid w:val="0057161B"/>
    <w:rsid w:val="00571B31"/>
    <w:rsid w:val="00571B86"/>
    <w:rsid w:val="00571C36"/>
    <w:rsid w:val="00572117"/>
    <w:rsid w:val="0057213F"/>
    <w:rsid w:val="005723A3"/>
    <w:rsid w:val="005723F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99"/>
    <w:rsid w:val="00580A66"/>
    <w:rsid w:val="00580C41"/>
    <w:rsid w:val="005813E6"/>
    <w:rsid w:val="0058151B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43F"/>
    <w:rsid w:val="005834CD"/>
    <w:rsid w:val="005838AF"/>
    <w:rsid w:val="00583CF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8D5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663"/>
    <w:rsid w:val="00590A00"/>
    <w:rsid w:val="00590AEA"/>
    <w:rsid w:val="00590BF8"/>
    <w:rsid w:val="00590D21"/>
    <w:rsid w:val="00591146"/>
    <w:rsid w:val="005911B2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334C"/>
    <w:rsid w:val="005938CA"/>
    <w:rsid w:val="00593ABD"/>
    <w:rsid w:val="00593AF3"/>
    <w:rsid w:val="00593B4A"/>
    <w:rsid w:val="00593D03"/>
    <w:rsid w:val="00593F0E"/>
    <w:rsid w:val="0059462B"/>
    <w:rsid w:val="00594793"/>
    <w:rsid w:val="0059491B"/>
    <w:rsid w:val="00594EC5"/>
    <w:rsid w:val="005951CD"/>
    <w:rsid w:val="00595205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C67"/>
    <w:rsid w:val="005A0D28"/>
    <w:rsid w:val="005A0E12"/>
    <w:rsid w:val="005A0F65"/>
    <w:rsid w:val="005A121B"/>
    <w:rsid w:val="005A1437"/>
    <w:rsid w:val="005A1797"/>
    <w:rsid w:val="005A198D"/>
    <w:rsid w:val="005A1E33"/>
    <w:rsid w:val="005A208F"/>
    <w:rsid w:val="005A20C5"/>
    <w:rsid w:val="005A20EB"/>
    <w:rsid w:val="005A2373"/>
    <w:rsid w:val="005A25CB"/>
    <w:rsid w:val="005A2792"/>
    <w:rsid w:val="005A28D8"/>
    <w:rsid w:val="005A28DF"/>
    <w:rsid w:val="005A2C97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64F"/>
    <w:rsid w:val="005A46BB"/>
    <w:rsid w:val="005A46D6"/>
    <w:rsid w:val="005A4B77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D00"/>
    <w:rsid w:val="005A5E1B"/>
    <w:rsid w:val="005A6B62"/>
    <w:rsid w:val="005A6C64"/>
    <w:rsid w:val="005A6DB7"/>
    <w:rsid w:val="005A6FF9"/>
    <w:rsid w:val="005A7188"/>
    <w:rsid w:val="005A759C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4219"/>
    <w:rsid w:val="005B4286"/>
    <w:rsid w:val="005B4502"/>
    <w:rsid w:val="005B45C5"/>
    <w:rsid w:val="005B46A4"/>
    <w:rsid w:val="005B46D1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703B"/>
    <w:rsid w:val="005B71F2"/>
    <w:rsid w:val="005B7283"/>
    <w:rsid w:val="005B7587"/>
    <w:rsid w:val="005B77F7"/>
    <w:rsid w:val="005B7A69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5FE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306"/>
    <w:rsid w:val="005C347C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A2B"/>
    <w:rsid w:val="005C5A30"/>
    <w:rsid w:val="005C6007"/>
    <w:rsid w:val="005C6026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32E"/>
    <w:rsid w:val="005C754F"/>
    <w:rsid w:val="005C79CC"/>
    <w:rsid w:val="005C7B2E"/>
    <w:rsid w:val="005C7F86"/>
    <w:rsid w:val="005D0119"/>
    <w:rsid w:val="005D0357"/>
    <w:rsid w:val="005D05A5"/>
    <w:rsid w:val="005D05E1"/>
    <w:rsid w:val="005D0677"/>
    <w:rsid w:val="005D0713"/>
    <w:rsid w:val="005D0773"/>
    <w:rsid w:val="005D0A3A"/>
    <w:rsid w:val="005D1260"/>
    <w:rsid w:val="005D1409"/>
    <w:rsid w:val="005D142A"/>
    <w:rsid w:val="005D142C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578"/>
    <w:rsid w:val="005D36CF"/>
    <w:rsid w:val="005D39F1"/>
    <w:rsid w:val="005D3A21"/>
    <w:rsid w:val="005D3C8E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DD"/>
    <w:rsid w:val="005E47A9"/>
    <w:rsid w:val="005E4860"/>
    <w:rsid w:val="005E48BF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D"/>
    <w:rsid w:val="005F0E7C"/>
    <w:rsid w:val="005F1343"/>
    <w:rsid w:val="005F178A"/>
    <w:rsid w:val="005F17FF"/>
    <w:rsid w:val="005F195E"/>
    <w:rsid w:val="005F1A89"/>
    <w:rsid w:val="005F1DC6"/>
    <w:rsid w:val="005F1EAB"/>
    <w:rsid w:val="005F22A7"/>
    <w:rsid w:val="005F26C5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3E6"/>
    <w:rsid w:val="005F4495"/>
    <w:rsid w:val="005F4687"/>
    <w:rsid w:val="005F46CC"/>
    <w:rsid w:val="005F4968"/>
    <w:rsid w:val="005F4B62"/>
    <w:rsid w:val="005F4DC1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90C"/>
    <w:rsid w:val="005F6969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D06"/>
    <w:rsid w:val="0061013C"/>
    <w:rsid w:val="0061031E"/>
    <w:rsid w:val="006103C4"/>
    <w:rsid w:val="0061066C"/>
    <w:rsid w:val="006106C4"/>
    <w:rsid w:val="00610873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ECB"/>
    <w:rsid w:val="00613EF7"/>
    <w:rsid w:val="006141B5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714C"/>
    <w:rsid w:val="00617159"/>
    <w:rsid w:val="006171F1"/>
    <w:rsid w:val="00617337"/>
    <w:rsid w:val="00617E3A"/>
    <w:rsid w:val="00617EAB"/>
    <w:rsid w:val="00620109"/>
    <w:rsid w:val="0062022B"/>
    <w:rsid w:val="00620341"/>
    <w:rsid w:val="006203A0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3A0"/>
    <w:rsid w:val="006265B1"/>
    <w:rsid w:val="00626D39"/>
    <w:rsid w:val="00626F28"/>
    <w:rsid w:val="00626F7E"/>
    <w:rsid w:val="00626F8C"/>
    <w:rsid w:val="0062704F"/>
    <w:rsid w:val="00627139"/>
    <w:rsid w:val="00627229"/>
    <w:rsid w:val="00627605"/>
    <w:rsid w:val="00627622"/>
    <w:rsid w:val="006276B5"/>
    <w:rsid w:val="00627AA5"/>
    <w:rsid w:val="00627D73"/>
    <w:rsid w:val="00627E26"/>
    <w:rsid w:val="00627FE1"/>
    <w:rsid w:val="00630231"/>
    <w:rsid w:val="0063060B"/>
    <w:rsid w:val="00630E0B"/>
    <w:rsid w:val="00630EE4"/>
    <w:rsid w:val="00631076"/>
    <w:rsid w:val="00631099"/>
    <w:rsid w:val="00631105"/>
    <w:rsid w:val="006312B9"/>
    <w:rsid w:val="0063134C"/>
    <w:rsid w:val="006313C2"/>
    <w:rsid w:val="00631A26"/>
    <w:rsid w:val="00631BFD"/>
    <w:rsid w:val="00631FEE"/>
    <w:rsid w:val="00632C81"/>
    <w:rsid w:val="00632C9F"/>
    <w:rsid w:val="006333FB"/>
    <w:rsid w:val="00633EBE"/>
    <w:rsid w:val="006343B8"/>
    <w:rsid w:val="0063450A"/>
    <w:rsid w:val="006347A2"/>
    <w:rsid w:val="00634CD4"/>
    <w:rsid w:val="00634EB1"/>
    <w:rsid w:val="00634F15"/>
    <w:rsid w:val="0063553D"/>
    <w:rsid w:val="006356B9"/>
    <w:rsid w:val="00635A01"/>
    <w:rsid w:val="00635B75"/>
    <w:rsid w:val="00635CCC"/>
    <w:rsid w:val="00635D4E"/>
    <w:rsid w:val="0063603B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F0C"/>
    <w:rsid w:val="00641F3D"/>
    <w:rsid w:val="006426F2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2C7"/>
    <w:rsid w:val="00644CBE"/>
    <w:rsid w:val="00644D37"/>
    <w:rsid w:val="00644E62"/>
    <w:rsid w:val="00644F67"/>
    <w:rsid w:val="006450E7"/>
    <w:rsid w:val="00645295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67C"/>
    <w:rsid w:val="00650726"/>
    <w:rsid w:val="00650E05"/>
    <w:rsid w:val="00651BEC"/>
    <w:rsid w:val="00651E4F"/>
    <w:rsid w:val="006520BA"/>
    <w:rsid w:val="0065253A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4F"/>
    <w:rsid w:val="00664966"/>
    <w:rsid w:val="00664F2A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47E"/>
    <w:rsid w:val="00670601"/>
    <w:rsid w:val="00670838"/>
    <w:rsid w:val="00670915"/>
    <w:rsid w:val="00670A49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D5"/>
    <w:rsid w:val="00671EE1"/>
    <w:rsid w:val="0067212F"/>
    <w:rsid w:val="00672187"/>
    <w:rsid w:val="006724A3"/>
    <w:rsid w:val="00672B35"/>
    <w:rsid w:val="00672B82"/>
    <w:rsid w:val="00672BBB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719"/>
    <w:rsid w:val="006759E2"/>
    <w:rsid w:val="00675C1A"/>
    <w:rsid w:val="00675CDF"/>
    <w:rsid w:val="00675CFA"/>
    <w:rsid w:val="00675D44"/>
    <w:rsid w:val="00675FA3"/>
    <w:rsid w:val="00676513"/>
    <w:rsid w:val="0067670F"/>
    <w:rsid w:val="006767B5"/>
    <w:rsid w:val="006769C9"/>
    <w:rsid w:val="00676A83"/>
    <w:rsid w:val="00676B40"/>
    <w:rsid w:val="00676C39"/>
    <w:rsid w:val="00676C5C"/>
    <w:rsid w:val="00676D07"/>
    <w:rsid w:val="006770AA"/>
    <w:rsid w:val="00677BD7"/>
    <w:rsid w:val="00677C0C"/>
    <w:rsid w:val="00677C9B"/>
    <w:rsid w:val="00677D77"/>
    <w:rsid w:val="00677E2C"/>
    <w:rsid w:val="006802F4"/>
    <w:rsid w:val="00680F83"/>
    <w:rsid w:val="00681225"/>
    <w:rsid w:val="0068187D"/>
    <w:rsid w:val="00681BE5"/>
    <w:rsid w:val="00681C0A"/>
    <w:rsid w:val="00681D4F"/>
    <w:rsid w:val="00681D93"/>
    <w:rsid w:val="00681DE3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0C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7079"/>
    <w:rsid w:val="006872DA"/>
    <w:rsid w:val="00687341"/>
    <w:rsid w:val="00687557"/>
    <w:rsid w:val="00687564"/>
    <w:rsid w:val="00687598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A47"/>
    <w:rsid w:val="00692B06"/>
    <w:rsid w:val="006930F8"/>
    <w:rsid w:val="0069333E"/>
    <w:rsid w:val="006933BC"/>
    <w:rsid w:val="0069356A"/>
    <w:rsid w:val="0069389C"/>
    <w:rsid w:val="0069417F"/>
    <w:rsid w:val="006941D8"/>
    <w:rsid w:val="0069445E"/>
    <w:rsid w:val="006944AF"/>
    <w:rsid w:val="00694930"/>
    <w:rsid w:val="00694995"/>
    <w:rsid w:val="00695024"/>
    <w:rsid w:val="006955D2"/>
    <w:rsid w:val="0069569B"/>
    <w:rsid w:val="006956C0"/>
    <w:rsid w:val="006957E5"/>
    <w:rsid w:val="00695B63"/>
    <w:rsid w:val="00695DD9"/>
    <w:rsid w:val="00696681"/>
    <w:rsid w:val="00696AFD"/>
    <w:rsid w:val="00696FAC"/>
    <w:rsid w:val="006970C1"/>
    <w:rsid w:val="0069780E"/>
    <w:rsid w:val="00697B76"/>
    <w:rsid w:val="00697C70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DF"/>
    <w:rsid w:val="006A16A8"/>
    <w:rsid w:val="006A17B4"/>
    <w:rsid w:val="006A19FF"/>
    <w:rsid w:val="006A1B37"/>
    <w:rsid w:val="006A2292"/>
    <w:rsid w:val="006A22D4"/>
    <w:rsid w:val="006A2695"/>
    <w:rsid w:val="006A26C4"/>
    <w:rsid w:val="006A26DB"/>
    <w:rsid w:val="006A2BA1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867"/>
    <w:rsid w:val="006A691B"/>
    <w:rsid w:val="006A6DE7"/>
    <w:rsid w:val="006A708F"/>
    <w:rsid w:val="006A739D"/>
    <w:rsid w:val="006A74BD"/>
    <w:rsid w:val="006A77A6"/>
    <w:rsid w:val="006A78D3"/>
    <w:rsid w:val="006B0222"/>
    <w:rsid w:val="006B0572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B71"/>
    <w:rsid w:val="006B4CBC"/>
    <w:rsid w:val="006B4EA0"/>
    <w:rsid w:val="006B502D"/>
    <w:rsid w:val="006B529B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06"/>
    <w:rsid w:val="006C1462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D32"/>
    <w:rsid w:val="006C2DBE"/>
    <w:rsid w:val="006C2DEB"/>
    <w:rsid w:val="006C2E6F"/>
    <w:rsid w:val="006C3052"/>
    <w:rsid w:val="006C3078"/>
    <w:rsid w:val="006C3102"/>
    <w:rsid w:val="006C3178"/>
    <w:rsid w:val="006C323F"/>
    <w:rsid w:val="006C3357"/>
    <w:rsid w:val="006C36E5"/>
    <w:rsid w:val="006C3D1E"/>
    <w:rsid w:val="006C41C1"/>
    <w:rsid w:val="006C448B"/>
    <w:rsid w:val="006C4D75"/>
    <w:rsid w:val="006C4E6C"/>
    <w:rsid w:val="006C4F56"/>
    <w:rsid w:val="006C520D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BB9"/>
    <w:rsid w:val="006C7C69"/>
    <w:rsid w:val="006D029C"/>
    <w:rsid w:val="006D0365"/>
    <w:rsid w:val="006D0514"/>
    <w:rsid w:val="006D056D"/>
    <w:rsid w:val="006D05E5"/>
    <w:rsid w:val="006D0AE0"/>
    <w:rsid w:val="006D0C4B"/>
    <w:rsid w:val="006D0D38"/>
    <w:rsid w:val="006D0F2B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C57"/>
    <w:rsid w:val="006D2F7D"/>
    <w:rsid w:val="006D2FF6"/>
    <w:rsid w:val="006D3231"/>
    <w:rsid w:val="006D3533"/>
    <w:rsid w:val="006D38D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49E"/>
    <w:rsid w:val="006D5533"/>
    <w:rsid w:val="006D59BC"/>
    <w:rsid w:val="006D5B0F"/>
    <w:rsid w:val="006D5BD7"/>
    <w:rsid w:val="006D5E4E"/>
    <w:rsid w:val="006D6141"/>
    <w:rsid w:val="006D6709"/>
    <w:rsid w:val="006D6866"/>
    <w:rsid w:val="006D71A6"/>
    <w:rsid w:val="006D7280"/>
    <w:rsid w:val="006D763A"/>
    <w:rsid w:val="006D7B50"/>
    <w:rsid w:val="006D7F29"/>
    <w:rsid w:val="006E00A1"/>
    <w:rsid w:val="006E0270"/>
    <w:rsid w:val="006E03C3"/>
    <w:rsid w:val="006E053A"/>
    <w:rsid w:val="006E06FB"/>
    <w:rsid w:val="006E0758"/>
    <w:rsid w:val="006E1131"/>
    <w:rsid w:val="006E163D"/>
    <w:rsid w:val="006E1B4E"/>
    <w:rsid w:val="006E1F8B"/>
    <w:rsid w:val="006E22C3"/>
    <w:rsid w:val="006E2D16"/>
    <w:rsid w:val="006E2E64"/>
    <w:rsid w:val="006E32D4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C87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265"/>
    <w:rsid w:val="006E7292"/>
    <w:rsid w:val="006E74F9"/>
    <w:rsid w:val="006E75F3"/>
    <w:rsid w:val="006E791B"/>
    <w:rsid w:val="006E7E75"/>
    <w:rsid w:val="006E7E84"/>
    <w:rsid w:val="006F082C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A14"/>
    <w:rsid w:val="00700BE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9B7"/>
    <w:rsid w:val="00702A9F"/>
    <w:rsid w:val="00702AC5"/>
    <w:rsid w:val="00702C8E"/>
    <w:rsid w:val="00702E66"/>
    <w:rsid w:val="00702F7F"/>
    <w:rsid w:val="00703164"/>
    <w:rsid w:val="007031F8"/>
    <w:rsid w:val="007032C6"/>
    <w:rsid w:val="00703805"/>
    <w:rsid w:val="0070380A"/>
    <w:rsid w:val="0070389E"/>
    <w:rsid w:val="00703E9A"/>
    <w:rsid w:val="00704396"/>
    <w:rsid w:val="00704C79"/>
    <w:rsid w:val="007051F3"/>
    <w:rsid w:val="0070527A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A39"/>
    <w:rsid w:val="00711F1C"/>
    <w:rsid w:val="00711FEE"/>
    <w:rsid w:val="00712106"/>
    <w:rsid w:val="0071222C"/>
    <w:rsid w:val="007122BD"/>
    <w:rsid w:val="00712390"/>
    <w:rsid w:val="007126F4"/>
    <w:rsid w:val="0071292C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6C3"/>
    <w:rsid w:val="00717890"/>
    <w:rsid w:val="00717D17"/>
    <w:rsid w:val="00717E4A"/>
    <w:rsid w:val="007202A6"/>
    <w:rsid w:val="007203C5"/>
    <w:rsid w:val="00720458"/>
    <w:rsid w:val="00720675"/>
    <w:rsid w:val="00720973"/>
    <w:rsid w:val="00721B7D"/>
    <w:rsid w:val="00721DAB"/>
    <w:rsid w:val="007221FE"/>
    <w:rsid w:val="0072252E"/>
    <w:rsid w:val="0072254A"/>
    <w:rsid w:val="0072260F"/>
    <w:rsid w:val="00722860"/>
    <w:rsid w:val="00722CC6"/>
    <w:rsid w:val="00722DC5"/>
    <w:rsid w:val="00722F26"/>
    <w:rsid w:val="00723781"/>
    <w:rsid w:val="00723832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35D"/>
    <w:rsid w:val="00733465"/>
    <w:rsid w:val="0073350B"/>
    <w:rsid w:val="0073386D"/>
    <w:rsid w:val="0073397B"/>
    <w:rsid w:val="00733C2E"/>
    <w:rsid w:val="00733EF2"/>
    <w:rsid w:val="00733FC0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809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432"/>
    <w:rsid w:val="0074083C"/>
    <w:rsid w:val="00740C03"/>
    <w:rsid w:val="0074118A"/>
    <w:rsid w:val="00741464"/>
    <w:rsid w:val="00741486"/>
    <w:rsid w:val="007414C4"/>
    <w:rsid w:val="0074152E"/>
    <w:rsid w:val="00741845"/>
    <w:rsid w:val="0074186C"/>
    <w:rsid w:val="00741F5D"/>
    <w:rsid w:val="0074258C"/>
    <w:rsid w:val="00742603"/>
    <w:rsid w:val="007428D9"/>
    <w:rsid w:val="00742BBB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AC"/>
    <w:rsid w:val="00743AD4"/>
    <w:rsid w:val="00743FE9"/>
    <w:rsid w:val="00744242"/>
    <w:rsid w:val="0074450F"/>
    <w:rsid w:val="00744AEF"/>
    <w:rsid w:val="00744F2E"/>
    <w:rsid w:val="00744F56"/>
    <w:rsid w:val="00744F5A"/>
    <w:rsid w:val="007451AA"/>
    <w:rsid w:val="0074526D"/>
    <w:rsid w:val="007454A3"/>
    <w:rsid w:val="00745693"/>
    <w:rsid w:val="00745B12"/>
    <w:rsid w:val="00745C79"/>
    <w:rsid w:val="00745EAF"/>
    <w:rsid w:val="00745EB8"/>
    <w:rsid w:val="0074607A"/>
    <w:rsid w:val="00746460"/>
    <w:rsid w:val="007465B2"/>
    <w:rsid w:val="00746B35"/>
    <w:rsid w:val="00746B3F"/>
    <w:rsid w:val="00746B9A"/>
    <w:rsid w:val="00746D89"/>
    <w:rsid w:val="00747311"/>
    <w:rsid w:val="00747354"/>
    <w:rsid w:val="00747432"/>
    <w:rsid w:val="00747479"/>
    <w:rsid w:val="007474FB"/>
    <w:rsid w:val="00747530"/>
    <w:rsid w:val="00747AE5"/>
    <w:rsid w:val="00747DC7"/>
    <w:rsid w:val="00747EF9"/>
    <w:rsid w:val="0075002E"/>
    <w:rsid w:val="007501BE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600"/>
    <w:rsid w:val="00752892"/>
    <w:rsid w:val="00753269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435"/>
    <w:rsid w:val="00754994"/>
    <w:rsid w:val="00754B90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61"/>
    <w:rsid w:val="00757AE1"/>
    <w:rsid w:val="00757C06"/>
    <w:rsid w:val="00757CE6"/>
    <w:rsid w:val="00760145"/>
    <w:rsid w:val="007601A2"/>
    <w:rsid w:val="0076031D"/>
    <w:rsid w:val="00760486"/>
    <w:rsid w:val="0076075F"/>
    <w:rsid w:val="007612EE"/>
    <w:rsid w:val="00762088"/>
    <w:rsid w:val="007622A2"/>
    <w:rsid w:val="00762438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0C6"/>
    <w:rsid w:val="007742CB"/>
    <w:rsid w:val="00774317"/>
    <w:rsid w:val="00774667"/>
    <w:rsid w:val="00774DE9"/>
    <w:rsid w:val="00775044"/>
    <w:rsid w:val="007750F0"/>
    <w:rsid w:val="00775F89"/>
    <w:rsid w:val="0077647D"/>
    <w:rsid w:val="007768EB"/>
    <w:rsid w:val="00776AC6"/>
    <w:rsid w:val="00776B3B"/>
    <w:rsid w:val="00776CC3"/>
    <w:rsid w:val="00776DE1"/>
    <w:rsid w:val="00776F31"/>
    <w:rsid w:val="00776FA1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252"/>
    <w:rsid w:val="007814B0"/>
    <w:rsid w:val="00781772"/>
    <w:rsid w:val="00781945"/>
    <w:rsid w:val="00781A08"/>
    <w:rsid w:val="00781A7B"/>
    <w:rsid w:val="00781AA9"/>
    <w:rsid w:val="00781BE8"/>
    <w:rsid w:val="00781FEE"/>
    <w:rsid w:val="007822BD"/>
    <w:rsid w:val="007824C2"/>
    <w:rsid w:val="007827DB"/>
    <w:rsid w:val="007828E2"/>
    <w:rsid w:val="00782A30"/>
    <w:rsid w:val="00782F26"/>
    <w:rsid w:val="00782F39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F8F"/>
    <w:rsid w:val="00784FBC"/>
    <w:rsid w:val="00785295"/>
    <w:rsid w:val="00785417"/>
    <w:rsid w:val="007854C1"/>
    <w:rsid w:val="00785619"/>
    <w:rsid w:val="00785632"/>
    <w:rsid w:val="0078577E"/>
    <w:rsid w:val="00785F12"/>
    <w:rsid w:val="007860CB"/>
    <w:rsid w:val="0078614E"/>
    <w:rsid w:val="0078617D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C8B"/>
    <w:rsid w:val="007A10F4"/>
    <w:rsid w:val="007A111C"/>
    <w:rsid w:val="007A118A"/>
    <w:rsid w:val="007A165E"/>
    <w:rsid w:val="007A1C68"/>
    <w:rsid w:val="007A1CAF"/>
    <w:rsid w:val="007A1DA3"/>
    <w:rsid w:val="007A2120"/>
    <w:rsid w:val="007A23D9"/>
    <w:rsid w:val="007A24D6"/>
    <w:rsid w:val="007A2B8A"/>
    <w:rsid w:val="007A2BED"/>
    <w:rsid w:val="007A3028"/>
    <w:rsid w:val="007A32DB"/>
    <w:rsid w:val="007A396F"/>
    <w:rsid w:val="007A3BA2"/>
    <w:rsid w:val="007A3DD1"/>
    <w:rsid w:val="007A4112"/>
    <w:rsid w:val="007A48BE"/>
    <w:rsid w:val="007A494A"/>
    <w:rsid w:val="007A4C22"/>
    <w:rsid w:val="007A4C79"/>
    <w:rsid w:val="007A4D05"/>
    <w:rsid w:val="007A4DE2"/>
    <w:rsid w:val="007A552A"/>
    <w:rsid w:val="007A572E"/>
    <w:rsid w:val="007A5BC2"/>
    <w:rsid w:val="007A5CDC"/>
    <w:rsid w:val="007A5CE7"/>
    <w:rsid w:val="007A6044"/>
    <w:rsid w:val="007A629F"/>
    <w:rsid w:val="007A6359"/>
    <w:rsid w:val="007A6395"/>
    <w:rsid w:val="007A64D6"/>
    <w:rsid w:val="007A6B33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3DD"/>
    <w:rsid w:val="007B16AA"/>
    <w:rsid w:val="007B176E"/>
    <w:rsid w:val="007B1777"/>
    <w:rsid w:val="007B197D"/>
    <w:rsid w:val="007B1AA9"/>
    <w:rsid w:val="007B1BCF"/>
    <w:rsid w:val="007B1C96"/>
    <w:rsid w:val="007B217A"/>
    <w:rsid w:val="007B2633"/>
    <w:rsid w:val="007B2956"/>
    <w:rsid w:val="007B2AC7"/>
    <w:rsid w:val="007B2AE8"/>
    <w:rsid w:val="007B2BF0"/>
    <w:rsid w:val="007B2C28"/>
    <w:rsid w:val="007B2F58"/>
    <w:rsid w:val="007B3119"/>
    <w:rsid w:val="007B3507"/>
    <w:rsid w:val="007B3556"/>
    <w:rsid w:val="007B3643"/>
    <w:rsid w:val="007B37DD"/>
    <w:rsid w:val="007B3C05"/>
    <w:rsid w:val="007B3E38"/>
    <w:rsid w:val="007B3FC7"/>
    <w:rsid w:val="007B40AB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63BE"/>
    <w:rsid w:val="007B6413"/>
    <w:rsid w:val="007B6658"/>
    <w:rsid w:val="007B66E9"/>
    <w:rsid w:val="007B6961"/>
    <w:rsid w:val="007B6C44"/>
    <w:rsid w:val="007B70C3"/>
    <w:rsid w:val="007B7431"/>
    <w:rsid w:val="007B763E"/>
    <w:rsid w:val="007B79B5"/>
    <w:rsid w:val="007B7D6C"/>
    <w:rsid w:val="007B7D9D"/>
    <w:rsid w:val="007B7F35"/>
    <w:rsid w:val="007C031C"/>
    <w:rsid w:val="007C0444"/>
    <w:rsid w:val="007C0830"/>
    <w:rsid w:val="007C08D9"/>
    <w:rsid w:val="007C0957"/>
    <w:rsid w:val="007C0B89"/>
    <w:rsid w:val="007C0C79"/>
    <w:rsid w:val="007C1438"/>
    <w:rsid w:val="007C1A21"/>
    <w:rsid w:val="007C1AB5"/>
    <w:rsid w:val="007C1CB2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CCB"/>
    <w:rsid w:val="007D1D9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40AE"/>
    <w:rsid w:val="007D40B6"/>
    <w:rsid w:val="007D4155"/>
    <w:rsid w:val="007D42FF"/>
    <w:rsid w:val="007D4382"/>
    <w:rsid w:val="007D43B5"/>
    <w:rsid w:val="007D4667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67"/>
    <w:rsid w:val="007D6F9B"/>
    <w:rsid w:val="007D7362"/>
    <w:rsid w:val="007D7545"/>
    <w:rsid w:val="007D781E"/>
    <w:rsid w:val="007D78E9"/>
    <w:rsid w:val="007E02FE"/>
    <w:rsid w:val="007E08E8"/>
    <w:rsid w:val="007E0CB4"/>
    <w:rsid w:val="007E0D6D"/>
    <w:rsid w:val="007E0EA6"/>
    <w:rsid w:val="007E0EE8"/>
    <w:rsid w:val="007E0F48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52B"/>
    <w:rsid w:val="007E6E02"/>
    <w:rsid w:val="007E6F26"/>
    <w:rsid w:val="007E7272"/>
    <w:rsid w:val="007E7559"/>
    <w:rsid w:val="007E796C"/>
    <w:rsid w:val="007E7A01"/>
    <w:rsid w:val="007E7E29"/>
    <w:rsid w:val="007F0109"/>
    <w:rsid w:val="007F0573"/>
    <w:rsid w:val="007F0635"/>
    <w:rsid w:val="007F075D"/>
    <w:rsid w:val="007F07FF"/>
    <w:rsid w:val="007F09BF"/>
    <w:rsid w:val="007F0A1B"/>
    <w:rsid w:val="007F0AC6"/>
    <w:rsid w:val="007F0B5C"/>
    <w:rsid w:val="007F0ED8"/>
    <w:rsid w:val="007F10D2"/>
    <w:rsid w:val="007F121B"/>
    <w:rsid w:val="007F1778"/>
    <w:rsid w:val="007F1906"/>
    <w:rsid w:val="007F1914"/>
    <w:rsid w:val="007F1968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F3F"/>
    <w:rsid w:val="007F3E08"/>
    <w:rsid w:val="007F45EA"/>
    <w:rsid w:val="007F4624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F4E"/>
    <w:rsid w:val="007F7FAA"/>
    <w:rsid w:val="00800666"/>
    <w:rsid w:val="008009C2"/>
    <w:rsid w:val="008009CF"/>
    <w:rsid w:val="00800A46"/>
    <w:rsid w:val="00800BF4"/>
    <w:rsid w:val="0080104C"/>
    <w:rsid w:val="0080119B"/>
    <w:rsid w:val="00801683"/>
    <w:rsid w:val="00801925"/>
    <w:rsid w:val="00801A65"/>
    <w:rsid w:val="00801EFF"/>
    <w:rsid w:val="0080231E"/>
    <w:rsid w:val="00802449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A9"/>
    <w:rsid w:val="00810943"/>
    <w:rsid w:val="0081107A"/>
    <w:rsid w:val="0081145F"/>
    <w:rsid w:val="0081152E"/>
    <w:rsid w:val="00811702"/>
    <w:rsid w:val="00811ABE"/>
    <w:rsid w:val="00811C85"/>
    <w:rsid w:val="00811DBD"/>
    <w:rsid w:val="00811E64"/>
    <w:rsid w:val="0081214C"/>
    <w:rsid w:val="008123EE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76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21D4"/>
    <w:rsid w:val="008223BC"/>
    <w:rsid w:val="008223D5"/>
    <w:rsid w:val="0082248C"/>
    <w:rsid w:val="00822663"/>
    <w:rsid w:val="00822BC2"/>
    <w:rsid w:val="00822E0D"/>
    <w:rsid w:val="00823021"/>
    <w:rsid w:val="00823309"/>
    <w:rsid w:val="00823473"/>
    <w:rsid w:val="0082349F"/>
    <w:rsid w:val="0082357C"/>
    <w:rsid w:val="00823692"/>
    <w:rsid w:val="00823928"/>
    <w:rsid w:val="00823DB1"/>
    <w:rsid w:val="00823EF9"/>
    <w:rsid w:val="00824220"/>
    <w:rsid w:val="008244B7"/>
    <w:rsid w:val="00824693"/>
    <w:rsid w:val="00824763"/>
    <w:rsid w:val="00824DC9"/>
    <w:rsid w:val="0082522B"/>
    <w:rsid w:val="008256A2"/>
    <w:rsid w:val="008258F7"/>
    <w:rsid w:val="00825BF3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DCF"/>
    <w:rsid w:val="00832EE3"/>
    <w:rsid w:val="00832F29"/>
    <w:rsid w:val="00833068"/>
    <w:rsid w:val="008330E3"/>
    <w:rsid w:val="0083331D"/>
    <w:rsid w:val="008333B0"/>
    <w:rsid w:val="00833E3F"/>
    <w:rsid w:val="00833F8C"/>
    <w:rsid w:val="008347AA"/>
    <w:rsid w:val="0083491F"/>
    <w:rsid w:val="00834B86"/>
    <w:rsid w:val="00834BAE"/>
    <w:rsid w:val="008351F1"/>
    <w:rsid w:val="0083534C"/>
    <w:rsid w:val="0083549F"/>
    <w:rsid w:val="008354E5"/>
    <w:rsid w:val="008355C0"/>
    <w:rsid w:val="008356C0"/>
    <w:rsid w:val="008356F0"/>
    <w:rsid w:val="00835E62"/>
    <w:rsid w:val="0083600A"/>
    <w:rsid w:val="0083625E"/>
    <w:rsid w:val="008363E3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A6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AE"/>
    <w:rsid w:val="008542D6"/>
    <w:rsid w:val="008543C1"/>
    <w:rsid w:val="0085452E"/>
    <w:rsid w:val="008547C2"/>
    <w:rsid w:val="008549C5"/>
    <w:rsid w:val="00854BAB"/>
    <w:rsid w:val="00854C72"/>
    <w:rsid w:val="00855175"/>
    <w:rsid w:val="00855393"/>
    <w:rsid w:val="00855742"/>
    <w:rsid w:val="00855918"/>
    <w:rsid w:val="008559C4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36E"/>
    <w:rsid w:val="00857834"/>
    <w:rsid w:val="00857A03"/>
    <w:rsid w:val="00857BA0"/>
    <w:rsid w:val="00857F0D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6C"/>
    <w:rsid w:val="00862581"/>
    <w:rsid w:val="0086298F"/>
    <w:rsid w:val="00862A8A"/>
    <w:rsid w:val="00862EE4"/>
    <w:rsid w:val="008630E0"/>
    <w:rsid w:val="008636C0"/>
    <w:rsid w:val="00863BD0"/>
    <w:rsid w:val="008641B4"/>
    <w:rsid w:val="0086428F"/>
    <w:rsid w:val="0086465D"/>
    <w:rsid w:val="00864750"/>
    <w:rsid w:val="00864E4E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318"/>
    <w:rsid w:val="008703DB"/>
    <w:rsid w:val="00870580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CB4"/>
    <w:rsid w:val="00874E1C"/>
    <w:rsid w:val="00875020"/>
    <w:rsid w:val="008751BA"/>
    <w:rsid w:val="00875EF4"/>
    <w:rsid w:val="00875FCB"/>
    <w:rsid w:val="00875FF7"/>
    <w:rsid w:val="00876442"/>
    <w:rsid w:val="00876526"/>
    <w:rsid w:val="00876876"/>
    <w:rsid w:val="008768BA"/>
    <w:rsid w:val="00876A26"/>
    <w:rsid w:val="00876C86"/>
    <w:rsid w:val="00876CC6"/>
    <w:rsid w:val="00876E06"/>
    <w:rsid w:val="008773D2"/>
    <w:rsid w:val="0087758E"/>
    <w:rsid w:val="008775E8"/>
    <w:rsid w:val="00877A2B"/>
    <w:rsid w:val="00877BCA"/>
    <w:rsid w:val="00877C0F"/>
    <w:rsid w:val="00877F05"/>
    <w:rsid w:val="00877FAD"/>
    <w:rsid w:val="0088069F"/>
    <w:rsid w:val="00880ABF"/>
    <w:rsid w:val="00880B7B"/>
    <w:rsid w:val="00880CBA"/>
    <w:rsid w:val="00880F33"/>
    <w:rsid w:val="00881441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2C8"/>
    <w:rsid w:val="008907B0"/>
    <w:rsid w:val="00890857"/>
    <w:rsid w:val="00890905"/>
    <w:rsid w:val="00890EFB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4097"/>
    <w:rsid w:val="008945A7"/>
    <w:rsid w:val="008945E6"/>
    <w:rsid w:val="008949F7"/>
    <w:rsid w:val="00894AC0"/>
    <w:rsid w:val="00894B20"/>
    <w:rsid w:val="00894B2A"/>
    <w:rsid w:val="00894B75"/>
    <w:rsid w:val="00895262"/>
    <w:rsid w:val="008953C6"/>
    <w:rsid w:val="008954C7"/>
    <w:rsid w:val="00895502"/>
    <w:rsid w:val="008955E4"/>
    <w:rsid w:val="00895713"/>
    <w:rsid w:val="0089580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444"/>
    <w:rsid w:val="00896465"/>
    <w:rsid w:val="008965CB"/>
    <w:rsid w:val="008968EF"/>
    <w:rsid w:val="00896AF4"/>
    <w:rsid w:val="00896B98"/>
    <w:rsid w:val="00897237"/>
    <w:rsid w:val="00897277"/>
    <w:rsid w:val="008973FD"/>
    <w:rsid w:val="00897795"/>
    <w:rsid w:val="00897798"/>
    <w:rsid w:val="00897B88"/>
    <w:rsid w:val="00897C33"/>
    <w:rsid w:val="00897EF0"/>
    <w:rsid w:val="008A020D"/>
    <w:rsid w:val="008A02BB"/>
    <w:rsid w:val="008A02CC"/>
    <w:rsid w:val="008A043E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E98"/>
    <w:rsid w:val="008A3F84"/>
    <w:rsid w:val="008A40CB"/>
    <w:rsid w:val="008A4397"/>
    <w:rsid w:val="008A4604"/>
    <w:rsid w:val="008A47F0"/>
    <w:rsid w:val="008A4806"/>
    <w:rsid w:val="008A4960"/>
    <w:rsid w:val="008A4ABA"/>
    <w:rsid w:val="008A4ACB"/>
    <w:rsid w:val="008A4BFE"/>
    <w:rsid w:val="008A4D50"/>
    <w:rsid w:val="008A4DA2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6FFE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4E"/>
    <w:rsid w:val="008B1AF6"/>
    <w:rsid w:val="008B1F92"/>
    <w:rsid w:val="008B2124"/>
    <w:rsid w:val="008B2148"/>
    <w:rsid w:val="008B233B"/>
    <w:rsid w:val="008B24BC"/>
    <w:rsid w:val="008B27F1"/>
    <w:rsid w:val="008B28BF"/>
    <w:rsid w:val="008B29BD"/>
    <w:rsid w:val="008B29FD"/>
    <w:rsid w:val="008B361F"/>
    <w:rsid w:val="008B3644"/>
    <w:rsid w:val="008B36F0"/>
    <w:rsid w:val="008B386B"/>
    <w:rsid w:val="008B3A33"/>
    <w:rsid w:val="008B3FA1"/>
    <w:rsid w:val="008B40B6"/>
    <w:rsid w:val="008B4316"/>
    <w:rsid w:val="008B48E1"/>
    <w:rsid w:val="008B490D"/>
    <w:rsid w:val="008B4975"/>
    <w:rsid w:val="008B4AA0"/>
    <w:rsid w:val="008B4AE7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1A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90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40F8"/>
    <w:rsid w:val="008C4580"/>
    <w:rsid w:val="008C473B"/>
    <w:rsid w:val="008C4811"/>
    <w:rsid w:val="008C49F0"/>
    <w:rsid w:val="008C4A09"/>
    <w:rsid w:val="008C4BEF"/>
    <w:rsid w:val="008C5098"/>
    <w:rsid w:val="008C52E7"/>
    <w:rsid w:val="008C54CB"/>
    <w:rsid w:val="008C54FC"/>
    <w:rsid w:val="008C5610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9C5"/>
    <w:rsid w:val="008D108B"/>
    <w:rsid w:val="008D10DE"/>
    <w:rsid w:val="008D11F2"/>
    <w:rsid w:val="008D146A"/>
    <w:rsid w:val="008D1781"/>
    <w:rsid w:val="008D17B4"/>
    <w:rsid w:val="008D1822"/>
    <w:rsid w:val="008D19E4"/>
    <w:rsid w:val="008D19FC"/>
    <w:rsid w:val="008D1BB1"/>
    <w:rsid w:val="008D1BF8"/>
    <w:rsid w:val="008D1C0A"/>
    <w:rsid w:val="008D1F64"/>
    <w:rsid w:val="008D1F81"/>
    <w:rsid w:val="008D23CE"/>
    <w:rsid w:val="008D23E0"/>
    <w:rsid w:val="008D2856"/>
    <w:rsid w:val="008D290F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6C2D"/>
    <w:rsid w:val="008D7129"/>
    <w:rsid w:val="008D7235"/>
    <w:rsid w:val="008D7376"/>
    <w:rsid w:val="008D7901"/>
    <w:rsid w:val="008D792B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740"/>
    <w:rsid w:val="008E1B3F"/>
    <w:rsid w:val="008E1BFB"/>
    <w:rsid w:val="008E1CAC"/>
    <w:rsid w:val="008E1E2D"/>
    <w:rsid w:val="008E1E70"/>
    <w:rsid w:val="008E1EE8"/>
    <w:rsid w:val="008E2205"/>
    <w:rsid w:val="008E22F1"/>
    <w:rsid w:val="008E238C"/>
    <w:rsid w:val="008E244E"/>
    <w:rsid w:val="008E26F6"/>
    <w:rsid w:val="008E2806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5215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1E"/>
    <w:rsid w:val="008E69B4"/>
    <w:rsid w:val="008E6E0F"/>
    <w:rsid w:val="008E7160"/>
    <w:rsid w:val="008E7165"/>
    <w:rsid w:val="008E716F"/>
    <w:rsid w:val="008E7333"/>
    <w:rsid w:val="008E763B"/>
    <w:rsid w:val="008E76FD"/>
    <w:rsid w:val="008E77FC"/>
    <w:rsid w:val="008E787A"/>
    <w:rsid w:val="008E7B9F"/>
    <w:rsid w:val="008E7BF7"/>
    <w:rsid w:val="008E7C59"/>
    <w:rsid w:val="008E7E16"/>
    <w:rsid w:val="008E7FB0"/>
    <w:rsid w:val="008F0294"/>
    <w:rsid w:val="008F040D"/>
    <w:rsid w:val="008F0418"/>
    <w:rsid w:val="008F07A8"/>
    <w:rsid w:val="008F0B59"/>
    <w:rsid w:val="008F0D49"/>
    <w:rsid w:val="008F0DCA"/>
    <w:rsid w:val="008F0E66"/>
    <w:rsid w:val="008F0ED8"/>
    <w:rsid w:val="008F1171"/>
    <w:rsid w:val="008F127A"/>
    <w:rsid w:val="008F14D7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C0"/>
    <w:rsid w:val="008F2D95"/>
    <w:rsid w:val="008F3347"/>
    <w:rsid w:val="008F3463"/>
    <w:rsid w:val="008F37A2"/>
    <w:rsid w:val="008F391E"/>
    <w:rsid w:val="008F39B8"/>
    <w:rsid w:val="008F3B07"/>
    <w:rsid w:val="008F3B0B"/>
    <w:rsid w:val="008F3DE5"/>
    <w:rsid w:val="008F3DEC"/>
    <w:rsid w:val="008F3F48"/>
    <w:rsid w:val="008F4561"/>
    <w:rsid w:val="008F47F9"/>
    <w:rsid w:val="008F4C0D"/>
    <w:rsid w:val="008F4DF2"/>
    <w:rsid w:val="008F4F2B"/>
    <w:rsid w:val="008F4FB2"/>
    <w:rsid w:val="008F5072"/>
    <w:rsid w:val="008F5249"/>
    <w:rsid w:val="008F546D"/>
    <w:rsid w:val="008F546F"/>
    <w:rsid w:val="008F5824"/>
    <w:rsid w:val="008F58FE"/>
    <w:rsid w:val="008F5E12"/>
    <w:rsid w:val="008F62A3"/>
    <w:rsid w:val="008F63D9"/>
    <w:rsid w:val="008F656C"/>
    <w:rsid w:val="008F657D"/>
    <w:rsid w:val="008F6613"/>
    <w:rsid w:val="008F67C4"/>
    <w:rsid w:val="008F68E6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68"/>
    <w:rsid w:val="00903B87"/>
    <w:rsid w:val="00903D0C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55D"/>
    <w:rsid w:val="00905D48"/>
    <w:rsid w:val="00905F9B"/>
    <w:rsid w:val="009060F1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537"/>
    <w:rsid w:val="00907566"/>
    <w:rsid w:val="009078ED"/>
    <w:rsid w:val="009079E5"/>
    <w:rsid w:val="00907B02"/>
    <w:rsid w:val="00907B5F"/>
    <w:rsid w:val="00907E9C"/>
    <w:rsid w:val="009104F8"/>
    <w:rsid w:val="00910B30"/>
    <w:rsid w:val="00911101"/>
    <w:rsid w:val="00911699"/>
    <w:rsid w:val="009116A3"/>
    <w:rsid w:val="009116E2"/>
    <w:rsid w:val="00911D37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1F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9E7"/>
    <w:rsid w:val="00920B99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4A4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645"/>
    <w:rsid w:val="00930C13"/>
    <w:rsid w:val="00930CD2"/>
    <w:rsid w:val="00930E8E"/>
    <w:rsid w:val="0093105A"/>
    <w:rsid w:val="0093166D"/>
    <w:rsid w:val="009316E9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C"/>
    <w:rsid w:val="00935441"/>
    <w:rsid w:val="0093565D"/>
    <w:rsid w:val="00935D1B"/>
    <w:rsid w:val="00935E54"/>
    <w:rsid w:val="0093614C"/>
    <w:rsid w:val="0093614D"/>
    <w:rsid w:val="009364CB"/>
    <w:rsid w:val="009366EC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2085"/>
    <w:rsid w:val="00942195"/>
    <w:rsid w:val="009422D3"/>
    <w:rsid w:val="00942347"/>
    <w:rsid w:val="00942647"/>
    <w:rsid w:val="00942648"/>
    <w:rsid w:val="009426AF"/>
    <w:rsid w:val="009428BE"/>
    <w:rsid w:val="00942AE3"/>
    <w:rsid w:val="00942B70"/>
    <w:rsid w:val="00942D21"/>
    <w:rsid w:val="00942D81"/>
    <w:rsid w:val="0094331A"/>
    <w:rsid w:val="0094336C"/>
    <w:rsid w:val="00943875"/>
    <w:rsid w:val="00943905"/>
    <w:rsid w:val="00943C4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6E1"/>
    <w:rsid w:val="009547CF"/>
    <w:rsid w:val="0095488F"/>
    <w:rsid w:val="00954970"/>
    <w:rsid w:val="00954A30"/>
    <w:rsid w:val="00954B49"/>
    <w:rsid w:val="00954BB2"/>
    <w:rsid w:val="009553B2"/>
    <w:rsid w:val="009553D8"/>
    <w:rsid w:val="00955CB9"/>
    <w:rsid w:val="00955D63"/>
    <w:rsid w:val="00955E1C"/>
    <w:rsid w:val="00955FA4"/>
    <w:rsid w:val="0095603C"/>
    <w:rsid w:val="0095675D"/>
    <w:rsid w:val="009567EE"/>
    <w:rsid w:val="00956B0B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C44"/>
    <w:rsid w:val="00962027"/>
    <w:rsid w:val="00962A67"/>
    <w:rsid w:val="00962D28"/>
    <w:rsid w:val="00962D99"/>
    <w:rsid w:val="00963693"/>
    <w:rsid w:val="00963A49"/>
    <w:rsid w:val="00963D0F"/>
    <w:rsid w:val="00963DE5"/>
    <w:rsid w:val="009641A3"/>
    <w:rsid w:val="00964430"/>
    <w:rsid w:val="0096491B"/>
    <w:rsid w:val="00964C8E"/>
    <w:rsid w:val="00964DBD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0B6"/>
    <w:rsid w:val="0097020D"/>
    <w:rsid w:val="00970472"/>
    <w:rsid w:val="00970538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1A4"/>
    <w:rsid w:val="00976938"/>
    <w:rsid w:val="00976BD4"/>
    <w:rsid w:val="009773C3"/>
    <w:rsid w:val="009775F0"/>
    <w:rsid w:val="0097784A"/>
    <w:rsid w:val="00977DD0"/>
    <w:rsid w:val="00980645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26E"/>
    <w:rsid w:val="00982385"/>
    <w:rsid w:val="009825D7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AC4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7270"/>
    <w:rsid w:val="0098767D"/>
    <w:rsid w:val="0098773F"/>
    <w:rsid w:val="00987969"/>
    <w:rsid w:val="009879A2"/>
    <w:rsid w:val="00987EDC"/>
    <w:rsid w:val="00990199"/>
    <w:rsid w:val="009904EB"/>
    <w:rsid w:val="00990571"/>
    <w:rsid w:val="00990A5D"/>
    <w:rsid w:val="00990A60"/>
    <w:rsid w:val="00990D60"/>
    <w:rsid w:val="0099101E"/>
    <w:rsid w:val="00991141"/>
    <w:rsid w:val="0099147D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306C"/>
    <w:rsid w:val="00993C53"/>
    <w:rsid w:val="00994067"/>
    <w:rsid w:val="009941CF"/>
    <w:rsid w:val="0099496E"/>
    <w:rsid w:val="009949AA"/>
    <w:rsid w:val="00994DBB"/>
    <w:rsid w:val="009950D9"/>
    <w:rsid w:val="0099538F"/>
    <w:rsid w:val="00995407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BDE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143"/>
    <w:rsid w:val="009A3387"/>
    <w:rsid w:val="009A338A"/>
    <w:rsid w:val="009A35F2"/>
    <w:rsid w:val="009A372C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496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D9"/>
    <w:rsid w:val="009B11B8"/>
    <w:rsid w:val="009B12C6"/>
    <w:rsid w:val="009B1361"/>
    <w:rsid w:val="009B136D"/>
    <w:rsid w:val="009B1465"/>
    <w:rsid w:val="009B162E"/>
    <w:rsid w:val="009B1655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AB1"/>
    <w:rsid w:val="009B30FC"/>
    <w:rsid w:val="009B32BA"/>
    <w:rsid w:val="009B36B3"/>
    <w:rsid w:val="009B37BB"/>
    <w:rsid w:val="009B39D0"/>
    <w:rsid w:val="009B3EBE"/>
    <w:rsid w:val="009B4212"/>
    <w:rsid w:val="009B4542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2148"/>
    <w:rsid w:val="009C22C3"/>
    <w:rsid w:val="009C23BF"/>
    <w:rsid w:val="009C2979"/>
    <w:rsid w:val="009C2EE4"/>
    <w:rsid w:val="009C2F0A"/>
    <w:rsid w:val="009C2F19"/>
    <w:rsid w:val="009C32E4"/>
    <w:rsid w:val="009C3317"/>
    <w:rsid w:val="009C356A"/>
    <w:rsid w:val="009C367D"/>
    <w:rsid w:val="009C3691"/>
    <w:rsid w:val="009C37AC"/>
    <w:rsid w:val="009C37C4"/>
    <w:rsid w:val="009C3859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2A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6A3"/>
    <w:rsid w:val="009D177A"/>
    <w:rsid w:val="009D1BA4"/>
    <w:rsid w:val="009D1E86"/>
    <w:rsid w:val="009D1E98"/>
    <w:rsid w:val="009D210B"/>
    <w:rsid w:val="009D21AB"/>
    <w:rsid w:val="009D2335"/>
    <w:rsid w:val="009D236F"/>
    <w:rsid w:val="009D2466"/>
    <w:rsid w:val="009D24A9"/>
    <w:rsid w:val="009D2A46"/>
    <w:rsid w:val="009D2E0E"/>
    <w:rsid w:val="009D2EBD"/>
    <w:rsid w:val="009D2FA2"/>
    <w:rsid w:val="009D3359"/>
    <w:rsid w:val="009D33F1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70F5"/>
    <w:rsid w:val="009E72AC"/>
    <w:rsid w:val="009E7844"/>
    <w:rsid w:val="009E7A6A"/>
    <w:rsid w:val="009F0516"/>
    <w:rsid w:val="009F09AA"/>
    <w:rsid w:val="009F0C6E"/>
    <w:rsid w:val="009F16D6"/>
    <w:rsid w:val="009F1971"/>
    <w:rsid w:val="009F1A2E"/>
    <w:rsid w:val="009F1D38"/>
    <w:rsid w:val="009F2321"/>
    <w:rsid w:val="009F2572"/>
    <w:rsid w:val="009F2598"/>
    <w:rsid w:val="009F29A5"/>
    <w:rsid w:val="009F3188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46E"/>
    <w:rsid w:val="009F5779"/>
    <w:rsid w:val="009F5DA2"/>
    <w:rsid w:val="009F6061"/>
    <w:rsid w:val="009F60E3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8DB"/>
    <w:rsid w:val="00A00902"/>
    <w:rsid w:val="00A00A02"/>
    <w:rsid w:val="00A00DCF"/>
    <w:rsid w:val="00A00E6D"/>
    <w:rsid w:val="00A00EE5"/>
    <w:rsid w:val="00A01166"/>
    <w:rsid w:val="00A019CF"/>
    <w:rsid w:val="00A01CC8"/>
    <w:rsid w:val="00A02580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D9"/>
    <w:rsid w:val="00A07223"/>
    <w:rsid w:val="00A0764B"/>
    <w:rsid w:val="00A077E3"/>
    <w:rsid w:val="00A07928"/>
    <w:rsid w:val="00A0794C"/>
    <w:rsid w:val="00A079AA"/>
    <w:rsid w:val="00A07E77"/>
    <w:rsid w:val="00A07F4D"/>
    <w:rsid w:val="00A10021"/>
    <w:rsid w:val="00A10511"/>
    <w:rsid w:val="00A10562"/>
    <w:rsid w:val="00A105D8"/>
    <w:rsid w:val="00A10C23"/>
    <w:rsid w:val="00A110D4"/>
    <w:rsid w:val="00A11365"/>
    <w:rsid w:val="00A1138C"/>
    <w:rsid w:val="00A120A3"/>
    <w:rsid w:val="00A12319"/>
    <w:rsid w:val="00A123A3"/>
    <w:rsid w:val="00A12599"/>
    <w:rsid w:val="00A12726"/>
    <w:rsid w:val="00A12788"/>
    <w:rsid w:val="00A128BE"/>
    <w:rsid w:val="00A12A46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2A2"/>
    <w:rsid w:val="00A1532D"/>
    <w:rsid w:val="00A15691"/>
    <w:rsid w:val="00A15857"/>
    <w:rsid w:val="00A15D78"/>
    <w:rsid w:val="00A1620F"/>
    <w:rsid w:val="00A16304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17FB3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5EB"/>
    <w:rsid w:val="00A21650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C2C"/>
    <w:rsid w:val="00A27EAA"/>
    <w:rsid w:val="00A3003D"/>
    <w:rsid w:val="00A3008D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8E3"/>
    <w:rsid w:val="00A329FE"/>
    <w:rsid w:val="00A32A84"/>
    <w:rsid w:val="00A32D16"/>
    <w:rsid w:val="00A32EAE"/>
    <w:rsid w:val="00A33044"/>
    <w:rsid w:val="00A330E7"/>
    <w:rsid w:val="00A3320D"/>
    <w:rsid w:val="00A33442"/>
    <w:rsid w:val="00A3367E"/>
    <w:rsid w:val="00A337EE"/>
    <w:rsid w:val="00A338E7"/>
    <w:rsid w:val="00A339EF"/>
    <w:rsid w:val="00A33C1A"/>
    <w:rsid w:val="00A342CD"/>
    <w:rsid w:val="00A34333"/>
    <w:rsid w:val="00A346A1"/>
    <w:rsid w:val="00A34CD1"/>
    <w:rsid w:val="00A3514A"/>
    <w:rsid w:val="00A3542D"/>
    <w:rsid w:val="00A355A3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72CC"/>
    <w:rsid w:val="00A3764D"/>
    <w:rsid w:val="00A377C2"/>
    <w:rsid w:val="00A37A10"/>
    <w:rsid w:val="00A37B8C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37D"/>
    <w:rsid w:val="00A43AD3"/>
    <w:rsid w:val="00A43ADA"/>
    <w:rsid w:val="00A43B13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D9E"/>
    <w:rsid w:val="00A46E0B"/>
    <w:rsid w:val="00A4742B"/>
    <w:rsid w:val="00A4773A"/>
    <w:rsid w:val="00A478FF"/>
    <w:rsid w:val="00A4793F"/>
    <w:rsid w:val="00A47991"/>
    <w:rsid w:val="00A4799C"/>
    <w:rsid w:val="00A47A42"/>
    <w:rsid w:val="00A501C8"/>
    <w:rsid w:val="00A50766"/>
    <w:rsid w:val="00A50810"/>
    <w:rsid w:val="00A5097D"/>
    <w:rsid w:val="00A50B5B"/>
    <w:rsid w:val="00A50D8E"/>
    <w:rsid w:val="00A5158D"/>
    <w:rsid w:val="00A5182E"/>
    <w:rsid w:val="00A519EB"/>
    <w:rsid w:val="00A51ABC"/>
    <w:rsid w:val="00A51B65"/>
    <w:rsid w:val="00A51DB0"/>
    <w:rsid w:val="00A52139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C0D"/>
    <w:rsid w:val="00A5608D"/>
    <w:rsid w:val="00A5619E"/>
    <w:rsid w:val="00A56325"/>
    <w:rsid w:val="00A56490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8B9"/>
    <w:rsid w:val="00A639D3"/>
    <w:rsid w:val="00A63D98"/>
    <w:rsid w:val="00A63D9E"/>
    <w:rsid w:val="00A63E4E"/>
    <w:rsid w:val="00A640A3"/>
    <w:rsid w:val="00A642CA"/>
    <w:rsid w:val="00A6445D"/>
    <w:rsid w:val="00A646F4"/>
    <w:rsid w:val="00A64BA3"/>
    <w:rsid w:val="00A64D76"/>
    <w:rsid w:val="00A64DE3"/>
    <w:rsid w:val="00A650BB"/>
    <w:rsid w:val="00A65485"/>
    <w:rsid w:val="00A655FD"/>
    <w:rsid w:val="00A657C7"/>
    <w:rsid w:val="00A65830"/>
    <w:rsid w:val="00A65AAD"/>
    <w:rsid w:val="00A65B4B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6C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BFF"/>
    <w:rsid w:val="00A73C6E"/>
    <w:rsid w:val="00A74247"/>
    <w:rsid w:val="00A74461"/>
    <w:rsid w:val="00A74C42"/>
    <w:rsid w:val="00A74F12"/>
    <w:rsid w:val="00A74F6C"/>
    <w:rsid w:val="00A7522F"/>
    <w:rsid w:val="00A752D1"/>
    <w:rsid w:val="00A75709"/>
    <w:rsid w:val="00A759EC"/>
    <w:rsid w:val="00A75B25"/>
    <w:rsid w:val="00A75EA1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10FC"/>
    <w:rsid w:val="00A81142"/>
    <w:rsid w:val="00A8138B"/>
    <w:rsid w:val="00A818BB"/>
    <w:rsid w:val="00A81955"/>
    <w:rsid w:val="00A81962"/>
    <w:rsid w:val="00A81995"/>
    <w:rsid w:val="00A81C68"/>
    <w:rsid w:val="00A81D43"/>
    <w:rsid w:val="00A81EE4"/>
    <w:rsid w:val="00A82122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5A8"/>
    <w:rsid w:val="00A84A42"/>
    <w:rsid w:val="00A84BFA"/>
    <w:rsid w:val="00A84E27"/>
    <w:rsid w:val="00A84EA8"/>
    <w:rsid w:val="00A8535E"/>
    <w:rsid w:val="00A85751"/>
    <w:rsid w:val="00A8588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BD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EA7"/>
    <w:rsid w:val="00A93406"/>
    <w:rsid w:val="00A9366C"/>
    <w:rsid w:val="00A93698"/>
    <w:rsid w:val="00A93784"/>
    <w:rsid w:val="00A93B63"/>
    <w:rsid w:val="00A93C6B"/>
    <w:rsid w:val="00A94072"/>
    <w:rsid w:val="00A94178"/>
    <w:rsid w:val="00A941C8"/>
    <w:rsid w:val="00A943AC"/>
    <w:rsid w:val="00A9453E"/>
    <w:rsid w:val="00A94656"/>
    <w:rsid w:val="00A947D5"/>
    <w:rsid w:val="00A94946"/>
    <w:rsid w:val="00A94AB0"/>
    <w:rsid w:val="00A94C02"/>
    <w:rsid w:val="00A94E9D"/>
    <w:rsid w:val="00A9523E"/>
    <w:rsid w:val="00A954BA"/>
    <w:rsid w:val="00A95654"/>
    <w:rsid w:val="00A956FD"/>
    <w:rsid w:val="00A95D86"/>
    <w:rsid w:val="00A9636D"/>
    <w:rsid w:val="00A9640E"/>
    <w:rsid w:val="00A96442"/>
    <w:rsid w:val="00A964F9"/>
    <w:rsid w:val="00A96609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CAD"/>
    <w:rsid w:val="00AA0F76"/>
    <w:rsid w:val="00AA1332"/>
    <w:rsid w:val="00AA15B2"/>
    <w:rsid w:val="00AA188A"/>
    <w:rsid w:val="00AA1A60"/>
    <w:rsid w:val="00AA22BB"/>
    <w:rsid w:val="00AA2425"/>
    <w:rsid w:val="00AA2471"/>
    <w:rsid w:val="00AA2552"/>
    <w:rsid w:val="00AA2629"/>
    <w:rsid w:val="00AA2756"/>
    <w:rsid w:val="00AA2987"/>
    <w:rsid w:val="00AA2C52"/>
    <w:rsid w:val="00AA2EA7"/>
    <w:rsid w:val="00AA304B"/>
    <w:rsid w:val="00AA3845"/>
    <w:rsid w:val="00AA39DF"/>
    <w:rsid w:val="00AA3B6C"/>
    <w:rsid w:val="00AA3DB8"/>
    <w:rsid w:val="00AA425B"/>
    <w:rsid w:val="00AA4866"/>
    <w:rsid w:val="00AA4E7F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66B"/>
    <w:rsid w:val="00AA58EE"/>
    <w:rsid w:val="00AA5AEB"/>
    <w:rsid w:val="00AA5D2A"/>
    <w:rsid w:val="00AA5F37"/>
    <w:rsid w:val="00AA62DD"/>
    <w:rsid w:val="00AA632E"/>
    <w:rsid w:val="00AA661D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B3F"/>
    <w:rsid w:val="00AB1F15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E46"/>
    <w:rsid w:val="00AB3FD8"/>
    <w:rsid w:val="00AB4279"/>
    <w:rsid w:val="00AB460C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8C1"/>
    <w:rsid w:val="00AC09E6"/>
    <w:rsid w:val="00AC0AFB"/>
    <w:rsid w:val="00AC14F3"/>
    <w:rsid w:val="00AC182E"/>
    <w:rsid w:val="00AC18C3"/>
    <w:rsid w:val="00AC190F"/>
    <w:rsid w:val="00AC1A93"/>
    <w:rsid w:val="00AC1DEF"/>
    <w:rsid w:val="00AC21EF"/>
    <w:rsid w:val="00AC2252"/>
    <w:rsid w:val="00AC238E"/>
    <w:rsid w:val="00AC2BFC"/>
    <w:rsid w:val="00AC2CEE"/>
    <w:rsid w:val="00AC2ED0"/>
    <w:rsid w:val="00AC3074"/>
    <w:rsid w:val="00AC309A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581"/>
    <w:rsid w:val="00AC5673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AE"/>
    <w:rsid w:val="00AD100B"/>
    <w:rsid w:val="00AD138A"/>
    <w:rsid w:val="00AD13D4"/>
    <w:rsid w:val="00AD149B"/>
    <w:rsid w:val="00AD1585"/>
    <w:rsid w:val="00AD1A1A"/>
    <w:rsid w:val="00AD1B19"/>
    <w:rsid w:val="00AD1C70"/>
    <w:rsid w:val="00AD1C99"/>
    <w:rsid w:val="00AD1D39"/>
    <w:rsid w:val="00AD2837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3E"/>
    <w:rsid w:val="00AD5806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847"/>
    <w:rsid w:val="00AD79D9"/>
    <w:rsid w:val="00AD7B3C"/>
    <w:rsid w:val="00AD7D71"/>
    <w:rsid w:val="00AE018D"/>
    <w:rsid w:val="00AE02DE"/>
    <w:rsid w:val="00AE0379"/>
    <w:rsid w:val="00AE0428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1E7"/>
    <w:rsid w:val="00AE5C1B"/>
    <w:rsid w:val="00AE5EEB"/>
    <w:rsid w:val="00AE62BF"/>
    <w:rsid w:val="00AE6590"/>
    <w:rsid w:val="00AE6DEB"/>
    <w:rsid w:val="00AE74C2"/>
    <w:rsid w:val="00AE760C"/>
    <w:rsid w:val="00AE7A80"/>
    <w:rsid w:val="00AE7CA1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3AE"/>
    <w:rsid w:val="00AF256D"/>
    <w:rsid w:val="00AF2590"/>
    <w:rsid w:val="00AF2621"/>
    <w:rsid w:val="00AF2796"/>
    <w:rsid w:val="00AF27D6"/>
    <w:rsid w:val="00AF29F2"/>
    <w:rsid w:val="00AF2A28"/>
    <w:rsid w:val="00AF3207"/>
    <w:rsid w:val="00AF367B"/>
    <w:rsid w:val="00AF3E34"/>
    <w:rsid w:val="00AF41FA"/>
    <w:rsid w:val="00AF446C"/>
    <w:rsid w:val="00AF4924"/>
    <w:rsid w:val="00AF4AB8"/>
    <w:rsid w:val="00AF4AD7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4A67"/>
    <w:rsid w:val="00B04B21"/>
    <w:rsid w:val="00B050D0"/>
    <w:rsid w:val="00B0511F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AC"/>
    <w:rsid w:val="00B10F4D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FF7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2E7"/>
    <w:rsid w:val="00B174FE"/>
    <w:rsid w:val="00B17594"/>
    <w:rsid w:val="00B1767A"/>
    <w:rsid w:val="00B17722"/>
    <w:rsid w:val="00B179F9"/>
    <w:rsid w:val="00B17B31"/>
    <w:rsid w:val="00B17D53"/>
    <w:rsid w:val="00B17D62"/>
    <w:rsid w:val="00B17E78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173"/>
    <w:rsid w:val="00B234ED"/>
    <w:rsid w:val="00B23A90"/>
    <w:rsid w:val="00B23D3C"/>
    <w:rsid w:val="00B2403D"/>
    <w:rsid w:val="00B2437E"/>
    <w:rsid w:val="00B2444C"/>
    <w:rsid w:val="00B246C2"/>
    <w:rsid w:val="00B24D4D"/>
    <w:rsid w:val="00B24D73"/>
    <w:rsid w:val="00B24DE2"/>
    <w:rsid w:val="00B24F05"/>
    <w:rsid w:val="00B25000"/>
    <w:rsid w:val="00B2531C"/>
    <w:rsid w:val="00B2584A"/>
    <w:rsid w:val="00B259BF"/>
    <w:rsid w:val="00B259C2"/>
    <w:rsid w:val="00B25FDC"/>
    <w:rsid w:val="00B2629D"/>
    <w:rsid w:val="00B26A9A"/>
    <w:rsid w:val="00B26CC4"/>
    <w:rsid w:val="00B27069"/>
    <w:rsid w:val="00B274DA"/>
    <w:rsid w:val="00B274DB"/>
    <w:rsid w:val="00B2783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30"/>
    <w:rsid w:val="00B413C0"/>
    <w:rsid w:val="00B41587"/>
    <w:rsid w:val="00B41A0F"/>
    <w:rsid w:val="00B41CF8"/>
    <w:rsid w:val="00B4263D"/>
    <w:rsid w:val="00B426DE"/>
    <w:rsid w:val="00B428B9"/>
    <w:rsid w:val="00B42C37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707"/>
    <w:rsid w:val="00B4570F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3ED"/>
    <w:rsid w:val="00B50642"/>
    <w:rsid w:val="00B50ABE"/>
    <w:rsid w:val="00B50D2D"/>
    <w:rsid w:val="00B51010"/>
    <w:rsid w:val="00B515C9"/>
    <w:rsid w:val="00B51B18"/>
    <w:rsid w:val="00B5274C"/>
    <w:rsid w:val="00B528FA"/>
    <w:rsid w:val="00B52C45"/>
    <w:rsid w:val="00B52D00"/>
    <w:rsid w:val="00B52D22"/>
    <w:rsid w:val="00B52F3A"/>
    <w:rsid w:val="00B52F78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EF0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B00"/>
    <w:rsid w:val="00B63234"/>
    <w:rsid w:val="00B632FF"/>
    <w:rsid w:val="00B63590"/>
    <w:rsid w:val="00B635DF"/>
    <w:rsid w:val="00B63650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33A"/>
    <w:rsid w:val="00B65426"/>
    <w:rsid w:val="00B65682"/>
    <w:rsid w:val="00B65E04"/>
    <w:rsid w:val="00B661E1"/>
    <w:rsid w:val="00B66302"/>
    <w:rsid w:val="00B664B2"/>
    <w:rsid w:val="00B66A25"/>
    <w:rsid w:val="00B67322"/>
    <w:rsid w:val="00B674EC"/>
    <w:rsid w:val="00B676B6"/>
    <w:rsid w:val="00B67710"/>
    <w:rsid w:val="00B67B9D"/>
    <w:rsid w:val="00B67F3D"/>
    <w:rsid w:val="00B705CF"/>
    <w:rsid w:val="00B70A3C"/>
    <w:rsid w:val="00B70A5E"/>
    <w:rsid w:val="00B70BD4"/>
    <w:rsid w:val="00B70D1F"/>
    <w:rsid w:val="00B710AA"/>
    <w:rsid w:val="00B71526"/>
    <w:rsid w:val="00B71663"/>
    <w:rsid w:val="00B71AAD"/>
    <w:rsid w:val="00B720C2"/>
    <w:rsid w:val="00B720F8"/>
    <w:rsid w:val="00B724E9"/>
    <w:rsid w:val="00B728E4"/>
    <w:rsid w:val="00B728FA"/>
    <w:rsid w:val="00B72977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24"/>
    <w:rsid w:val="00B7537D"/>
    <w:rsid w:val="00B7556A"/>
    <w:rsid w:val="00B755F5"/>
    <w:rsid w:val="00B75C02"/>
    <w:rsid w:val="00B76380"/>
    <w:rsid w:val="00B76702"/>
    <w:rsid w:val="00B767DF"/>
    <w:rsid w:val="00B76A16"/>
    <w:rsid w:val="00B7714B"/>
    <w:rsid w:val="00B7729F"/>
    <w:rsid w:val="00B77466"/>
    <w:rsid w:val="00B774DA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B8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14"/>
    <w:rsid w:val="00B842E5"/>
    <w:rsid w:val="00B84952"/>
    <w:rsid w:val="00B84F2F"/>
    <w:rsid w:val="00B85298"/>
    <w:rsid w:val="00B854B7"/>
    <w:rsid w:val="00B8558C"/>
    <w:rsid w:val="00B85792"/>
    <w:rsid w:val="00B85820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F0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1AF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42AB"/>
    <w:rsid w:val="00BA4609"/>
    <w:rsid w:val="00BA4618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625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47E"/>
    <w:rsid w:val="00BA6494"/>
    <w:rsid w:val="00BA67B7"/>
    <w:rsid w:val="00BA699B"/>
    <w:rsid w:val="00BA6A43"/>
    <w:rsid w:val="00BA6C6B"/>
    <w:rsid w:val="00BA7320"/>
    <w:rsid w:val="00BA7475"/>
    <w:rsid w:val="00BA7575"/>
    <w:rsid w:val="00BA75B0"/>
    <w:rsid w:val="00BA7645"/>
    <w:rsid w:val="00BA779D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F"/>
    <w:rsid w:val="00BB24D9"/>
    <w:rsid w:val="00BB26C8"/>
    <w:rsid w:val="00BB2ADD"/>
    <w:rsid w:val="00BB2BBC"/>
    <w:rsid w:val="00BB2C3B"/>
    <w:rsid w:val="00BB31E3"/>
    <w:rsid w:val="00BB32E1"/>
    <w:rsid w:val="00BB3A63"/>
    <w:rsid w:val="00BB3BAF"/>
    <w:rsid w:val="00BB3CA0"/>
    <w:rsid w:val="00BB45BB"/>
    <w:rsid w:val="00BB461E"/>
    <w:rsid w:val="00BB4813"/>
    <w:rsid w:val="00BB4892"/>
    <w:rsid w:val="00BB48A4"/>
    <w:rsid w:val="00BB4D57"/>
    <w:rsid w:val="00BB4E4E"/>
    <w:rsid w:val="00BB505E"/>
    <w:rsid w:val="00BB53EA"/>
    <w:rsid w:val="00BB54E9"/>
    <w:rsid w:val="00BB5895"/>
    <w:rsid w:val="00BB5A18"/>
    <w:rsid w:val="00BB5A4D"/>
    <w:rsid w:val="00BB5BAA"/>
    <w:rsid w:val="00BB5EA5"/>
    <w:rsid w:val="00BB5EC8"/>
    <w:rsid w:val="00BB6015"/>
    <w:rsid w:val="00BB61EB"/>
    <w:rsid w:val="00BB6205"/>
    <w:rsid w:val="00BB6CAE"/>
    <w:rsid w:val="00BB7119"/>
    <w:rsid w:val="00BB724C"/>
    <w:rsid w:val="00BB7345"/>
    <w:rsid w:val="00BB734A"/>
    <w:rsid w:val="00BB739C"/>
    <w:rsid w:val="00BB739D"/>
    <w:rsid w:val="00BB7644"/>
    <w:rsid w:val="00BB7AF1"/>
    <w:rsid w:val="00BC0038"/>
    <w:rsid w:val="00BC0581"/>
    <w:rsid w:val="00BC0776"/>
    <w:rsid w:val="00BC0CCC"/>
    <w:rsid w:val="00BC0F21"/>
    <w:rsid w:val="00BC13E0"/>
    <w:rsid w:val="00BC14B3"/>
    <w:rsid w:val="00BC159A"/>
    <w:rsid w:val="00BC1A58"/>
    <w:rsid w:val="00BC1C0D"/>
    <w:rsid w:val="00BC1D90"/>
    <w:rsid w:val="00BC1E5E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BEB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604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F86"/>
    <w:rsid w:val="00BE00B9"/>
    <w:rsid w:val="00BE015C"/>
    <w:rsid w:val="00BE04B5"/>
    <w:rsid w:val="00BE0639"/>
    <w:rsid w:val="00BE07ED"/>
    <w:rsid w:val="00BE0806"/>
    <w:rsid w:val="00BE0825"/>
    <w:rsid w:val="00BE08DD"/>
    <w:rsid w:val="00BE0AED"/>
    <w:rsid w:val="00BE0BDF"/>
    <w:rsid w:val="00BE0E6B"/>
    <w:rsid w:val="00BE0ECD"/>
    <w:rsid w:val="00BE11AD"/>
    <w:rsid w:val="00BE14F7"/>
    <w:rsid w:val="00BE177D"/>
    <w:rsid w:val="00BE1904"/>
    <w:rsid w:val="00BE1DE0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320E"/>
    <w:rsid w:val="00BE32C3"/>
    <w:rsid w:val="00BE36DF"/>
    <w:rsid w:val="00BE3906"/>
    <w:rsid w:val="00BE39FD"/>
    <w:rsid w:val="00BE3E7F"/>
    <w:rsid w:val="00BE3FD4"/>
    <w:rsid w:val="00BE4054"/>
    <w:rsid w:val="00BE408F"/>
    <w:rsid w:val="00BE4170"/>
    <w:rsid w:val="00BE4379"/>
    <w:rsid w:val="00BE4860"/>
    <w:rsid w:val="00BE4989"/>
    <w:rsid w:val="00BE4A20"/>
    <w:rsid w:val="00BE520B"/>
    <w:rsid w:val="00BE554B"/>
    <w:rsid w:val="00BE55D9"/>
    <w:rsid w:val="00BE566B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79C"/>
    <w:rsid w:val="00BE7B6D"/>
    <w:rsid w:val="00BE7C5A"/>
    <w:rsid w:val="00BE7D6D"/>
    <w:rsid w:val="00BF01C8"/>
    <w:rsid w:val="00BF0360"/>
    <w:rsid w:val="00BF0871"/>
    <w:rsid w:val="00BF092A"/>
    <w:rsid w:val="00BF0BA4"/>
    <w:rsid w:val="00BF0C02"/>
    <w:rsid w:val="00BF0DB6"/>
    <w:rsid w:val="00BF125E"/>
    <w:rsid w:val="00BF1738"/>
    <w:rsid w:val="00BF19EA"/>
    <w:rsid w:val="00BF1BAD"/>
    <w:rsid w:val="00BF1C7E"/>
    <w:rsid w:val="00BF23EA"/>
    <w:rsid w:val="00BF248A"/>
    <w:rsid w:val="00BF2E2C"/>
    <w:rsid w:val="00BF3508"/>
    <w:rsid w:val="00BF3545"/>
    <w:rsid w:val="00BF37FD"/>
    <w:rsid w:val="00BF3980"/>
    <w:rsid w:val="00BF4267"/>
    <w:rsid w:val="00BF44FE"/>
    <w:rsid w:val="00BF45DE"/>
    <w:rsid w:val="00BF4845"/>
    <w:rsid w:val="00BF4E7E"/>
    <w:rsid w:val="00BF4ECB"/>
    <w:rsid w:val="00BF5111"/>
    <w:rsid w:val="00BF51D3"/>
    <w:rsid w:val="00BF535E"/>
    <w:rsid w:val="00BF5406"/>
    <w:rsid w:val="00BF545E"/>
    <w:rsid w:val="00BF54AA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789"/>
    <w:rsid w:val="00C03AD8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30D"/>
    <w:rsid w:val="00C074BD"/>
    <w:rsid w:val="00C07B4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565"/>
    <w:rsid w:val="00C13C45"/>
    <w:rsid w:val="00C13FFA"/>
    <w:rsid w:val="00C1453F"/>
    <w:rsid w:val="00C14572"/>
    <w:rsid w:val="00C1461C"/>
    <w:rsid w:val="00C14890"/>
    <w:rsid w:val="00C14B7A"/>
    <w:rsid w:val="00C14DBF"/>
    <w:rsid w:val="00C14FCF"/>
    <w:rsid w:val="00C1513A"/>
    <w:rsid w:val="00C153FB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9A9"/>
    <w:rsid w:val="00C17EAA"/>
    <w:rsid w:val="00C2019E"/>
    <w:rsid w:val="00C2028D"/>
    <w:rsid w:val="00C20328"/>
    <w:rsid w:val="00C205C1"/>
    <w:rsid w:val="00C207FC"/>
    <w:rsid w:val="00C20843"/>
    <w:rsid w:val="00C20B30"/>
    <w:rsid w:val="00C20B5D"/>
    <w:rsid w:val="00C20E17"/>
    <w:rsid w:val="00C20E61"/>
    <w:rsid w:val="00C20EA4"/>
    <w:rsid w:val="00C21314"/>
    <w:rsid w:val="00C216BF"/>
    <w:rsid w:val="00C21739"/>
    <w:rsid w:val="00C217B6"/>
    <w:rsid w:val="00C21DEF"/>
    <w:rsid w:val="00C222CA"/>
    <w:rsid w:val="00C2265C"/>
    <w:rsid w:val="00C22762"/>
    <w:rsid w:val="00C228E4"/>
    <w:rsid w:val="00C22DC8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C75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412"/>
    <w:rsid w:val="00C30585"/>
    <w:rsid w:val="00C30655"/>
    <w:rsid w:val="00C307C9"/>
    <w:rsid w:val="00C308A2"/>
    <w:rsid w:val="00C308E1"/>
    <w:rsid w:val="00C30A16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3074"/>
    <w:rsid w:val="00C332E6"/>
    <w:rsid w:val="00C3345C"/>
    <w:rsid w:val="00C33470"/>
    <w:rsid w:val="00C33799"/>
    <w:rsid w:val="00C33893"/>
    <w:rsid w:val="00C338D4"/>
    <w:rsid w:val="00C33B42"/>
    <w:rsid w:val="00C33DB2"/>
    <w:rsid w:val="00C3402B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3F5"/>
    <w:rsid w:val="00C364C9"/>
    <w:rsid w:val="00C36AEC"/>
    <w:rsid w:val="00C36CB1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3262"/>
    <w:rsid w:val="00C432E7"/>
    <w:rsid w:val="00C43560"/>
    <w:rsid w:val="00C43DF2"/>
    <w:rsid w:val="00C44003"/>
    <w:rsid w:val="00C440FD"/>
    <w:rsid w:val="00C44542"/>
    <w:rsid w:val="00C44622"/>
    <w:rsid w:val="00C446DD"/>
    <w:rsid w:val="00C448E6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D2C"/>
    <w:rsid w:val="00C45D3A"/>
    <w:rsid w:val="00C46194"/>
    <w:rsid w:val="00C461D9"/>
    <w:rsid w:val="00C4642A"/>
    <w:rsid w:val="00C46453"/>
    <w:rsid w:val="00C4646B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50391"/>
    <w:rsid w:val="00C505CF"/>
    <w:rsid w:val="00C506A5"/>
    <w:rsid w:val="00C50828"/>
    <w:rsid w:val="00C50897"/>
    <w:rsid w:val="00C508D2"/>
    <w:rsid w:val="00C50931"/>
    <w:rsid w:val="00C50AF4"/>
    <w:rsid w:val="00C50E1A"/>
    <w:rsid w:val="00C50FFB"/>
    <w:rsid w:val="00C5107A"/>
    <w:rsid w:val="00C512AC"/>
    <w:rsid w:val="00C515FD"/>
    <w:rsid w:val="00C519BE"/>
    <w:rsid w:val="00C51B91"/>
    <w:rsid w:val="00C51D1E"/>
    <w:rsid w:val="00C51F5A"/>
    <w:rsid w:val="00C5212D"/>
    <w:rsid w:val="00C521E9"/>
    <w:rsid w:val="00C52683"/>
    <w:rsid w:val="00C52814"/>
    <w:rsid w:val="00C52EA9"/>
    <w:rsid w:val="00C5300B"/>
    <w:rsid w:val="00C530B1"/>
    <w:rsid w:val="00C5312B"/>
    <w:rsid w:val="00C53472"/>
    <w:rsid w:val="00C53541"/>
    <w:rsid w:val="00C5373D"/>
    <w:rsid w:val="00C53E3B"/>
    <w:rsid w:val="00C53EB6"/>
    <w:rsid w:val="00C53F2B"/>
    <w:rsid w:val="00C54350"/>
    <w:rsid w:val="00C547B6"/>
    <w:rsid w:val="00C54EAF"/>
    <w:rsid w:val="00C54F01"/>
    <w:rsid w:val="00C54F96"/>
    <w:rsid w:val="00C55029"/>
    <w:rsid w:val="00C55079"/>
    <w:rsid w:val="00C552C7"/>
    <w:rsid w:val="00C55519"/>
    <w:rsid w:val="00C56012"/>
    <w:rsid w:val="00C5619B"/>
    <w:rsid w:val="00C56572"/>
    <w:rsid w:val="00C5657C"/>
    <w:rsid w:val="00C567EA"/>
    <w:rsid w:val="00C56A2B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F7"/>
    <w:rsid w:val="00C60A8B"/>
    <w:rsid w:val="00C60CBC"/>
    <w:rsid w:val="00C60ECC"/>
    <w:rsid w:val="00C61975"/>
    <w:rsid w:val="00C619B7"/>
    <w:rsid w:val="00C61A69"/>
    <w:rsid w:val="00C61C22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4AC"/>
    <w:rsid w:val="00C656D8"/>
    <w:rsid w:val="00C657EF"/>
    <w:rsid w:val="00C65A25"/>
    <w:rsid w:val="00C65D4D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57B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420C"/>
    <w:rsid w:val="00C743B6"/>
    <w:rsid w:val="00C744B4"/>
    <w:rsid w:val="00C745B6"/>
    <w:rsid w:val="00C74844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60DC"/>
    <w:rsid w:val="00C76B20"/>
    <w:rsid w:val="00C76B66"/>
    <w:rsid w:val="00C76F4C"/>
    <w:rsid w:val="00C7717B"/>
    <w:rsid w:val="00C77460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28E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326"/>
    <w:rsid w:val="00C8770A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BC0"/>
    <w:rsid w:val="00C91E27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B6"/>
    <w:rsid w:val="00C93E0E"/>
    <w:rsid w:val="00C93E63"/>
    <w:rsid w:val="00C93FA7"/>
    <w:rsid w:val="00C94217"/>
    <w:rsid w:val="00C9455F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1081"/>
    <w:rsid w:val="00CA1124"/>
    <w:rsid w:val="00CA11D5"/>
    <w:rsid w:val="00CA1305"/>
    <w:rsid w:val="00CA1330"/>
    <w:rsid w:val="00CA1807"/>
    <w:rsid w:val="00CA18CC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79"/>
    <w:rsid w:val="00CA5AFC"/>
    <w:rsid w:val="00CA5E04"/>
    <w:rsid w:val="00CA609B"/>
    <w:rsid w:val="00CA60FF"/>
    <w:rsid w:val="00CA61BA"/>
    <w:rsid w:val="00CA6CA2"/>
    <w:rsid w:val="00CA6D16"/>
    <w:rsid w:val="00CA7319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53"/>
    <w:rsid w:val="00CB2358"/>
    <w:rsid w:val="00CB24DF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D05"/>
    <w:rsid w:val="00CB6E03"/>
    <w:rsid w:val="00CB6FD1"/>
    <w:rsid w:val="00CB724F"/>
    <w:rsid w:val="00CB7256"/>
    <w:rsid w:val="00CB799E"/>
    <w:rsid w:val="00CB7CA1"/>
    <w:rsid w:val="00CB7E11"/>
    <w:rsid w:val="00CC0598"/>
    <w:rsid w:val="00CC0D46"/>
    <w:rsid w:val="00CC0EA6"/>
    <w:rsid w:val="00CC1360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135"/>
    <w:rsid w:val="00CD16DD"/>
    <w:rsid w:val="00CD187C"/>
    <w:rsid w:val="00CD1886"/>
    <w:rsid w:val="00CD1BF8"/>
    <w:rsid w:val="00CD1CCB"/>
    <w:rsid w:val="00CD1D6B"/>
    <w:rsid w:val="00CD1E43"/>
    <w:rsid w:val="00CD1F6C"/>
    <w:rsid w:val="00CD257E"/>
    <w:rsid w:val="00CD2630"/>
    <w:rsid w:val="00CD2DC6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2A6"/>
    <w:rsid w:val="00CD42C9"/>
    <w:rsid w:val="00CD44DB"/>
    <w:rsid w:val="00CD44E8"/>
    <w:rsid w:val="00CD4696"/>
    <w:rsid w:val="00CD48DF"/>
    <w:rsid w:val="00CD4921"/>
    <w:rsid w:val="00CD4968"/>
    <w:rsid w:val="00CD54CA"/>
    <w:rsid w:val="00CD5520"/>
    <w:rsid w:val="00CD5F81"/>
    <w:rsid w:val="00CD5FD8"/>
    <w:rsid w:val="00CD6098"/>
    <w:rsid w:val="00CD6368"/>
    <w:rsid w:val="00CD64AC"/>
    <w:rsid w:val="00CD654D"/>
    <w:rsid w:val="00CD673C"/>
    <w:rsid w:val="00CD67BD"/>
    <w:rsid w:val="00CD7458"/>
    <w:rsid w:val="00CD7998"/>
    <w:rsid w:val="00CD7DD6"/>
    <w:rsid w:val="00CD7E70"/>
    <w:rsid w:val="00CE0624"/>
    <w:rsid w:val="00CE0C31"/>
    <w:rsid w:val="00CE0C51"/>
    <w:rsid w:val="00CE0C82"/>
    <w:rsid w:val="00CE0FC7"/>
    <w:rsid w:val="00CE10D3"/>
    <w:rsid w:val="00CE120F"/>
    <w:rsid w:val="00CE178B"/>
    <w:rsid w:val="00CE1943"/>
    <w:rsid w:val="00CE1E22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CBE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6E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AE8"/>
    <w:rsid w:val="00CF0B6C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C0C"/>
    <w:rsid w:val="00CF4D17"/>
    <w:rsid w:val="00CF5062"/>
    <w:rsid w:val="00CF55A1"/>
    <w:rsid w:val="00CF55DA"/>
    <w:rsid w:val="00CF5916"/>
    <w:rsid w:val="00CF5929"/>
    <w:rsid w:val="00CF5997"/>
    <w:rsid w:val="00CF5CB4"/>
    <w:rsid w:val="00CF5F66"/>
    <w:rsid w:val="00CF6370"/>
    <w:rsid w:val="00CF63BC"/>
    <w:rsid w:val="00CF6948"/>
    <w:rsid w:val="00CF6B55"/>
    <w:rsid w:val="00CF6E35"/>
    <w:rsid w:val="00CF7025"/>
    <w:rsid w:val="00CF7077"/>
    <w:rsid w:val="00CF71DA"/>
    <w:rsid w:val="00CF7920"/>
    <w:rsid w:val="00CF7DDB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1C1E"/>
    <w:rsid w:val="00D02081"/>
    <w:rsid w:val="00D020F6"/>
    <w:rsid w:val="00D02B45"/>
    <w:rsid w:val="00D02F03"/>
    <w:rsid w:val="00D02FEF"/>
    <w:rsid w:val="00D03050"/>
    <w:rsid w:val="00D03101"/>
    <w:rsid w:val="00D03118"/>
    <w:rsid w:val="00D03358"/>
    <w:rsid w:val="00D0363E"/>
    <w:rsid w:val="00D0393C"/>
    <w:rsid w:val="00D039E1"/>
    <w:rsid w:val="00D03B65"/>
    <w:rsid w:val="00D0403B"/>
    <w:rsid w:val="00D040E3"/>
    <w:rsid w:val="00D047DB"/>
    <w:rsid w:val="00D04EFD"/>
    <w:rsid w:val="00D05163"/>
    <w:rsid w:val="00D05241"/>
    <w:rsid w:val="00D05BD7"/>
    <w:rsid w:val="00D05DD4"/>
    <w:rsid w:val="00D05E62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09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2AC"/>
    <w:rsid w:val="00D11349"/>
    <w:rsid w:val="00D114C2"/>
    <w:rsid w:val="00D11532"/>
    <w:rsid w:val="00D11891"/>
    <w:rsid w:val="00D11941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E4"/>
    <w:rsid w:val="00D14F11"/>
    <w:rsid w:val="00D151FD"/>
    <w:rsid w:val="00D1532A"/>
    <w:rsid w:val="00D155AF"/>
    <w:rsid w:val="00D157D5"/>
    <w:rsid w:val="00D15BA8"/>
    <w:rsid w:val="00D16534"/>
    <w:rsid w:val="00D165FE"/>
    <w:rsid w:val="00D16D7C"/>
    <w:rsid w:val="00D16DCF"/>
    <w:rsid w:val="00D17140"/>
    <w:rsid w:val="00D17292"/>
    <w:rsid w:val="00D17348"/>
    <w:rsid w:val="00D1788F"/>
    <w:rsid w:val="00D178A2"/>
    <w:rsid w:val="00D17AA3"/>
    <w:rsid w:val="00D17AA6"/>
    <w:rsid w:val="00D17AE3"/>
    <w:rsid w:val="00D17D27"/>
    <w:rsid w:val="00D2000B"/>
    <w:rsid w:val="00D203FB"/>
    <w:rsid w:val="00D204A5"/>
    <w:rsid w:val="00D2088C"/>
    <w:rsid w:val="00D20ACC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712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D0E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D43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306"/>
    <w:rsid w:val="00D37419"/>
    <w:rsid w:val="00D37647"/>
    <w:rsid w:val="00D379F7"/>
    <w:rsid w:val="00D37B8E"/>
    <w:rsid w:val="00D40014"/>
    <w:rsid w:val="00D408A0"/>
    <w:rsid w:val="00D40E4A"/>
    <w:rsid w:val="00D40EB9"/>
    <w:rsid w:val="00D40FCB"/>
    <w:rsid w:val="00D420ED"/>
    <w:rsid w:val="00D42300"/>
    <w:rsid w:val="00D423E1"/>
    <w:rsid w:val="00D42518"/>
    <w:rsid w:val="00D42543"/>
    <w:rsid w:val="00D42597"/>
    <w:rsid w:val="00D42750"/>
    <w:rsid w:val="00D42ADB"/>
    <w:rsid w:val="00D42B57"/>
    <w:rsid w:val="00D42D1B"/>
    <w:rsid w:val="00D42FAD"/>
    <w:rsid w:val="00D43998"/>
    <w:rsid w:val="00D43B25"/>
    <w:rsid w:val="00D43BCA"/>
    <w:rsid w:val="00D43C91"/>
    <w:rsid w:val="00D44238"/>
    <w:rsid w:val="00D44545"/>
    <w:rsid w:val="00D445A4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8B9"/>
    <w:rsid w:val="00D45903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4F2"/>
    <w:rsid w:val="00D51595"/>
    <w:rsid w:val="00D51710"/>
    <w:rsid w:val="00D51E4F"/>
    <w:rsid w:val="00D520EE"/>
    <w:rsid w:val="00D5240A"/>
    <w:rsid w:val="00D527AC"/>
    <w:rsid w:val="00D5298E"/>
    <w:rsid w:val="00D52A33"/>
    <w:rsid w:val="00D52A48"/>
    <w:rsid w:val="00D52DFE"/>
    <w:rsid w:val="00D52EA7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F7B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78F"/>
    <w:rsid w:val="00D6091F"/>
    <w:rsid w:val="00D6108D"/>
    <w:rsid w:val="00D612F9"/>
    <w:rsid w:val="00D616A8"/>
    <w:rsid w:val="00D61703"/>
    <w:rsid w:val="00D6198E"/>
    <w:rsid w:val="00D61DA5"/>
    <w:rsid w:val="00D62006"/>
    <w:rsid w:val="00D625B5"/>
    <w:rsid w:val="00D62AEA"/>
    <w:rsid w:val="00D630A2"/>
    <w:rsid w:val="00D63A82"/>
    <w:rsid w:val="00D63B66"/>
    <w:rsid w:val="00D63CBF"/>
    <w:rsid w:val="00D63D6F"/>
    <w:rsid w:val="00D63E1A"/>
    <w:rsid w:val="00D63EEC"/>
    <w:rsid w:val="00D6409B"/>
    <w:rsid w:val="00D643E5"/>
    <w:rsid w:val="00D64419"/>
    <w:rsid w:val="00D645A2"/>
    <w:rsid w:val="00D645C2"/>
    <w:rsid w:val="00D648B3"/>
    <w:rsid w:val="00D648F9"/>
    <w:rsid w:val="00D64C9B"/>
    <w:rsid w:val="00D650A6"/>
    <w:rsid w:val="00D651FB"/>
    <w:rsid w:val="00D65774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A23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E6"/>
    <w:rsid w:val="00D73163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667"/>
    <w:rsid w:val="00D77B19"/>
    <w:rsid w:val="00D77F4A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597"/>
    <w:rsid w:val="00D8166D"/>
    <w:rsid w:val="00D817C1"/>
    <w:rsid w:val="00D818BA"/>
    <w:rsid w:val="00D81AEF"/>
    <w:rsid w:val="00D820F2"/>
    <w:rsid w:val="00D82546"/>
    <w:rsid w:val="00D82CF0"/>
    <w:rsid w:val="00D82FD9"/>
    <w:rsid w:val="00D82FDE"/>
    <w:rsid w:val="00D837BF"/>
    <w:rsid w:val="00D8394C"/>
    <w:rsid w:val="00D83A87"/>
    <w:rsid w:val="00D83A97"/>
    <w:rsid w:val="00D83F6D"/>
    <w:rsid w:val="00D84287"/>
    <w:rsid w:val="00D844E8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C4"/>
    <w:rsid w:val="00D865D9"/>
    <w:rsid w:val="00D86613"/>
    <w:rsid w:val="00D86626"/>
    <w:rsid w:val="00D8674E"/>
    <w:rsid w:val="00D868F9"/>
    <w:rsid w:val="00D86941"/>
    <w:rsid w:val="00D86D81"/>
    <w:rsid w:val="00D871C9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AD3"/>
    <w:rsid w:val="00D90D61"/>
    <w:rsid w:val="00D90E48"/>
    <w:rsid w:val="00D90FA3"/>
    <w:rsid w:val="00D912A1"/>
    <w:rsid w:val="00D91324"/>
    <w:rsid w:val="00D9182F"/>
    <w:rsid w:val="00D920DD"/>
    <w:rsid w:val="00D921AA"/>
    <w:rsid w:val="00D92277"/>
    <w:rsid w:val="00D923ED"/>
    <w:rsid w:val="00D924B6"/>
    <w:rsid w:val="00D927ED"/>
    <w:rsid w:val="00D92867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37F7"/>
    <w:rsid w:val="00D94134"/>
    <w:rsid w:val="00D9437B"/>
    <w:rsid w:val="00D9437E"/>
    <w:rsid w:val="00D945C5"/>
    <w:rsid w:val="00D946AF"/>
    <w:rsid w:val="00D948CB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923"/>
    <w:rsid w:val="00DA0AE1"/>
    <w:rsid w:val="00DA0BD9"/>
    <w:rsid w:val="00DA0C03"/>
    <w:rsid w:val="00DA0DC5"/>
    <w:rsid w:val="00DA0E5B"/>
    <w:rsid w:val="00DA120F"/>
    <w:rsid w:val="00DA14E5"/>
    <w:rsid w:val="00DA17B1"/>
    <w:rsid w:val="00DA1BCC"/>
    <w:rsid w:val="00DA1BE5"/>
    <w:rsid w:val="00DA1C96"/>
    <w:rsid w:val="00DA1CE9"/>
    <w:rsid w:val="00DA2005"/>
    <w:rsid w:val="00DA22B5"/>
    <w:rsid w:val="00DA24CF"/>
    <w:rsid w:val="00DA2673"/>
    <w:rsid w:val="00DA2748"/>
    <w:rsid w:val="00DA2D64"/>
    <w:rsid w:val="00DA3235"/>
    <w:rsid w:val="00DA3AE7"/>
    <w:rsid w:val="00DA3CCB"/>
    <w:rsid w:val="00DA4430"/>
    <w:rsid w:val="00DA4651"/>
    <w:rsid w:val="00DA4743"/>
    <w:rsid w:val="00DA497E"/>
    <w:rsid w:val="00DA4B9B"/>
    <w:rsid w:val="00DA4D30"/>
    <w:rsid w:val="00DA4D7A"/>
    <w:rsid w:val="00DA4E67"/>
    <w:rsid w:val="00DA5120"/>
    <w:rsid w:val="00DA5234"/>
    <w:rsid w:val="00DA528F"/>
    <w:rsid w:val="00DA5400"/>
    <w:rsid w:val="00DA59E5"/>
    <w:rsid w:val="00DA5A2E"/>
    <w:rsid w:val="00DA5CBB"/>
    <w:rsid w:val="00DA5D59"/>
    <w:rsid w:val="00DA5DEC"/>
    <w:rsid w:val="00DA65A5"/>
    <w:rsid w:val="00DA663D"/>
    <w:rsid w:val="00DA6A9F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65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FE8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0B7"/>
    <w:rsid w:val="00DB3501"/>
    <w:rsid w:val="00DB36AD"/>
    <w:rsid w:val="00DB38E8"/>
    <w:rsid w:val="00DB3A01"/>
    <w:rsid w:val="00DB3AC0"/>
    <w:rsid w:val="00DB3DBF"/>
    <w:rsid w:val="00DB3FD3"/>
    <w:rsid w:val="00DB42AB"/>
    <w:rsid w:val="00DB465B"/>
    <w:rsid w:val="00DB482E"/>
    <w:rsid w:val="00DB4B1C"/>
    <w:rsid w:val="00DB4BB8"/>
    <w:rsid w:val="00DB4BF6"/>
    <w:rsid w:val="00DB4C51"/>
    <w:rsid w:val="00DB4CE6"/>
    <w:rsid w:val="00DB50D6"/>
    <w:rsid w:val="00DB52C7"/>
    <w:rsid w:val="00DB52F5"/>
    <w:rsid w:val="00DB5627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B9"/>
    <w:rsid w:val="00DC5E47"/>
    <w:rsid w:val="00DC625D"/>
    <w:rsid w:val="00DC6569"/>
    <w:rsid w:val="00DC65D6"/>
    <w:rsid w:val="00DC66B2"/>
    <w:rsid w:val="00DC66B6"/>
    <w:rsid w:val="00DC690B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C3D"/>
    <w:rsid w:val="00DC7CBA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F3B"/>
    <w:rsid w:val="00DD5F53"/>
    <w:rsid w:val="00DD5FB1"/>
    <w:rsid w:val="00DD63DE"/>
    <w:rsid w:val="00DD64B6"/>
    <w:rsid w:val="00DD6727"/>
    <w:rsid w:val="00DD6C83"/>
    <w:rsid w:val="00DD71CC"/>
    <w:rsid w:val="00DD7208"/>
    <w:rsid w:val="00DD72B5"/>
    <w:rsid w:val="00DD73C0"/>
    <w:rsid w:val="00DD73D1"/>
    <w:rsid w:val="00DD74D0"/>
    <w:rsid w:val="00DD7670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2F2C"/>
    <w:rsid w:val="00DE365C"/>
    <w:rsid w:val="00DE3707"/>
    <w:rsid w:val="00DE3856"/>
    <w:rsid w:val="00DE3880"/>
    <w:rsid w:val="00DE4163"/>
    <w:rsid w:val="00DE42A7"/>
    <w:rsid w:val="00DE4B1C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D8B"/>
    <w:rsid w:val="00DE704C"/>
    <w:rsid w:val="00DE7387"/>
    <w:rsid w:val="00DE74BA"/>
    <w:rsid w:val="00DE7BB8"/>
    <w:rsid w:val="00DE7D79"/>
    <w:rsid w:val="00DF002C"/>
    <w:rsid w:val="00DF0038"/>
    <w:rsid w:val="00DF01CB"/>
    <w:rsid w:val="00DF020C"/>
    <w:rsid w:val="00DF0278"/>
    <w:rsid w:val="00DF02B9"/>
    <w:rsid w:val="00DF0435"/>
    <w:rsid w:val="00DF0438"/>
    <w:rsid w:val="00DF0747"/>
    <w:rsid w:val="00DF083E"/>
    <w:rsid w:val="00DF0C4C"/>
    <w:rsid w:val="00DF0C72"/>
    <w:rsid w:val="00DF0CE7"/>
    <w:rsid w:val="00DF0DAE"/>
    <w:rsid w:val="00DF0F73"/>
    <w:rsid w:val="00DF111D"/>
    <w:rsid w:val="00DF1350"/>
    <w:rsid w:val="00DF13FE"/>
    <w:rsid w:val="00DF1717"/>
    <w:rsid w:val="00DF1857"/>
    <w:rsid w:val="00DF18AE"/>
    <w:rsid w:val="00DF1967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F20"/>
    <w:rsid w:val="00DF5F4D"/>
    <w:rsid w:val="00DF5F7D"/>
    <w:rsid w:val="00DF5FC0"/>
    <w:rsid w:val="00DF6079"/>
    <w:rsid w:val="00DF63B5"/>
    <w:rsid w:val="00DF6672"/>
    <w:rsid w:val="00DF672B"/>
    <w:rsid w:val="00DF6AD5"/>
    <w:rsid w:val="00DF6AE9"/>
    <w:rsid w:val="00DF6D3F"/>
    <w:rsid w:val="00DF6EB7"/>
    <w:rsid w:val="00DF7071"/>
    <w:rsid w:val="00DF70E6"/>
    <w:rsid w:val="00DF7332"/>
    <w:rsid w:val="00DF7583"/>
    <w:rsid w:val="00DF79F3"/>
    <w:rsid w:val="00DF7CB1"/>
    <w:rsid w:val="00DF7D24"/>
    <w:rsid w:val="00DF7D90"/>
    <w:rsid w:val="00DF7F39"/>
    <w:rsid w:val="00E00149"/>
    <w:rsid w:val="00E004EC"/>
    <w:rsid w:val="00E005EB"/>
    <w:rsid w:val="00E00BEC"/>
    <w:rsid w:val="00E00D45"/>
    <w:rsid w:val="00E00FD8"/>
    <w:rsid w:val="00E01012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3E1"/>
    <w:rsid w:val="00E04827"/>
    <w:rsid w:val="00E05305"/>
    <w:rsid w:val="00E05592"/>
    <w:rsid w:val="00E056D8"/>
    <w:rsid w:val="00E057C4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44E9"/>
    <w:rsid w:val="00E147C5"/>
    <w:rsid w:val="00E14CEC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54B"/>
    <w:rsid w:val="00E17582"/>
    <w:rsid w:val="00E17587"/>
    <w:rsid w:val="00E1760C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C9"/>
    <w:rsid w:val="00E22BDE"/>
    <w:rsid w:val="00E22D4E"/>
    <w:rsid w:val="00E234B9"/>
    <w:rsid w:val="00E234BE"/>
    <w:rsid w:val="00E23970"/>
    <w:rsid w:val="00E239E0"/>
    <w:rsid w:val="00E239F9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93E"/>
    <w:rsid w:val="00E31940"/>
    <w:rsid w:val="00E31976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DEE"/>
    <w:rsid w:val="00E3615C"/>
    <w:rsid w:val="00E361BE"/>
    <w:rsid w:val="00E363A5"/>
    <w:rsid w:val="00E36454"/>
    <w:rsid w:val="00E36A04"/>
    <w:rsid w:val="00E36AFD"/>
    <w:rsid w:val="00E36EF2"/>
    <w:rsid w:val="00E37058"/>
    <w:rsid w:val="00E37156"/>
    <w:rsid w:val="00E375F1"/>
    <w:rsid w:val="00E377E6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36"/>
    <w:rsid w:val="00E46032"/>
    <w:rsid w:val="00E4615E"/>
    <w:rsid w:val="00E46500"/>
    <w:rsid w:val="00E46A5A"/>
    <w:rsid w:val="00E472F7"/>
    <w:rsid w:val="00E47402"/>
    <w:rsid w:val="00E4775C"/>
    <w:rsid w:val="00E4798F"/>
    <w:rsid w:val="00E47A76"/>
    <w:rsid w:val="00E47C19"/>
    <w:rsid w:val="00E47C41"/>
    <w:rsid w:val="00E47C93"/>
    <w:rsid w:val="00E47CE1"/>
    <w:rsid w:val="00E47DCE"/>
    <w:rsid w:val="00E5036C"/>
    <w:rsid w:val="00E504B5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6C1"/>
    <w:rsid w:val="00E53731"/>
    <w:rsid w:val="00E538D7"/>
    <w:rsid w:val="00E53C7C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872"/>
    <w:rsid w:val="00E639FA"/>
    <w:rsid w:val="00E63AC1"/>
    <w:rsid w:val="00E63DB8"/>
    <w:rsid w:val="00E63E7A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702CF"/>
    <w:rsid w:val="00E702EC"/>
    <w:rsid w:val="00E7092A"/>
    <w:rsid w:val="00E70F9A"/>
    <w:rsid w:val="00E71401"/>
    <w:rsid w:val="00E7169B"/>
    <w:rsid w:val="00E716B7"/>
    <w:rsid w:val="00E717F3"/>
    <w:rsid w:val="00E71A26"/>
    <w:rsid w:val="00E71A7A"/>
    <w:rsid w:val="00E71E6C"/>
    <w:rsid w:val="00E71F37"/>
    <w:rsid w:val="00E72145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FA"/>
    <w:rsid w:val="00E73647"/>
    <w:rsid w:val="00E736C4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569F"/>
    <w:rsid w:val="00E7588D"/>
    <w:rsid w:val="00E75B46"/>
    <w:rsid w:val="00E75E4C"/>
    <w:rsid w:val="00E75F24"/>
    <w:rsid w:val="00E75F49"/>
    <w:rsid w:val="00E76096"/>
    <w:rsid w:val="00E764A8"/>
    <w:rsid w:val="00E7667E"/>
    <w:rsid w:val="00E76B87"/>
    <w:rsid w:val="00E76D2B"/>
    <w:rsid w:val="00E77123"/>
    <w:rsid w:val="00E772D3"/>
    <w:rsid w:val="00E7746E"/>
    <w:rsid w:val="00E77676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21B2"/>
    <w:rsid w:val="00E82416"/>
    <w:rsid w:val="00E82588"/>
    <w:rsid w:val="00E8267D"/>
    <w:rsid w:val="00E82866"/>
    <w:rsid w:val="00E82D12"/>
    <w:rsid w:val="00E82DE6"/>
    <w:rsid w:val="00E82FD9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214E"/>
    <w:rsid w:val="00EA2211"/>
    <w:rsid w:val="00EA229B"/>
    <w:rsid w:val="00EA23ED"/>
    <w:rsid w:val="00EA258B"/>
    <w:rsid w:val="00EA2BAD"/>
    <w:rsid w:val="00EA2F6D"/>
    <w:rsid w:val="00EA319F"/>
    <w:rsid w:val="00EA32BD"/>
    <w:rsid w:val="00EA3990"/>
    <w:rsid w:val="00EA3EE4"/>
    <w:rsid w:val="00EA40C4"/>
    <w:rsid w:val="00EA42F2"/>
    <w:rsid w:val="00EA442F"/>
    <w:rsid w:val="00EA455A"/>
    <w:rsid w:val="00EA45AF"/>
    <w:rsid w:val="00EA4AD1"/>
    <w:rsid w:val="00EA4BB7"/>
    <w:rsid w:val="00EA4C26"/>
    <w:rsid w:val="00EA4CA2"/>
    <w:rsid w:val="00EA5029"/>
    <w:rsid w:val="00EA525A"/>
    <w:rsid w:val="00EA530F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9B"/>
    <w:rsid w:val="00EB2A0F"/>
    <w:rsid w:val="00EB2AB1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480"/>
    <w:rsid w:val="00EB563B"/>
    <w:rsid w:val="00EB60A7"/>
    <w:rsid w:val="00EB65AD"/>
    <w:rsid w:val="00EB65B8"/>
    <w:rsid w:val="00EB682A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92D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41F9"/>
    <w:rsid w:val="00ED4316"/>
    <w:rsid w:val="00ED4BBC"/>
    <w:rsid w:val="00ED5008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6120"/>
    <w:rsid w:val="00ED622D"/>
    <w:rsid w:val="00ED6274"/>
    <w:rsid w:val="00ED62C1"/>
    <w:rsid w:val="00ED6648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F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918"/>
    <w:rsid w:val="00EE19FE"/>
    <w:rsid w:val="00EE1CC1"/>
    <w:rsid w:val="00EE214A"/>
    <w:rsid w:val="00EE21E3"/>
    <w:rsid w:val="00EE23BB"/>
    <w:rsid w:val="00EE247D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B83"/>
    <w:rsid w:val="00EE3BE1"/>
    <w:rsid w:val="00EE3CD6"/>
    <w:rsid w:val="00EE42DD"/>
    <w:rsid w:val="00EE43D6"/>
    <w:rsid w:val="00EE44E3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742B"/>
    <w:rsid w:val="00EE745C"/>
    <w:rsid w:val="00EE7510"/>
    <w:rsid w:val="00EE7624"/>
    <w:rsid w:val="00EE7698"/>
    <w:rsid w:val="00EE7936"/>
    <w:rsid w:val="00EE7F05"/>
    <w:rsid w:val="00EF0129"/>
    <w:rsid w:val="00EF01AD"/>
    <w:rsid w:val="00EF0362"/>
    <w:rsid w:val="00EF0A15"/>
    <w:rsid w:val="00EF0AA1"/>
    <w:rsid w:val="00EF0B7F"/>
    <w:rsid w:val="00EF0F62"/>
    <w:rsid w:val="00EF114F"/>
    <w:rsid w:val="00EF1F4E"/>
    <w:rsid w:val="00EF20C6"/>
    <w:rsid w:val="00EF215A"/>
    <w:rsid w:val="00EF2613"/>
    <w:rsid w:val="00EF291A"/>
    <w:rsid w:val="00EF2F8A"/>
    <w:rsid w:val="00EF3109"/>
    <w:rsid w:val="00EF35B2"/>
    <w:rsid w:val="00EF3679"/>
    <w:rsid w:val="00EF3911"/>
    <w:rsid w:val="00EF3B37"/>
    <w:rsid w:val="00EF3B71"/>
    <w:rsid w:val="00EF3DC3"/>
    <w:rsid w:val="00EF40CF"/>
    <w:rsid w:val="00EF416F"/>
    <w:rsid w:val="00EF44F5"/>
    <w:rsid w:val="00EF4646"/>
    <w:rsid w:val="00EF4773"/>
    <w:rsid w:val="00EF4947"/>
    <w:rsid w:val="00EF4CC6"/>
    <w:rsid w:val="00EF4E61"/>
    <w:rsid w:val="00EF533B"/>
    <w:rsid w:val="00EF53B4"/>
    <w:rsid w:val="00EF56DA"/>
    <w:rsid w:val="00EF58AA"/>
    <w:rsid w:val="00EF5AC8"/>
    <w:rsid w:val="00EF5D0A"/>
    <w:rsid w:val="00EF5DDF"/>
    <w:rsid w:val="00EF5E4F"/>
    <w:rsid w:val="00EF60A3"/>
    <w:rsid w:val="00EF60C2"/>
    <w:rsid w:val="00EF6383"/>
    <w:rsid w:val="00EF6480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BC0"/>
    <w:rsid w:val="00F00DE1"/>
    <w:rsid w:val="00F00FF1"/>
    <w:rsid w:val="00F01115"/>
    <w:rsid w:val="00F0118E"/>
    <w:rsid w:val="00F011F6"/>
    <w:rsid w:val="00F01400"/>
    <w:rsid w:val="00F01DB0"/>
    <w:rsid w:val="00F020E1"/>
    <w:rsid w:val="00F02128"/>
    <w:rsid w:val="00F022DF"/>
    <w:rsid w:val="00F0233B"/>
    <w:rsid w:val="00F023A6"/>
    <w:rsid w:val="00F02875"/>
    <w:rsid w:val="00F029A0"/>
    <w:rsid w:val="00F02B04"/>
    <w:rsid w:val="00F02B9B"/>
    <w:rsid w:val="00F02C29"/>
    <w:rsid w:val="00F03162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A23"/>
    <w:rsid w:val="00F06BBA"/>
    <w:rsid w:val="00F06FC8"/>
    <w:rsid w:val="00F07191"/>
    <w:rsid w:val="00F07571"/>
    <w:rsid w:val="00F07AD4"/>
    <w:rsid w:val="00F07BD5"/>
    <w:rsid w:val="00F10430"/>
    <w:rsid w:val="00F10ACF"/>
    <w:rsid w:val="00F10D3F"/>
    <w:rsid w:val="00F10F35"/>
    <w:rsid w:val="00F110B0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1E5"/>
    <w:rsid w:val="00F127A9"/>
    <w:rsid w:val="00F12AF6"/>
    <w:rsid w:val="00F12E1F"/>
    <w:rsid w:val="00F130C8"/>
    <w:rsid w:val="00F1312C"/>
    <w:rsid w:val="00F1363F"/>
    <w:rsid w:val="00F137F0"/>
    <w:rsid w:val="00F13A18"/>
    <w:rsid w:val="00F13A51"/>
    <w:rsid w:val="00F13BC0"/>
    <w:rsid w:val="00F13E66"/>
    <w:rsid w:val="00F1401C"/>
    <w:rsid w:val="00F14906"/>
    <w:rsid w:val="00F14999"/>
    <w:rsid w:val="00F14E75"/>
    <w:rsid w:val="00F1511C"/>
    <w:rsid w:val="00F151BB"/>
    <w:rsid w:val="00F15451"/>
    <w:rsid w:val="00F15DCF"/>
    <w:rsid w:val="00F15FE6"/>
    <w:rsid w:val="00F16395"/>
    <w:rsid w:val="00F16872"/>
    <w:rsid w:val="00F16969"/>
    <w:rsid w:val="00F16A95"/>
    <w:rsid w:val="00F16D12"/>
    <w:rsid w:val="00F16F9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16A"/>
    <w:rsid w:val="00F211E8"/>
    <w:rsid w:val="00F21233"/>
    <w:rsid w:val="00F2148D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28D6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B84"/>
    <w:rsid w:val="00F23CE0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55"/>
    <w:rsid w:val="00F25BE4"/>
    <w:rsid w:val="00F25CC6"/>
    <w:rsid w:val="00F25E08"/>
    <w:rsid w:val="00F25EAE"/>
    <w:rsid w:val="00F26049"/>
    <w:rsid w:val="00F2640F"/>
    <w:rsid w:val="00F26693"/>
    <w:rsid w:val="00F2698D"/>
    <w:rsid w:val="00F26A33"/>
    <w:rsid w:val="00F26B3B"/>
    <w:rsid w:val="00F26D00"/>
    <w:rsid w:val="00F26D72"/>
    <w:rsid w:val="00F27130"/>
    <w:rsid w:val="00F277BD"/>
    <w:rsid w:val="00F27970"/>
    <w:rsid w:val="00F27F08"/>
    <w:rsid w:val="00F300C2"/>
    <w:rsid w:val="00F300FA"/>
    <w:rsid w:val="00F30416"/>
    <w:rsid w:val="00F305C3"/>
    <w:rsid w:val="00F30964"/>
    <w:rsid w:val="00F30D76"/>
    <w:rsid w:val="00F30DA5"/>
    <w:rsid w:val="00F30E4C"/>
    <w:rsid w:val="00F31185"/>
    <w:rsid w:val="00F3124F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43F"/>
    <w:rsid w:val="00F326D9"/>
    <w:rsid w:val="00F32D42"/>
    <w:rsid w:val="00F32E4A"/>
    <w:rsid w:val="00F32EBE"/>
    <w:rsid w:val="00F32F00"/>
    <w:rsid w:val="00F33706"/>
    <w:rsid w:val="00F3373D"/>
    <w:rsid w:val="00F33896"/>
    <w:rsid w:val="00F338F4"/>
    <w:rsid w:val="00F339B0"/>
    <w:rsid w:val="00F33B4D"/>
    <w:rsid w:val="00F33C6A"/>
    <w:rsid w:val="00F33E36"/>
    <w:rsid w:val="00F33EDB"/>
    <w:rsid w:val="00F33EEE"/>
    <w:rsid w:val="00F34708"/>
    <w:rsid w:val="00F34722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713A"/>
    <w:rsid w:val="00F3746C"/>
    <w:rsid w:val="00F37976"/>
    <w:rsid w:val="00F37B14"/>
    <w:rsid w:val="00F37B3E"/>
    <w:rsid w:val="00F407C4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51E"/>
    <w:rsid w:val="00F44537"/>
    <w:rsid w:val="00F4454D"/>
    <w:rsid w:val="00F4457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E0"/>
    <w:rsid w:val="00F506E7"/>
    <w:rsid w:val="00F507BD"/>
    <w:rsid w:val="00F5119C"/>
    <w:rsid w:val="00F512FD"/>
    <w:rsid w:val="00F51496"/>
    <w:rsid w:val="00F51544"/>
    <w:rsid w:val="00F5178C"/>
    <w:rsid w:val="00F519E7"/>
    <w:rsid w:val="00F520CA"/>
    <w:rsid w:val="00F5234D"/>
    <w:rsid w:val="00F5237E"/>
    <w:rsid w:val="00F52495"/>
    <w:rsid w:val="00F52546"/>
    <w:rsid w:val="00F52683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1F7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4217"/>
    <w:rsid w:val="00F64491"/>
    <w:rsid w:val="00F64502"/>
    <w:rsid w:val="00F64C17"/>
    <w:rsid w:val="00F64CE4"/>
    <w:rsid w:val="00F65108"/>
    <w:rsid w:val="00F6525F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757"/>
    <w:rsid w:val="00F6695F"/>
    <w:rsid w:val="00F66C84"/>
    <w:rsid w:val="00F66D88"/>
    <w:rsid w:val="00F66FF6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A0B"/>
    <w:rsid w:val="00F70D21"/>
    <w:rsid w:val="00F70F67"/>
    <w:rsid w:val="00F71189"/>
    <w:rsid w:val="00F71196"/>
    <w:rsid w:val="00F7140A"/>
    <w:rsid w:val="00F71508"/>
    <w:rsid w:val="00F715A6"/>
    <w:rsid w:val="00F72A4E"/>
    <w:rsid w:val="00F72C41"/>
    <w:rsid w:val="00F72D38"/>
    <w:rsid w:val="00F72F8B"/>
    <w:rsid w:val="00F7300E"/>
    <w:rsid w:val="00F7326A"/>
    <w:rsid w:val="00F73A32"/>
    <w:rsid w:val="00F73AA9"/>
    <w:rsid w:val="00F73AAC"/>
    <w:rsid w:val="00F73B99"/>
    <w:rsid w:val="00F73C29"/>
    <w:rsid w:val="00F73D56"/>
    <w:rsid w:val="00F73E65"/>
    <w:rsid w:val="00F7428F"/>
    <w:rsid w:val="00F744E7"/>
    <w:rsid w:val="00F74602"/>
    <w:rsid w:val="00F74884"/>
    <w:rsid w:val="00F748BA"/>
    <w:rsid w:val="00F74DA6"/>
    <w:rsid w:val="00F74F26"/>
    <w:rsid w:val="00F751AF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1F"/>
    <w:rsid w:val="00F77664"/>
    <w:rsid w:val="00F77A54"/>
    <w:rsid w:val="00F77FA6"/>
    <w:rsid w:val="00F80000"/>
    <w:rsid w:val="00F8006C"/>
    <w:rsid w:val="00F8009B"/>
    <w:rsid w:val="00F80160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E9"/>
    <w:rsid w:val="00F82F89"/>
    <w:rsid w:val="00F83322"/>
    <w:rsid w:val="00F8359E"/>
    <w:rsid w:val="00F839EA"/>
    <w:rsid w:val="00F83B0A"/>
    <w:rsid w:val="00F83CD6"/>
    <w:rsid w:val="00F83DAE"/>
    <w:rsid w:val="00F840CD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0D18"/>
    <w:rsid w:val="00F91159"/>
    <w:rsid w:val="00F912E5"/>
    <w:rsid w:val="00F91404"/>
    <w:rsid w:val="00F91681"/>
    <w:rsid w:val="00F91924"/>
    <w:rsid w:val="00F91B4A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A3A"/>
    <w:rsid w:val="00F92BC2"/>
    <w:rsid w:val="00F92ED4"/>
    <w:rsid w:val="00F92EEE"/>
    <w:rsid w:val="00F93083"/>
    <w:rsid w:val="00F9317F"/>
    <w:rsid w:val="00F934B2"/>
    <w:rsid w:val="00F93557"/>
    <w:rsid w:val="00F9399B"/>
    <w:rsid w:val="00F93ADF"/>
    <w:rsid w:val="00F93EA0"/>
    <w:rsid w:val="00F9423F"/>
    <w:rsid w:val="00F94291"/>
    <w:rsid w:val="00F945BE"/>
    <w:rsid w:val="00F9486F"/>
    <w:rsid w:val="00F949CC"/>
    <w:rsid w:val="00F94C42"/>
    <w:rsid w:val="00F94C82"/>
    <w:rsid w:val="00F951F7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6DA"/>
    <w:rsid w:val="00FA400F"/>
    <w:rsid w:val="00FA4163"/>
    <w:rsid w:val="00FA4199"/>
    <w:rsid w:val="00FA4478"/>
    <w:rsid w:val="00FA47D8"/>
    <w:rsid w:val="00FA4902"/>
    <w:rsid w:val="00FA4B86"/>
    <w:rsid w:val="00FA4C75"/>
    <w:rsid w:val="00FA4E8B"/>
    <w:rsid w:val="00FA528F"/>
    <w:rsid w:val="00FA5423"/>
    <w:rsid w:val="00FA54C4"/>
    <w:rsid w:val="00FA56E1"/>
    <w:rsid w:val="00FA5D75"/>
    <w:rsid w:val="00FA5E35"/>
    <w:rsid w:val="00FA5E3B"/>
    <w:rsid w:val="00FA6133"/>
    <w:rsid w:val="00FA63C2"/>
    <w:rsid w:val="00FA6A26"/>
    <w:rsid w:val="00FA6CDC"/>
    <w:rsid w:val="00FA6DC8"/>
    <w:rsid w:val="00FA6EFC"/>
    <w:rsid w:val="00FA7070"/>
    <w:rsid w:val="00FA7274"/>
    <w:rsid w:val="00FA729A"/>
    <w:rsid w:val="00FA7504"/>
    <w:rsid w:val="00FA7A02"/>
    <w:rsid w:val="00FA7A97"/>
    <w:rsid w:val="00FA7BC2"/>
    <w:rsid w:val="00FA7CE7"/>
    <w:rsid w:val="00FA7E75"/>
    <w:rsid w:val="00FA7F3B"/>
    <w:rsid w:val="00FA7F6D"/>
    <w:rsid w:val="00FA7FB3"/>
    <w:rsid w:val="00FB0040"/>
    <w:rsid w:val="00FB083C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929"/>
    <w:rsid w:val="00FB293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367"/>
    <w:rsid w:val="00FB6913"/>
    <w:rsid w:val="00FB6A3B"/>
    <w:rsid w:val="00FB6C81"/>
    <w:rsid w:val="00FB6F91"/>
    <w:rsid w:val="00FB7299"/>
    <w:rsid w:val="00FB76CD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87"/>
    <w:rsid w:val="00FC522C"/>
    <w:rsid w:val="00FC5257"/>
    <w:rsid w:val="00FC52A3"/>
    <w:rsid w:val="00FC52D8"/>
    <w:rsid w:val="00FC564A"/>
    <w:rsid w:val="00FC571B"/>
    <w:rsid w:val="00FC581A"/>
    <w:rsid w:val="00FC584A"/>
    <w:rsid w:val="00FC598E"/>
    <w:rsid w:val="00FC5F69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17"/>
    <w:rsid w:val="00FD3D7E"/>
    <w:rsid w:val="00FD3DBE"/>
    <w:rsid w:val="00FD4274"/>
    <w:rsid w:val="00FD45FA"/>
    <w:rsid w:val="00FD4983"/>
    <w:rsid w:val="00FD4A24"/>
    <w:rsid w:val="00FD4C7B"/>
    <w:rsid w:val="00FD53CD"/>
    <w:rsid w:val="00FD593B"/>
    <w:rsid w:val="00FD5A38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C0"/>
    <w:rsid w:val="00FE2CF2"/>
    <w:rsid w:val="00FE2D77"/>
    <w:rsid w:val="00FE353A"/>
    <w:rsid w:val="00FE35CF"/>
    <w:rsid w:val="00FE393D"/>
    <w:rsid w:val="00FE3B35"/>
    <w:rsid w:val="00FE3CC9"/>
    <w:rsid w:val="00FE3E63"/>
    <w:rsid w:val="00FE3EDE"/>
    <w:rsid w:val="00FE4536"/>
    <w:rsid w:val="00FE4716"/>
    <w:rsid w:val="00FE487D"/>
    <w:rsid w:val="00FE49B9"/>
    <w:rsid w:val="00FE4CDE"/>
    <w:rsid w:val="00FE4DF5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631"/>
    <w:rsid w:val="00FE7B7F"/>
    <w:rsid w:val="00FF09DB"/>
    <w:rsid w:val="00FF10A2"/>
    <w:rsid w:val="00FF127E"/>
    <w:rsid w:val="00FF13BF"/>
    <w:rsid w:val="00FF14CB"/>
    <w:rsid w:val="00FF15EA"/>
    <w:rsid w:val="00FF160E"/>
    <w:rsid w:val="00FF172A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130"/>
    <w:rsid w:val="00FF3479"/>
    <w:rsid w:val="00FF3527"/>
    <w:rsid w:val="00FF379D"/>
    <w:rsid w:val="00FF38A0"/>
    <w:rsid w:val="00FF3AE1"/>
    <w:rsid w:val="00FF3B5E"/>
    <w:rsid w:val="00FF3BF1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9E1"/>
    <w:rsid w:val="00FF5AC5"/>
    <w:rsid w:val="00FF5C8C"/>
    <w:rsid w:val="00FF5D00"/>
    <w:rsid w:val="00FF5F08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E1B837D"/>
  <w15:docId w15:val="{919836A0-D94B-4BCB-B6B2-8AB04E2AE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character" w:customStyle="1" w:styleId="ui-provider">
    <w:name w:val="ui-provider"/>
    <w:basedOn w:val="DefaultParagraphFont"/>
    <w:rsid w:val="000A7F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001B1-AE48-49F6-82ED-37DAB97DB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</TotalTime>
  <Pages>2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Thanya, Aungsasuwan</cp:lastModifiedBy>
  <cp:revision>3</cp:revision>
  <cp:lastPrinted>2023-05-10T02:17:00Z</cp:lastPrinted>
  <dcterms:created xsi:type="dcterms:W3CDTF">2024-05-04T08:04:00Z</dcterms:created>
  <dcterms:modified xsi:type="dcterms:W3CDTF">2024-05-08T02:59:00Z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