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17ABE" w14:textId="5AEA1652" w:rsidR="009E45D4" w:rsidRPr="002E01C7" w:rsidRDefault="004762B0" w:rsidP="00533528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2E01C7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2E01C7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2E01C7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2E01C7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2E01C7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50A5087B" w:rsidR="003B2C13" w:rsidRPr="002E01C7" w:rsidRDefault="003B2C13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2E01C7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="004C3CF0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2E01C7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2E01C7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2E01C7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2E01C7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2E01C7" w:rsidRDefault="00D77FEE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2E01C7" w:rsidRDefault="005E418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2E01C7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2E01C7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25C4C5C8" w14:textId="6703D7AD" w:rsidR="008464C5" w:rsidRPr="002E01C7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2E01C7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2E01C7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2E01C7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2E01C7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br w:type="page"/>
      </w:r>
      <w:r w:rsidRPr="002E01C7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2E01C7">
        <w:rPr>
          <w:rFonts w:asciiTheme="majorBidi" w:hAnsiTheme="majorBidi" w:cstheme="majorBidi"/>
          <w:cs/>
        </w:rPr>
        <w:t>ระหว่างกาล</w:t>
      </w:r>
      <w:r w:rsidRPr="002E01C7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2E01C7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0D903216" w:rsidR="006C42C3" w:rsidRPr="002E01C7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งบการเงิน</w:t>
      </w:r>
      <w:r w:rsidR="0025700A" w:rsidRPr="002E01C7">
        <w:rPr>
          <w:rFonts w:asciiTheme="majorBidi" w:hAnsiTheme="majorBidi" w:cstheme="majorBidi"/>
          <w:cs/>
        </w:rPr>
        <w:t>ระหว่างกาล</w:t>
      </w:r>
      <w:r w:rsidRPr="002E01C7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2E01C7">
        <w:rPr>
          <w:rFonts w:asciiTheme="majorBidi" w:hAnsiTheme="majorBidi" w:cstheme="majorBidi"/>
          <w:cs/>
        </w:rPr>
        <w:t>บริษัท</w:t>
      </w:r>
      <w:r w:rsidRPr="002E01C7">
        <w:rPr>
          <w:rFonts w:asciiTheme="majorBidi" w:hAnsiTheme="majorBidi" w:cstheme="majorBidi"/>
          <w:cs/>
        </w:rPr>
        <w:t>เมื่อวันที่</w:t>
      </w:r>
      <w:r w:rsidR="008D290F" w:rsidRPr="002E01C7">
        <w:rPr>
          <w:rFonts w:asciiTheme="majorBidi" w:hAnsiTheme="majorBidi" w:cstheme="majorBidi"/>
          <w:cs/>
        </w:rPr>
        <w:t xml:space="preserve"> </w:t>
      </w:r>
      <w:r w:rsidR="00E51F6D" w:rsidRPr="002E01C7">
        <w:rPr>
          <w:rFonts w:asciiTheme="majorBidi" w:hAnsiTheme="majorBidi" w:cstheme="majorBidi"/>
        </w:rPr>
        <w:t>9</w:t>
      </w:r>
      <w:r w:rsidR="004F7584" w:rsidRPr="002E01C7">
        <w:rPr>
          <w:rFonts w:asciiTheme="majorBidi" w:hAnsiTheme="majorBidi" w:cstheme="majorBidi"/>
        </w:rPr>
        <w:t xml:space="preserve"> </w:t>
      </w:r>
      <w:r w:rsidR="000C51A3" w:rsidRPr="002E01C7">
        <w:rPr>
          <w:rFonts w:asciiTheme="majorBidi" w:hAnsiTheme="majorBidi" w:cstheme="majorBidi" w:hint="cs"/>
          <w:cs/>
        </w:rPr>
        <w:t>พฤษภาคม</w:t>
      </w:r>
      <w:r w:rsidR="004F7584" w:rsidRPr="002E01C7">
        <w:rPr>
          <w:rFonts w:asciiTheme="majorBidi" w:hAnsiTheme="majorBidi" w:cstheme="majorBidi" w:hint="cs"/>
          <w:cs/>
        </w:rPr>
        <w:t xml:space="preserve"> </w:t>
      </w:r>
      <w:r w:rsidR="002D151D" w:rsidRPr="002E01C7">
        <w:rPr>
          <w:rFonts w:asciiTheme="majorBidi" w:hAnsiTheme="majorBidi" w:cstheme="majorBidi"/>
        </w:rPr>
        <w:t>2567</w:t>
      </w:r>
    </w:p>
    <w:p w14:paraId="66A7BD1E" w14:textId="77777777" w:rsidR="006C42C3" w:rsidRPr="002E01C7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2E01C7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2E01C7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05D868" w14:textId="1DCD864B" w:rsidR="00B1391E" w:rsidRPr="002E01C7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2E01C7">
        <w:rPr>
          <w:rFonts w:asciiTheme="majorBidi" w:hAnsiTheme="majorBidi" w:cstheme="majorBidi"/>
        </w:rPr>
        <w:tab/>
      </w:r>
      <w:r w:rsidR="001D0AEF" w:rsidRPr="002E01C7">
        <w:rPr>
          <w:rFonts w:asciiTheme="majorBidi" w:hAnsiTheme="majorBidi" w:cstheme="majorBidi"/>
        </w:rPr>
        <w:tab/>
      </w:r>
      <w:r w:rsidRPr="002E01C7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2E01C7">
        <w:rPr>
          <w:rFonts w:asciiTheme="majorBidi" w:hAnsiTheme="majorBidi" w:cstheme="majorBidi"/>
          <w:cs/>
        </w:rPr>
        <w:t>จากพลังงานสะอาด</w:t>
      </w:r>
      <w:r w:rsidRPr="002E01C7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2E01C7">
        <w:rPr>
          <w:rFonts w:asciiTheme="majorBidi" w:hAnsiTheme="majorBidi" w:cstheme="majorBidi"/>
        </w:rPr>
        <w:t xml:space="preserve"> </w:t>
      </w:r>
      <w:r w:rsidR="002D2C3A" w:rsidRPr="002E01C7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2E01C7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2E01C7">
        <w:rPr>
          <w:rFonts w:asciiTheme="majorBidi" w:hAnsiTheme="majorBidi" w:cstheme="majorBidi"/>
        </w:rPr>
        <w:t xml:space="preserve">  </w:t>
      </w:r>
      <w:r w:rsidRPr="002E01C7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2E01C7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2E01C7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2E01C7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5EC62DE0" w:rsidR="006D63C1" w:rsidRPr="002E01C7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2E01C7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2E01C7">
        <w:rPr>
          <w:rFonts w:asciiTheme="majorBidi" w:hAnsiTheme="majorBidi" w:cstheme="majorBidi"/>
        </w:rPr>
        <w:t>34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 xml:space="preserve">เรื่อง </w:t>
      </w:r>
      <w:r w:rsidRPr="002E01C7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2E01C7">
        <w:rPr>
          <w:rFonts w:asciiTheme="majorBidi" w:hAnsiTheme="majorBidi" w:cstheme="majorBidi"/>
          <w:cs/>
        </w:rPr>
        <w:t xml:space="preserve"> </w:t>
      </w:r>
      <w:bookmarkEnd w:id="1"/>
      <w:r w:rsidRPr="002E01C7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2E01C7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2E01C7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2E01C7">
        <w:rPr>
          <w:rFonts w:asciiTheme="majorBidi" w:hAnsiTheme="majorBidi" w:cstheme="majorBidi" w:hint="cs"/>
          <w:cs/>
        </w:rPr>
        <w:t xml:space="preserve"> </w:t>
      </w:r>
      <w:r w:rsidRPr="002E01C7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E01C7">
        <w:rPr>
          <w:rFonts w:asciiTheme="majorBidi" w:hAnsiTheme="majorBidi" w:cstheme="majorBidi"/>
        </w:rPr>
        <w:t xml:space="preserve"> </w:t>
      </w:r>
      <w:r w:rsidR="006F1E95" w:rsidRPr="002E01C7">
        <w:rPr>
          <w:rFonts w:asciiTheme="majorBidi" w:hAnsiTheme="majorBidi" w:cstheme="majorBidi"/>
        </w:rPr>
        <w:t>31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>ธันวาคม</w:t>
      </w:r>
      <w:r w:rsidRPr="002E01C7">
        <w:rPr>
          <w:rFonts w:asciiTheme="majorBidi" w:hAnsiTheme="majorBidi" w:cstheme="majorBidi"/>
        </w:rPr>
        <w:t xml:space="preserve"> </w:t>
      </w:r>
      <w:r w:rsidR="002D151D" w:rsidRPr="002E01C7">
        <w:rPr>
          <w:rFonts w:asciiTheme="majorBidi" w:hAnsiTheme="majorBidi" w:cstheme="majorBidi"/>
        </w:rPr>
        <w:t>256</w:t>
      </w:r>
      <w:r w:rsidR="00F2106C" w:rsidRPr="002E01C7">
        <w:rPr>
          <w:rFonts w:asciiTheme="majorBidi" w:hAnsiTheme="majorBidi" w:cstheme="majorBidi"/>
        </w:rPr>
        <w:t>6</w:t>
      </w:r>
    </w:p>
    <w:p w14:paraId="20C72082" w14:textId="3CBF0605" w:rsidR="003C0357" w:rsidRPr="002E01C7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C54BB42" w14:textId="5F9280D8" w:rsidR="00B5019B" w:rsidRPr="002E01C7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  <w:r w:rsidRPr="002E01C7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2E01C7">
        <w:rPr>
          <w:rFonts w:asciiTheme="majorBidi" w:hAnsiTheme="majorBidi" w:cstheme="majorBidi"/>
        </w:rPr>
        <w:t>31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 xml:space="preserve">ธันวาคม </w:t>
      </w:r>
      <w:r w:rsidR="002D151D" w:rsidRPr="002E01C7">
        <w:rPr>
          <w:rFonts w:asciiTheme="majorBidi" w:hAnsiTheme="majorBidi" w:cstheme="majorBidi"/>
        </w:rPr>
        <w:t>256</w:t>
      </w:r>
      <w:r w:rsidR="00F2106C" w:rsidRPr="002E01C7">
        <w:rPr>
          <w:rFonts w:asciiTheme="majorBidi" w:hAnsiTheme="majorBidi" w:cstheme="majorBidi"/>
        </w:rPr>
        <w:t>6</w:t>
      </w:r>
      <w:r w:rsidR="00B5019B" w:rsidRPr="002E01C7">
        <w:rPr>
          <w:rFonts w:asciiTheme="majorBidi" w:hAnsiTheme="majorBidi" w:cstheme="majorBidi" w:hint="cs"/>
          <w:color w:val="D60093"/>
          <w:cs/>
        </w:rPr>
        <w:t xml:space="preserve"> </w:t>
      </w:r>
      <w:r w:rsidR="00B5019B" w:rsidRPr="002E01C7">
        <w:rPr>
          <w:rFonts w:asciiTheme="majorBidi" w:hAnsiTheme="majorBidi" w:cstheme="majorBidi" w:hint="cs"/>
          <w:cs/>
        </w:rPr>
        <w:t>ยกเว้นเรื่องดังต่อไปนี้</w:t>
      </w:r>
    </w:p>
    <w:p w14:paraId="5166C012" w14:textId="77777777" w:rsidR="00B5019B" w:rsidRPr="002E01C7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32E57F3B" w14:textId="77777777" w:rsidR="00FF4F4B" w:rsidRPr="002E01C7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EB9C40B" w14:textId="77777777" w:rsidR="00FF4F4B" w:rsidRPr="002E01C7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8330668" w14:textId="77777777" w:rsidR="00FF4F4B" w:rsidRPr="002E01C7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0079A512" w14:textId="77777777" w:rsidR="00FF4F4B" w:rsidRPr="002E01C7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6DE345DB" w14:textId="77777777" w:rsidR="00B5019B" w:rsidRPr="002E01C7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2E01C7">
        <w:rPr>
          <w:rFonts w:asciiTheme="majorBidi" w:hAnsiTheme="majorBidi" w:cstheme="majorBidi" w:hint="cs"/>
          <w:i/>
          <w:iCs/>
          <w:cs/>
        </w:rPr>
        <w:lastRenderedPageBreak/>
        <w:t>ก</w:t>
      </w:r>
      <w:r w:rsidRPr="002E01C7">
        <w:rPr>
          <w:rFonts w:asciiTheme="majorBidi" w:hAnsiTheme="majorBidi" w:cstheme="majorBidi"/>
          <w:i/>
          <w:iCs/>
          <w:cs/>
        </w:rPr>
        <w:t>ารจัดเก็บภาษีเงินได้ขั้นต่ำส่วนเพิ่</w:t>
      </w:r>
      <w:r w:rsidRPr="002E01C7">
        <w:rPr>
          <w:rFonts w:asciiTheme="majorBidi" w:hAnsiTheme="majorBidi" w:cstheme="majorBidi" w:hint="cs"/>
          <w:i/>
          <w:iCs/>
          <w:cs/>
        </w:rPr>
        <w:t>ม</w:t>
      </w:r>
    </w:p>
    <w:p w14:paraId="42FBE229" w14:textId="77777777" w:rsidR="00B5019B" w:rsidRPr="002E01C7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5420259F" w14:textId="3C3ED73A" w:rsidR="00B5019B" w:rsidRPr="002E01C7" w:rsidRDefault="00B5019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กลุ่มบริษัท</w:t>
      </w:r>
      <w:r w:rsidRPr="002E01C7">
        <w:rPr>
          <w:rFonts w:asciiTheme="majorBidi" w:hAnsiTheme="majorBidi" w:cstheme="majorBidi" w:hint="cs"/>
          <w:cs/>
        </w:rPr>
        <w:t>ได้ถือปฏิบัติตาม</w:t>
      </w:r>
      <w:r w:rsidRPr="002E01C7">
        <w:rPr>
          <w:rFonts w:asciiTheme="majorBidi" w:hAnsiTheme="majorBidi" w:cstheme="majorBidi"/>
          <w:cs/>
        </w:rPr>
        <w:t>การปรับปรุง</w:t>
      </w:r>
      <w:r w:rsidRPr="002E01C7">
        <w:rPr>
          <w:rFonts w:asciiTheme="majorBidi" w:hAnsiTheme="majorBidi" w:cstheme="majorBidi" w:hint="cs"/>
          <w:cs/>
        </w:rPr>
        <w:t xml:space="preserve">มาตรฐานการบัญชีฉบับที่ </w:t>
      </w:r>
      <w:r w:rsidRPr="002E01C7">
        <w:rPr>
          <w:rFonts w:asciiTheme="majorBidi" w:hAnsiTheme="majorBidi" w:cstheme="majorBidi"/>
        </w:rPr>
        <w:t>12</w:t>
      </w:r>
      <w:r w:rsidRPr="002E01C7">
        <w:rPr>
          <w:rFonts w:asciiTheme="majorBidi" w:hAnsiTheme="majorBidi" w:cstheme="majorBidi" w:hint="cs"/>
          <w:cs/>
        </w:rPr>
        <w:t xml:space="preserve"> </w:t>
      </w:r>
      <w:r w:rsidRPr="002E01C7">
        <w:rPr>
          <w:rFonts w:asciiTheme="majorBidi" w:hAnsiTheme="majorBidi" w:cstheme="majorBidi"/>
          <w:cs/>
        </w:rPr>
        <w:t>เรื่องภาษีเงินได้ - การปฏิรูปภาษีระหว่างประเทศ - กฎโมเดลเสาหลักที่สอง (</w:t>
      </w:r>
      <w:r w:rsidRPr="002E01C7">
        <w:rPr>
          <w:rFonts w:asciiTheme="majorBidi" w:hAnsiTheme="majorBidi" w:cstheme="majorBidi"/>
        </w:rPr>
        <w:t>Pillar Two model rules)</w:t>
      </w:r>
      <w:r w:rsidRPr="002E01C7">
        <w:rPr>
          <w:rFonts w:asciiTheme="majorBidi" w:hAnsiTheme="majorBidi" w:cstheme="majorBidi" w:hint="cs"/>
          <w:cs/>
        </w:rPr>
        <w:t xml:space="preserve"> </w:t>
      </w:r>
      <w:r w:rsidRPr="002E01C7">
        <w:rPr>
          <w:rFonts w:asciiTheme="majorBidi" w:hAnsiTheme="majorBidi" w:cstheme="majorBidi"/>
          <w:cs/>
        </w:rPr>
        <w:t>ตั้งแต่วันที่</w:t>
      </w:r>
      <w:r w:rsidRPr="002E01C7">
        <w:rPr>
          <w:rFonts w:asciiTheme="majorBidi" w:hAnsiTheme="majorBidi" w:cstheme="majorBidi"/>
        </w:rPr>
        <w:t xml:space="preserve"> 1 </w:t>
      </w:r>
      <w:r w:rsidRPr="002E01C7">
        <w:rPr>
          <w:rFonts w:asciiTheme="majorBidi" w:hAnsiTheme="majorBidi" w:cstheme="majorBidi"/>
          <w:cs/>
        </w:rPr>
        <w:t xml:space="preserve">มกราคม </w:t>
      </w:r>
      <w:r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  <w:cs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การปรับปรุงดังกล่าว</w:t>
      </w:r>
      <w:r w:rsidRPr="002E01C7">
        <w:rPr>
          <w:rFonts w:asciiTheme="majorBidi" w:hAnsiTheme="majorBidi" w:cstheme="majorBidi"/>
          <w:cs/>
        </w:rPr>
        <w:t>กำหนด</w:t>
      </w:r>
      <w:r w:rsidRPr="002E01C7">
        <w:rPr>
          <w:rFonts w:asciiTheme="majorBidi" w:hAnsiTheme="majorBidi" w:cstheme="majorBidi" w:hint="cs"/>
          <w:cs/>
        </w:rPr>
        <w:t>ให้</w:t>
      </w:r>
      <w:r w:rsidRPr="002E01C7">
        <w:rPr>
          <w:rFonts w:asciiTheme="majorBidi" w:hAnsiTheme="majorBidi" w:cstheme="majorBidi"/>
          <w:cs/>
        </w:rPr>
        <w:t>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</w:t>
      </w:r>
      <w:r w:rsidR="005A0F4F" w:rsidRPr="002E01C7">
        <w:rPr>
          <w:rFonts w:asciiTheme="majorBidi" w:hAnsiTheme="majorBidi" w:cstheme="majorBidi" w:hint="cs"/>
          <w:cs/>
        </w:rPr>
        <w:t xml:space="preserve">        </w:t>
      </w:r>
      <w:r w:rsidRPr="002E01C7">
        <w:rPr>
          <w:rFonts w:asciiTheme="majorBidi" w:hAnsiTheme="majorBidi" w:cstheme="majorBidi"/>
          <w:cs/>
        </w:rPr>
        <w:t>เสาหลักที่สอง (</w:t>
      </w:r>
      <w:r w:rsidRPr="002E01C7">
        <w:rPr>
          <w:rFonts w:asciiTheme="majorBidi" w:hAnsiTheme="majorBidi" w:cstheme="majorBidi"/>
        </w:rPr>
        <w:t>Pillar Two model rules</w:t>
      </w:r>
      <w:r w:rsidRPr="002E01C7">
        <w:rPr>
          <w:rFonts w:asciiTheme="majorBidi" w:hAnsiTheme="majorBidi" w:cstheme="majorBidi" w:hint="cs"/>
          <w:cs/>
        </w:rPr>
        <w:t>) ที่เผยแพร่โดยองค์การเพื่อความร่วมมือทางเศรษฐกิจและการพัฒนา (</w:t>
      </w:r>
      <w:r w:rsidRPr="002E01C7">
        <w:rPr>
          <w:rFonts w:asciiTheme="majorBidi" w:hAnsiTheme="majorBidi" w:cstheme="majorBidi"/>
        </w:rPr>
        <w:t>OECD</w:t>
      </w:r>
      <w:r w:rsidRPr="002E01C7">
        <w:rPr>
          <w:rFonts w:asciiTheme="majorBidi" w:hAnsiTheme="majorBidi" w:cstheme="majorBidi" w:hint="cs"/>
          <w:cs/>
        </w:rPr>
        <w:t xml:space="preserve">) โดยข้อยกเว้นชั่วคราวดังกล่าวมีผลบังคับใช้ทันที </w:t>
      </w:r>
      <w:r w:rsidRPr="002E01C7">
        <w:rPr>
          <w:rFonts w:asciiTheme="majorBidi" w:hAnsiTheme="majorBidi" w:cstheme="majorBidi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</w:t>
      </w:r>
    </w:p>
    <w:p w14:paraId="70501FB9" w14:textId="77777777" w:rsidR="00B5019B" w:rsidRPr="002E01C7" w:rsidRDefault="00B5019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CDDE9AD" w14:textId="77777777" w:rsidR="00B5019B" w:rsidRPr="002E01C7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 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05F82F50" w14:textId="178382CF" w:rsidR="007F3C25" w:rsidRPr="002E01C7" w:rsidRDefault="007F3C2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37D88288" w14:textId="5773D864" w:rsidR="002667D7" w:rsidRPr="002E01C7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</w:t>
      </w:r>
      <w:r w:rsidR="0010200A"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="00066865" w:rsidRPr="002E01C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2E01C7" w:rsidRDefault="0030778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F64C6BF" w14:textId="1C86F328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2E01C7">
        <w:t>3.</w:t>
      </w:r>
      <w:r w:rsidR="000C51A3" w:rsidRPr="002E01C7">
        <w:rPr>
          <w:rFonts w:hint="cs"/>
          <w:cs/>
        </w:rPr>
        <w:t>1</w:t>
      </w:r>
      <w:r w:rsidRPr="002E01C7">
        <w:t xml:space="preserve"> </w:t>
      </w:r>
      <w:r w:rsidRPr="002E01C7">
        <w:rPr>
          <w:cs/>
        </w:rPr>
        <w:tab/>
      </w:r>
      <w:r w:rsidRPr="002E01C7">
        <w:tab/>
      </w:r>
      <w:r w:rsidRPr="002E01C7">
        <w:rPr>
          <w:rFonts w:hint="cs"/>
          <w:cs/>
        </w:rPr>
        <w:t xml:space="preserve">หลุม </w:t>
      </w:r>
      <w:r w:rsidRPr="002E01C7">
        <w:tab/>
      </w:r>
      <w:proofErr w:type="spellStart"/>
      <w:r w:rsidRPr="002E01C7">
        <w:t>Statfjord</w:t>
      </w:r>
      <w:proofErr w:type="spellEnd"/>
    </w:p>
    <w:p w14:paraId="5B021A74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</w:p>
    <w:p w14:paraId="7ABDB7F1" w14:textId="2A28328F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E01C7">
        <w:tab/>
      </w:r>
      <w:r w:rsidRPr="002E01C7">
        <w:rPr>
          <w:rFonts w:hint="cs"/>
          <w:cs/>
        </w:rPr>
        <w:t xml:space="preserve">เมื่อวันที่ </w:t>
      </w:r>
      <w:r w:rsidRPr="002E01C7">
        <w:t>29</w:t>
      </w:r>
      <w:r w:rsidRPr="002E01C7">
        <w:rPr>
          <w:rFonts w:hint="cs"/>
          <w:cs/>
        </w:rPr>
        <w:t xml:space="preserve"> ธันวาคม </w:t>
      </w:r>
      <w:r w:rsidRPr="002E01C7">
        <w:t>256</w:t>
      </w:r>
      <w:r w:rsidRPr="002E01C7">
        <w:rPr>
          <w:rFonts w:hint="cs"/>
          <w:cs/>
        </w:rPr>
        <w:t xml:space="preserve">6 </w:t>
      </w:r>
      <w:r w:rsidRPr="002E01C7">
        <w:t xml:space="preserve">OKEA ASA (“OKEA”) </w:t>
      </w:r>
      <w:r w:rsidRPr="002E01C7">
        <w:rPr>
          <w:rFonts w:hint="cs"/>
          <w:cs/>
        </w:rPr>
        <w:t>ซึ่งเป็นบริษัทย่อยทางอ้อมของกลุ่มบริษัท</w:t>
      </w:r>
      <w:r w:rsidRPr="002E01C7">
        <w:t xml:space="preserve"> </w:t>
      </w:r>
      <w:r w:rsidRPr="002E01C7">
        <w:rPr>
          <w:rFonts w:hint="cs"/>
          <w:cs/>
        </w:rPr>
        <w:t xml:space="preserve">ซื้อส่วนได้เสียในหลุม </w:t>
      </w:r>
      <w:proofErr w:type="spellStart"/>
      <w:r w:rsidRPr="002E01C7">
        <w:t>Statfjord</w:t>
      </w:r>
      <w:proofErr w:type="spellEnd"/>
      <w:r w:rsidRPr="002E01C7">
        <w:t xml:space="preserve"> </w:t>
      </w:r>
      <w:r w:rsidRPr="002E01C7">
        <w:rPr>
          <w:rFonts w:hint="cs"/>
          <w:cs/>
        </w:rPr>
        <w:t xml:space="preserve">ร้อยละ </w:t>
      </w:r>
      <w:r w:rsidRPr="002E01C7">
        <w:t xml:space="preserve">28 </w:t>
      </w:r>
      <w:r w:rsidRPr="002E01C7">
        <w:rPr>
          <w:rFonts w:hint="cs"/>
          <w:cs/>
        </w:rPr>
        <w:t>จาก</w:t>
      </w:r>
      <w:r w:rsidRPr="002E01C7">
        <w:t xml:space="preserve"> Equinor Energy AS</w:t>
      </w:r>
      <w:r w:rsidRPr="002E01C7">
        <w:rPr>
          <w:rFonts w:hint="cs"/>
          <w:cs/>
        </w:rPr>
        <w:t xml:space="preserve"> (</w:t>
      </w:r>
      <w:r w:rsidRPr="002E01C7">
        <w:t>“Equinor”</w:t>
      </w:r>
      <w:r w:rsidRPr="002E01C7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2E01C7">
        <w:t>1</w:t>
      </w:r>
      <w:r w:rsidRPr="002E01C7">
        <w:rPr>
          <w:rFonts w:hint="cs"/>
          <w:cs/>
        </w:rPr>
        <w:t xml:space="preserve"> มกราคม </w:t>
      </w:r>
      <w:r w:rsidRPr="002E01C7">
        <w:t>2566</w:t>
      </w:r>
      <w:r w:rsidRPr="002E01C7">
        <w:rPr>
          <w:rFonts w:hint="cs"/>
          <w:cs/>
        </w:rPr>
        <w:t xml:space="preserve"> จะมีรายได้รวมเพิ่มขึ้นจำนวน </w:t>
      </w:r>
      <w:r w:rsidRPr="002E01C7">
        <w:t>10,540</w:t>
      </w:r>
      <w:r w:rsidRPr="002E01C7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2E01C7">
        <w:t>4,611</w:t>
      </w:r>
      <w:r w:rsidRPr="002E01C7">
        <w:rPr>
          <w:rFonts w:hint="cs"/>
          <w:cs/>
        </w:rPr>
        <w:t xml:space="preserve"> ล้านบาท</w:t>
      </w:r>
      <w:r w:rsidR="00360065" w:rsidRPr="002E01C7">
        <w:t xml:space="preserve"> </w:t>
      </w:r>
    </w:p>
    <w:p w14:paraId="5B4696A7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574457" w14:textId="452C4F8C" w:rsidR="00F2106C" w:rsidRPr="002E01C7" w:rsidRDefault="0036006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E01C7">
        <w:rPr>
          <w:cs/>
        </w:rPr>
        <w:t xml:space="preserve"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 ณ วันที่ซื้อธุรกิจจึงใช้มูลค่าที่ประเมินโดยฝ่ายจัดการ ในระหว่างไตรมาสที่ </w:t>
      </w:r>
      <w:r w:rsidRPr="002E01C7">
        <w:t>1</w:t>
      </w:r>
      <w:r w:rsidRPr="002E01C7">
        <w:rPr>
          <w:cs/>
        </w:rPr>
        <w:t xml:space="preserve"> ปี </w:t>
      </w:r>
      <w:r w:rsidRPr="002E01C7">
        <w:t>2567</w:t>
      </w:r>
      <w:r w:rsidRPr="002E01C7">
        <w:rPr>
          <w:cs/>
        </w:rPr>
        <w:t xml:space="preserve"> 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00D14E8A" w14:textId="77777777" w:rsidR="00360065" w:rsidRPr="002E01C7" w:rsidRDefault="0036006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464A88D" w14:textId="77777777" w:rsidR="00EF53DB" w:rsidRPr="002E01C7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9FBEE0A" w14:textId="77777777" w:rsidR="00EF53DB" w:rsidRPr="002E01C7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9345970" w14:textId="77777777" w:rsidR="00EF53DB" w:rsidRPr="002E01C7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B96F7D" w14:textId="77777777" w:rsidR="00EF53DB" w:rsidRPr="002E01C7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cs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360065" w:rsidRPr="002E01C7" w14:paraId="2EBC1A8C" w14:textId="77777777" w:rsidTr="002D3D2C">
        <w:trPr>
          <w:tblHeader/>
        </w:trPr>
        <w:tc>
          <w:tcPr>
            <w:tcW w:w="4410" w:type="dxa"/>
            <w:shd w:val="clear" w:color="auto" w:fill="auto"/>
            <w:hideMark/>
          </w:tcPr>
          <w:p w14:paraId="4AE5A395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2E01C7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66C16D22" w14:textId="45DE9CAD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584A1AC" w14:textId="082D69EC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6C3B01AC" w14:textId="6A5123DA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60065" w:rsidRPr="002E01C7" w14:paraId="4500BFAE" w14:textId="77777777" w:rsidTr="002D3D2C">
        <w:trPr>
          <w:tblHeader/>
        </w:trPr>
        <w:tc>
          <w:tcPr>
            <w:tcW w:w="4410" w:type="dxa"/>
            <w:shd w:val="clear" w:color="auto" w:fill="auto"/>
          </w:tcPr>
          <w:p w14:paraId="01533877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0A9EB45" w14:textId="299BD02D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2E01C7">
              <w:t>31</w:t>
            </w:r>
            <w:r w:rsidRPr="002E01C7">
              <w:rPr>
                <w:rFonts w:hint="cs"/>
                <w:cs/>
              </w:rPr>
              <w:t xml:space="preserve"> ธันวาคม </w:t>
            </w:r>
            <w:r w:rsidRPr="002E01C7">
              <w:t>256</w:t>
            </w:r>
            <w:r w:rsidR="00C257E0" w:rsidRPr="002E01C7">
              <w:t>6</w:t>
            </w:r>
          </w:p>
        </w:tc>
        <w:tc>
          <w:tcPr>
            <w:tcW w:w="1530" w:type="dxa"/>
            <w:shd w:val="clear" w:color="auto" w:fill="auto"/>
          </w:tcPr>
          <w:p w14:paraId="41B39F31" w14:textId="3D11523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22EEFA30" w14:textId="3C7D988F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i/>
                <w:iCs/>
              </w:rPr>
            </w:pPr>
            <w:r w:rsidRPr="002E01C7">
              <w:t xml:space="preserve">31 </w:t>
            </w:r>
            <w:r w:rsidRPr="002E01C7">
              <w:rPr>
                <w:rFonts w:hint="cs"/>
                <w:cs/>
              </w:rPr>
              <w:t>มีนาคม</w:t>
            </w:r>
            <w:r w:rsidRPr="002E01C7">
              <w:t xml:space="preserve"> 256</w:t>
            </w:r>
            <w:r w:rsidR="00C257E0" w:rsidRPr="002E01C7">
              <w:t>7</w:t>
            </w:r>
          </w:p>
        </w:tc>
      </w:tr>
      <w:tr w:rsidR="00360065" w:rsidRPr="002E01C7" w14:paraId="241171D4" w14:textId="77777777" w:rsidTr="00B003B7">
        <w:trPr>
          <w:tblHeader/>
        </w:trPr>
        <w:tc>
          <w:tcPr>
            <w:tcW w:w="4410" w:type="dxa"/>
            <w:shd w:val="clear" w:color="auto" w:fill="auto"/>
          </w:tcPr>
          <w:p w14:paraId="7216564B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3698EEE4" w14:textId="4E87DEB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2E01C7">
              <w:rPr>
                <w:i/>
                <w:iCs/>
              </w:rPr>
              <w:t>(</w:t>
            </w:r>
            <w:r w:rsidRPr="002E01C7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360065" w:rsidRPr="002E01C7" w14:paraId="192497A4" w14:textId="77777777" w:rsidTr="002D3D2C">
        <w:tc>
          <w:tcPr>
            <w:tcW w:w="4410" w:type="dxa"/>
            <w:shd w:val="clear" w:color="auto" w:fill="auto"/>
            <w:hideMark/>
          </w:tcPr>
          <w:p w14:paraId="48C6518C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2E01C7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7B3351CE" w14:textId="76CD6EF9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5,</w:t>
            </w:r>
            <w:r w:rsidRPr="002E01C7">
              <w:rPr>
                <w:rFonts w:hint="cs"/>
                <w:cs/>
              </w:rPr>
              <w:t>33</w:t>
            </w:r>
            <w:r w:rsidRPr="002E01C7">
              <w:t>4</w:t>
            </w:r>
          </w:p>
        </w:tc>
        <w:tc>
          <w:tcPr>
            <w:tcW w:w="1530" w:type="dxa"/>
            <w:shd w:val="clear" w:color="auto" w:fill="auto"/>
          </w:tcPr>
          <w:p w14:paraId="7AD645E4" w14:textId="2015263E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94437FD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5,</w:t>
            </w:r>
            <w:r w:rsidRPr="002E01C7">
              <w:rPr>
                <w:rFonts w:hint="cs"/>
                <w:cs/>
              </w:rPr>
              <w:t>33</w:t>
            </w:r>
            <w:r w:rsidRPr="002E01C7">
              <w:t>4</w:t>
            </w:r>
          </w:p>
        </w:tc>
      </w:tr>
      <w:tr w:rsidR="00360065" w:rsidRPr="002E01C7" w14:paraId="66711F97" w14:textId="77777777" w:rsidTr="002D3D2C">
        <w:tc>
          <w:tcPr>
            <w:tcW w:w="4410" w:type="dxa"/>
            <w:shd w:val="clear" w:color="auto" w:fill="auto"/>
          </w:tcPr>
          <w:p w14:paraId="2BDA20EE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1620" w:type="dxa"/>
            <w:shd w:val="clear" w:color="auto" w:fill="auto"/>
          </w:tcPr>
          <w:p w14:paraId="6A2E26B2" w14:textId="42272CCF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2,991</w:t>
            </w:r>
          </w:p>
        </w:tc>
        <w:tc>
          <w:tcPr>
            <w:tcW w:w="1530" w:type="dxa"/>
            <w:shd w:val="clear" w:color="auto" w:fill="auto"/>
          </w:tcPr>
          <w:p w14:paraId="078F6B83" w14:textId="6668E3F9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41C22D6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2,991</w:t>
            </w:r>
          </w:p>
        </w:tc>
      </w:tr>
      <w:tr w:rsidR="00360065" w:rsidRPr="002E01C7" w14:paraId="21124A62" w14:textId="77777777" w:rsidTr="002D3D2C">
        <w:tc>
          <w:tcPr>
            <w:tcW w:w="4410" w:type="dxa"/>
            <w:shd w:val="clear" w:color="auto" w:fill="auto"/>
          </w:tcPr>
          <w:p w14:paraId="1CD5D85F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52DA794C" w14:textId="73EEDFD5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3,825</w:t>
            </w:r>
          </w:p>
        </w:tc>
        <w:tc>
          <w:tcPr>
            <w:tcW w:w="1530" w:type="dxa"/>
            <w:shd w:val="clear" w:color="auto" w:fill="auto"/>
          </w:tcPr>
          <w:p w14:paraId="226C28B6" w14:textId="60FEC449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A628843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3,825</w:t>
            </w:r>
          </w:p>
        </w:tc>
      </w:tr>
      <w:tr w:rsidR="00360065" w:rsidRPr="002E01C7" w14:paraId="16EBFDD7" w14:textId="77777777" w:rsidTr="002D3D2C">
        <w:tc>
          <w:tcPr>
            <w:tcW w:w="4410" w:type="dxa"/>
            <w:shd w:val="clear" w:color="auto" w:fill="auto"/>
            <w:hideMark/>
          </w:tcPr>
          <w:p w14:paraId="55BC557C" w14:textId="77777777" w:rsidR="00360065" w:rsidRPr="002E01C7" w:rsidRDefault="00360065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3528659E" w14:textId="2E0DD80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t>(13,075)</w:t>
            </w:r>
          </w:p>
        </w:tc>
        <w:tc>
          <w:tcPr>
            <w:tcW w:w="1530" w:type="dxa"/>
            <w:shd w:val="clear" w:color="auto" w:fill="auto"/>
          </w:tcPr>
          <w:p w14:paraId="69CF23A1" w14:textId="28BD15E3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A96D165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(13,075)</w:t>
            </w:r>
          </w:p>
        </w:tc>
      </w:tr>
      <w:tr w:rsidR="00360065" w:rsidRPr="002E01C7" w14:paraId="3BF3DBB5" w14:textId="77777777" w:rsidTr="002D3D2C">
        <w:tc>
          <w:tcPr>
            <w:tcW w:w="4410" w:type="dxa"/>
            <w:shd w:val="clear" w:color="auto" w:fill="auto"/>
          </w:tcPr>
          <w:p w14:paraId="7675D507" w14:textId="77777777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217A6907" w14:textId="642562E0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(394)</w:t>
            </w:r>
          </w:p>
        </w:tc>
        <w:tc>
          <w:tcPr>
            <w:tcW w:w="1530" w:type="dxa"/>
            <w:shd w:val="clear" w:color="auto" w:fill="auto"/>
          </w:tcPr>
          <w:p w14:paraId="701BF234" w14:textId="4A047324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rPr>
                <w:rFonts w:hint="cs"/>
                <w:cs/>
              </w:rPr>
              <w:t>264</w:t>
            </w:r>
          </w:p>
        </w:tc>
        <w:tc>
          <w:tcPr>
            <w:tcW w:w="1620" w:type="dxa"/>
            <w:shd w:val="clear" w:color="auto" w:fill="auto"/>
          </w:tcPr>
          <w:p w14:paraId="7B27ABB9" w14:textId="0B0BF3C7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E01C7">
              <w:t>(130)</w:t>
            </w:r>
          </w:p>
        </w:tc>
      </w:tr>
      <w:tr w:rsidR="00360065" w:rsidRPr="002E01C7" w14:paraId="299AC177" w14:textId="77777777" w:rsidTr="002D3D2C">
        <w:tc>
          <w:tcPr>
            <w:tcW w:w="4410" w:type="dxa"/>
            <w:shd w:val="clear" w:color="auto" w:fill="auto"/>
            <w:hideMark/>
          </w:tcPr>
          <w:p w14:paraId="15408034" w14:textId="77777777" w:rsidR="00360065" w:rsidRPr="002E01C7" w:rsidRDefault="00360065" w:rsidP="00533528">
            <w:pPr>
              <w:tabs>
                <w:tab w:val="left" w:pos="851"/>
              </w:tabs>
              <w:spacing w:line="360" w:lineRule="exact"/>
            </w:pPr>
            <w:r w:rsidRPr="002E01C7">
              <w:rPr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66830F60" w14:textId="094F1F84" w:rsidR="00360065" w:rsidRPr="002E01C7" w:rsidRDefault="0036006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t>(215)</w:t>
            </w:r>
          </w:p>
        </w:tc>
        <w:tc>
          <w:tcPr>
            <w:tcW w:w="1530" w:type="dxa"/>
            <w:shd w:val="clear" w:color="auto" w:fill="auto"/>
          </w:tcPr>
          <w:p w14:paraId="4CF1B076" w14:textId="27C2058B" w:rsidR="00360065" w:rsidRPr="002E01C7" w:rsidRDefault="00EE572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F0B8FDB" w14:textId="77777777" w:rsidR="00360065" w:rsidRPr="002E01C7" w:rsidRDefault="0036006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t>(215)</w:t>
            </w:r>
          </w:p>
        </w:tc>
      </w:tr>
      <w:tr w:rsidR="00360065" w:rsidRPr="002E01C7" w14:paraId="5EBD88E3" w14:textId="77777777" w:rsidTr="002D3D2C">
        <w:tc>
          <w:tcPr>
            <w:tcW w:w="4410" w:type="dxa"/>
            <w:shd w:val="clear" w:color="auto" w:fill="auto"/>
            <w:hideMark/>
          </w:tcPr>
          <w:p w14:paraId="30FCC447" w14:textId="77777777" w:rsidR="00360065" w:rsidRPr="002E01C7" w:rsidRDefault="00360065" w:rsidP="00533528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rFonts w:hint="cs"/>
                <w:b/>
                <w:bCs/>
                <w:cs/>
              </w:rPr>
              <w:t>รวมหนี้สินสุทธิที่ระบุได้ที่ได้รับ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6C02ADA9" w14:textId="3B78D342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(1,534)</w:t>
            </w:r>
          </w:p>
        </w:tc>
        <w:tc>
          <w:tcPr>
            <w:tcW w:w="1530" w:type="dxa"/>
            <w:shd w:val="clear" w:color="auto" w:fill="auto"/>
          </w:tcPr>
          <w:p w14:paraId="3DCD0C61" w14:textId="05CA602E" w:rsidR="00360065" w:rsidRPr="002E01C7" w:rsidRDefault="00EE57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264</w:t>
            </w:r>
          </w:p>
        </w:tc>
        <w:tc>
          <w:tcPr>
            <w:tcW w:w="1620" w:type="dxa"/>
            <w:shd w:val="clear" w:color="auto" w:fill="auto"/>
          </w:tcPr>
          <w:p w14:paraId="7E60B2EF" w14:textId="290AC1A8" w:rsidR="00360065" w:rsidRPr="002E01C7" w:rsidRDefault="0036006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(1,</w:t>
            </w:r>
            <w:r w:rsidR="00EE572E" w:rsidRPr="002E01C7">
              <w:rPr>
                <w:b/>
                <w:bCs/>
              </w:rPr>
              <w:t>270</w:t>
            </w:r>
            <w:r w:rsidRPr="002E01C7">
              <w:rPr>
                <w:b/>
                <w:bCs/>
              </w:rPr>
              <w:t>)</w:t>
            </w:r>
          </w:p>
        </w:tc>
      </w:tr>
      <w:tr w:rsidR="00360065" w:rsidRPr="002E01C7" w14:paraId="70C8582D" w14:textId="77777777" w:rsidTr="002D3D2C">
        <w:tc>
          <w:tcPr>
            <w:tcW w:w="4410" w:type="dxa"/>
            <w:shd w:val="clear" w:color="auto" w:fill="auto"/>
            <w:hideMark/>
          </w:tcPr>
          <w:p w14:paraId="2839554B" w14:textId="77777777" w:rsidR="00360065" w:rsidRPr="002E01C7" w:rsidRDefault="00360065" w:rsidP="00533528">
            <w:pPr>
              <w:tabs>
                <w:tab w:val="left" w:pos="851"/>
              </w:tabs>
              <w:spacing w:line="360" w:lineRule="exact"/>
            </w:pPr>
            <w:r w:rsidRPr="002E01C7">
              <w:rPr>
                <w:rFonts w:hint="cs"/>
                <w:cs/>
              </w:rPr>
              <w:t>ค่าความนิยมที่อยู่ระหว่างการประเมิน</w:t>
            </w:r>
          </w:p>
        </w:tc>
        <w:tc>
          <w:tcPr>
            <w:tcW w:w="1620" w:type="dxa"/>
            <w:shd w:val="clear" w:color="auto" w:fill="auto"/>
          </w:tcPr>
          <w:p w14:paraId="3A89D625" w14:textId="254D6FAF" w:rsidR="00360065" w:rsidRPr="002E01C7" w:rsidRDefault="0036006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t>7,792</w:t>
            </w:r>
          </w:p>
        </w:tc>
        <w:tc>
          <w:tcPr>
            <w:tcW w:w="1530" w:type="dxa"/>
            <w:shd w:val="clear" w:color="auto" w:fill="auto"/>
          </w:tcPr>
          <w:p w14:paraId="54E9103F" w14:textId="4141E831" w:rsidR="00360065" w:rsidRPr="002E01C7" w:rsidRDefault="00EE572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46</w:t>
            </w:r>
          </w:p>
        </w:tc>
        <w:tc>
          <w:tcPr>
            <w:tcW w:w="1620" w:type="dxa"/>
            <w:shd w:val="clear" w:color="auto" w:fill="auto"/>
          </w:tcPr>
          <w:p w14:paraId="0C2133AE" w14:textId="55B31ACF" w:rsidR="00360065" w:rsidRPr="002E01C7" w:rsidRDefault="0036006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7,</w:t>
            </w:r>
            <w:r w:rsidR="00EE572E" w:rsidRPr="002E01C7">
              <w:t>838</w:t>
            </w:r>
          </w:p>
        </w:tc>
      </w:tr>
      <w:tr w:rsidR="00360065" w:rsidRPr="002E01C7" w14:paraId="7C0417FD" w14:textId="77777777" w:rsidTr="002D3D2C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50EB9881" w14:textId="77777777" w:rsidR="00360065" w:rsidRPr="002E01C7" w:rsidRDefault="00360065" w:rsidP="00533528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794664E7" w14:textId="26C244D9" w:rsidR="00360065" w:rsidRPr="002E01C7" w:rsidRDefault="0036006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6,258</w:t>
            </w:r>
          </w:p>
        </w:tc>
        <w:tc>
          <w:tcPr>
            <w:tcW w:w="1530" w:type="dxa"/>
            <w:shd w:val="clear" w:color="auto" w:fill="auto"/>
          </w:tcPr>
          <w:p w14:paraId="1C99DC2B" w14:textId="2243CB6D" w:rsidR="00360065" w:rsidRPr="002E01C7" w:rsidRDefault="00EE572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310</w:t>
            </w:r>
          </w:p>
        </w:tc>
        <w:tc>
          <w:tcPr>
            <w:tcW w:w="1620" w:type="dxa"/>
            <w:shd w:val="clear" w:color="auto" w:fill="auto"/>
          </w:tcPr>
          <w:p w14:paraId="55A026FA" w14:textId="43FA3921" w:rsidR="00360065" w:rsidRPr="002E01C7" w:rsidRDefault="0036006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6,</w:t>
            </w:r>
            <w:r w:rsidR="00EE572E" w:rsidRPr="002E01C7">
              <w:rPr>
                <w:b/>
                <w:bCs/>
              </w:rPr>
              <w:t>56</w:t>
            </w:r>
            <w:r w:rsidRPr="002E01C7">
              <w:rPr>
                <w:b/>
                <w:bCs/>
              </w:rPr>
              <w:t>8</w:t>
            </w:r>
          </w:p>
        </w:tc>
      </w:tr>
    </w:tbl>
    <w:p w14:paraId="44193694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sz w:val="24"/>
          <w:szCs w:val="24"/>
        </w:rPr>
      </w:pPr>
    </w:p>
    <w:p w14:paraId="659C40C6" w14:textId="72F4B517" w:rsidR="000C51A3" w:rsidRPr="002E01C7" w:rsidRDefault="00F2106C" w:rsidP="00533528">
      <w:pPr>
        <w:tabs>
          <w:tab w:val="left" w:pos="851"/>
        </w:tabs>
        <w:ind w:left="540"/>
        <w:jc w:val="thaiDistribute"/>
      </w:pPr>
      <w:r w:rsidRPr="002E01C7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2E01C7">
        <w:br/>
      </w:r>
      <w:r w:rsidRPr="002E01C7">
        <w:rPr>
          <w:rFonts w:hint="cs"/>
          <w:cs/>
        </w:rPr>
        <w:t>แต่ละประเภทที่สำคัญ มีดังนี้</w:t>
      </w:r>
    </w:p>
    <w:p w14:paraId="550A8674" w14:textId="77777777" w:rsidR="00EF53DB" w:rsidRPr="002E01C7" w:rsidRDefault="00EF53DB" w:rsidP="00533528">
      <w:pPr>
        <w:tabs>
          <w:tab w:val="left" w:pos="851"/>
        </w:tabs>
        <w:ind w:left="540"/>
        <w:jc w:val="thaiDistribute"/>
        <w:rPr>
          <w:i/>
          <w:iCs/>
          <w:cs/>
          <w:lang w:val="th-TH"/>
        </w:rPr>
      </w:pPr>
    </w:p>
    <w:p w14:paraId="2A02DFB9" w14:textId="408FBEEC" w:rsidR="00F2106C" w:rsidRPr="002E01C7" w:rsidRDefault="00F2106C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E01C7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F2106C" w:rsidRPr="002E01C7" w14:paraId="612FFD05" w14:textId="77777777" w:rsidTr="002D3D2C">
        <w:trPr>
          <w:trHeight w:val="408"/>
          <w:tblHeader/>
        </w:trPr>
        <w:tc>
          <w:tcPr>
            <w:tcW w:w="3924" w:type="pct"/>
          </w:tcPr>
          <w:p w14:paraId="4B4D80FE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75A605E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F2106C" w:rsidRPr="002E01C7" w14:paraId="1E493D68" w14:textId="77777777" w:rsidTr="002D3D2C">
        <w:trPr>
          <w:trHeight w:val="408"/>
        </w:trPr>
        <w:tc>
          <w:tcPr>
            <w:tcW w:w="3924" w:type="pct"/>
          </w:tcPr>
          <w:p w14:paraId="090A80DC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2FE3BCE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2E01C7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F2106C" w:rsidRPr="002E01C7" w14:paraId="0EEA6EAD" w14:textId="77777777" w:rsidTr="002D3D2C">
        <w:trPr>
          <w:trHeight w:val="408"/>
        </w:trPr>
        <w:tc>
          <w:tcPr>
            <w:tcW w:w="3924" w:type="pct"/>
          </w:tcPr>
          <w:p w14:paraId="7AC58416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066940DF" w14:textId="03AA5018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2E01C7">
              <w:t>5,</w:t>
            </w:r>
            <w:r w:rsidR="00EE572E" w:rsidRPr="002E01C7">
              <w:t>910</w:t>
            </w:r>
          </w:p>
        </w:tc>
      </w:tr>
      <w:tr w:rsidR="00F2106C" w:rsidRPr="002E01C7" w14:paraId="3FFD67D7" w14:textId="77777777" w:rsidTr="002D3D2C">
        <w:trPr>
          <w:trHeight w:val="408"/>
        </w:trPr>
        <w:tc>
          <w:tcPr>
            <w:tcW w:w="3924" w:type="pct"/>
          </w:tcPr>
          <w:p w14:paraId="52A49726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0F475E68" w14:textId="648704E9" w:rsidR="00F2106C" w:rsidRPr="002E01C7" w:rsidRDefault="00EE572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2E01C7">
              <w:t>658</w:t>
            </w:r>
          </w:p>
        </w:tc>
      </w:tr>
      <w:tr w:rsidR="00F2106C" w:rsidRPr="002E01C7" w14:paraId="19EEF3F8" w14:textId="77777777" w:rsidTr="002D3D2C">
        <w:trPr>
          <w:trHeight w:val="434"/>
        </w:trPr>
        <w:tc>
          <w:tcPr>
            <w:tcW w:w="3924" w:type="pct"/>
          </w:tcPr>
          <w:p w14:paraId="77857573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55F7AE84" w14:textId="6AE6167B" w:rsidR="00F2106C" w:rsidRPr="002E01C7" w:rsidRDefault="00F2106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2E01C7">
              <w:rPr>
                <w:b/>
                <w:bCs/>
              </w:rPr>
              <w:t>6,</w:t>
            </w:r>
            <w:r w:rsidR="00EE572E" w:rsidRPr="002E01C7">
              <w:rPr>
                <w:b/>
                <w:bCs/>
              </w:rPr>
              <w:t>56</w:t>
            </w:r>
            <w:r w:rsidRPr="002E01C7">
              <w:rPr>
                <w:b/>
                <w:bCs/>
              </w:rPr>
              <w:t>8</w:t>
            </w:r>
          </w:p>
        </w:tc>
      </w:tr>
    </w:tbl>
    <w:p w14:paraId="7F1227CA" w14:textId="77777777" w:rsidR="00F2106C" w:rsidRPr="002E01C7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cs/>
        </w:rPr>
      </w:pPr>
    </w:p>
    <w:p w14:paraId="768D6126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 w:right="-27"/>
        <w:jc w:val="thaiDistribute"/>
      </w:pPr>
      <w:r w:rsidRPr="002E01C7">
        <w:rPr>
          <w:rFonts w:hint="cs"/>
          <w:i/>
          <w:iCs/>
          <w:cs/>
        </w:rPr>
        <w:t>สิ่งตอบแทนที่คาดว่าจะต้องจ่าย</w:t>
      </w:r>
    </w:p>
    <w:p w14:paraId="28D4D6E2" w14:textId="77777777" w:rsidR="00F2106C" w:rsidRPr="002E01C7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08445B1F" w14:textId="77777777" w:rsidR="00F2106C" w:rsidRPr="002E01C7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  <w:r w:rsidRPr="002E01C7">
        <w:rPr>
          <w:rFonts w:hint="cs"/>
        </w:rPr>
        <w:t xml:space="preserve">OKEA </w:t>
      </w:r>
      <w:r w:rsidRPr="002E01C7">
        <w:rPr>
          <w:rFonts w:hint="cs"/>
          <w:cs/>
        </w:rPr>
        <w:t xml:space="preserve">จะต้องจ่ายสิ่งตอบแทนเพิ่มเติมให้แก่ </w:t>
      </w:r>
      <w:r w:rsidRPr="002E01C7">
        <w:t>Equinor</w:t>
      </w:r>
      <w:r w:rsidRPr="002E01C7">
        <w:rPr>
          <w:rFonts w:hint="cs"/>
          <w:cs/>
        </w:rPr>
        <w:t xml:space="preserve"> ตามข้อตกลงที่คาดว่าจะต้องจ่ายสำหรับปี </w:t>
      </w:r>
      <w:r w:rsidRPr="002E01C7">
        <w:t xml:space="preserve">2566 - 2568 </w:t>
      </w:r>
      <w:r w:rsidRPr="002E01C7">
        <w:rPr>
          <w:rFonts w:hint="cs"/>
          <w:cs/>
        </w:rPr>
        <w:t>ซึ่งขึ้นอยู่กับระดับราคาน้ำมัน โดยสิ่งตอบแทนที่คาดว่าจะต้องจ่ายวัดด้วยมูลค่ายุติธรรมผ่านกำไรขาดทุน</w:t>
      </w:r>
    </w:p>
    <w:p w14:paraId="41685E86" w14:textId="77777777" w:rsidR="00F2106C" w:rsidRPr="002E01C7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7F63010" w14:textId="77777777" w:rsidR="00D46DE4" w:rsidRPr="002E01C7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A5FCACE" w14:textId="77777777" w:rsidR="00D46DE4" w:rsidRPr="002E01C7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3188B664" w14:textId="77777777" w:rsidR="00D46DE4" w:rsidRPr="002E01C7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2A50DC24" w14:textId="77777777" w:rsidR="00D46DE4" w:rsidRPr="002E01C7" w:rsidRDefault="00D46DE4" w:rsidP="00533528">
      <w:pPr>
        <w:tabs>
          <w:tab w:val="clear" w:pos="454"/>
          <w:tab w:val="left" w:pos="540"/>
          <w:tab w:val="left" w:pos="851"/>
        </w:tabs>
        <w:jc w:val="thaiDistribute"/>
      </w:pPr>
    </w:p>
    <w:p w14:paraId="755F6159" w14:textId="77777777" w:rsidR="00F2106C" w:rsidRPr="002E01C7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i/>
          <w:iCs/>
        </w:rPr>
      </w:pPr>
      <w:bookmarkStart w:id="2" w:name="OLE_LINK2"/>
      <w:r w:rsidRPr="002E01C7">
        <w:rPr>
          <w:rFonts w:hint="cs"/>
          <w:i/>
          <w:iCs/>
          <w:cs/>
        </w:rPr>
        <w:lastRenderedPageBreak/>
        <w:t>การกระทบยอดสิ่งตอบแทนที่คาดว่าจะต้องจ่าย</w:t>
      </w:r>
    </w:p>
    <w:bookmarkEnd w:id="2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F2106C" w:rsidRPr="002E01C7" w14:paraId="418766B4" w14:textId="77777777" w:rsidTr="002D3D2C">
        <w:trPr>
          <w:trHeight w:val="408"/>
          <w:tblHeader/>
        </w:trPr>
        <w:tc>
          <w:tcPr>
            <w:tcW w:w="3924" w:type="pct"/>
          </w:tcPr>
          <w:p w14:paraId="6726909C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4D86A57C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2E01C7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F2106C" w:rsidRPr="002E01C7" w14:paraId="38F4F57D" w14:textId="77777777" w:rsidTr="002D3D2C">
        <w:trPr>
          <w:trHeight w:val="408"/>
        </w:trPr>
        <w:tc>
          <w:tcPr>
            <w:tcW w:w="3924" w:type="pct"/>
          </w:tcPr>
          <w:p w14:paraId="027BED5F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29 </w:t>
            </w: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76" w:type="pct"/>
          </w:tcPr>
          <w:p w14:paraId="674E1127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E01C7">
              <w:rPr>
                <w:rFonts w:hint="cs"/>
                <w:cs/>
              </w:rPr>
              <w:t>571</w:t>
            </w:r>
          </w:p>
        </w:tc>
      </w:tr>
      <w:tr w:rsidR="00F2106C" w:rsidRPr="002E01C7" w14:paraId="43B41FE7" w14:textId="77777777" w:rsidTr="002D3D2C">
        <w:trPr>
          <w:trHeight w:val="408"/>
        </w:trPr>
        <w:tc>
          <w:tcPr>
            <w:tcW w:w="3924" w:type="pct"/>
          </w:tcPr>
          <w:p w14:paraId="287A919B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0130AEF2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E01C7">
              <w:rPr>
                <w:rFonts w:hint="cs"/>
                <w:cs/>
              </w:rPr>
              <w:t>-</w:t>
            </w:r>
          </w:p>
        </w:tc>
      </w:tr>
      <w:tr w:rsidR="00F2106C" w:rsidRPr="002E01C7" w14:paraId="35A3A66B" w14:textId="77777777" w:rsidTr="002D3D2C">
        <w:trPr>
          <w:trHeight w:val="408"/>
        </w:trPr>
        <w:tc>
          <w:tcPr>
            <w:tcW w:w="3924" w:type="pct"/>
          </w:tcPr>
          <w:p w14:paraId="7038BE47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6" w:type="pct"/>
          </w:tcPr>
          <w:p w14:paraId="4BE89B89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571</w:t>
            </w:r>
          </w:p>
        </w:tc>
      </w:tr>
      <w:tr w:rsidR="00EE572E" w:rsidRPr="002E01C7" w14:paraId="599A147E" w14:textId="77777777" w:rsidTr="002D3D2C">
        <w:trPr>
          <w:trHeight w:val="408"/>
        </w:trPr>
        <w:tc>
          <w:tcPr>
            <w:tcW w:w="3924" w:type="pct"/>
          </w:tcPr>
          <w:p w14:paraId="59427103" w14:textId="5AD5122A" w:rsidR="00EE572E" w:rsidRPr="002E01C7" w:rsidRDefault="00EE572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</w:tcPr>
          <w:p w14:paraId="64F657FB" w14:textId="360D9C55" w:rsidR="00EE572E" w:rsidRPr="002E01C7" w:rsidRDefault="00F240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2E01C7">
              <w:t>87</w:t>
            </w:r>
          </w:p>
        </w:tc>
      </w:tr>
      <w:tr w:rsidR="00EE572E" w:rsidRPr="002E01C7" w14:paraId="22B9B312" w14:textId="77777777" w:rsidTr="002D3D2C">
        <w:trPr>
          <w:trHeight w:val="408"/>
        </w:trPr>
        <w:tc>
          <w:tcPr>
            <w:tcW w:w="3924" w:type="pct"/>
          </w:tcPr>
          <w:p w14:paraId="47A8665E" w14:textId="45A89B52" w:rsidR="00EE572E" w:rsidRPr="002E01C7" w:rsidRDefault="00EE572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226BF599" w14:textId="0A4E1CB9" w:rsidR="00EE572E" w:rsidRPr="002E01C7" w:rsidRDefault="003165E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2E01C7">
              <w:t>21</w:t>
            </w:r>
          </w:p>
        </w:tc>
      </w:tr>
      <w:tr w:rsidR="00EE572E" w:rsidRPr="002E01C7" w14:paraId="39D8F49C" w14:textId="77777777" w:rsidTr="002D3D2C">
        <w:trPr>
          <w:trHeight w:val="408"/>
        </w:trPr>
        <w:tc>
          <w:tcPr>
            <w:tcW w:w="3924" w:type="pct"/>
          </w:tcPr>
          <w:p w14:paraId="26F9294E" w14:textId="68443DD5" w:rsidR="00EE572E" w:rsidRPr="002E01C7" w:rsidRDefault="00EE572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3FB264FC" w14:textId="6A9195A4" w:rsidR="00EE572E" w:rsidRPr="002E01C7" w:rsidRDefault="00F240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2E01C7">
              <w:t>10</w:t>
            </w:r>
          </w:p>
        </w:tc>
      </w:tr>
      <w:tr w:rsidR="00EE572E" w:rsidRPr="002E01C7" w14:paraId="117DAC7A" w14:textId="77777777" w:rsidTr="002D3D2C">
        <w:trPr>
          <w:trHeight w:val="408"/>
        </w:trPr>
        <w:tc>
          <w:tcPr>
            <w:tcW w:w="3924" w:type="pct"/>
          </w:tcPr>
          <w:p w14:paraId="040C9C6A" w14:textId="0804CDCD" w:rsidR="00EE572E" w:rsidRPr="002E01C7" w:rsidRDefault="00EE572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6" w:type="pct"/>
          </w:tcPr>
          <w:p w14:paraId="72D932C5" w14:textId="36B4F0B7" w:rsidR="00EE572E" w:rsidRPr="002E01C7" w:rsidRDefault="00F2409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6</w:t>
            </w:r>
            <w:r w:rsidR="003165E7" w:rsidRPr="002E01C7">
              <w:rPr>
                <w:b/>
                <w:bCs/>
              </w:rPr>
              <w:t>8</w:t>
            </w:r>
            <w:r w:rsidRPr="002E01C7">
              <w:rPr>
                <w:b/>
                <w:bCs/>
              </w:rPr>
              <w:t>9</w:t>
            </w:r>
          </w:p>
        </w:tc>
      </w:tr>
    </w:tbl>
    <w:p w14:paraId="623433EE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7B9223B" w14:textId="0DEFB8C3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2E01C7">
        <w:t>3.</w:t>
      </w:r>
      <w:r w:rsidR="000C51A3" w:rsidRPr="002E01C7">
        <w:rPr>
          <w:rFonts w:hint="cs"/>
          <w:cs/>
        </w:rPr>
        <w:t>2</w:t>
      </w:r>
      <w:r w:rsidRPr="002E01C7">
        <w:t xml:space="preserve"> </w:t>
      </w:r>
      <w:r w:rsidRPr="002E01C7">
        <w:tab/>
      </w:r>
      <w:r w:rsidRPr="002E01C7">
        <w:tab/>
      </w:r>
      <w:r w:rsidRPr="002E01C7">
        <w:rPr>
          <w:rFonts w:hint="cs"/>
          <w:cs/>
        </w:rPr>
        <w:t>บริษัท เอเชียลิงค์ เทอมินัล จำกัด</w:t>
      </w:r>
    </w:p>
    <w:p w14:paraId="6462F312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B4D7A26" w14:textId="7959C38F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2E01C7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Pr="002E01C7">
        <w:rPr>
          <w:rFonts w:asciiTheme="majorBidi" w:hAnsiTheme="majorBidi" w:cstheme="majorBidi"/>
          <w:lang w:val="en-GB"/>
        </w:rPr>
        <w:t xml:space="preserve">30 </w:t>
      </w:r>
      <w:r w:rsidRPr="002E01C7">
        <w:rPr>
          <w:rFonts w:asciiTheme="majorBidi" w:hAnsiTheme="majorBidi" w:cstheme="majorBidi" w:hint="cs"/>
          <w:cs/>
          <w:lang w:val="en-GB"/>
        </w:rPr>
        <w:t>ธันวาคม</w:t>
      </w:r>
      <w:r w:rsidRPr="002E01C7">
        <w:rPr>
          <w:rFonts w:asciiTheme="majorBidi" w:hAnsiTheme="majorBidi" w:cstheme="majorBidi"/>
          <w:lang w:val="en-GB"/>
        </w:rPr>
        <w:t xml:space="preserve"> 2565 </w:t>
      </w:r>
      <w:r w:rsidRPr="002E01C7">
        <w:rPr>
          <w:rFonts w:asciiTheme="majorBidi" w:hAnsiTheme="majorBidi" w:cstheme="majorBidi" w:hint="cs"/>
          <w:cs/>
          <w:lang w:val="en-GB"/>
        </w:rPr>
        <w:t>บริษัท</w:t>
      </w:r>
      <w:r w:rsidR="00057629" w:rsidRPr="002E01C7">
        <w:rPr>
          <w:rFonts w:asciiTheme="majorBidi" w:hAnsiTheme="majorBidi" w:cstheme="majorBidi" w:hint="cs"/>
          <w:cs/>
          <w:lang w:val="en-GB"/>
        </w:rPr>
        <w:t>ย่อย</w:t>
      </w:r>
      <w:r w:rsidRPr="002E01C7">
        <w:rPr>
          <w:rFonts w:asciiTheme="majorBidi" w:hAnsiTheme="majorBidi" w:cstheme="majorBidi" w:hint="cs"/>
          <w:cs/>
          <w:lang w:val="en-GB"/>
        </w:rPr>
        <w:t>ได้ลงนามในสัญญาซื้อขายหุ้น เพื่อเข้าซื้อหุ้นทั้งหมดในบริษัท เอเชียลิงค์</w:t>
      </w:r>
      <w:r w:rsidRPr="002E01C7">
        <w:rPr>
          <w:rFonts w:hint="cs"/>
          <w:cs/>
        </w:rPr>
        <w:t xml:space="preserve"> </w:t>
      </w:r>
      <w:r w:rsidRPr="002E01C7">
        <w:rPr>
          <w:rFonts w:hint="cs"/>
          <w:spacing w:val="2"/>
          <w:cs/>
        </w:rPr>
        <w:t xml:space="preserve">เทอมินัล จำกัด </w:t>
      </w:r>
      <w:r w:rsidRPr="002E01C7">
        <w:rPr>
          <w:spacing w:val="2"/>
        </w:rPr>
        <w:t xml:space="preserve">(“ALT”) </w:t>
      </w:r>
      <w:r w:rsidRPr="002E01C7">
        <w:rPr>
          <w:rFonts w:hint="cs"/>
          <w:spacing w:val="2"/>
          <w:cs/>
        </w:rPr>
        <w:t>จากบริษัท แพนเอเชียสตอเรจแอนด์เทอร์มินัล จำกัด (</w:t>
      </w:r>
      <w:r w:rsidRPr="002E01C7">
        <w:rPr>
          <w:spacing w:val="2"/>
        </w:rPr>
        <w:t>“</w:t>
      </w:r>
      <w:r w:rsidRPr="002E01C7">
        <w:rPr>
          <w:rFonts w:hint="cs"/>
          <w:spacing w:val="2"/>
          <w:cs/>
        </w:rPr>
        <w:t>ผู้ขาย</w:t>
      </w:r>
      <w:r w:rsidRPr="002E01C7">
        <w:rPr>
          <w:spacing w:val="2"/>
        </w:rPr>
        <w:t>”</w:t>
      </w:r>
      <w:r w:rsidRPr="002E01C7">
        <w:rPr>
          <w:rFonts w:hint="cs"/>
          <w:spacing w:val="2"/>
          <w:cs/>
        </w:rPr>
        <w:t>)</w:t>
      </w:r>
      <w:r w:rsidRPr="002E01C7">
        <w:rPr>
          <w:spacing w:val="2"/>
        </w:rPr>
        <w:t xml:space="preserve"> </w:t>
      </w:r>
      <w:r w:rsidRPr="002E01C7">
        <w:rPr>
          <w:rFonts w:hint="cs"/>
          <w:spacing w:val="2"/>
          <w:cs/>
        </w:rPr>
        <w:t>ในวงเงินไม่เกิน</w:t>
      </w:r>
      <w:r w:rsidRPr="002E01C7">
        <w:rPr>
          <w:spacing w:val="2"/>
        </w:rPr>
        <w:t xml:space="preserve"> 9,000 </w:t>
      </w:r>
      <w:r w:rsidRPr="002E01C7">
        <w:rPr>
          <w:rFonts w:hint="cs"/>
          <w:spacing w:val="2"/>
          <w:cs/>
        </w:rPr>
        <w:t>ล้าน</w:t>
      </w:r>
      <w:r w:rsidRPr="002E01C7">
        <w:rPr>
          <w:rFonts w:hint="cs"/>
          <w:cs/>
        </w:rPr>
        <w:t xml:space="preserve">บาท </w:t>
      </w:r>
      <w:r w:rsidR="00057629" w:rsidRPr="002E01C7">
        <w:rPr>
          <w:cs/>
        </w:rPr>
        <w:t>โดยได้จัดตั้งบริษัท บีซีพีจี เอ็นเนอร์ยี โลจิสติกส์ จำกัด (“</w:t>
      </w:r>
      <w:r w:rsidR="00057629" w:rsidRPr="002E01C7">
        <w:t xml:space="preserve">BCPGEL”) </w:t>
      </w:r>
      <w:r w:rsidR="00057629" w:rsidRPr="002E01C7">
        <w:rPr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</w:t>
      </w:r>
      <w:r w:rsidR="002222F7" w:rsidRPr="002E01C7">
        <w:rPr>
          <w:rFonts w:hint="cs"/>
          <w:cs/>
        </w:rPr>
        <w:t>กลุ่ม</w:t>
      </w:r>
      <w:r w:rsidR="00057629" w:rsidRPr="002E01C7">
        <w:rPr>
          <w:cs/>
        </w:rPr>
        <w:t xml:space="preserve">บริษัทถือหุ้นร้อยละ </w:t>
      </w:r>
      <w:r w:rsidR="00057629" w:rsidRPr="002E01C7">
        <w:t>100</w:t>
      </w:r>
      <w:r w:rsidR="00057629" w:rsidRPr="002E01C7">
        <w:rPr>
          <w:cs/>
        </w:rPr>
        <w:t xml:space="preserve"> และมีทุนจดทะเบียนจำนวน</w:t>
      </w:r>
      <w:r w:rsidR="00057629" w:rsidRPr="002E01C7">
        <w:rPr>
          <w:rFonts w:hint="cs"/>
          <w:cs/>
        </w:rPr>
        <w:t xml:space="preserve"> </w:t>
      </w:r>
      <w:r w:rsidR="00057629" w:rsidRPr="002E01C7">
        <w:t>1</w:t>
      </w:r>
      <w:r w:rsidR="00057629" w:rsidRPr="002E01C7">
        <w:rPr>
          <w:cs/>
        </w:rPr>
        <w:t xml:space="preserve"> ล้านบาท ต่อมาเมื่อวันที่ </w:t>
      </w:r>
      <w:r w:rsidR="00057629" w:rsidRPr="002E01C7">
        <w:t>31</w:t>
      </w:r>
      <w:r w:rsidR="00057629" w:rsidRPr="002E01C7">
        <w:rPr>
          <w:cs/>
        </w:rPr>
        <w:t xml:space="preserve"> พฤษภาคม </w:t>
      </w:r>
      <w:r w:rsidR="00057629" w:rsidRPr="002E01C7">
        <w:t>2566</w:t>
      </w:r>
      <w:r w:rsidR="00057629" w:rsidRPr="002E01C7">
        <w:rPr>
          <w:cs/>
        </w:rPr>
        <w:t xml:space="preserve"> กลุ่มบริษัทและผู้ขายได้บรรลุเงื่อนไขตามสัญญาซื้อขายหุ้น และ </w:t>
      </w:r>
      <w:r w:rsidR="00057629" w:rsidRPr="002E01C7">
        <w:t xml:space="preserve">BCPGEL </w:t>
      </w:r>
      <w:r w:rsidR="00057629" w:rsidRPr="002E01C7">
        <w:rPr>
          <w:cs/>
        </w:rPr>
        <w:t>ได้รับโอนหุ้นทั้งหมดขอ</w:t>
      </w:r>
      <w:r w:rsidR="002222F7" w:rsidRPr="002E01C7">
        <w:rPr>
          <w:rFonts w:hint="cs"/>
          <w:cs/>
        </w:rPr>
        <w:t>ง</w:t>
      </w:r>
      <w:r w:rsidR="00057629" w:rsidRPr="002E01C7">
        <w:rPr>
          <w:cs/>
        </w:rPr>
        <w:t xml:space="preserve"> </w:t>
      </w:r>
      <w:r w:rsidR="00057629" w:rsidRPr="002E01C7">
        <w:t xml:space="preserve">ALT </w:t>
      </w:r>
      <w:r w:rsidR="00057629" w:rsidRPr="002E01C7">
        <w:rPr>
          <w:cs/>
        </w:rPr>
        <w:t>เรียบร้อยแล้ว</w:t>
      </w:r>
    </w:p>
    <w:p w14:paraId="2D89F0BD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1FE541E7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2E01C7">
        <w:rPr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</w:t>
      </w:r>
      <w:r w:rsidRPr="002E01C7">
        <w:t xml:space="preserve"> </w:t>
      </w:r>
      <w:r w:rsidRPr="002E01C7">
        <w:rPr>
          <w:cs/>
        </w:rPr>
        <w:t>ๆ ในอนาคต</w:t>
      </w:r>
    </w:p>
    <w:p w14:paraId="391DFA15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E0FD630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2E01C7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5098D21E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11C1AB35" w14:textId="77777777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2E01C7">
        <w:rPr>
          <w:cs/>
        </w:rPr>
        <w:t>ข้อมูลของสิ่งตอบแทนทั้งหมดที่โอนให้และมูลค่าที่รับรู้</w:t>
      </w:r>
      <w:r w:rsidRPr="002E01C7">
        <w:t xml:space="preserve"> </w:t>
      </w:r>
      <w:r w:rsidRPr="002E01C7">
        <w:rPr>
          <w:cs/>
        </w:rPr>
        <w:t>ณ</w:t>
      </w:r>
      <w:r w:rsidRPr="002E01C7">
        <w:t xml:space="preserve"> </w:t>
      </w:r>
      <w:r w:rsidRPr="002E01C7">
        <w:rPr>
          <w:cs/>
        </w:rPr>
        <w:t>วันที่ซื้อสำหรับสินทรัพย์ที่ได้มาและหนี้สินที่รับมา</w:t>
      </w:r>
      <w:r w:rsidRPr="002E01C7">
        <w:t xml:space="preserve"> </w:t>
      </w:r>
      <w:r w:rsidRPr="002E01C7">
        <w:br/>
      </w:r>
      <w:r w:rsidRPr="002E01C7">
        <w:rPr>
          <w:cs/>
        </w:rPr>
        <w:t>แต่ละประเภทที่สำคัญ มีดังนี้</w:t>
      </w:r>
    </w:p>
    <w:p w14:paraId="688F7834" w14:textId="77777777" w:rsidR="00F2106C" w:rsidRPr="002E01C7" w:rsidRDefault="00F2106C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2EE783AA" w14:textId="77777777" w:rsidR="00D46DE4" w:rsidRPr="002E01C7" w:rsidRDefault="00D46DE4" w:rsidP="00533528">
      <w:pPr>
        <w:pStyle w:val="BodyText2"/>
        <w:tabs>
          <w:tab w:val="decimal" w:pos="540"/>
          <w:tab w:val="left" w:pos="851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291C581" w14:textId="77777777" w:rsidR="00870B7D" w:rsidRPr="002E01C7" w:rsidRDefault="00870B7D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630346B1" w14:textId="77C02D2B" w:rsidR="00F2106C" w:rsidRPr="002E01C7" w:rsidRDefault="00F2106C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E01C7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สิ่งตอบแทนที่จะโอนให้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861"/>
      </w:tblGrid>
      <w:tr w:rsidR="00F2106C" w:rsidRPr="002E01C7" w14:paraId="55762E38" w14:textId="77777777" w:rsidTr="002D3D2C">
        <w:trPr>
          <w:trHeight w:val="408"/>
          <w:tblHeader/>
        </w:trPr>
        <w:tc>
          <w:tcPr>
            <w:tcW w:w="3983" w:type="pct"/>
          </w:tcPr>
          <w:p w14:paraId="0FBBF269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384F4E28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F2106C" w:rsidRPr="002E01C7" w14:paraId="7B6ABB0C" w14:textId="77777777" w:rsidTr="002D3D2C">
        <w:trPr>
          <w:trHeight w:val="408"/>
        </w:trPr>
        <w:tc>
          <w:tcPr>
            <w:tcW w:w="3983" w:type="pct"/>
          </w:tcPr>
          <w:p w14:paraId="31D80472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472F44AF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2E01C7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F2106C" w:rsidRPr="002E01C7" w14:paraId="5F3F1F15" w14:textId="77777777" w:rsidTr="002D3D2C">
        <w:trPr>
          <w:trHeight w:val="408"/>
        </w:trPr>
        <w:tc>
          <w:tcPr>
            <w:tcW w:w="3983" w:type="pct"/>
          </w:tcPr>
          <w:p w14:paraId="4896B485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17" w:type="pct"/>
          </w:tcPr>
          <w:p w14:paraId="58982137" w14:textId="016C2909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</w:pPr>
            <w:r w:rsidRPr="002E01C7">
              <w:rPr>
                <w:rFonts w:hint="cs"/>
                <w:cs/>
              </w:rPr>
              <w:t>8</w:t>
            </w:r>
            <w:r w:rsidRPr="002E01C7">
              <w:t>,8</w:t>
            </w:r>
            <w:r w:rsidR="00057629" w:rsidRPr="002E01C7">
              <w:t>74</w:t>
            </w:r>
          </w:p>
        </w:tc>
      </w:tr>
      <w:tr w:rsidR="00F2106C" w:rsidRPr="002E01C7" w14:paraId="3F999F7B" w14:textId="77777777" w:rsidTr="002D3D2C">
        <w:trPr>
          <w:trHeight w:val="408"/>
        </w:trPr>
        <w:tc>
          <w:tcPr>
            <w:tcW w:w="3983" w:type="pct"/>
          </w:tcPr>
          <w:p w14:paraId="13985C3F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17" w:type="pct"/>
          </w:tcPr>
          <w:p w14:paraId="57179AC7" w14:textId="19DA88DA" w:rsidR="00F2106C" w:rsidRPr="002E01C7" w:rsidRDefault="0005762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</w:pPr>
            <w:r w:rsidRPr="002E01C7">
              <w:t>124</w:t>
            </w:r>
          </w:p>
        </w:tc>
      </w:tr>
      <w:tr w:rsidR="00F2106C" w:rsidRPr="002E01C7" w14:paraId="411B85EA" w14:textId="77777777" w:rsidTr="002D3D2C">
        <w:trPr>
          <w:trHeight w:val="434"/>
        </w:trPr>
        <w:tc>
          <w:tcPr>
            <w:tcW w:w="3983" w:type="pct"/>
          </w:tcPr>
          <w:p w14:paraId="03880DB3" w14:textId="77777777" w:rsidR="00F2106C" w:rsidRPr="002E01C7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pct"/>
          </w:tcPr>
          <w:p w14:paraId="1582419B" w14:textId="77777777" w:rsidR="00F2106C" w:rsidRPr="002E01C7" w:rsidRDefault="00F2106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8,998</w:t>
            </w:r>
          </w:p>
        </w:tc>
      </w:tr>
    </w:tbl>
    <w:p w14:paraId="24B0C353" w14:textId="77777777" w:rsidR="00D46DE4" w:rsidRPr="002E01C7" w:rsidRDefault="00D46DE4" w:rsidP="00533528">
      <w:pPr>
        <w:spacing w:line="240" w:lineRule="auto"/>
        <w:ind w:left="567" w:right="-27"/>
        <w:jc w:val="thaiDistribute"/>
        <w:rPr>
          <w:rFonts w:asciiTheme="majorBidi" w:hAnsiTheme="majorBidi" w:cstheme="majorBidi"/>
        </w:rPr>
      </w:pPr>
    </w:p>
    <w:p w14:paraId="515BE89D" w14:textId="612010B9" w:rsidR="00057629" w:rsidRPr="002E01C7" w:rsidRDefault="00057629" w:rsidP="00533528">
      <w:pPr>
        <w:spacing w:line="240" w:lineRule="auto"/>
        <w:ind w:left="567" w:right="-27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 xml:space="preserve">ณ วันที่ </w:t>
      </w:r>
      <w:r w:rsidRPr="002E01C7">
        <w:rPr>
          <w:rFonts w:asciiTheme="majorBidi" w:hAnsiTheme="majorBidi" w:cstheme="majorBidi"/>
        </w:rPr>
        <w:t xml:space="preserve">31 </w:t>
      </w:r>
      <w:r w:rsidRPr="002E01C7">
        <w:rPr>
          <w:rFonts w:asciiTheme="majorBidi" w:hAnsiTheme="majorBidi" w:cstheme="majorBidi" w:hint="cs"/>
          <w:cs/>
        </w:rPr>
        <w:t>มีนาคม</w:t>
      </w:r>
      <w:r w:rsidRPr="002E01C7">
        <w:rPr>
          <w:rFonts w:asciiTheme="majorBidi" w:hAnsiTheme="majorBidi" w:cstheme="majorBidi"/>
          <w:cs/>
        </w:rPr>
        <w:t xml:space="preserve"> </w:t>
      </w:r>
      <w:r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  <w:cs/>
        </w:rPr>
        <w:t xml:space="preserve"> กลุ่มบริษัทได้ชำระเงินแล้วเป็นจำนวน </w:t>
      </w:r>
      <w:r w:rsidRPr="002E01C7">
        <w:rPr>
          <w:rFonts w:asciiTheme="majorBidi" w:hAnsiTheme="majorBidi" w:cstheme="majorBidi"/>
        </w:rPr>
        <w:t xml:space="preserve">8,874 </w:t>
      </w:r>
      <w:r w:rsidRPr="002E01C7">
        <w:rPr>
          <w:rFonts w:asciiTheme="majorBidi" w:hAnsiTheme="majorBidi" w:cstheme="majorBidi"/>
          <w:cs/>
        </w:rPr>
        <w:t>ล้านบาท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eastAsia="Calibri" w:hAnsiTheme="majorBidi" w:cstheme="majorBidi"/>
          <w:i/>
          <w:iCs/>
          <w:cs/>
        </w:rPr>
        <w:t>(</w:t>
      </w:r>
      <w:r w:rsidRPr="002E01C7">
        <w:rPr>
          <w:rFonts w:asciiTheme="majorBidi" w:eastAsia="Calibri" w:hAnsiTheme="majorBidi" w:cstheme="majorBidi"/>
          <w:i/>
          <w:iCs/>
        </w:rPr>
        <w:t xml:space="preserve">31 </w:t>
      </w:r>
      <w:r w:rsidRPr="002E01C7">
        <w:rPr>
          <w:rFonts w:asciiTheme="majorBidi" w:eastAsia="Calibri" w:hAnsiTheme="majorBidi" w:cstheme="majorBidi"/>
          <w:i/>
          <w:iCs/>
          <w:cs/>
        </w:rPr>
        <w:t xml:space="preserve">ธันวาคม </w:t>
      </w:r>
      <w:r w:rsidRPr="002E01C7">
        <w:rPr>
          <w:rFonts w:asciiTheme="majorBidi" w:eastAsia="Calibri" w:hAnsiTheme="majorBidi" w:cstheme="majorBidi"/>
          <w:i/>
          <w:iCs/>
        </w:rPr>
        <w:t>2566: 8,85</w:t>
      </w:r>
      <w:r w:rsidR="00B6395B" w:rsidRPr="002E01C7">
        <w:rPr>
          <w:rFonts w:asciiTheme="majorBidi" w:eastAsia="Calibri" w:hAnsiTheme="majorBidi" w:cstheme="majorBidi"/>
          <w:i/>
          <w:iCs/>
        </w:rPr>
        <w:t>8</w:t>
      </w:r>
      <w:r w:rsidRPr="002E01C7">
        <w:rPr>
          <w:rFonts w:asciiTheme="majorBidi" w:eastAsia="Calibri" w:hAnsiTheme="majorBidi" w:cstheme="majorBidi"/>
          <w:i/>
          <w:iCs/>
        </w:rPr>
        <w:t xml:space="preserve"> </w:t>
      </w:r>
      <w:r w:rsidRPr="002E01C7">
        <w:rPr>
          <w:rFonts w:asciiTheme="majorBidi" w:eastAsia="Calibri" w:hAnsiTheme="majorBidi" w:cstheme="majorBidi"/>
          <w:i/>
          <w:iCs/>
          <w:cs/>
        </w:rPr>
        <w:t>ล้านบาท)</w:t>
      </w:r>
      <w:r w:rsidRPr="002E01C7">
        <w:rPr>
          <w:rFonts w:asciiTheme="majorBidi" w:eastAsia="Calibri" w:hAnsiTheme="majorBidi" w:cstheme="majorBidi"/>
          <w:cs/>
        </w:rPr>
        <w:t xml:space="preserve"> </w:t>
      </w:r>
      <w:r w:rsidRPr="002E01C7">
        <w:rPr>
          <w:rFonts w:asciiTheme="majorBidi" w:hAnsiTheme="majorBidi" w:cstheme="majorBidi"/>
        </w:rPr>
        <w:t xml:space="preserve"> </w:t>
      </w:r>
    </w:p>
    <w:p w14:paraId="430106CC" w14:textId="4DF7AA13" w:rsidR="00F2106C" w:rsidRPr="002E01C7" w:rsidRDefault="00F2106C" w:rsidP="00533528">
      <w:pPr>
        <w:tabs>
          <w:tab w:val="left" w:pos="851"/>
        </w:tabs>
        <w:ind w:left="540"/>
        <w:jc w:val="thaiDistribute"/>
        <w:rPr>
          <w:cs/>
        </w:rPr>
      </w:pPr>
    </w:p>
    <w:p w14:paraId="4370CCD0" w14:textId="77777777" w:rsidR="00F2106C" w:rsidRPr="002E01C7" w:rsidRDefault="00F2106C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2E01C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สิ่งตอบแทนที่คาดว่าจะต้องจ่าย </w:t>
      </w:r>
    </w:p>
    <w:p w14:paraId="596E102B" w14:textId="77777777" w:rsidR="00F2106C" w:rsidRPr="002E01C7" w:rsidRDefault="00F2106C" w:rsidP="00533528">
      <w:pPr>
        <w:tabs>
          <w:tab w:val="clear" w:pos="454"/>
          <w:tab w:val="clear" w:pos="680"/>
          <w:tab w:val="left" w:pos="851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p w14:paraId="378BAEE5" w14:textId="302DF768" w:rsidR="000C51A3" w:rsidRPr="002E01C7" w:rsidRDefault="00DB6F84" w:rsidP="00533528">
      <w:pPr>
        <w:spacing w:line="240" w:lineRule="auto"/>
        <w:ind w:left="567" w:right="-27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 xml:space="preserve">ณ วันที่ </w:t>
      </w:r>
      <w:r w:rsidRPr="002E01C7">
        <w:rPr>
          <w:rFonts w:asciiTheme="majorBidi" w:hAnsiTheme="majorBidi" w:cstheme="majorBidi"/>
        </w:rPr>
        <w:t xml:space="preserve">31 </w:t>
      </w:r>
      <w:r w:rsidRPr="002E01C7">
        <w:rPr>
          <w:rFonts w:asciiTheme="majorBidi" w:hAnsiTheme="majorBidi" w:cstheme="majorBidi" w:hint="cs"/>
          <w:cs/>
        </w:rPr>
        <w:t>มีนาคม</w:t>
      </w:r>
      <w:r w:rsidRPr="002E01C7">
        <w:rPr>
          <w:rFonts w:asciiTheme="majorBidi" w:hAnsiTheme="majorBidi" w:cstheme="majorBidi"/>
          <w:cs/>
        </w:rPr>
        <w:t xml:space="preserve">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2E01C7">
        <w:rPr>
          <w:rFonts w:asciiTheme="majorBidi" w:hAnsiTheme="majorBidi" w:cstheme="majorBidi"/>
        </w:rPr>
        <w:t xml:space="preserve">124 </w:t>
      </w:r>
      <w:r w:rsidRPr="002E01C7">
        <w:rPr>
          <w:rFonts w:asciiTheme="majorBidi" w:hAnsiTheme="majorBidi" w:cstheme="majorBidi"/>
          <w:cs/>
        </w:rPr>
        <w:t xml:space="preserve">ล้านบาท 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2E01C7">
        <w:rPr>
          <w:rFonts w:asciiTheme="majorBidi" w:hAnsiTheme="majorBidi" w:cstheme="majorBidi"/>
        </w:rPr>
        <w:t xml:space="preserve">           1 </w:t>
      </w:r>
      <w:r w:rsidRPr="002E01C7">
        <w:rPr>
          <w:rFonts w:asciiTheme="majorBidi" w:hAnsiTheme="majorBidi" w:cstheme="majorBidi"/>
          <w:cs/>
        </w:rPr>
        <w:t xml:space="preserve">ปี นับจากวันซื้อธุรกิจ กลุ่มบริษัทได้รับรู้สิ่งตอบแทนที่คาดว่าจะต้องจ่ายดังกล่าวในงบฐานะการเงินรวม </w:t>
      </w:r>
    </w:p>
    <w:p w14:paraId="0C5FA2A1" w14:textId="77777777" w:rsidR="00EF53DB" w:rsidRPr="002E01C7" w:rsidRDefault="00EF53DB" w:rsidP="00533528">
      <w:pPr>
        <w:spacing w:line="240" w:lineRule="auto"/>
        <w:ind w:left="567" w:right="-27"/>
        <w:jc w:val="thaiDistribute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F2106C" w:rsidRPr="002E01C7" w14:paraId="75532EE8" w14:textId="77777777" w:rsidTr="002D3D2C">
        <w:trPr>
          <w:tblHeader/>
        </w:trPr>
        <w:tc>
          <w:tcPr>
            <w:tcW w:w="4410" w:type="dxa"/>
            <w:shd w:val="clear" w:color="auto" w:fill="auto"/>
            <w:hideMark/>
          </w:tcPr>
          <w:p w14:paraId="04C14C0E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2E01C7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068F65CB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2E01C7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4640D2C5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3FE2A7FB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F2106C" w:rsidRPr="002E01C7" w14:paraId="59B6309D" w14:textId="77777777" w:rsidTr="002D3D2C">
        <w:trPr>
          <w:tblHeader/>
        </w:trPr>
        <w:tc>
          <w:tcPr>
            <w:tcW w:w="4410" w:type="dxa"/>
            <w:shd w:val="clear" w:color="auto" w:fill="auto"/>
          </w:tcPr>
          <w:p w14:paraId="133B7B9C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C01D6ED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D9F3856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2E01C7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00410700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F2106C" w:rsidRPr="002E01C7" w14:paraId="59373130" w14:textId="77777777" w:rsidTr="002D3D2C">
        <w:tc>
          <w:tcPr>
            <w:tcW w:w="4410" w:type="dxa"/>
            <w:shd w:val="clear" w:color="auto" w:fill="auto"/>
            <w:hideMark/>
          </w:tcPr>
          <w:p w14:paraId="3D73D7EB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2E01C7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202F3547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60" w:lineRule="exact"/>
            </w:pPr>
            <w:r w:rsidRPr="002E01C7">
              <w:t>8,937</w:t>
            </w:r>
          </w:p>
        </w:tc>
        <w:tc>
          <w:tcPr>
            <w:tcW w:w="1530" w:type="dxa"/>
            <w:shd w:val="clear" w:color="auto" w:fill="auto"/>
          </w:tcPr>
          <w:p w14:paraId="4E1BB5A4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2E01C7">
              <w:t>(2,450)</w:t>
            </w:r>
          </w:p>
        </w:tc>
        <w:tc>
          <w:tcPr>
            <w:tcW w:w="1620" w:type="dxa"/>
            <w:shd w:val="clear" w:color="auto" w:fill="auto"/>
          </w:tcPr>
          <w:p w14:paraId="18142E0C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6,487</w:t>
            </w:r>
          </w:p>
        </w:tc>
      </w:tr>
      <w:tr w:rsidR="00F2106C" w:rsidRPr="002E01C7" w14:paraId="65B1BFEC" w14:textId="77777777" w:rsidTr="002D3D2C">
        <w:tc>
          <w:tcPr>
            <w:tcW w:w="4410" w:type="dxa"/>
            <w:shd w:val="clear" w:color="auto" w:fill="auto"/>
            <w:hideMark/>
          </w:tcPr>
          <w:p w14:paraId="3566EC6F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48892AAD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1530" w:type="dxa"/>
            <w:shd w:val="clear" w:color="auto" w:fill="auto"/>
          </w:tcPr>
          <w:p w14:paraId="51370C35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2E01C7">
              <w:t>651</w:t>
            </w:r>
          </w:p>
        </w:tc>
        <w:tc>
          <w:tcPr>
            <w:tcW w:w="1620" w:type="dxa"/>
            <w:shd w:val="clear" w:color="auto" w:fill="auto"/>
          </w:tcPr>
          <w:p w14:paraId="47DC3388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651</w:t>
            </w:r>
          </w:p>
        </w:tc>
      </w:tr>
      <w:tr w:rsidR="00F2106C" w:rsidRPr="002E01C7" w14:paraId="2B8FC703" w14:textId="77777777" w:rsidTr="002D3D2C">
        <w:tc>
          <w:tcPr>
            <w:tcW w:w="4410" w:type="dxa"/>
            <w:shd w:val="clear" w:color="auto" w:fill="auto"/>
            <w:hideMark/>
          </w:tcPr>
          <w:p w14:paraId="6F1CA091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848C0BB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E01C7">
              <w:t>65</w:t>
            </w:r>
          </w:p>
        </w:tc>
        <w:tc>
          <w:tcPr>
            <w:tcW w:w="1530" w:type="dxa"/>
            <w:shd w:val="clear" w:color="auto" w:fill="auto"/>
          </w:tcPr>
          <w:p w14:paraId="5A1688B2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1620" w:type="dxa"/>
            <w:shd w:val="clear" w:color="auto" w:fill="auto"/>
          </w:tcPr>
          <w:p w14:paraId="2D86E86F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65</w:t>
            </w:r>
          </w:p>
        </w:tc>
      </w:tr>
      <w:tr w:rsidR="00F2106C" w:rsidRPr="002E01C7" w14:paraId="033D5656" w14:textId="77777777" w:rsidTr="002D3D2C">
        <w:tc>
          <w:tcPr>
            <w:tcW w:w="4410" w:type="dxa"/>
            <w:shd w:val="clear" w:color="auto" w:fill="auto"/>
            <w:hideMark/>
          </w:tcPr>
          <w:p w14:paraId="45D28C04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</w:pPr>
            <w:r w:rsidRPr="002E01C7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9524BB2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1530" w:type="dxa"/>
            <w:shd w:val="clear" w:color="auto" w:fill="auto"/>
          </w:tcPr>
          <w:p w14:paraId="252EC821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2E01C7">
              <w:t>490</w:t>
            </w:r>
          </w:p>
        </w:tc>
        <w:tc>
          <w:tcPr>
            <w:tcW w:w="1620" w:type="dxa"/>
            <w:shd w:val="clear" w:color="auto" w:fill="auto"/>
          </w:tcPr>
          <w:p w14:paraId="0EC05303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2E01C7">
              <w:t>490</w:t>
            </w:r>
          </w:p>
        </w:tc>
      </w:tr>
      <w:tr w:rsidR="00F2106C" w:rsidRPr="002E01C7" w14:paraId="40CED0BB" w14:textId="77777777" w:rsidTr="002D3D2C">
        <w:tc>
          <w:tcPr>
            <w:tcW w:w="4410" w:type="dxa"/>
            <w:shd w:val="clear" w:color="auto" w:fill="auto"/>
          </w:tcPr>
          <w:p w14:paraId="6325D637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D97E5EF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(4)</w:t>
            </w:r>
          </w:p>
        </w:tc>
        <w:tc>
          <w:tcPr>
            <w:tcW w:w="1530" w:type="dxa"/>
            <w:shd w:val="clear" w:color="auto" w:fill="auto"/>
          </w:tcPr>
          <w:p w14:paraId="075CC62A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1620" w:type="dxa"/>
            <w:shd w:val="clear" w:color="auto" w:fill="auto"/>
          </w:tcPr>
          <w:p w14:paraId="0D2ADF8D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(4)</w:t>
            </w:r>
          </w:p>
        </w:tc>
      </w:tr>
      <w:tr w:rsidR="00F2106C" w:rsidRPr="002E01C7" w14:paraId="04C4CB6D" w14:textId="77777777" w:rsidTr="002D3D2C">
        <w:tc>
          <w:tcPr>
            <w:tcW w:w="4410" w:type="dxa"/>
            <w:shd w:val="clear" w:color="auto" w:fill="auto"/>
          </w:tcPr>
          <w:p w14:paraId="592A6BBA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4B739796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(4,940)</w:t>
            </w:r>
          </w:p>
        </w:tc>
        <w:tc>
          <w:tcPr>
            <w:tcW w:w="1530" w:type="dxa"/>
            <w:shd w:val="clear" w:color="auto" w:fill="auto"/>
          </w:tcPr>
          <w:p w14:paraId="2C8B273E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1620" w:type="dxa"/>
            <w:shd w:val="clear" w:color="auto" w:fill="auto"/>
          </w:tcPr>
          <w:p w14:paraId="716D2F84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(4,940)</w:t>
            </w:r>
          </w:p>
        </w:tc>
      </w:tr>
      <w:tr w:rsidR="00F2106C" w:rsidRPr="002E01C7" w14:paraId="187A2E34" w14:textId="77777777" w:rsidTr="002D3D2C">
        <w:tc>
          <w:tcPr>
            <w:tcW w:w="4410" w:type="dxa"/>
            <w:shd w:val="clear" w:color="auto" w:fill="auto"/>
          </w:tcPr>
          <w:p w14:paraId="0CBCBA71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F492A1D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1530" w:type="dxa"/>
            <w:shd w:val="clear" w:color="auto" w:fill="auto"/>
          </w:tcPr>
          <w:p w14:paraId="74E162B0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2E01C7">
              <w:t>(131)</w:t>
            </w:r>
          </w:p>
        </w:tc>
        <w:tc>
          <w:tcPr>
            <w:tcW w:w="1620" w:type="dxa"/>
            <w:shd w:val="clear" w:color="auto" w:fill="auto"/>
          </w:tcPr>
          <w:p w14:paraId="0593F712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(131)</w:t>
            </w:r>
          </w:p>
        </w:tc>
      </w:tr>
      <w:tr w:rsidR="00F2106C" w:rsidRPr="002E01C7" w14:paraId="71B1753D" w14:textId="77777777" w:rsidTr="002D3D2C">
        <w:tc>
          <w:tcPr>
            <w:tcW w:w="4410" w:type="dxa"/>
            <w:shd w:val="clear" w:color="auto" w:fill="auto"/>
            <w:hideMark/>
          </w:tcPr>
          <w:p w14:paraId="224B515E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E7D39C6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651E245D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5065EFE8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2,618</w:t>
            </w:r>
          </w:p>
        </w:tc>
      </w:tr>
      <w:tr w:rsidR="00F2106C" w:rsidRPr="002E01C7" w14:paraId="71E62FF4" w14:textId="77777777" w:rsidTr="002D3D2C">
        <w:tc>
          <w:tcPr>
            <w:tcW w:w="4410" w:type="dxa"/>
            <w:shd w:val="clear" w:color="auto" w:fill="auto"/>
          </w:tcPr>
          <w:p w14:paraId="3FEB9CD2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ind w:left="154" w:hanging="154"/>
              <w:rPr>
                <w:cs/>
              </w:rPr>
            </w:pPr>
            <w:r w:rsidRPr="002E01C7">
              <w:rPr>
                <w:cs/>
              </w:rPr>
              <w:t>ชำระคืนเงินกู้ยืมที่มีกับ</w:t>
            </w:r>
            <w:r w:rsidRPr="002E01C7">
              <w:rPr>
                <w:rStyle w:val="ui-provider"/>
                <w:rFonts w:eastAsiaTheme="majorEastAsia"/>
                <w:cs/>
              </w:rPr>
              <w:t>ผู้ขา</w:t>
            </w:r>
            <w:r w:rsidRPr="002E01C7">
              <w:rPr>
                <w:rStyle w:val="ui-provider"/>
                <w:rFonts w:eastAsiaTheme="majorEastAsia" w:hint="cs"/>
                <w:cs/>
              </w:rPr>
              <w:t>ย</w:t>
            </w:r>
            <w:r w:rsidRPr="002E01C7">
              <w:rPr>
                <w:cs/>
              </w:rPr>
              <w:t>ภายใต</w:t>
            </w:r>
            <w:r w:rsidRPr="002E01C7">
              <w:rPr>
                <w:rFonts w:hint="cs"/>
                <w:cs/>
              </w:rPr>
              <w:t>้</w:t>
            </w:r>
            <w:r w:rsidRPr="002E01C7">
              <w:rPr>
                <w:cs/>
              </w:rPr>
              <w:t>เงื่อนไข</w:t>
            </w:r>
            <w:r w:rsidRPr="002E01C7">
              <w:rPr>
                <w:cs/>
              </w:rPr>
              <w:br/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4CEC0146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14F9C43B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E01C7">
              <w:t>4,940</w:t>
            </w:r>
          </w:p>
        </w:tc>
        <w:tc>
          <w:tcPr>
            <w:tcW w:w="1530" w:type="dxa"/>
            <w:shd w:val="clear" w:color="auto" w:fill="auto"/>
          </w:tcPr>
          <w:p w14:paraId="4CE9D131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  <w:p w14:paraId="410B22C3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63416423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</w:p>
          <w:p w14:paraId="5EAB6FA0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4,940</w:t>
            </w:r>
          </w:p>
        </w:tc>
      </w:tr>
      <w:tr w:rsidR="00F2106C" w:rsidRPr="002E01C7" w14:paraId="7D7568D9" w14:textId="77777777" w:rsidTr="002D3D2C">
        <w:tc>
          <w:tcPr>
            <w:tcW w:w="4410" w:type="dxa"/>
            <w:shd w:val="clear" w:color="auto" w:fill="auto"/>
          </w:tcPr>
          <w:p w14:paraId="26CA93E3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2E01C7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449822D6" w14:textId="77777777" w:rsidR="00F2106C" w:rsidRPr="002E01C7" w:rsidRDefault="00F2106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1B7D4E80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3139476A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7,558</w:t>
            </w:r>
          </w:p>
        </w:tc>
      </w:tr>
      <w:tr w:rsidR="00F2106C" w:rsidRPr="002E01C7" w14:paraId="52C5A6AF" w14:textId="77777777" w:rsidTr="002D3D2C">
        <w:tc>
          <w:tcPr>
            <w:tcW w:w="4410" w:type="dxa"/>
            <w:shd w:val="clear" w:color="auto" w:fill="auto"/>
            <w:hideMark/>
          </w:tcPr>
          <w:p w14:paraId="1C4447A4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</w:pPr>
            <w:r w:rsidRPr="002E01C7">
              <w:rPr>
                <w:rFonts w:hint="cs"/>
                <w:cs/>
              </w:rPr>
              <w:t>ค่าความนิยมที่อยู่ระหว่างการประเมิน</w:t>
            </w:r>
          </w:p>
        </w:tc>
        <w:tc>
          <w:tcPr>
            <w:tcW w:w="1620" w:type="dxa"/>
            <w:shd w:val="clear" w:color="auto" w:fill="auto"/>
          </w:tcPr>
          <w:p w14:paraId="027D2D55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530" w:type="dxa"/>
            <w:shd w:val="clear" w:color="auto" w:fill="auto"/>
          </w:tcPr>
          <w:p w14:paraId="1740C5B0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2AECA012" w14:textId="77777777" w:rsidR="00F2106C" w:rsidRPr="002E01C7" w:rsidRDefault="00F2106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2E01C7">
              <w:t>1,440</w:t>
            </w:r>
          </w:p>
        </w:tc>
      </w:tr>
      <w:tr w:rsidR="00F2106C" w:rsidRPr="002E01C7" w14:paraId="7585E9EA" w14:textId="77777777" w:rsidTr="002D3D2C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039860BE" w14:textId="77777777" w:rsidR="00F2106C" w:rsidRPr="002E01C7" w:rsidRDefault="00F2106C" w:rsidP="00533528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07C41259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009217" w14:textId="77777777" w:rsidR="00F2106C" w:rsidRPr="002E01C7" w:rsidRDefault="00F210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8F120D9" w14:textId="77777777" w:rsidR="00F2106C" w:rsidRPr="002E01C7" w:rsidRDefault="00F2106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8,998</w:t>
            </w:r>
          </w:p>
        </w:tc>
      </w:tr>
    </w:tbl>
    <w:p w14:paraId="1531EA49" w14:textId="0B4C22EF" w:rsidR="00F2106C" w:rsidRPr="002E01C7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3" w:name="_Hlk141705550"/>
    </w:p>
    <w:p w14:paraId="36F5ACAA" w14:textId="77777777" w:rsidR="00F2106C" w:rsidRPr="002E01C7" w:rsidRDefault="00F2106C" w:rsidP="00533528">
      <w:pPr>
        <w:tabs>
          <w:tab w:val="left" w:pos="851"/>
        </w:tabs>
        <w:ind w:left="540"/>
        <w:jc w:val="thaiDistribute"/>
      </w:pPr>
      <w:r w:rsidRPr="002E01C7">
        <w:rPr>
          <w:cs/>
        </w:rPr>
        <w:lastRenderedPageBreak/>
        <w:t>การประเมินมูลค่ายุติธรรมของสัญญา</w:t>
      </w:r>
      <w:r w:rsidRPr="002E01C7">
        <w:rPr>
          <w:rFonts w:hint="cs"/>
          <w:cs/>
        </w:rPr>
        <w:t>การใช้บริการคลังน้ำมัน</w:t>
      </w:r>
      <w:r w:rsidRPr="002E01C7">
        <w:rPr>
          <w:cs/>
        </w:rPr>
        <w:t xml:space="preserve">ซึ่งจัดประเภทเป็นสินทรัพย์ไม่มีตัวตนใช้วิธีรายได้ </w:t>
      </w:r>
      <w:r w:rsidRPr="002E01C7">
        <w:t xml:space="preserve">(Income approach) </w:t>
      </w:r>
      <w:r w:rsidRPr="002E01C7">
        <w:rPr>
          <w:rFonts w:hint="cs"/>
          <w:cs/>
        </w:rPr>
        <w:t xml:space="preserve">ภายใต้วิธี </w:t>
      </w:r>
      <w:r w:rsidRPr="002E01C7">
        <w:t>Multi-period Excess Earning Method (MEEM</w:t>
      </w:r>
      <w:r w:rsidRPr="002E01C7">
        <w:rPr>
          <w:cs/>
        </w:rPr>
        <w:t>)</w:t>
      </w:r>
      <w:r w:rsidRPr="002E01C7">
        <w:t xml:space="preserve"> </w:t>
      </w:r>
      <w:r w:rsidRPr="002E01C7">
        <w:rPr>
          <w:cs/>
        </w:rPr>
        <w:t>สำหรับสัญญา</w:t>
      </w:r>
      <w:r w:rsidRPr="002E01C7">
        <w:rPr>
          <w:rFonts w:hint="cs"/>
          <w:cs/>
        </w:rPr>
        <w:t>การใช้บริการคลังน้ำมัน</w:t>
      </w:r>
      <w:r w:rsidRPr="002E01C7">
        <w:rPr>
          <w:cs/>
        </w:rPr>
        <w:t>ซึ่งมีอายุสัญญาที่แน่นอน</w:t>
      </w:r>
      <w:r w:rsidRPr="002E01C7">
        <w:rPr>
          <w:rFonts w:hint="cs"/>
          <w:cs/>
        </w:rPr>
        <w:t>และที่คาดว่าจะต่ออายุได้ โดยอายุสัญญา</w:t>
      </w:r>
      <w:r w:rsidRPr="002E01C7">
        <w:rPr>
          <w:cs/>
        </w:rPr>
        <w:t xml:space="preserve">คงเหลือประมาณ </w:t>
      </w:r>
      <w:r w:rsidRPr="002E01C7">
        <w:t xml:space="preserve">1.3 </w:t>
      </w:r>
      <w:r w:rsidRPr="002E01C7">
        <w:rPr>
          <w:cs/>
        </w:rPr>
        <w:t>ปี</w:t>
      </w:r>
      <w:r w:rsidRPr="002E01C7">
        <w:rPr>
          <w:rFonts w:hint="cs"/>
          <w:cs/>
        </w:rPr>
        <w:t xml:space="preserve"> ถึง</w:t>
      </w:r>
      <w:r w:rsidRPr="002E01C7">
        <w:t xml:space="preserve"> 18.8 </w:t>
      </w:r>
      <w:r w:rsidRPr="002E01C7">
        <w:rPr>
          <w:cs/>
        </w:rPr>
        <w:t xml:space="preserve">ปี ทั้งนี้ </w:t>
      </w:r>
      <w:r w:rsidRPr="002E01C7">
        <w:rPr>
          <w:cs/>
        </w:rPr>
        <w:br/>
        <w:t>ข้อสมมติที่สำคัญอื่น</w:t>
      </w:r>
      <w:r w:rsidRPr="002E01C7">
        <w:rPr>
          <w:rFonts w:hint="cs"/>
          <w:cs/>
        </w:rPr>
        <w:t xml:space="preserve"> </w:t>
      </w:r>
      <w:r w:rsidRPr="002E01C7">
        <w:rPr>
          <w:cs/>
        </w:rPr>
        <w:t>ๆ ที่ใช้ในการคำนวณ ได้แก่</w:t>
      </w:r>
      <w:r w:rsidRPr="002E01C7">
        <w:t xml:space="preserve"> </w:t>
      </w:r>
      <w:r w:rsidRPr="002E01C7">
        <w:rPr>
          <w:cs/>
        </w:rPr>
        <w:t>ประมาณการรายได้ในอนาคตและอัตราคิดลด</w:t>
      </w:r>
    </w:p>
    <w:p w14:paraId="7E496C58" w14:textId="77777777" w:rsidR="00D46DE4" w:rsidRPr="002E01C7" w:rsidRDefault="00D46DE4" w:rsidP="00533528">
      <w:pPr>
        <w:tabs>
          <w:tab w:val="left" w:pos="851"/>
        </w:tabs>
        <w:ind w:left="540"/>
        <w:jc w:val="thaiDistribute"/>
      </w:pPr>
    </w:p>
    <w:bookmarkEnd w:id="3"/>
    <w:p w14:paraId="540D457D" w14:textId="6C0953B4" w:rsidR="00255060" w:rsidRPr="002E01C7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2E01C7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5E461241" w14:textId="40A37B5E" w:rsidR="006D63C1" w:rsidRPr="002E01C7" w:rsidRDefault="006D63C1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01C7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2E01C7">
        <w:rPr>
          <w:rFonts w:asciiTheme="majorBidi" w:hAnsiTheme="majorBidi" w:cstheme="majorBidi"/>
          <w:sz w:val="30"/>
          <w:szCs w:val="30"/>
        </w:rPr>
        <w:t>7</w:t>
      </w:r>
      <w:r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Pr="002E01C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2E01C7">
        <w:rPr>
          <w:rFonts w:asciiTheme="majorBidi" w:hAnsiTheme="majorBidi" w:cstheme="majorBidi"/>
          <w:sz w:val="30"/>
          <w:szCs w:val="30"/>
        </w:rPr>
        <w:t>8</w:t>
      </w:r>
      <w:r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A65AE1" w:rsidRPr="002E01C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E01C7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177B73" w:rsidRPr="002E01C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A2563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2D151D" w:rsidRPr="002E01C7">
        <w:rPr>
          <w:rFonts w:asciiTheme="majorBidi" w:hAnsiTheme="majorBidi" w:cstheme="majorBidi"/>
          <w:sz w:val="30"/>
          <w:szCs w:val="30"/>
        </w:rPr>
        <w:t xml:space="preserve">31 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2567</w:t>
      </w:r>
      <w:r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FF3F03" w:rsidRPr="002E01C7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65AE1" w:rsidRPr="002E01C7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616F55" w:rsidRPr="002E01C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C15818" w:rsidRPr="002E01C7">
        <w:rPr>
          <w:rFonts w:asciiTheme="majorBidi" w:hAnsiTheme="majorBidi" w:cstheme="majorBidi" w:hint="cs"/>
          <w:sz w:val="30"/>
          <w:szCs w:val="30"/>
          <w:cs/>
        </w:rPr>
        <w:t xml:space="preserve">เพิ่ม </w:t>
      </w:r>
      <w:r w:rsidR="00A65AE1" w:rsidRPr="002E01C7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D03085" w:rsidRPr="002E0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742" w:rsidRPr="002E01C7">
        <w:rPr>
          <w:rFonts w:asciiTheme="majorBidi" w:hAnsiTheme="majorBidi" w:cstheme="majorBidi"/>
          <w:sz w:val="30"/>
          <w:szCs w:val="30"/>
          <w:cs/>
        </w:rPr>
        <w:tab/>
      </w:r>
      <w:r w:rsidR="007A6742" w:rsidRPr="002E01C7">
        <w:rPr>
          <w:rFonts w:asciiTheme="majorBidi" w:hAnsiTheme="majorBidi" w:cstheme="majorBidi"/>
          <w:sz w:val="30"/>
          <w:szCs w:val="30"/>
          <w:cs/>
        </w:rPr>
        <w:tab/>
      </w:r>
      <w:r w:rsidR="00117E09" w:rsidRPr="002E01C7">
        <w:rPr>
          <w:rFonts w:asciiTheme="majorBidi" w:hAnsiTheme="majorBidi" w:cstheme="majorBidi"/>
          <w:sz w:val="30"/>
          <w:szCs w:val="30"/>
          <w:cs/>
        </w:rPr>
        <w:t xml:space="preserve">บริษัท ธนโชคน้ำมันพืช </w:t>
      </w:r>
      <w:r w:rsidR="00E9596D" w:rsidRPr="002E01C7">
        <w:rPr>
          <w:rFonts w:asciiTheme="majorBidi" w:hAnsiTheme="majorBidi" w:cstheme="majorBidi"/>
          <w:sz w:val="30"/>
          <w:szCs w:val="30"/>
        </w:rPr>
        <w:t>(2012)</w:t>
      </w:r>
      <w:r w:rsidR="00117E09" w:rsidRPr="002E01C7">
        <w:rPr>
          <w:rFonts w:asciiTheme="majorBidi" w:hAnsiTheme="majorBidi" w:cstheme="majorBidi"/>
          <w:sz w:val="30"/>
          <w:szCs w:val="30"/>
          <w:cs/>
        </w:rPr>
        <w:t xml:space="preserve"> จํากัด</w:t>
      </w:r>
      <w:r w:rsidR="000F7B4E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9A0D5F" w:rsidRPr="002E01C7">
        <w:rPr>
          <w:rFonts w:asciiTheme="majorBidi" w:hAnsiTheme="majorBidi" w:cstheme="majorBidi"/>
          <w:sz w:val="30"/>
          <w:szCs w:val="30"/>
        </w:rPr>
        <w:t>(</w:t>
      </w:r>
      <w:r w:rsidR="009A0D5F" w:rsidRPr="002E01C7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BE0EAD" w:rsidRPr="002E01C7">
        <w:rPr>
          <w:rFonts w:asciiTheme="majorBidi" w:hAnsiTheme="majorBidi" w:cstheme="majorBidi"/>
          <w:sz w:val="30"/>
          <w:szCs w:val="30"/>
        </w:rPr>
        <w:t>8</w:t>
      </w:r>
      <w:r w:rsidR="009A0D5F" w:rsidRPr="002E01C7">
        <w:rPr>
          <w:rFonts w:asciiTheme="majorBidi" w:hAnsiTheme="majorBidi" w:cstheme="majorBidi"/>
          <w:sz w:val="30"/>
          <w:szCs w:val="30"/>
        </w:rPr>
        <w:t>)</w:t>
      </w:r>
    </w:p>
    <w:p w14:paraId="4CCD807E" w14:textId="77777777" w:rsidR="00E41E5D" w:rsidRPr="002E01C7" w:rsidRDefault="00E41E5D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311F614D" w14:textId="1E2D799F" w:rsidR="00A931A7" w:rsidRPr="002E01C7" w:rsidRDefault="00A931A7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177B73" w:rsidRPr="002E01C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151D" w:rsidRPr="002E01C7">
        <w:rPr>
          <w:rFonts w:asciiTheme="majorBidi" w:hAnsiTheme="majorBidi" w:cstheme="majorBidi"/>
          <w:sz w:val="30"/>
          <w:szCs w:val="30"/>
        </w:rPr>
        <w:t xml:space="preserve">31 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2567</w:t>
      </w:r>
    </w:p>
    <w:p w14:paraId="1F79C37E" w14:textId="77777777" w:rsidR="009D3B51" w:rsidRPr="002E01C7" w:rsidRDefault="009D3B51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2E01C7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2E01C7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E01C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E01C7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2E01C7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72981D45" w:rsidR="00475764" w:rsidRPr="002E01C7" w:rsidRDefault="00B65D4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2E01C7">
              <w:rPr>
                <w:b/>
                <w:bCs/>
                <w:i/>
                <w:iCs/>
                <w:cs/>
              </w:rPr>
              <w:t>สำหรับ</w:t>
            </w:r>
            <w:r w:rsidR="002D151D" w:rsidRPr="002E01C7">
              <w:rPr>
                <w:b/>
                <w:bCs/>
                <w:i/>
                <w:iCs/>
                <w:cs/>
              </w:rPr>
              <w:t>งวดสามเดือน</w:t>
            </w:r>
            <w:r w:rsidRPr="002E01C7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="003B4021" w:rsidRPr="002E01C7">
              <w:rPr>
                <w:b/>
                <w:bCs/>
                <w:i/>
                <w:iCs/>
              </w:rPr>
              <w:t>31</w:t>
            </w:r>
            <w:r w:rsidR="002D151D" w:rsidRPr="002E01C7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4C642EC5" w14:textId="23C7DFF6" w:rsidR="00475764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E01C7">
              <w:t>2567</w:t>
            </w:r>
          </w:p>
        </w:tc>
        <w:tc>
          <w:tcPr>
            <w:tcW w:w="680" w:type="pct"/>
          </w:tcPr>
          <w:p w14:paraId="3A630A9E" w14:textId="50756DD5" w:rsidR="00475764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E01C7">
              <w:t>2566</w:t>
            </w:r>
          </w:p>
        </w:tc>
        <w:tc>
          <w:tcPr>
            <w:tcW w:w="680" w:type="pct"/>
          </w:tcPr>
          <w:p w14:paraId="049B1B14" w14:textId="6313AC21" w:rsidR="00475764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E01C7">
              <w:t>2567</w:t>
            </w:r>
          </w:p>
        </w:tc>
        <w:tc>
          <w:tcPr>
            <w:tcW w:w="680" w:type="pct"/>
            <w:shd w:val="clear" w:color="auto" w:fill="auto"/>
          </w:tcPr>
          <w:p w14:paraId="4D6A9346" w14:textId="5410D02C" w:rsidR="00475764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E01C7">
              <w:t>2566</w:t>
            </w:r>
          </w:p>
        </w:tc>
      </w:tr>
      <w:tr w:rsidR="00475764" w:rsidRPr="002E01C7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E01C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2E01C7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E01C7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204C64" w:rsidRPr="002E01C7" w14:paraId="2543F027" w14:textId="77777777" w:rsidTr="004E3076">
        <w:tc>
          <w:tcPr>
            <w:tcW w:w="2280" w:type="pct"/>
            <w:shd w:val="clear" w:color="auto" w:fill="auto"/>
          </w:tcPr>
          <w:p w14:paraId="2A4E0BF2" w14:textId="77777777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0F2D06CD" w14:textId="423AA65A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D6AAFAD" w14:textId="0D81FB70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0E26B73" w14:textId="417DCBB2" w:rsidR="00204C64" w:rsidRPr="002E01C7" w:rsidRDefault="00E60B0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12,151</w:t>
            </w:r>
          </w:p>
        </w:tc>
        <w:tc>
          <w:tcPr>
            <w:tcW w:w="680" w:type="pct"/>
            <w:shd w:val="clear" w:color="auto" w:fill="auto"/>
          </w:tcPr>
          <w:p w14:paraId="5940C7F5" w14:textId="2BE6335D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11,802</w:t>
            </w:r>
          </w:p>
        </w:tc>
      </w:tr>
      <w:tr w:rsidR="00204C64" w:rsidRPr="002E01C7" w14:paraId="14426A33" w14:textId="77777777" w:rsidTr="004E3076">
        <w:tc>
          <w:tcPr>
            <w:tcW w:w="2280" w:type="pct"/>
            <w:shd w:val="clear" w:color="auto" w:fill="auto"/>
          </w:tcPr>
          <w:p w14:paraId="3A60BC18" w14:textId="77777777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ซื้อสินค้า</w:t>
            </w:r>
            <w:r w:rsidRPr="002E01C7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C1CB9D7" w14:textId="5F0CB145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5122DC4" w14:textId="2C6E71D8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72AF0B" w14:textId="0F31E4E7" w:rsidR="00204C64" w:rsidRPr="002E01C7" w:rsidRDefault="00E60B0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39,68</w:t>
            </w:r>
            <w:r w:rsidR="004E5D70" w:rsidRPr="002E01C7">
              <w:t>7</w:t>
            </w:r>
          </w:p>
        </w:tc>
        <w:tc>
          <w:tcPr>
            <w:tcW w:w="680" w:type="pct"/>
            <w:shd w:val="clear" w:color="auto" w:fill="auto"/>
          </w:tcPr>
          <w:p w14:paraId="1BB1EF9F" w14:textId="64DEAA05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20,665</w:t>
            </w:r>
          </w:p>
        </w:tc>
      </w:tr>
      <w:tr w:rsidR="00204C64" w:rsidRPr="002E01C7" w14:paraId="6515BFDB" w14:textId="77777777" w:rsidTr="004E3076">
        <w:tc>
          <w:tcPr>
            <w:tcW w:w="2280" w:type="pct"/>
            <w:shd w:val="clear" w:color="auto" w:fill="auto"/>
          </w:tcPr>
          <w:p w14:paraId="5811983B" w14:textId="77777777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60A0718" w14:textId="763432DA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9BF00A1" w14:textId="112CA598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880351" w14:textId="2FAA1C67" w:rsidR="00204C64" w:rsidRPr="002E01C7" w:rsidRDefault="00E60B0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635</w:t>
            </w:r>
          </w:p>
        </w:tc>
        <w:tc>
          <w:tcPr>
            <w:tcW w:w="680" w:type="pct"/>
            <w:shd w:val="clear" w:color="auto" w:fill="auto"/>
          </w:tcPr>
          <w:p w14:paraId="4FF42AAB" w14:textId="2C334F37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33</w:t>
            </w:r>
          </w:p>
        </w:tc>
      </w:tr>
      <w:tr w:rsidR="00204C64" w:rsidRPr="002E01C7" w14:paraId="62AF4B4D" w14:textId="77777777" w:rsidTr="004E3076">
        <w:tc>
          <w:tcPr>
            <w:tcW w:w="2280" w:type="pct"/>
            <w:shd w:val="clear" w:color="auto" w:fill="auto"/>
          </w:tcPr>
          <w:p w14:paraId="0E6E1751" w14:textId="77777777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0814157" w14:textId="4B8FBCBF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9B461F2" w14:textId="47F9DDDA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1E7BB9" w14:textId="154B3FD1" w:rsidR="00204C64" w:rsidRPr="002E01C7" w:rsidRDefault="00E60B0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35</w:t>
            </w:r>
          </w:p>
        </w:tc>
        <w:tc>
          <w:tcPr>
            <w:tcW w:w="680" w:type="pct"/>
            <w:shd w:val="clear" w:color="auto" w:fill="auto"/>
          </w:tcPr>
          <w:p w14:paraId="547D36E1" w14:textId="17D37A60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8</w:t>
            </w:r>
          </w:p>
        </w:tc>
      </w:tr>
      <w:tr w:rsidR="00204C64" w:rsidRPr="002E01C7" w14:paraId="230B60F1" w14:textId="77777777" w:rsidTr="004E3076">
        <w:tc>
          <w:tcPr>
            <w:tcW w:w="2280" w:type="pct"/>
            <w:shd w:val="clear" w:color="auto" w:fill="auto"/>
          </w:tcPr>
          <w:p w14:paraId="79E8A295" w14:textId="77777777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E01C7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CB2379F" w14:textId="6448C66C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C0CB498" w14:textId="1D19E502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78D900" w14:textId="604B4B71" w:rsidR="00204C64" w:rsidRPr="002E01C7" w:rsidRDefault="00752BB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2</w:t>
            </w:r>
            <w:r w:rsidR="004E5D70" w:rsidRPr="002E01C7">
              <w:t>3</w:t>
            </w:r>
          </w:p>
        </w:tc>
        <w:tc>
          <w:tcPr>
            <w:tcW w:w="680" w:type="pct"/>
            <w:shd w:val="clear" w:color="auto" w:fill="auto"/>
          </w:tcPr>
          <w:p w14:paraId="5D29AE2A" w14:textId="5671896F" w:rsidR="00204C64" w:rsidRPr="002E01C7" w:rsidRDefault="00204C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10</w:t>
            </w:r>
          </w:p>
        </w:tc>
      </w:tr>
      <w:tr w:rsidR="00475764" w:rsidRPr="002E01C7" w14:paraId="1242C9BD" w14:textId="77777777" w:rsidTr="004E3076">
        <w:tc>
          <w:tcPr>
            <w:tcW w:w="2280" w:type="pct"/>
            <w:shd w:val="clear" w:color="auto" w:fill="auto"/>
          </w:tcPr>
          <w:p w14:paraId="0692D5AC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1BCBF9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6CFAE8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AE25BE4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EC09D9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2E01C7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b/>
                <w:bCs/>
                <w:cs/>
              </w:rPr>
              <w:t>บริษัทร่วม</w:t>
            </w:r>
            <w:r w:rsidRPr="002E01C7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E5D70" w:rsidRPr="002E01C7" w14:paraId="6B4CA5D2" w14:textId="77777777" w:rsidTr="004E3076">
        <w:tc>
          <w:tcPr>
            <w:tcW w:w="2280" w:type="pct"/>
            <w:shd w:val="clear" w:color="auto" w:fill="auto"/>
          </w:tcPr>
          <w:p w14:paraId="3022C897" w14:textId="7DC2E4A4" w:rsidR="004E5D70" w:rsidRPr="002E01C7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E01C7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41761E33" w14:textId="46268856" w:rsidR="004E5D70" w:rsidRPr="002E01C7" w:rsidRDefault="008D2F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54</w:t>
            </w:r>
          </w:p>
        </w:tc>
        <w:tc>
          <w:tcPr>
            <w:tcW w:w="680" w:type="pct"/>
            <w:shd w:val="clear" w:color="auto" w:fill="auto"/>
          </w:tcPr>
          <w:p w14:paraId="6B716018" w14:textId="4A241C92" w:rsidR="004E5D70" w:rsidRPr="002E01C7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77806330" w14:textId="6308408F" w:rsidR="004E5D70" w:rsidRPr="002E01C7" w:rsidRDefault="00C257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53</w:t>
            </w:r>
          </w:p>
        </w:tc>
        <w:tc>
          <w:tcPr>
            <w:tcW w:w="680" w:type="pct"/>
            <w:shd w:val="clear" w:color="auto" w:fill="auto"/>
          </w:tcPr>
          <w:p w14:paraId="136A2CFD" w14:textId="64901354" w:rsidR="004E5D70" w:rsidRPr="002E01C7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</w:tr>
      <w:tr w:rsidR="00605059" w:rsidRPr="002E01C7" w14:paraId="21571948" w14:textId="77777777" w:rsidTr="004E3076">
        <w:tc>
          <w:tcPr>
            <w:tcW w:w="2280" w:type="pct"/>
            <w:shd w:val="clear" w:color="auto" w:fill="auto"/>
          </w:tcPr>
          <w:p w14:paraId="21614714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ซื้อสินค้า</w:t>
            </w:r>
            <w:r w:rsidRPr="002E01C7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BF09EF0" w14:textId="4F6F89D3" w:rsidR="00605059" w:rsidRPr="002E01C7" w:rsidRDefault="0010130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171</w:t>
            </w:r>
          </w:p>
        </w:tc>
        <w:tc>
          <w:tcPr>
            <w:tcW w:w="680" w:type="pct"/>
            <w:shd w:val="clear" w:color="auto" w:fill="auto"/>
          </w:tcPr>
          <w:p w14:paraId="490E1A67" w14:textId="76CA3AB4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3D17CA9E" w14:textId="506D2E32" w:rsidR="00605059" w:rsidRPr="002E01C7" w:rsidRDefault="0010130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154</w:t>
            </w:r>
          </w:p>
        </w:tc>
        <w:tc>
          <w:tcPr>
            <w:tcW w:w="680" w:type="pct"/>
            <w:shd w:val="clear" w:color="auto" w:fill="auto"/>
          </w:tcPr>
          <w:p w14:paraId="54C4EA23" w14:textId="026399CC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</w:tr>
      <w:tr w:rsidR="00605059" w:rsidRPr="002E01C7" w14:paraId="578D4498" w14:textId="77777777" w:rsidTr="004E3076">
        <w:tc>
          <w:tcPr>
            <w:tcW w:w="2280" w:type="pct"/>
            <w:shd w:val="clear" w:color="auto" w:fill="auto"/>
          </w:tcPr>
          <w:p w14:paraId="003CB15E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36D053E" w14:textId="3F1E00A1" w:rsidR="00605059" w:rsidRPr="002E01C7" w:rsidRDefault="006A7A9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786EE7CC" w14:textId="2D23CED8" w:rsidR="00605059" w:rsidRPr="002E01C7" w:rsidRDefault="002950C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</w:t>
            </w:r>
          </w:p>
        </w:tc>
        <w:tc>
          <w:tcPr>
            <w:tcW w:w="680" w:type="pct"/>
            <w:shd w:val="clear" w:color="auto" w:fill="auto"/>
          </w:tcPr>
          <w:p w14:paraId="51BF8840" w14:textId="17691DC9" w:rsidR="00605059" w:rsidRPr="002E01C7" w:rsidRDefault="0099173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3BDAE4EE" w14:textId="68B9A4CA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</w:tr>
      <w:tr w:rsidR="00605059" w:rsidRPr="002E01C7" w14:paraId="5A0ECF24" w14:textId="77777777" w:rsidTr="004E3076">
        <w:tc>
          <w:tcPr>
            <w:tcW w:w="2280" w:type="pct"/>
            <w:shd w:val="clear" w:color="auto" w:fill="auto"/>
          </w:tcPr>
          <w:p w14:paraId="618D55A8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61BF117" w14:textId="2559AC5D" w:rsidR="00605059" w:rsidRPr="002E01C7" w:rsidRDefault="006A7A9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16</w:t>
            </w:r>
          </w:p>
        </w:tc>
        <w:tc>
          <w:tcPr>
            <w:tcW w:w="680" w:type="pct"/>
            <w:shd w:val="clear" w:color="auto" w:fill="auto"/>
          </w:tcPr>
          <w:p w14:paraId="78FCB7C6" w14:textId="51C2ECBD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1</w:t>
            </w:r>
            <w:r w:rsidR="002950CE" w:rsidRPr="002E01C7">
              <w:t>3</w:t>
            </w:r>
          </w:p>
        </w:tc>
        <w:tc>
          <w:tcPr>
            <w:tcW w:w="680" w:type="pct"/>
            <w:shd w:val="clear" w:color="auto" w:fill="auto"/>
          </w:tcPr>
          <w:p w14:paraId="12231E85" w14:textId="36A85AE6" w:rsidR="00605059" w:rsidRPr="002E01C7" w:rsidRDefault="0099173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685683E5" w14:textId="06A4E70F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</w:tr>
      <w:tr w:rsidR="00605059" w:rsidRPr="002E01C7" w14:paraId="2B62DEDB" w14:textId="77777777" w:rsidTr="004E3076">
        <w:tc>
          <w:tcPr>
            <w:tcW w:w="2280" w:type="pct"/>
            <w:shd w:val="clear" w:color="auto" w:fill="auto"/>
          </w:tcPr>
          <w:p w14:paraId="0245324E" w14:textId="37C005E0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33A796BB" w14:textId="7C3641E0" w:rsidR="00605059" w:rsidRPr="002E01C7" w:rsidRDefault="006A7A9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3F4E46D9" w14:textId="4642CCE2" w:rsidR="00605059" w:rsidRPr="002E01C7" w:rsidRDefault="002950C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3900C52E" w14:textId="73B3E9D7" w:rsidR="00605059" w:rsidRPr="002E01C7" w:rsidRDefault="0099173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</w:tcPr>
          <w:p w14:paraId="6D994116" w14:textId="7937E01E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t>-</w:t>
            </w:r>
          </w:p>
        </w:tc>
      </w:tr>
      <w:tr w:rsidR="00647360" w:rsidRPr="002E01C7" w14:paraId="5C852218" w14:textId="77777777" w:rsidTr="004E3076">
        <w:tc>
          <w:tcPr>
            <w:tcW w:w="2280" w:type="pct"/>
            <w:shd w:val="clear" w:color="auto" w:fill="auto"/>
          </w:tcPr>
          <w:p w14:paraId="001EE692" w14:textId="77777777" w:rsidR="00647360" w:rsidRPr="002E01C7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4E525FF6" w14:textId="77777777" w:rsidR="00D46DE4" w:rsidRPr="002E01C7" w:rsidRDefault="00D46DE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3F1D49A7" w14:textId="77777777" w:rsidR="00D46DE4" w:rsidRPr="002E01C7" w:rsidRDefault="00D46DE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19F5F10" w14:textId="77777777" w:rsidR="00647360" w:rsidRPr="002E01C7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3A0EC905" w14:textId="77777777" w:rsidR="00647360" w:rsidRPr="002E01C7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6442A758" w14:textId="77777777" w:rsidR="00647360" w:rsidRPr="002E01C7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C1AD5B3" w14:textId="77777777" w:rsidR="00647360" w:rsidRPr="002E01C7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475764" w:rsidRPr="002E01C7" w14:paraId="453CEE98" w14:textId="77777777" w:rsidTr="004E3076">
        <w:tc>
          <w:tcPr>
            <w:tcW w:w="2280" w:type="pct"/>
            <w:shd w:val="clear" w:color="auto" w:fill="auto"/>
          </w:tcPr>
          <w:p w14:paraId="66BDC59A" w14:textId="6A1CB8F2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E01C7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2E01C7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737C6D" w:rsidRPr="002E01C7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737C6D" w:rsidRPr="002E01C7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4C2C985E" w:rsidR="00737C6D" w:rsidRPr="002E01C7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737C6D" w:rsidRPr="002E01C7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4BD52D03" w:rsidR="00737C6D" w:rsidRPr="002E01C7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05059" w:rsidRPr="002E01C7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2E01C7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0B894DB6" w:rsidR="00605059" w:rsidRPr="002E01C7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2E01C7">
              <w:rPr>
                <w:color w:val="000000" w:themeColor="text1"/>
              </w:rPr>
              <w:t>1</w:t>
            </w:r>
            <w:r w:rsidR="00A6542A" w:rsidRPr="002E01C7">
              <w:rPr>
                <w:rFonts w:hint="cs"/>
                <w:color w:val="000000" w:themeColor="text1"/>
                <w:cs/>
              </w:rPr>
              <w:t>37</w:t>
            </w:r>
          </w:p>
        </w:tc>
        <w:tc>
          <w:tcPr>
            <w:tcW w:w="680" w:type="pct"/>
            <w:shd w:val="clear" w:color="auto" w:fill="auto"/>
          </w:tcPr>
          <w:p w14:paraId="057ABC0A" w14:textId="1D713AC6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color w:val="000000" w:themeColor="text1"/>
              </w:rPr>
              <w:t>279</w:t>
            </w:r>
          </w:p>
        </w:tc>
        <w:tc>
          <w:tcPr>
            <w:tcW w:w="680" w:type="pct"/>
            <w:shd w:val="clear" w:color="auto" w:fill="auto"/>
          </w:tcPr>
          <w:p w14:paraId="508C8447" w14:textId="5AAC874E" w:rsidR="00605059" w:rsidRPr="002E01C7" w:rsidRDefault="00AD07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43</w:t>
            </w:r>
          </w:p>
        </w:tc>
        <w:tc>
          <w:tcPr>
            <w:tcW w:w="680" w:type="pct"/>
            <w:shd w:val="clear" w:color="auto" w:fill="auto"/>
          </w:tcPr>
          <w:p w14:paraId="39BB7DEC" w14:textId="3F44208B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rPr>
                <w:rFonts w:hint="cs"/>
                <w:cs/>
              </w:rPr>
              <w:t>33</w:t>
            </w:r>
          </w:p>
        </w:tc>
      </w:tr>
      <w:tr w:rsidR="00605059" w:rsidRPr="002E01C7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36AD71CF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106C63CC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23269412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605059" w:rsidRPr="002E01C7" w14:paraId="4F400205" w14:textId="77777777" w:rsidTr="00266257">
        <w:tc>
          <w:tcPr>
            <w:tcW w:w="2280" w:type="pct"/>
            <w:shd w:val="clear" w:color="auto" w:fill="auto"/>
          </w:tcPr>
          <w:p w14:paraId="1FA32227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61FEBE" w14:textId="49D4E567" w:rsidR="00605059" w:rsidRPr="002E01C7" w:rsidRDefault="00A654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2E01C7">
              <w:rPr>
                <w:rFonts w:hint="cs"/>
                <w:color w:val="000000" w:themeColor="text1"/>
                <w:cs/>
              </w:rPr>
              <w:t>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76B14A" w14:textId="4222141F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rPr>
                <w:color w:val="000000" w:themeColor="text1"/>
              </w:rPr>
              <w:t>13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7C3DCD" w14:textId="27CFA42A" w:rsidR="00605059" w:rsidRPr="002E01C7" w:rsidRDefault="00AD07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5B93C0" w14:textId="4E0D8D80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rPr>
                <w:rFonts w:hint="cs"/>
                <w:cs/>
              </w:rPr>
              <w:t>1</w:t>
            </w:r>
          </w:p>
        </w:tc>
      </w:tr>
      <w:tr w:rsidR="00605059" w:rsidRPr="002E01C7" w14:paraId="4935FD76" w14:textId="77777777" w:rsidTr="00266257">
        <w:tc>
          <w:tcPr>
            <w:tcW w:w="2280" w:type="pct"/>
            <w:shd w:val="clear" w:color="auto" w:fill="auto"/>
          </w:tcPr>
          <w:p w14:paraId="659A486A" w14:textId="6F74AD01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rFonts w:hint="cs"/>
                <w:cs/>
              </w:rPr>
              <w:t xml:space="preserve">     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59D97810" w:rsidR="00605059" w:rsidRPr="002E01C7" w:rsidRDefault="00AD07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2E01C7">
              <w:rPr>
                <w:color w:val="000000" w:themeColor="text1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D9382F" w14:textId="0B8F0554" w:rsidR="00605059" w:rsidRPr="002E01C7" w:rsidRDefault="0060505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rPr>
                <w:color w:val="000000" w:themeColor="text1"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6D7BF608" w:rsidR="00605059" w:rsidRPr="002E01C7" w:rsidRDefault="00AD07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E160" w14:textId="3472AF3A" w:rsidR="00605059" w:rsidRPr="002E01C7" w:rsidRDefault="0060505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</w:tr>
      <w:tr w:rsidR="00605059" w:rsidRPr="002E01C7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605059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E01C7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698917A8" w:rsidR="00605059" w:rsidRPr="002E01C7" w:rsidRDefault="00AD074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2E01C7">
              <w:rPr>
                <w:b/>
                <w:bCs/>
                <w:color w:val="000000" w:themeColor="text1"/>
              </w:rPr>
              <w:t>1</w:t>
            </w:r>
            <w:r w:rsidR="00FF4784" w:rsidRPr="002E01C7">
              <w:rPr>
                <w:rFonts w:hint="cs"/>
                <w:b/>
                <w:bCs/>
                <w:color w:val="000000" w:themeColor="text1"/>
                <w:cs/>
              </w:rPr>
              <w:t>44</w:t>
            </w:r>
          </w:p>
        </w:tc>
        <w:tc>
          <w:tcPr>
            <w:tcW w:w="680" w:type="pct"/>
            <w:shd w:val="clear" w:color="auto" w:fill="auto"/>
          </w:tcPr>
          <w:p w14:paraId="7A0EBE4F" w14:textId="1762A8E6" w:rsidR="00605059" w:rsidRPr="002E01C7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E01C7">
              <w:rPr>
                <w:b/>
                <w:bCs/>
                <w:color w:val="000000" w:themeColor="text1"/>
              </w:rPr>
              <w:t>293</w:t>
            </w:r>
          </w:p>
        </w:tc>
        <w:tc>
          <w:tcPr>
            <w:tcW w:w="680" w:type="pct"/>
            <w:shd w:val="clear" w:color="auto" w:fill="auto"/>
          </w:tcPr>
          <w:p w14:paraId="22A7DE8D" w14:textId="2D88A057" w:rsidR="00605059" w:rsidRPr="002E01C7" w:rsidRDefault="00AD074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45</w:t>
            </w:r>
          </w:p>
        </w:tc>
        <w:tc>
          <w:tcPr>
            <w:tcW w:w="680" w:type="pct"/>
            <w:shd w:val="clear" w:color="auto" w:fill="auto"/>
          </w:tcPr>
          <w:p w14:paraId="1D1198D2" w14:textId="0BAF687F" w:rsidR="00605059" w:rsidRPr="002E01C7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E01C7">
              <w:rPr>
                <w:rFonts w:hint="cs"/>
                <w:b/>
                <w:bCs/>
                <w:cs/>
              </w:rPr>
              <w:t>3</w:t>
            </w:r>
            <w:r w:rsidRPr="002E01C7">
              <w:rPr>
                <w:b/>
                <w:bCs/>
              </w:rPr>
              <w:t>4</w:t>
            </w:r>
          </w:p>
        </w:tc>
      </w:tr>
    </w:tbl>
    <w:p w14:paraId="0B7D07AE" w14:textId="77777777" w:rsidR="00D46DE4" w:rsidRPr="002E01C7" w:rsidRDefault="00D46DE4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169F9C21" w14:textId="49382F57" w:rsidR="007964F3" w:rsidRPr="002E01C7" w:rsidRDefault="00F901EF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</w:rPr>
        <w:tab/>
      </w:r>
      <w:r w:rsidR="007964F3" w:rsidRPr="002E01C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2D151D" w:rsidRPr="002E01C7">
        <w:rPr>
          <w:rFonts w:asciiTheme="majorBidi" w:hAnsiTheme="majorBidi" w:cstheme="majorBidi"/>
          <w:sz w:val="30"/>
          <w:szCs w:val="30"/>
        </w:rPr>
        <w:t xml:space="preserve">31 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2567</w:t>
      </w:r>
      <w:r w:rsidR="007964F3" w:rsidRPr="002E01C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2E01C7">
        <w:rPr>
          <w:rFonts w:asciiTheme="majorBidi" w:hAnsiTheme="majorBidi" w:cstheme="majorBidi"/>
          <w:sz w:val="30"/>
          <w:szCs w:val="30"/>
        </w:rPr>
        <w:t>31</w:t>
      </w:r>
      <w:r w:rsidR="007964F3" w:rsidRPr="002E01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2566</w:t>
      </w:r>
      <w:r w:rsidR="007964F3" w:rsidRPr="002E01C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2E01C7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2E01C7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2E01C7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2E01C7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2E01C7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4" w:rsidRPr="002E01C7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3EA7F3FA" w:rsidR="00475764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7363AB1D" w:rsidR="00475764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5764" w:rsidRPr="002E01C7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3C134095" w:rsidR="00475764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6F25E847" w:rsidR="00475764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6" w:type="pct"/>
            <w:shd w:val="clear" w:color="auto" w:fill="auto"/>
          </w:tcPr>
          <w:p w14:paraId="6E78AE2A" w14:textId="4E1376A6" w:rsidR="00475764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4E9BE0A8" w:rsidR="00475764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75764" w:rsidRPr="002E01C7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2E01C7" w14:paraId="2177DEB7" w14:textId="77777777" w:rsidTr="00BA558D">
        <w:tc>
          <w:tcPr>
            <w:tcW w:w="2295" w:type="pct"/>
            <w:shd w:val="clear" w:color="auto" w:fill="auto"/>
          </w:tcPr>
          <w:p w14:paraId="34D202EF" w14:textId="77777777" w:rsidR="00475764" w:rsidRPr="002E01C7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4267C185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7C6D" w:rsidRPr="002E01C7" w14:paraId="6F885BDE" w14:textId="77777777" w:rsidTr="00BA558D">
        <w:tc>
          <w:tcPr>
            <w:tcW w:w="2295" w:type="pct"/>
            <w:shd w:val="clear" w:color="auto" w:fill="auto"/>
          </w:tcPr>
          <w:p w14:paraId="0EA7CC54" w14:textId="77777777" w:rsidR="00737C6D" w:rsidRPr="002E01C7" w:rsidRDefault="00737C6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2F3CF681" w:rsidR="00737C6D" w:rsidRPr="002E01C7" w:rsidRDefault="004E5D7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2587857E" w:rsidR="00737C6D" w:rsidRPr="002E01C7" w:rsidRDefault="00737C6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08555D7E" w:rsidR="00737C6D" w:rsidRPr="002E01C7" w:rsidRDefault="00DF0402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4E5D70" w:rsidRPr="002E01C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676" w:type="pct"/>
            <w:shd w:val="clear" w:color="auto" w:fill="auto"/>
          </w:tcPr>
          <w:p w14:paraId="7C7A0114" w14:textId="46319D73" w:rsidR="00737C6D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2,456</w:t>
            </w:r>
          </w:p>
        </w:tc>
      </w:tr>
      <w:tr w:rsidR="004E5D70" w:rsidRPr="002E01C7" w14:paraId="1EF2F5B1" w14:textId="77777777" w:rsidTr="00BA558D">
        <w:tc>
          <w:tcPr>
            <w:tcW w:w="2295" w:type="pct"/>
            <w:shd w:val="clear" w:color="auto" w:fill="auto"/>
          </w:tcPr>
          <w:p w14:paraId="6D31980A" w14:textId="4EF9CAF0" w:rsidR="004E5D70" w:rsidRPr="002E01C7" w:rsidRDefault="004E5D70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  <w:shd w:val="clear" w:color="auto" w:fill="auto"/>
          </w:tcPr>
          <w:p w14:paraId="22A2AE79" w14:textId="4FD21C56" w:rsidR="004E5D70" w:rsidRPr="002E01C7" w:rsidRDefault="004E5D70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77" w:type="pct"/>
            <w:shd w:val="clear" w:color="auto" w:fill="auto"/>
          </w:tcPr>
          <w:p w14:paraId="560C0EBB" w14:textId="5D0F861D" w:rsidR="004E5D70" w:rsidRPr="002E01C7" w:rsidRDefault="004E5D70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279DED4F" w14:textId="7258CDA8" w:rsidR="004E5D70" w:rsidRPr="002E01C7" w:rsidRDefault="00266DA6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76" w:type="pct"/>
            <w:shd w:val="clear" w:color="auto" w:fill="auto"/>
          </w:tcPr>
          <w:p w14:paraId="70A5AD36" w14:textId="03AFFD54" w:rsidR="004E5D70" w:rsidRPr="002E01C7" w:rsidRDefault="004E5D7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37C6D" w:rsidRPr="002E01C7" w14:paraId="534DB488" w14:textId="77777777" w:rsidTr="00BA558D">
        <w:tc>
          <w:tcPr>
            <w:tcW w:w="2295" w:type="pct"/>
            <w:shd w:val="clear" w:color="auto" w:fill="auto"/>
          </w:tcPr>
          <w:p w14:paraId="7A3F0754" w14:textId="574054B8" w:rsidR="00737C6D" w:rsidRPr="002E01C7" w:rsidRDefault="00737C6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369DC15B" w:rsidR="00737C6D" w:rsidRPr="002E01C7" w:rsidRDefault="004E5D70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677" w:type="pct"/>
            <w:shd w:val="clear" w:color="auto" w:fill="auto"/>
          </w:tcPr>
          <w:p w14:paraId="7B1D7012" w14:textId="1DFDD05F" w:rsidR="00737C6D" w:rsidRPr="002E01C7" w:rsidRDefault="00737C6D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3616A76" w14:textId="36F2519A" w:rsidR="00737C6D" w:rsidRPr="002E01C7" w:rsidRDefault="00DF0402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="00266DA6"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676" w:type="pct"/>
            <w:shd w:val="clear" w:color="auto" w:fill="auto"/>
          </w:tcPr>
          <w:p w14:paraId="3B3DF786" w14:textId="43E7A6CE" w:rsidR="00737C6D" w:rsidRPr="002E01C7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2E01C7">
              <w:rPr>
                <w:b/>
                <w:bCs/>
              </w:rPr>
              <w:t>2,456</w:t>
            </w:r>
          </w:p>
        </w:tc>
      </w:tr>
      <w:tr w:rsidR="00475764" w:rsidRPr="002E01C7" w14:paraId="496309C7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1873B4C9" w14:textId="7D692EA1" w:rsidR="00BA558D" w:rsidRPr="002E01C7" w:rsidRDefault="00BA558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9B6AF5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75764" w:rsidRPr="002E01C7" w14:paraId="300E6DE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475764" w:rsidRPr="002E01C7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475764" w:rsidRPr="002E01C7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3E1091" w14:textId="77777777" w:rsidR="00475764" w:rsidRPr="002E01C7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235D3" w:rsidRPr="002E01C7" w14:paraId="109BEC7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4235D3" w:rsidRPr="002E01C7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74CC5296" w:rsidR="004235D3" w:rsidRPr="002E01C7" w:rsidRDefault="00DF0402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4EA3FAED" w:rsidR="004235D3" w:rsidRPr="002E01C7" w:rsidRDefault="00780BA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02F7E7D7" w:rsidR="004235D3" w:rsidRPr="002E01C7" w:rsidRDefault="007B2D8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676" w:type="pct"/>
            <w:shd w:val="clear" w:color="auto" w:fill="auto"/>
          </w:tcPr>
          <w:p w14:paraId="1C269E84" w14:textId="5E7F8D83" w:rsidR="004235D3" w:rsidRPr="002E01C7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2E01C7">
              <w:t>421</w:t>
            </w:r>
          </w:p>
        </w:tc>
      </w:tr>
      <w:tr w:rsidR="004235D3" w:rsidRPr="002E01C7" w14:paraId="53369D9F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04AE920" w14:textId="764C18BF" w:rsidR="004235D3" w:rsidRPr="002E01C7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5D89443E" w:rsidR="004235D3" w:rsidRPr="002E01C7" w:rsidRDefault="00DF0402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14:paraId="2F852146" w14:textId="1CCB6134" w:rsidR="004235D3" w:rsidRPr="002E01C7" w:rsidRDefault="004235D3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215A46DC" w14:textId="760BF32F" w:rsidR="004235D3" w:rsidRPr="002E01C7" w:rsidRDefault="00DF040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5D23E4" w14:textId="3B6380EA" w:rsidR="004235D3" w:rsidRPr="002E01C7" w:rsidRDefault="004235D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2E01C7">
              <w:rPr>
                <w:rFonts w:hint="cs"/>
              </w:rPr>
              <w:t>-</w:t>
            </w:r>
          </w:p>
        </w:tc>
      </w:tr>
      <w:tr w:rsidR="004235D3" w:rsidRPr="002E01C7" w14:paraId="414346F1" w14:textId="77777777" w:rsidTr="007D3404">
        <w:trPr>
          <w:trHeight w:val="509"/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4235D3" w:rsidRPr="002E01C7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7B1A8BB9" w:rsidR="004235D3" w:rsidRPr="002E01C7" w:rsidRDefault="00DF0402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14:paraId="7FC4C5A1" w14:textId="20475765" w:rsidR="004235D3" w:rsidRPr="002E01C7" w:rsidRDefault="004235D3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3ADEA46E" w14:textId="6C943994" w:rsidR="004235D3" w:rsidRPr="002E01C7" w:rsidRDefault="007B2D8B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676" w:type="pct"/>
            <w:shd w:val="clear" w:color="auto" w:fill="auto"/>
          </w:tcPr>
          <w:p w14:paraId="0A56DC04" w14:textId="6B081358" w:rsidR="004235D3" w:rsidRPr="002E01C7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421</w:t>
            </w:r>
          </w:p>
        </w:tc>
      </w:tr>
    </w:tbl>
    <w:p w14:paraId="2B86DA5B" w14:textId="77777777" w:rsidR="00C554BB" w:rsidRPr="002E01C7" w:rsidRDefault="00C554BB" w:rsidP="0053352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060"/>
        <w:gridCol w:w="1061"/>
        <w:gridCol w:w="1098"/>
        <w:gridCol w:w="1098"/>
        <w:gridCol w:w="1098"/>
        <w:gridCol w:w="1098"/>
      </w:tblGrid>
      <w:tr w:rsidR="009038AE" w:rsidRPr="002E01C7" w14:paraId="27607EF4" w14:textId="77777777" w:rsidTr="000F26FB">
        <w:trPr>
          <w:trHeight w:val="60"/>
          <w:tblHeader/>
        </w:trPr>
        <w:tc>
          <w:tcPr>
            <w:tcW w:w="1465" w:type="pct"/>
            <w:tcBorders>
              <w:bottom w:val="nil"/>
            </w:tcBorders>
            <w:vAlign w:val="bottom"/>
          </w:tcPr>
          <w:p w14:paraId="3C2C10AD" w14:textId="77777777" w:rsidR="00B8509E" w:rsidRPr="002E01C7" w:rsidRDefault="00B8509E" w:rsidP="0053352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pct"/>
            <w:gridSpan w:val="2"/>
            <w:tcBorders>
              <w:bottom w:val="nil"/>
            </w:tcBorders>
          </w:tcPr>
          <w:p w14:paraId="70A7C87E" w14:textId="2D025636" w:rsidR="00B8509E" w:rsidRPr="002E01C7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84" w:type="pct"/>
            <w:gridSpan w:val="4"/>
            <w:tcBorders>
              <w:bottom w:val="single" w:sz="4" w:space="0" w:color="auto"/>
            </w:tcBorders>
          </w:tcPr>
          <w:p w14:paraId="4910DFA4" w14:textId="42DBE667" w:rsidR="00B8509E" w:rsidRPr="002E01C7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0F26FB" w:rsidRPr="002E01C7" w14:paraId="3FF00814" w14:textId="77777777" w:rsidTr="000F26FB">
        <w:trPr>
          <w:trHeight w:val="989"/>
          <w:tblHeader/>
        </w:trPr>
        <w:tc>
          <w:tcPr>
            <w:tcW w:w="1465" w:type="pct"/>
            <w:vAlign w:val="bottom"/>
          </w:tcPr>
          <w:p w14:paraId="7CA543FA" w14:textId="1D6A7F0F" w:rsidR="00114AC3" w:rsidRPr="002E01C7" w:rsidRDefault="00114AC3" w:rsidP="0053352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vAlign w:val="bottom"/>
          </w:tcPr>
          <w:p w14:paraId="002A67B1" w14:textId="56F738FF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 xml:space="preserve">ณ </w:t>
            </w:r>
            <w:r w:rsidRPr="002E01C7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2E01C7">
              <w:rPr>
                <w:rFonts w:asciiTheme="majorBidi" w:hAnsiTheme="majorBidi" w:cstheme="majorBidi"/>
                <w:cs/>
              </w:rPr>
              <w:br/>
            </w:r>
            <w:r w:rsidRPr="002E01C7">
              <w:rPr>
                <w:rFonts w:asciiTheme="majorBidi" w:hAnsiTheme="majorBidi" w:cstheme="majorBidi"/>
              </w:rPr>
              <w:t xml:space="preserve">31 </w:t>
            </w:r>
            <w:r w:rsidRPr="002E01C7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6B2DBD16" w14:textId="75D89543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576" w:type="pct"/>
            <w:vAlign w:val="bottom"/>
          </w:tcPr>
          <w:p w14:paraId="771E4736" w14:textId="60EADD0A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cs/>
              </w:rPr>
              <w:br/>
            </w:r>
            <w:r w:rsidRPr="002E01C7">
              <w:rPr>
                <w:rFonts w:asciiTheme="majorBidi" w:hAnsiTheme="majorBidi" w:cstheme="majorBidi"/>
              </w:rPr>
              <w:t xml:space="preserve">31 </w:t>
            </w:r>
            <w:r w:rsidRPr="002E01C7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4BBEB27" w14:textId="3947A1DB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E60A03A" w14:textId="787954ED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cs/>
              </w:rPr>
              <w:br/>
            </w:r>
            <w:r w:rsidRPr="002E01C7">
              <w:rPr>
                <w:rFonts w:asciiTheme="majorBidi" w:hAnsiTheme="majorBidi" w:cstheme="majorBidi"/>
              </w:rPr>
              <w:t xml:space="preserve">31 </w:t>
            </w:r>
            <w:r w:rsidRPr="002E01C7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4839223E" w14:textId="309867E7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BAD7874" w14:textId="0C1F33A6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67CA2F46" w14:textId="4668A225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2E01C7">
              <w:rPr>
                <w:rFonts w:asciiTheme="majorBidi" w:hAnsiTheme="majorBidi" w:cstheme="majorBidi"/>
                <w:spacing w:val="-10"/>
                <w:cs/>
              </w:rPr>
              <w:t>ผลกระทบ</w:t>
            </w:r>
            <w:r w:rsidR="00AD39D9" w:rsidRPr="002E01C7">
              <w:rPr>
                <w:rFonts w:asciiTheme="majorBidi" w:hAnsiTheme="majorBidi" w:cstheme="majorBidi"/>
                <w:spacing w:val="-10"/>
              </w:rPr>
              <w:br/>
            </w:r>
            <w:r w:rsidRPr="002E01C7">
              <w:rPr>
                <w:rFonts w:asciiTheme="majorBidi" w:hAnsiTheme="majorBidi" w:cstheme="majorBidi"/>
                <w:spacing w:val="-10"/>
                <w:cs/>
              </w:rPr>
              <w:t>จา</w:t>
            </w:r>
            <w:r w:rsidRPr="002E01C7">
              <w:rPr>
                <w:rFonts w:asciiTheme="majorBidi" w:hAnsiTheme="majorBidi" w:cstheme="majorBidi" w:hint="cs"/>
                <w:spacing w:val="-10"/>
                <w:cs/>
              </w:rPr>
              <w:t>กการแปลงค่างบการเงิน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0B2AC523" w14:textId="2D935348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cs/>
              </w:rPr>
              <w:br/>
            </w:r>
            <w:r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 w:hint="cs"/>
                <w:cs/>
              </w:rPr>
              <w:t>1</w:t>
            </w:r>
            <w:r w:rsidR="00AD39D9" w:rsidRPr="002E01C7">
              <w:rPr>
                <w:rFonts w:asciiTheme="majorBidi" w:hAnsiTheme="majorBidi" w:cstheme="majorBidi"/>
              </w:rPr>
              <w:t xml:space="preserve"> </w:t>
            </w:r>
            <w:r w:rsidRPr="002E01C7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2847E59" w14:textId="5C1C54A9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2567</w:t>
            </w:r>
          </w:p>
        </w:tc>
      </w:tr>
      <w:tr w:rsidR="009C1CF0" w:rsidRPr="002E01C7" w14:paraId="1DCF2FD5" w14:textId="77777777" w:rsidTr="000F26FB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14B3A01F" w14:textId="2B71CC79" w:rsidR="009C1CF0" w:rsidRPr="002E01C7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51" w:type="pct"/>
            <w:gridSpan w:val="2"/>
            <w:tcBorders>
              <w:bottom w:val="nil"/>
            </w:tcBorders>
          </w:tcPr>
          <w:p w14:paraId="42A31157" w14:textId="285A0FC2" w:rsidR="009C1CF0" w:rsidRPr="002E01C7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84" w:type="pct"/>
            <w:gridSpan w:val="4"/>
            <w:tcBorders>
              <w:bottom w:val="nil"/>
            </w:tcBorders>
            <w:shd w:val="clear" w:color="auto" w:fill="auto"/>
          </w:tcPr>
          <w:p w14:paraId="188ABF07" w14:textId="09BF8C89" w:rsidR="009C1CF0" w:rsidRPr="002E01C7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F26FB" w:rsidRPr="002E01C7" w14:paraId="05DC5A2B" w14:textId="77777777" w:rsidTr="000F26FB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31CBB2F7" w14:textId="5152FAEA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บริษัทร่วมและ</w:t>
            </w: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75" w:type="pct"/>
            <w:tcBorders>
              <w:bottom w:val="nil"/>
            </w:tcBorders>
          </w:tcPr>
          <w:p w14:paraId="6E9D7AFB" w14:textId="77777777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2A83D370" w14:textId="77777777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E534B07" w14:textId="77777777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C720F20" w14:textId="77777777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3EBB38AF" w14:textId="141B3F2D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2F7A675E" w14:textId="77777777" w:rsidR="00114AC3" w:rsidRPr="002E01C7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F713E" w:rsidRPr="002E01C7" w14:paraId="32837E06" w14:textId="77777777" w:rsidTr="000F26FB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717BCF00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575" w:type="pct"/>
            <w:tcBorders>
              <w:bottom w:val="nil"/>
            </w:tcBorders>
            <w:vAlign w:val="bottom"/>
          </w:tcPr>
          <w:p w14:paraId="50D03876" w14:textId="7AA5F9A8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E01C7">
              <w:rPr>
                <w:rFonts w:hint="cs"/>
                <w:cs/>
              </w:rPr>
              <w:t>8.00</w:t>
            </w:r>
          </w:p>
        </w:tc>
        <w:tc>
          <w:tcPr>
            <w:tcW w:w="576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162013D2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E01C7">
              <w:rPr>
                <w:rFonts w:hint="cs"/>
                <w:cs/>
              </w:rPr>
              <w:t>8.00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1BA237C2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4291B93" w14:textId="104F1420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4813B14A" w14:textId="512E52B3" w:rsidR="001F713E" w:rsidRPr="002E01C7" w:rsidRDefault="001F713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7ABA2C4C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41</w:t>
            </w:r>
          </w:p>
        </w:tc>
      </w:tr>
      <w:tr w:rsidR="001F713E" w:rsidRPr="002E01C7" w14:paraId="3867F6FA" w14:textId="77777777" w:rsidTr="000F26FB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465" w:type="pct"/>
          </w:tcPr>
          <w:p w14:paraId="37DBEA7B" w14:textId="144F79A2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Nam Tai Hydropower Co., Ltd.</w:t>
            </w:r>
          </w:p>
        </w:tc>
        <w:tc>
          <w:tcPr>
            <w:tcW w:w="575" w:type="pct"/>
            <w:tcBorders>
              <w:bottom w:val="nil"/>
            </w:tcBorders>
            <w:vAlign w:val="bottom"/>
          </w:tcPr>
          <w:p w14:paraId="684D0055" w14:textId="37869909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E01C7">
              <w:t>5.75</w:t>
            </w:r>
          </w:p>
        </w:tc>
        <w:tc>
          <w:tcPr>
            <w:tcW w:w="576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67A5298A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E01C7">
              <w:t>5.75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010C4F14" w14:textId="1BF98F9E" w:rsidR="001F713E" w:rsidRPr="002E01C7" w:rsidRDefault="001F713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1,018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0426C8F" w14:textId="163A64C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1F4B8FEE" w14:textId="17E88DA8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4FE1079F" w:rsidR="001F713E" w:rsidRPr="002E01C7" w:rsidRDefault="001F713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1,085</w:t>
            </w:r>
          </w:p>
        </w:tc>
      </w:tr>
      <w:tr w:rsidR="001F713E" w:rsidRPr="002E01C7" w14:paraId="43809E6C" w14:textId="77777777" w:rsidTr="000F26FB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077AA8AB" w14:textId="77777777" w:rsidR="001F713E" w:rsidRPr="002E01C7" w:rsidRDefault="001F713E" w:rsidP="0053352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75" w:type="pct"/>
            <w:tcBorders>
              <w:top w:val="nil"/>
            </w:tcBorders>
          </w:tcPr>
          <w:p w14:paraId="07A5656B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576" w:type="pct"/>
            <w:tcBorders>
              <w:top w:val="nil"/>
            </w:tcBorders>
            <w:shd w:val="clear" w:color="auto" w:fill="auto"/>
          </w:tcPr>
          <w:p w14:paraId="6F305D4F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2D789CAE" w14:textId="037F4692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1,034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  <w:vAlign w:val="bottom"/>
          </w:tcPr>
          <w:p w14:paraId="071F9828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  <w:vAlign w:val="bottom"/>
          </w:tcPr>
          <w:p w14:paraId="621CDAF2" w14:textId="1D09AD9E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  <w:vAlign w:val="bottom"/>
          </w:tcPr>
          <w:p w14:paraId="08085A66" w14:textId="589DEDF4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1,126</w:t>
            </w:r>
          </w:p>
        </w:tc>
      </w:tr>
      <w:tr w:rsidR="001F713E" w:rsidRPr="002E01C7" w14:paraId="0CFCA231" w14:textId="77777777" w:rsidTr="000F26FB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465" w:type="pct"/>
            <w:tcBorders>
              <w:bottom w:val="nil"/>
            </w:tcBorders>
          </w:tcPr>
          <w:p w14:paraId="384A64E2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E01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190D0F2A" w14:textId="20D5438A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   </w:t>
            </w:r>
            <w:r w:rsidR="002D2C3A" w:rsidRPr="002E01C7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2E01C7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75" w:type="pct"/>
            <w:tcBorders>
              <w:bottom w:val="nil"/>
            </w:tcBorders>
          </w:tcPr>
          <w:p w14:paraId="250B88AA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4686A365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722813BF" w:rsidR="001F713E" w:rsidRPr="002E01C7" w:rsidRDefault="001F713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1B303C19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247E4980" w14:textId="63220A98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00D6402B" w:rsidR="001F713E" w:rsidRPr="002E01C7" w:rsidRDefault="001F713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1F713E" w:rsidRPr="002E01C7" w14:paraId="54902D7A" w14:textId="77777777" w:rsidTr="000F26FB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52E6E9FF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5" w:type="pct"/>
            <w:tcBorders>
              <w:bottom w:val="nil"/>
            </w:tcBorders>
          </w:tcPr>
          <w:p w14:paraId="7FABBE50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7AB10BBA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51BEAC2" w14:textId="32C0DE96" w:rsidR="001F713E" w:rsidRPr="002E01C7" w:rsidRDefault="001F713E" w:rsidP="0053352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1,034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BEDB2C9" w14:textId="32B3F210" w:rsidR="001F713E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10FBDDAC" w:rsidR="001F713E" w:rsidRPr="002E01C7" w:rsidRDefault="001F713E" w:rsidP="0053352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1,126</w:t>
            </w:r>
          </w:p>
        </w:tc>
      </w:tr>
    </w:tbl>
    <w:p w14:paraId="7C003ABB" w14:textId="14C89FCA" w:rsidR="00696A5A" w:rsidRPr="002E01C7" w:rsidRDefault="00696A5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62"/>
        <w:gridCol w:w="1063"/>
        <w:gridCol w:w="1096"/>
        <w:gridCol w:w="1098"/>
        <w:gridCol w:w="1096"/>
        <w:gridCol w:w="1098"/>
      </w:tblGrid>
      <w:tr w:rsidR="009038AE" w:rsidRPr="002E01C7" w14:paraId="3054D7EB" w14:textId="77777777" w:rsidTr="000F26FB">
        <w:trPr>
          <w:trHeight w:val="415"/>
        </w:trPr>
        <w:tc>
          <w:tcPr>
            <w:tcW w:w="1465" w:type="pct"/>
          </w:tcPr>
          <w:p w14:paraId="32DD7A75" w14:textId="77777777" w:rsidR="00D3237D" w:rsidRPr="002E01C7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3" w:type="pct"/>
            <w:gridSpan w:val="2"/>
            <w:vAlign w:val="bottom"/>
          </w:tcPr>
          <w:p w14:paraId="6D732A7F" w14:textId="11832303" w:rsidR="00D3237D" w:rsidRPr="002E01C7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8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03A81B" w14:textId="4E24C4AA" w:rsidR="00D3237D" w:rsidRPr="002E01C7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F26FB" w:rsidRPr="002E01C7" w14:paraId="53280566" w14:textId="77777777" w:rsidTr="000F26FB">
        <w:trPr>
          <w:trHeight w:val="415"/>
        </w:trPr>
        <w:tc>
          <w:tcPr>
            <w:tcW w:w="1465" w:type="pct"/>
          </w:tcPr>
          <w:p w14:paraId="40151CDD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" w:type="pct"/>
            <w:vAlign w:val="bottom"/>
          </w:tcPr>
          <w:p w14:paraId="2E32129C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5C2C918" w14:textId="05C61456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</w:t>
            </w:r>
            <w:r w:rsidR="00244807" w:rsidRPr="002E01C7">
              <w:rPr>
                <w:rFonts w:asciiTheme="majorBidi" w:hAnsiTheme="majorBidi" w:cstheme="majorBidi"/>
              </w:rPr>
              <w:t xml:space="preserve">1 </w:t>
            </w:r>
            <w:r w:rsidRPr="002E01C7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2E01C7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577" w:type="pct"/>
            <w:vAlign w:val="bottom"/>
          </w:tcPr>
          <w:p w14:paraId="4F4EE555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627F187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31 </w:t>
            </w:r>
            <w:r w:rsidRPr="002E01C7">
              <w:rPr>
                <w:rFonts w:asciiTheme="majorBidi" w:hAnsiTheme="majorBidi" w:cstheme="majorBidi"/>
                <w:cs/>
              </w:rPr>
              <w:t>มีนาคม</w:t>
            </w:r>
          </w:p>
          <w:p w14:paraId="3AF24AEB" w14:textId="5A72839D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F70B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679C7F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31 </w:t>
            </w:r>
            <w:r w:rsidRPr="002E01C7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A31CFD7" w14:textId="4770B2AA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0B93CED3" w14:textId="1F330FF1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671983D3" w14:textId="2F4CFA01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559FD" w14:textId="7CD3DEDB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E65AAD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31 </w:t>
            </w:r>
            <w:r w:rsidRPr="002E01C7">
              <w:rPr>
                <w:rFonts w:asciiTheme="majorBidi" w:hAnsiTheme="majorBidi" w:cstheme="majorBidi"/>
                <w:cs/>
              </w:rPr>
              <w:t>มีนาคม</w:t>
            </w:r>
          </w:p>
          <w:p w14:paraId="59EF79FF" w14:textId="530DF5C4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2567</w:t>
            </w:r>
          </w:p>
        </w:tc>
      </w:tr>
      <w:tr w:rsidR="00D3237D" w:rsidRPr="002E01C7" w14:paraId="769ED34F" w14:textId="77777777" w:rsidTr="000F26FB">
        <w:trPr>
          <w:trHeight w:val="415"/>
        </w:trPr>
        <w:tc>
          <w:tcPr>
            <w:tcW w:w="1465" w:type="pct"/>
          </w:tcPr>
          <w:p w14:paraId="67BE2B2F" w14:textId="531D0705" w:rsidR="00D3237D" w:rsidRPr="002E01C7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53" w:type="pct"/>
            <w:gridSpan w:val="2"/>
            <w:vAlign w:val="bottom"/>
          </w:tcPr>
          <w:p w14:paraId="59A2FC61" w14:textId="20EB50F3" w:rsidR="00D3237D" w:rsidRPr="002E01C7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83" w:type="pct"/>
            <w:gridSpan w:val="4"/>
            <w:shd w:val="clear" w:color="auto" w:fill="auto"/>
            <w:vAlign w:val="bottom"/>
          </w:tcPr>
          <w:p w14:paraId="14C8CE4B" w14:textId="4827AB85" w:rsidR="00D3237D" w:rsidRPr="002E01C7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F26FB" w:rsidRPr="002E01C7" w14:paraId="611239DF" w14:textId="77777777" w:rsidTr="000F26FB">
        <w:trPr>
          <w:trHeight w:val="415"/>
        </w:trPr>
        <w:tc>
          <w:tcPr>
            <w:tcW w:w="1465" w:type="pct"/>
          </w:tcPr>
          <w:p w14:paraId="788831B4" w14:textId="35BFC183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4955429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FCA613E" w14:textId="6FB21842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shd w:val="clear" w:color="auto" w:fill="auto"/>
          </w:tcPr>
          <w:p w14:paraId="67AB195B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</w:tcPr>
          <w:p w14:paraId="47E97D73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</w:tcPr>
          <w:p w14:paraId="3302B07B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1EAA03E" w14:textId="6F97F0ED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F26FB" w:rsidRPr="002E01C7" w14:paraId="7B213345" w14:textId="77777777" w:rsidTr="000F26FB">
        <w:trPr>
          <w:trHeight w:val="415"/>
        </w:trPr>
        <w:tc>
          <w:tcPr>
            <w:tcW w:w="1465" w:type="pct"/>
          </w:tcPr>
          <w:p w14:paraId="36E2F301" w14:textId="25DAB2C0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202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576" w:type="pct"/>
            <w:vAlign w:val="bottom"/>
          </w:tcPr>
          <w:p w14:paraId="3B91428F" w14:textId="12B7FF30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4.45</w:t>
            </w:r>
          </w:p>
        </w:tc>
        <w:tc>
          <w:tcPr>
            <w:tcW w:w="577" w:type="pct"/>
            <w:vAlign w:val="bottom"/>
          </w:tcPr>
          <w:p w14:paraId="4EB32F95" w14:textId="5EEEB3CC" w:rsidR="00067F1B" w:rsidRPr="002E01C7" w:rsidRDefault="0067375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4.45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B35337B" w14:textId="3C8AC539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2,500</w:t>
            </w:r>
          </w:p>
        </w:tc>
        <w:tc>
          <w:tcPr>
            <w:tcW w:w="596" w:type="pct"/>
            <w:vAlign w:val="bottom"/>
          </w:tcPr>
          <w:p w14:paraId="04C9BC39" w14:textId="7EDA7922" w:rsidR="00067F1B" w:rsidRPr="002E01C7" w:rsidRDefault="001F713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5" w:type="pct"/>
            <w:vAlign w:val="bottom"/>
          </w:tcPr>
          <w:p w14:paraId="707CDDE8" w14:textId="30D2D200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</w:t>
            </w:r>
            <w:r w:rsidR="00DC37B0" w:rsidRPr="002E01C7">
              <w:rPr>
                <w:rFonts w:asciiTheme="majorBidi" w:hAnsiTheme="majorBidi" w:cstheme="majorBidi"/>
              </w:rPr>
              <w:t>2</w:t>
            </w:r>
            <w:r w:rsidRPr="002E01C7">
              <w:rPr>
                <w:rFonts w:asciiTheme="majorBidi" w:hAnsiTheme="majorBidi" w:cstheme="majorBidi"/>
              </w:rPr>
              <w:t>,500)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304D30B" w14:textId="7BD32C7C" w:rsidR="00067F1B" w:rsidRPr="002E01C7" w:rsidRDefault="00DC37B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15126" w:rsidRPr="002E01C7" w14:paraId="1F51A400" w14:textId="77777777" w:rsidTr="000F26FB">
        <w:trPr>
          <w:trHeight w:val="415"/>
        </w:trPr>
        <w:tc>
          <w:tcPr>
            <w:tcW w:w="1465" w:type="pct"/>
          </w:tcPr>
          <w:p w14:paraId="09BCF108" w14:textId="308CDB87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76" w:type="pct"/>
            <w:vAlign w:val="bottom"/>
          </w:tcPr>
          <w:p w14:paraId="3077673F" w14:textId="02131C5A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577" w:type="pct"/>
            <w:vAlign w:val="bottom"/>
          </w:tcPr>
          <w:p w14:paraId="6FC09D39" w14:textId="640F80E8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1.75 -</w:t>
            </w:r>
            <w:r w:rsidR="008E39CE" w:rsidRPr="002E01C7">
              <w:rPr>
                <w:rFonts w:asciiTheme="majorBidi" w:hAnsiTheme="majorBidi" w:cstheme="majorBidi"/>
              </w:rPr>
              <w:t xml:space="preserve"> </w:t>
            </w:r>
            <w:r w:rsidRPr="002E01C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B5C7C88" w14:textId="74F6F197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596" w:type="pct"/>
            <w:vAlign w:val="bottom"/>
          </w:tcPr>
          <w:p w14:paraId="36224BBE" w14:textId="409F260A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5" w:type="pct"/>
            <w:vAlign w:val="bottom"/>
          </w:tcPr>
          <w:p w14:paraId="5CC085CC" w14:textId="348334F6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0D9D1C7" w14:textId="2893875A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510</w:t>
            </w:r>
          </w:p>
        </w:tc>
      </w:tr>
      <w:tr w:rsidR="000F26FB" w:rsidRPr="002E01C7" w14:paraId="7E168614" w14:textId="77777777" w:rsidTr="000F26FB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745A91E8" w14:textId="11E7BEF5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7B7EADD" w14:textId="3A1A2F95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5BA28CD" w14:textId="30237E39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90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1.95 - 3.70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DC501A0" w14:textId="1FBFF8C0" w:rsidR="00D7420B" w:rsidRPr="002E01C7" w:rsidRDefault="00D7420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vAlign w:val="bottom"/>
          </w:tcPr>
          <w:p w14:paraId="6C566D06" w14:textId="53A8B051" w:rsidR="00D7420B" w:rsidRPr="002E01C7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595" w:type="pct"/>
            <w:vAlign w:val="bottom"/>
          </w:tcPr>
          <w:p w14:paraId="4ABA6151" w14:textId="2D1CFD9D" w:rsidR="00D7420B" w:rsidRPr="002E01C7" w:rsidRDefault="003A05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(3,000)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CD1221C" w14:textId="3B8481F7" w:rsidR="00D7420B" w:rsidRPr="002E01C7" w:rsidRDefault="00D7420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4,000</w:t>
            </w:r>
          </w:p>
        </w:tc>
      </w:tr>
      <w:tr w:rsidR="000F26FB" w:rsidRPr="002E01C7" w14:paraId="3D68F69A" w14:textId="77777777" w:rsidTr="000F26FB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30B540CB" w14:textId="3B62EF3F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353E1671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29EFAFF7" w14:textId="70FA1DAC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tcBorders>
              <w:bottom w:val="nil"/>
            </w:tcBorders>
            <w:shd w:val="clear" w:color="auto" w:fill="auto"/>
            <w:vAlign w:val="bottom"/>
          </w:tcPr>
          <w:p w14:paraId="50DF7759" w14:textId="0C7BFB3F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3,010</w:t>
            </w:r>
          </w:p>
        </w:tc>
        <w:tc>
          <w:tcPr>
            <w:tcW w:w="596" w:type="pct"/>
            <w:tcBorders>
              <w:bottom w:val="nil"/>
            </w:tcBorders>
          </w:tcPr>
          <w:p w14:paraId="2D6D6948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4F1EE3B1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185CDBCD" w14:textId="6B3443EE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4,510</w:t>
            </w:r>
          </w:p>
        </w:tc>
      </w:tr>
      <w:tr w:rsidR="000F26FB" w:rsidRPr="002E01C7" w14:paraId="6502CD20" w14:textId="77777777" w:rsidTr="003A0506">
        <w:trPr>
          <w:trHeight w:val="415"/>
        </w:trPr>
        <w:tc>
          <w:tcPr>
            <w:tcW w:w="1465" w:type="pct"/>
            <w:tcBorders>
              <w:top w:val="nil"/>
              <w:bottom w:val="nil"/>
            </w:tcBorders>
          </w:tcPr>
          <w:p w14:paraId="1BBCC8BE" w14:textId="1DA4CC53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2" w:right="-102" w:hanging="32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หัก ค่าเผื่อผลขาดทุนด้าน</w:t>
            </w:r>
            <w:r w:rsidR="002D2C3A" w:rsidRPr="002E01C7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2D2C3A" w:rsidRPr="002E01C7">
              <w:rPr>
                <w:rFonts w:asciiTheme="majorBidi" w:hAnsiTheme="majorBidi" w:cstheme="majorBidi"/>
                <w:cs/>
              </w:rPr>
              <w:br/>
            </w:r>
            <w:r w:rsidR="002D2C3A" w:rsidRPr="002E01C7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2E01C7">
              <w:rPr>
                <w:rFonts w:asciiTheme="majorBidi" w:hAnsiTheme="majorBidi" w:cstheme="majorBidi"/>
                <w:cs/>
              </w:rPr>
              <w:t>เครดิตที่คาดว่าจ</w:t>
            </w:r>
            <w:r w:rsidR="002D2C3A" w:rsidRPr="002E01C7">
              <w:rPr>
                <w:rFonts w:asciiTheme="majorBidi" w:hAnsiTheme="majorBidi" w:cstheme="majorBidi" w:hint="cs"/>
                <w:cs/>
              </w:rPr>
              <w:t>ะ</w:t>
            </w:r>
            <w:r w:rsidRPr="002E01C7">
              <w:rPr>
                <w:rFonts w:asciiTheme="majorBidi" w:hAnsiTheme="majorBidi" w:cstheme="majorBidi"/>
                <w:cs/>
              </w:rPr>
              <w:t>เกิดขึ้น</w:t>
            </w: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76D9A903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1735C26A" w14:textId="33DEB923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tcBorders>
              <w:bottom w:val="nil"/>
            </w:tcBorders>
            <w:shd w:val="clear" w:color="auto" w:fill="auto"/>
            <w:vAlign w:val="bottom"/>
          </w:tcPr>
          <w:p w14:paraId="5E71D68E" w14:textId="18405D2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</w:tcPr>
          <w:p w14:paraId="3D36D282" w14:textId="3F8C1370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B3AC8F5" w14:textId="59CA437E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6806B962" w14:textId="6F11DC3B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0F26FB" w:rsidRPr="002E01C7" w14:paraId="1DCD9BEB" w14:textId="77777777" w:rsidTr="000F26FB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5F8927E1" w14:textId="2C58D713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103" w:hanging="160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hint="cs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  <w:tcBorders>
              <w:bottom w:val="nil"/>
            </w:tcBorders>
          </w:tcPr>
          <w:p w14:paraId="2BCBD3CE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45896359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tcBorders>
              <w:bottom w:val="nil"/>
            </w:tcBorders>
            <w:shd w:val="clear" w:color="auto" w:fill="auto"/>
            <w:vAlign w:val="bottom"/>
          </w:tcPr>
          <w:p w14:paraId="42B51B2F" w14:textId="1E355969" w:rsidR="00067F1B" w:rsidRPr="002E01C7" w:rsidRDefault="00067F1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(2,500)</w:t>
            </w:r>
          </w:p>
        </w:tc>
        <w:tc>
          <w:tcPr>
            <w:tcW w:w="596" w:type="pct"/>
            <w:tcBorders>
              <w:bottom w:val="nil"/>
            </w:tcBorders>
          </w:tcPr>
          <w:p w14:paraId="78700D21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4919CD5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38E0A959" w14:textId="0447F1F8" w:rsidR="00067F1B" w:rsidRPr="002E01C7" w:rsidRDefault="003A050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(4,000)</w:t>
            </w:r>
          </w:p>
        </w:tc>
      </w:tr>
      <w:tr w:rsidR="000F26FB" w:rsidRPr="002E01C7" w14:paraId="21E9DC4A" w14:textId="77777777" w:rsidTr="000F26FB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27CDFCC3" w14:textId="23B4CE0A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6" w:type="pct"/>
            <w:tcBorders>
              <w:bottom w:val="nil"/>
            </w:tcBorders>
          </w:tcPr>
          <w:p w14:paraId="0CDFED8C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05A8BECC" w14:textId="4EE73BB3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2E5265DD" w14:textId="1F73E408" w:rsidR="00067F1B" w:rsidRPr="002E01C7" w:rsidRDefault="00067F1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  <w:tc>
          <w:tcPr>
            <w:tcW w:w="596" w:type="pct"/>
            <w:tcBorders>
              <w:bottom w:val="nil"/>
            </w:tcBorders>
          </w:tcPr>
          <w:p w14:paraId="1837BB9E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6B18F760" w14:textId="77777777" w:rsidR="00067F1B" w:rsidRPr="002E01C7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5972BDD8" w14:textId="2B4EF686" w:rsidR="00067F1B" w:rsidRPr="002E01C7" w:rsidRDefault="00DE5B6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</w:tr>
    </w:tbl>
    <w:p w14:paraId="2EE75247" w14:textId="77777777" w:rsidR="00BF1490" w:rsidRPr="002E01C7" w:rsidRDefault="00BF149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6439DA" w:rsidRPr="002E01C7" w14:paraId="09B6DE1F" w14:textId="77777777" w:rsidTr="006439DA">
        <w:trPr>
          <w:tblHeader/>
        </w:trPr>
        <w:tc>
          <w:tcPr>
            <w:tcW w:w="2301" w:type="pct"/>
          </w:tcPr>
          <w:p w14:paraId="0AFF8AE7" w14:textId="370660A0" w:rsidR="006439DA" w:rsidRPr="002E01C7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432557DF" w14:textId="17F60F9F" w:rsidR="006439DA" w:rsidRPr="002E01C7" w:rsidRDefault="006439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0C21DA0D" w14:textId="4FCAA320" w:rsidR="006439DA" w:rsidRPr="002E01C7" w:rsidRDefault="006439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439DA" w:rsidRPr="002E01C7" w14:paraId="6AAE8E27" w14:textId="77777777" w:rsidTr="006439DA">
        <w:trPr>
          <w:tblHeader/>
        </w:trPr>
        <w:tc>
          <w:tcPr>
            <w:tcW w:w="2301" w:type="pct"/>
          </w:tcPr>
          <w:p w14:paraId="33171E63" w14:textId="4DBB19AB" w:rsidR="006439DA" w:rsidRPr="002E01C7" w:rsidRDefault="00E90AF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  <w:shd w:val="clear" w:color="auto" w:fill="auto"/>
          </w:tcPr>
          <w:p w14:paraId="18F594D5" w14:textId="1FA90A2F" w:rsidR="006439DA" w:rsidRPr="002E01C7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05B7331" w14:textId="64819DCC" w:rsidR="006439DA" w:rsidRPr="002E01C7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6F5EE109" w14:textId="7F4EDF5D" w:rsidR="006439DA" w:rsidRPr="002E01C7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5EC05FD" w14:textId="2C40E086" w:rsidR="006439DA" w:rsidRPr="002E01C7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0B6" w:rsidRPr="002E01C7" w14:paraId="55186A93" w14:textId="77777777" w:rsidTr="006439DA">
        <w:trPr>
          <w:tblHeader/>
        </w:trPr>
        <w:tc>
          <w:tcPr>
            <w:tcW w:w="2301" w:type="pct"/>
          </w:tcPr>
          <w:p w14:paraId="4212DE83" w14:textId="77777777" w:rsidR="009740B6" w:rsidRPr="002E01C7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8EF31B0" w14:textId="33F10237" w:rsidR="009740B6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B520E92" w14:textId="689720F3" w:rsidR="009740B6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5605C484" w14:textId="43C6E712" w:rsidR="009740B6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650CEC0" w14:textId="5E73B7C4" w:rsidR="009740B6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740B6" w:rsidRPr="002E01C7" w14:paraId="362871BE" w14:textId="77777777" w:rsidTr="00011CF1">
        <w:trPr>
          <w:tblHeader/>
        </w:trPr>
        <w:tc>
          <w:tcPr>
            <w:tcW w:w="2301" w:type="pct"/>
          </w:tcPr>
          <w:p w14:paraId="24BD668A" w14:textId="77777777" w:rsidR="009740B6" w:rsidRPr="002E01C7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11138D82" w14:textId="77777777" w:rsidR="009740B6" w:rsidRPr="002E01C7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2E01C7" w14:paraId="0767FD86" w14:textId="77777777" w:rsidTr="006439DA">
        <w:tc>
          <w:tcPr>
            <w:tcW w:w="2301" w:type="pct"/>
            <w:shd w:val="clear" w:color="auto" w:fill="auto"/>
          </w:tcPr>
          <w:p w14:paraId="48A064BC" w14:textId="77777777" w:rsidR="009740B6" w:rsidRPr="002E01C7" w:rsidRDefault="009740B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4C454A8D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1949DD4A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41BB2019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4" w:type="pct"/>
            <w:shd w:val="clear" w:color="auto" w:fill="auto"/>
          </w:tcPr>
          <w:p w14:paraId="42CB2C1C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7E64C6" w:rsidRPr="002E01C7" w14:paraId="7C15D722" w14:textId="77777777" w:rsidTr="006439DA">
        <w:tc>
          <w:tcPr>
            <w:tcW w:w="2301" w:type="pct"/>
            <w:shd w:val="clear" w:color="auto" w:fill="auto"/>
          </w:tcPr>
          <w:p w14:paraId="7FDF316A" w14:textId="710F85F5" w:rsidR="007E64C6" w:rsidRPr="002E01C7" w:rsidRDefault="002D2C3A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7E64C6" w:rsidRPr="002E01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077AA9E" w14:textId="10C58BD3" w:rsidR="007E64C6" w:rsidRPr="002E01C7" w:rsidRDefault="00F234C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E01C7">
              <w:t>105</w:t>
            </w:r>
          </w:p>
        </w:tc>
        <w:tc>
          <w:tcPr>
            <w:tcW w:w="675" w:type="pct"/>
            <w:shd w:val="clear" w:color="auto" w:fill="auto"/>
          </w:tcPr>
          <w:p w14:paraId="79D933A8" w14:textId="62AA9266" w:rsidR="007E64C6" w:rsidRPr="002E01C7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t>83</w:t>
            </w:r>
          </w:p>
        </w:tc>
        <w:tc>
          <w:tcPr>
            <w:tcW w:w="675" w:type="pct"/>
            <w:shd w:val="clear" w:color="auto" w:fill="auto"/>
          </w:tcPr>
          <w:p w14:paraId="1C9FA015" w14:textId="453E1E67" w:rsidR="007E64C6" w:rsidRPr="002E01C7" w:rsidRDefault="00F234C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674" w:type="pct"/>
            <w:shd w:val="clear" w:color="auto" w:fill="auto"/>
          </w:tcPr>
          <w:p w14:paraId="32CCF669" w14:textId="6223171F" w:rsidR="007E64C6" w:rsidRPr="002E01C7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E01C7">
              <w:t>-</w:t>
            </w:r>
          </w:p>
        </w:tc>
      </w:tr>
      <w:tr w:rsidR="007E64C6" w:rsidRPr="002E01C7" w14:paraId="60D6F7FF" w14:textId="77777777" w:rsidTr="006439DA">
        <w:trPr>
          <w:trHeight w:val="60"/>
        </w:trPr>
        <w:tc>
          <w:tcPr>
            <w:tcW w:w="2301" w:type="pct"/>
            <w:shd w:val="clear" w:color="auto" w:fill="auto"/>
          </w:tcPr>
          <w:p w14:paraId="47DCBEB2" w14:textId="77777777" w:rsidR="007E64C6" w:rsidRPr="002E01C7" w:rsidRDefault="007E64C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7A8C9471" w14:textId="5F7CBB3C" w:rsidR="007E64C6" w:rsidRPr="002E01C7" w:rsidRDefault="00F234C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105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E27B4D3" w14:textId="769A0E4E" w:rsidR="007E64C6" w:rsidRPr="002E01C7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83</w:t>
            </w:r>
          </w:p>
        </w:tc>
        <w:tc>
          <w:tcPr>
            <w:tcW w:w="675" w:type="pct"/>
            <w:shd w:val="clear" w:color="auto" w:fill="auto"/>
          </w:tcPr>
          <w:p w14:paraId="5450F392" w14:textId="7B212D9B" w:rsidR="007E64C6" w:rsidRPr="002E01C7" w:rsidRDefault="00F234C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9CF7B0" w14:textId="297A35D9" w:rsidR="007E64C6" w:rsidRPr="002E01C7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-</w:t>
            </w:r>
          </w:p>
        </w:tc>
      </w:tr>
      <w:tr w:rsidR="009740B6" w:rsidRPr="002E01C7" w14:paraId="1555EEE1" w14:textId="77777777" w:rsidTr="002601A4">
        <w:trPr>
          <w:trHeight w:val="187"/>
        </w:trPr>
        <w:tc>
          <w:tcPr>
            <w:tcW w:w="2301" w:type="pct"/>
            <w:shd w:val="clear" w:color="auto" w:fill="auto"/>
          </w:tcPr>
          <w:p w14:paraId="4970846F" w14:textId="77777777" w:rsidR="009740B6" w:rsidRPr="002E01C7" w:rsidRDefault="009740B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7C9561EC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9DAA581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240C08A0" w14:textId="77777777" w:rsidR="009740B6" w:rsidRPr="002E01C7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7CB3B5E4" w14:textId="77777777" w:rsidR="009740B6" w:rsidRPr="002E01C7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2C" w:rsidRPr="002E01C7" w14:paraId="096A1304" w14:textId="77777777" w:rsidTr="00AB552C">
        <w:tc>
          <w:tcPr>
            <w:tcW w:w="2301" w:type="pct"/>
            <w:shd w:val="clear" w:color="auto" w:fill="auto"/>
          </w:tcPr>
          <w:p w14:paraId="4EF1A857" w14:textId="6FA6CC6A" w:rsidR="00AB552C" w:rsidRPr="002E01C7" w:rsidRDefault="00401B1F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1C7">
              <w:br w:type="page"/>
            </w:r>
          </w:p>
        </w:tc>
        <w:tc>
          <w:tcPr>
            <w:tcW w:w="1350" w:type="pct"/>
            <w:gridSpan w:val="2"/>
            <w:shd w:val="clear" w:color="auto" w:fill="auto"/>
          </w:tcPr>
          <w:p w14:paraId="0697D620" w14:textId="21C00838" w:rsidR="00AB552C" w:rsidRPr="002E01C7" w:rsidRDefault="00AB5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7B410BAE" w14:textId="40FF22D7" w:rsidR="00AB552C" w:rsidRPr="002E01C7" w:rsidRDefault="00AB5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3A1697" w:rsidRPr="002E01C7" w14:paraId="3526EE6B" w14:textId="77777777" w:rsidTr="0078056B">
        <w:tc>
          <w:tcPr>
            <w:tcW w:w="2301" w:type="pct"/>
            <w:shd w:val="clear" w:color="auto" w:fill="auto"/>
          </w:tcPr>
          <w:p w14:paraId="704338BD" w14:textId="77777777" w:rsidR="003A1697" w:rsidRPr="002E01C7" w:rsidRDefault="003A1697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5DE48DA4" w14:textId="203AF39A" w:rsidR="003A1697" w:rsidRPr="002E01C7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41AA479" w14:textId="6C8BDAE6" w:rsidR="003A1697" w:rsidRPr="002E01C7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2D246BE8" w14:textId="21E741DF" w:rsidR="003A1697" w:rsidRPr="002E01C7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4C74BA" w14:textId="2D284D78" w:rsidR="003A1697" w:rsidRPr="002E01C7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1697" w:rsidRPr="002E01C7" w14:paraId="1A34DB56" w14:textId="77777777" w:rsidTr="003A1697">
        <w:tc>
          <w:tcPr>
            <w:tcW w:w="2301" w:type="pct"/>
            <w:shd w:val="clear" w:color="auto" w:fill="auto"/>
          </w:tcPr>
          <w:p w14:paraId="780EA486" w14:textId="77777777" w:rsidR="003A1697" w:rsidRPr="002E01C7" w:rsidRDefault="003A1697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9" w:type="pct"/>
            <w:gridSpan w:val="4"/>
            <w:shd w:val="clear" w:color="auto" w:fill="auto"/>
            <w:vAlign w:val="center"/>
          </w:tcPr>
          <w:p w14:paraId="0CB86CDC" w14:textId="5A610DBF" w:rsidR="003A1697" w:rsidRPr="002E01C7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E01C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35BB" w:rsidRPr="002E01C7" w14:paraId="780756BE" w14:textId="77777777" w:rsidTr="006439DA">
        <w:tc>
          <w:tcPr>
            <w:tcW w:w="2301" w:type="pct"/>
            <w:shd w:val="clear" w:color="auto" w:fill="auto"/>
          </w:tcPr>
          <w:p w14:paraId="7D8F84F3" w14:textId="6CFCFC03" w:rsidR="00EF35BB" w:rsidRPr="002E01C7" w:rsidRDefault="00EF35BB" w:rsidP="00533528">
            <w:pPr>
              <w:pStyle w:val="block"/>
              <w:spacing w:after="0" w:line="240" w:lineRule="auto"/>
              <w:ind w:left="152" w:right="-247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</w:t>
            </w:r>
            <w:r w:rsidRPr="002E01C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เกิดขึ้น</w:t>
            </w:r>
            <w:r w:rsidR="00D46DE4" w:rsidRPr="002E01C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br/>
            </w:r>
            <w:r w:rsidRPr="002E01C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E01C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bidi="th-TH"/>
              </w:rPr>
              <w:t xml:space="preserve">31 </w:t>
            </w:r>
            <w:r w:rsidRPr="002E01C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75" w:type="pct"/>
            <w:shd w:val="clear" w:color="auto" w:fill="auto"/>
          </w:tcPr>
          <w:p w14:paraId="05EC5F62" w14:textId="77777777" w:rsidR="00EF35BB" w:rsidRPr="002E01C7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5813E4E1" w14:textId="77777777" w:rsidR="00EF35BB" w:rsidRPr="002E01C7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0E406103" w14:textId="77777777" w:rsidR="00EF35BB" w:rsidRPr="002E01C7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56D65853" w14:textId="77777777" w:rsidR="00EF35BB" w:rsidRPr="002E01C7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EF35BB" w:rsidRPr="002E01C7" w14:paraId="23A8F21D" w14:textId="77777777" w:rsidTr="006439DA">
        <w:tc>
          <w:tcPr>
            <w:tcW w:w="2301" w:type="pct"/>
          </w:tcPr>
          <w:p w14:paraId="0353CC3C" w14:textId="77777777" w:rsidR="00EF35BB" w:rsidRPr="002E01C7" w:rsidRDefault="00EF35B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2E01C7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75" w:type="pct"/>
          </w:tcPr>
          <w:p w14:paraId="40CEBE36" w14:textId="2BC50CD1" w:rsidR="00EF35BB" w:rsidRPr="002E01C7" w:rsidRDefault="002601A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675" w:type="pct"/>
            <w:shd w:val="clear" w:color="auto" w:fill="auto"/>
          </w:tcPr>
          <w:p w14:paraId="56640219" w14:textId="69269CF6" w:rsidR="00EF35BB" w:rsidRPr="002E01C7" w:rsidRDefault="002D2C3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rPr>
                <w:rFonts w:hint="cs"/>
                <w:cs/>
              </w:rPr>
              <w:t>15</w:t>
            </w:r>
          </w:p>
        </w:tc>
        <w:tc>
          <w:tcPr>
            <w:tcW w:w="675" w:type="pct"/>
            <w:shd w:val="clear" w:color="auto" w:fill="auto"/>
          </w:tcPr>
          <w:p w14:paraId="55B159D0" w14:textId="46857FCD" w:rsidR="00EF35BB" w:rsidRPr="002E01C7" w:rsidRDefault="00431EA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674" w:type="pct"/>
            <w:shd w:val="clear" w:color="auto" w:fill="auto"/>
          </w:tcPr>
          <w:p w14:paraId="0FCF6D83" w14:textId="2217DDC8" w:rsidR="00EF35BB" w:rsidRPr="002E01C7" w:rsidRDefault="00EF35B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t>-</w:t>
            </w:r>
          </w:p>
        </w:tc>
      </w:tr>
      <w:tr w:rsidR="00EF35BB" w:rsidRPr="002E01C7" w14:paraId="2C83693D" w14:textId="77777777" w:rsidTr="006439DA">
        <w:tc>
          <w:tcPr>
            <w:tcW w:w="2301" w:type="pct"/>
          </w:tcPr>
          <w:p w14:paraId="07592F1C" w14:textId="2CA9B1F4" w:rsidR="00EF35BB" w:rsidRPr="002E01C7" w:rsidRDefault="00EF35B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5" w:type="pct"/>
          </w:tcPr>
          <w:p w14:paraId="0370F3C8" w14:textId="4189897D" w:rsidR="00EF35BB" w:rsidRPr="002E01C7" w:rsidRDefault="002601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1F44F263" w14:textId="7CEC0CA8" w:rsidR="00EF35BB" w:rsidRPr="002E01C7" w:rsidRDefault="002D2C3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15</w:t>
            </w:r>
          </w:p>
        </w:tc>
        <w:tc>
          <w:tcPr>
            <w:tcW w:w="675" w:type="pct"/>
            <w:shd w:val="clear" w:color="auto" w:fill="auto"/>
          </w:tcPr>
          <w:p w14:paraId="33137251" w14:textId="0A84B876" w:rsidR="00EF35BB" w:rsidRPr="002E01C7" w:rsidRDefault="00431EA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0C1569AA" w14:textId="19249B4E" w:rsidR="00EF35BB" w:rsidRPr="002E01C7" w:rsidRDefault="00EF35B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</w:tr>
      <w:tr w:rsidR="00EF35BB" w:rsidRPr="002E01C7" w14:paraId="39173264" w14:textId="77777777" w:rsidTr="006439DA">
        <w:tc>
          <w:tcPr>
            <w:tcW w:w="2301" w:type="pct"/>
          </w:tcPr>
          <w:p w14:paraId="16489115" w14:textId="77777777" w:rsidR="00EF35BB" w:rsidRPr="002E01C7" w:rsidRDefault="00EF35B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14:paraId="78F28367" w14:textId="77777777" w:rsidR="00EF35BB" w:rsidRPr="002E01C7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0AA81024" w14:textId="77777777" w:rsidR="00EF35BB" w:rsidRPr="002E01C7" w:rsidRDefault="00EF35B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C7FE328" w14:textId="77777777" w:rsidR="00EF35BB" w:rsidRPr="002E01C7" w:rsidRDefault="00EF35B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13A6A93" w14:textId="77777777" w:rsidR="00EF35BB" w:rsidRPr="002E01C7" w:rsidRDefault="00EF35B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49B" w:rsidRPr="002E01C7" w14:paraId="27866074" w14:textId="77777777" w:rsidTr="002601A4">
        <w:trPr>
          <w:trHeight w:val="311"/>
          <w:tblHeader/>
        </w:trPr>
        <w:tc>
          <w:tcPr>
            <w:tcW w:w="2301" w:type="pct"/>
          </w:tcPr>
          <w:p w14:paraId="67B04C92" w14:textId="20AAAEE1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71766F9A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67A45CBB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A649B" w:rsidRPr="002E01C7" w14:paraId="7DBE795C" w14:textId="77777777" w:rsidTr="006439DA">
        <w:trPr>
          <w:tblHeader/>
        </w:trPr>
        <w:tc>
          <w:tcPr>
            <w:tcW w:w="2301" w:type="pct"/>
          </w:tcPr>
          <w:p w14:paraId="692F18E8" w14:textId="4F03BBD0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EDB6328" w14:textId="155C5A6B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177DE6E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7E9D0730" w14:textId="534D13A8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29A57C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649B" w:rsidRPr="002E01C7" w14:paraId="5B12B8AA" w14:textId="77777777" w:rsidTr="006439DA">
        <w:trPr>
          <w:tblHeader/>
        </w:trPr>
        <w:tc>
          <w:tcPr>
            <w:tcW w:w="2301" w:type="pct"/>
          </w:tcPr>
          <w:p w14:paraId="0F42AD2B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BFA1015" w14:textId="437FEA3D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347B7B8" w14:textId="171B0542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415FC943" w14:textId="3A70575D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2B8EAC1" w14:textId="1EC77A43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A649B" w:rsidRPr="002E01C7" w14:paraId="670DDA13" w14:textId="77777777" w:rsidTr="00552CCC">
        <w:trPr>
          <w:tblHeader/>
        </w:trPr>
        <w:tc>
          <w:tcPr>
            <w:tcW w:w="2301" w:type="pct"/>
          </w:tcPr>
          <w:p w14:paraId="784347B1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48224DC2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649B" w:rsidRPr="002E01C7" w14:paraId="343B6C0E" w14:textId="77777777" w:rsidTr="006439DA">
        <w:tc>
          <w:tcPr>
            <w:tcW w:w="2301" w:type="pct"/>
            <w:shd w:val="clear" w:color="auto" w:fill="auto"/>
          </w:tcPr>
          <w:p w14:paraId="49F4E784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</w:tcPr>
          <w:p w14:paraId="5362994E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8A023D3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8B0B01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2B31E56E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6A649B" w:rsidRPr="002E01C7" w14:paraId="365D0767" w14:textId="77777777" w:rsidTr="006439DA">
        <w:tc>
          <w:tcPr>
            <w:tcW w:w="2301" w:type="pct"/>
            <w:shd w:val="clear" w:color="auto" w:fill="auto"/>
          </w:tcPr>
          <w:p w14:paraId="66AD1D51" w14:textId="3B6C6002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2D2C3A" w:rsidRPr="002E01C7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1A4A8A2A" w14:textId="61DB6D3D" w:rsidR="006A649B" w:rsidRPr="002E01C7" w:rsidRDefault="009427D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675" w:type="pct"/>
            <w:shd w:val="clear" w:color="auto" w:fill="auto"/>
          </w:tcPr>
          <w:p w14:paraId="38A329A7" w14:textId="16CD1310" w:rsidR="006A649B" w:rsidRPr="002E01C7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E01C7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681AE94" w14:textId="7AA307C0" w:rsidR="006A649B" w:rsidRPr="002E01C7" w:rsidRDefault="009427D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t>14,568</w:t>
            </w:r>
          </w:p>
        </w:tc>
        <w:tc>
          <w:tcPr>
            <w:tcW w:w="674" w:type="pct"/>
            <w:shd w:val="clear" w:color="auto" w:fill="auto"/>
          </w:tcPr>
          <w:p w14:paraId="1813457A" w14:textId="448C08BF" w:rsidR="006A649B" w:rsidRPr="002E01C7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E01C7">
              <w:t>9,980</w:t>
            </w:r>
          </w:p>
        </w:tc>
      </w:tr>
      <w:tr w:rsidR="006A649B" w:rsidRPr="002E01C7" w14:paraId="39830CDB" w14:textId="77777777" w:rsidTr="006439DA">
        <w:trPr>
          <w:trHeight w:val="60"/>
        </w:trPr>
        <w:tc>
          <w:tcPr>
            <w:tcW w:w="2301" w:type="pct"/>
            <w:shd w:val="clear" w:color="auto" w:fill="auto"/>
          </w:tcPr>
          <w:p w14:paraId="52B89F3B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FC17BFE" w14:textId="39FAA22A" w:rsidR="006A649B" w:rsidRPr="002E01C7" w:rsidRDefault="009427D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CBE85C9" w14:textId="77777777" w:rsidR="006A649B" w:rsidRPr="002E01C7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1F2094" w14:textId="4E30E033" w:rsidR="006A649B" w:rsidRPr="002E01C7" w:rsidRDefault="009427D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14,568</w:t>
            </w:r>
          </w:p>
        </w:tc>
        <w:tc>
          <w:tcPr>
            <w:tcW w:w="674" w:type="pct"/>
            <w:shd w:val="clear" w:color="auto" w:fill="auto"/>
          </w:tcPr>
          <w:p w14:paraId="393175DA" w14:textId="4DEB14C0" w:rsidR="006A649B" w:rsidRPr="002E01C7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9,980</w:t>
            </w:r>
          </w:p>
        </w:tc>
      </w:tr>
      <w:tr w:rsidR="006A649B" w:rsidRPr="002E01C7" w14:paraId="630C8401" w14:textId="77777777" w:rsidTr="006439DA">
        <w:trPr>
          <w:trHeight w:val="60"/>
        </w:trPr>
        <w:tc>
          <w:tcPr>
            <w:tcW w:w="2301" w:type="pct"/>
            <w:shd w:val="clear" w:color="auto" w:fill="auto"/>
          </w:tcPr>
          <w:p w14:paraId="3CF3284D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75DF540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A968BF0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C83616A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273CD037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49B" w:rsidRPr="002E01C7" w14:paraId="2A34A3F9" w14:textId="77777777" w:rsidTr="006439DA">
        <w:tc>
          <w:tcPr>
            <w:tcW w:w="2301" w:type="pct"/>
            <w:shd w:val="clear" w:color="auto" w:fill="auto"/>
          </w:tcPr>
          <w:p w14:paraId="3DB729FD" w14:textId="3F7E0078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36D29A70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7B981F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87CA82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C70B0A0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49B" w:rsidRPr="002E01C7" w14:paraId="01E9596B" w14:textId="77777777" w:rsidTr="006439DA">
        <w:tc>
          <w:tcPr>
            <w:tcW w:w="2301" w:type="pct"/>
            <w:shd w:val="clear" w:color="auto" w:fill="auto"/>
          </w:tcPr>
          <w:p w14:paraId="408343A0" w14:textId="33FB7305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06C62580" w14:textId="37742158" w:rsidR="006A649B" w:rsidRPr="002E01C7" w:rsidRDefault="00B4249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lang w:bidi="ar-SA"/>
              </w:rPr>
            </w:pPr>
            <w:r w:rsidRPr="002E01C7">
              <w:rPr>
                <w:lang w:bidi="ar-SA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A9940D7" w14:textId="5AA1669E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675" w:type="pct"/>
            <w:shd w:val="clear" w:color="auto" w:fill="auto"/>
          </w:tcPr>
          <w:p w14:paraId="645971CA" w14:textId="7E14FD61" w:rsidR="006A649B" w:rsidRPr="002E01C7" w:rsidRDefault="00B4249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2E01C7">
              <w:t>277</w:t>
            </w:r>
          </w:p>
        </w:tc>
        <w:tc>
          <w:tcPr>
            <w:tcW w:w="674" w:type="pct"/>
            <w:shd w:val="clear" w:color="auto" w:fill="auto"/>
          </w:tcPr>
          <w:p w14:paraId="566F2B9F" w14:textId="3264097A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2E01C7">
              <w:t>245</w:t>
            </w:r>
          </w:p>
        </w:tc>
      </w:tr>
      <w:tr w:rsidR="006A649B" w:rsidRPr="002E01C7" w14:paraId="4D75E708" w14:textId="77777777" w:rsidTr="006439DA">
        <w:tc>
          <w:tcPr>
            <w:tcW w:w="2301" w:type="pct"/>
            <w:shd w:val="clear" w:color="auto" w:fill="auto"/>
          </w:tcPr>
          <w:p w14:paraId="2D66C678" w14:textId="31D29EA0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</w:tcPr>
          <w:p w14:paraId="5AD8C707" w14:textId="36C421E6" w:rsidR="006A649B" w:rsidRPr="002E01C7" w:rsidRDefault="00B4249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2E01C7">
              <w:t>55</w:t>
            </w:r>
          </w:p>
        </w:tc>
        <w:tc>
          <w:tcPr>
            <w:tcW w:w="675" w:type="pct"/>
            <w:shd w:val="clear" w:color="auto" w:fill="auto"/>
          </w:tcPr>
          <w:p w14:paraId="495844CA" w14:textId="524EAA16" w:rsidR="006A649B" w:rsidRPr="002E01C7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t>35</w:t>
            </w:r>
          </w:p>
        </w:tc>
        <w:tc>
          <w:tcPr>
            <w:tcW w:w="675" w:type="pct"/>
            <w:shd w:val="clear" w:color="auto" w:fill="auto"/>
          </w:tcPr>
          <w:p w14:paraId="5A53CCC7" w14:textId="06496987" w:rsidR="006A649B" w:rsidRPr="002E01C7" w:rsidRDefault="00B4249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t>-</w:t>
            </w:r>
          </w:p>
        </w:tc>
        <w:tc>
          <w:tcPr>
            <w:tcW w:w="674" w:type="pct"/>
            <w:shd w:val="clear" w:color="auto" w:fill="auto"/>
          </w:tcPr>
          <w:p w14:paraId="5BE3CE80" w14:textId="32517319" w:rsidR="006A649B" w:rsidRPr="002E01C7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t>-</w:t>
            </w:r>
          </w:p>
        </w:tc>
      </w:tr>
      <w:tr w:rsidR="006A649B" w:rsidRPr="002E01C7" w14:paraId="3199B783" w14:textId="77777777" w:rsidTr="006439DA">
        <w:trPr>
          <w:trHeight w:val="60"/>
        </w:trPr>
        <w:tc>
          <w:tcPr>
            <w:tcW w:w="2301" w:type="pct"/>
            <w:shd w:val="clear" w:color="auto" w:fill="auto"/>
          </w:tcPr>
          <w:p w14:paraId="1169EF8B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281768AF" w14:textId="69EA2A2D" w:rsidR="006A649B" w:rsidRPr="002E01C7" w:rsidRDefault="00B4249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55</w:t>
            </w:r>
          </w:p>
        </w:tc>
        <w:tc>
          <w:tcPr>
            <w:tcW w:w="675" w:type="pct"/>
            <w:shd w:val="clear" w:color="auto" w:fill="auto"/>
          </w:tcPr>
          <w:p w14:paraId="2517DC77" w14:textId="5DC533F2" w:rsidR="006A649B" w:rsidRPr="002E01C7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35</w:t>
            </w:r>
          </w:p>
        </w:tc>
        <w:tc>
          <w:tcPr>
            <w:tcW w:w="675" w:type="pct"/>
            <w:shd w:val="clear" w:color="auto" w:fill="auto"/>
          </w:tcPr>
          <w:p w14:paraId="1F71815F" w14:textId="6DAE77AD" w:rsidR="006A649B" w:rsidRPr="002E01C7" w:rsidRDefault="00B4249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277</w:t>
            </w:r>
          </w:p>
        </w:tc>
        <w:tc>
          <w:tcPr>
            <w:tcW w:w="674" w:type="pct"/>
            <w:shd w:val="clear" w:color="auto" w:fill="auto"/>
          </w:tcPr>
          <w:p w14:paraId="607CDF91" w14:textId="586249BD" w:rsidR="006A649B" w:rsidRPr="002E01C7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245</w:t>
            </w:r>
          </w:p>
        </w:tc>
      </w:tr>
      <w:tr w:rsidR="006A649B" w:rsidRPr="002E01C7" w14:paraId="021E9618" w14:textId="77777777" w:rsidTr="002601A4">
        <w:trPr>
          <w:trHeight w:val="198"/>
        </w:trPr>
        <w:tc>
          <w:tcPr>
            <w:tcW w:w="2301" w:type="pct"/>
            <w:shd w:val="clear" w:color="auto" w:fill="auto"/>
          </w:tcPr>
          <w:p w14:paraId="753E08CD" w14:textId="77777777" w:rsidR="006A649B" w:rsidRPr="002E01C7" w:rsidRDefault="006A649B" w:rsidP="0053352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6C457BD" w14:textId="77777777" w:rsidR="00202B31" w:rsidRPr="002E01C7" w:rsidRDefault="00202B31" w:rsidP="0053352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A16F72" w14:textId="77777777" w:rsidR="00202B31" w:rsidRPr="002E01C7" w:rsidRDefault="00202B31" w:rsidP="0053352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1DD66" w14:textId="77777777" w:rsidR="00202B31" w:rsidRPr="002E01C7" w:rsidRDefault="00202B31" w:rsidP="0053352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3B3796D4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EA217C2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B765807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561BC342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49B" w:rsidRPr="002E01C7" w14:paraId="3AA5C9D4" w14:textId="77777777" w:rsidTr="006439DA">
        <w:tc>
          <w:tcPr>
            <w:tcW w:w="2301" w:type="pct"/>
            <w:shd w:val="clear" w:color="auto" w:fill="auto"/>
          </w:tcPr>
          <w:p w14:paraId="6A70C566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0351BA1E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15DD621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7ECA9E6" w14:textId="77777777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0D3EBB58" w14:textId="77777777" w:rsidR="006A649B" w:rsidRPr="002E01C7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49B" w:rsidRPr="002E01C7" w14:paraId="075B5C11" w14:textId="77777777" w:rsidTr="006439DA">
        <w:tc>
          <w:tcPr>
            <w:tcW w:w="2301" w:type="pct"/>
            <w:shd w:val="clear" w:color="auto" w:fill="auto"/>
          </w:tcPr>
          <w:p w14:paraId="053C9FF6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01D160F6" w14:textId="5932170A" w:rsidR="006A649B" w:rsidRPr="002E01C7" w:rsidRDefault="00B4249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675" w:type="pct"/>
            <w:shd w:val="clear" w:color="auto" w:fill="auto"/>
          </w:tcPr>
          <w:p w14:paraId="58816082" w14:textId="271B85AB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675" w:type="pct"/>
            <w:shd w:val="clear" w:color="auto" w:fill="auto"/>
          </w:tcPr>
          <w:p w14:paraId="76603C55" w14:textId="7FEB0349" w:rsidR="006A649B" w:rsidRPr="002E01C7" w:rsidRDefault="00B4249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t>208</w:t>
            </w:r>
          </w:p>
        </w:tc>
        <w:tc>
          <w:tcPr>
            <w:tcW w:w="674" w:type="pct"/>
            <w:shd w:val="clear" w:color="auto" w:fill="auto"/>
          </w:tcPr>
          <w:p w14:paraId="64F7894E" w14:textId="4826623D" w:rsidR="006A649B" w:rsidRPr="002E01C7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t>6</w:t>
            </w:r>
          </w:p>
        </w:tc>
      </w:tr>
      <w:tr w:rsidR="00202B31" w:rsidRPr="002E01C7" w14:paraId="248BDEBF" w14:textId="77777777" w:rsidTr="006439DA">
        <w:tc>
          <w:tcPr>
            <w:tcW w:w="2301" w:type="pct"/>
            <w:shd w:val="clear" w:color="auto" w:fill="auto"/>
          </w:tcPr>
          <w:p w14:paraId="1967E36E" w14:textId="3BE93CF0" w:rsidR="00202B31" w:rsidRPr="002E01C7" w:rsidRDefault="00202B31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418CA790" w14:textId="4108705B" w:rsidR="00202B31" w:rsidRPr="002E01C7" w:rsidRDefault="00202B3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rPr>
                <w:rFonts w:hint="cs"/>
                <w:cs/>
              </w:rPr>
              <w:t>300</w:t>
            </w:r>
          </w:p>
        </w:tc>
        <w:tc>
          <w:tcPr>
            <w:tcW w:w="675" w:type="pct"/>
            <w:shd w:val="clear" w:color="auto" w:fill="auto"/>
          </w:tcPr>
          <w:p w14:paraId="4C05066B" w14:textId="7A56E14C" w:rsidR="00202B31" w:rsidRPr="002E01C7" w:rsidRDefault="00202B3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7D41F2B" w14:textId="659D13A5" w:rsidR="00202B31" w:rsidRPr="002E01C7" w:rsidRDefault="00202B3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rPr>
                <w:rFonts w:hint="cs"/>
                <w:cs/>
              </w:rPr>
              <w:t>300</w:t>
            </w:r>
          </w:p>
        </w:tc>
        <w:tc>
          <w:tcPr>
            <w:tcW w:w="674" w:type="pct"/>
            <w:shd w:val="clear" w:color="auto" w:fill="auto"/>
          </w:tcPr>
          <w:p w14:paraId="1FBCAED5" w14:textId="56078A70" w:rsidR="00202B31" w:rsidRPr="002E01C7" w:rsidRDefault="00202B3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rPr>
                <w:rFonts w:hint="cs"/>
                <w:cs/>
              </w:rPr>
              <w:t>-</w:t>
            </w:r>
          </w:p>
        </w:tc>
      </w:tr>
      <w:tr w:rsidR="006A649B" w:rsidRPr="002E01C7" w14:paraId="44646E35" w14:textId="77777777" w:rsidTr="00EA49D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52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E7ACC6" w14:textId="77777777" w:rsidR="006A649B" w:rsidRPr="002E01C7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0DC1567" w14:textId="30232306" w:rsidR="006A649B" w:rsidRPr="002E01C7" w:rsidRDefault="00202B3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300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662DD25A" w14:textId="6E3344F2" w:rsidR="006A649B" w:rsidRPr="002E01C7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06EBC0E8" w14:textId="51EB98A5" w:rsidR="006A649B" w:rsidRPr="002E01C7" w:rsidRDefault="00202B3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5</w:t>
            </w:r>
            <w:r w:rsidR="00B42492" w:rsidRPr="002E01C7">
              <w:rPr>
                <w:b/>
                <w:bCs/>
              </w:rPr>
              <w:t>08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D544193" w14:textId="505AA840" w:rsidR="006A649B" w:rsidRPr="002E01C7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6</w:t>
            </w:r>
          </w:p>
        </w:tc>
      </w:tr>
      <w:tr w:rsidR="00EA49D9" w:rsidRPr="002E01C7" w14:paraId="2B60E5A8" w14:textId="77777777" w:rsidTr="00EA49D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650217" w14:textId="77777777" w:rsidR="00EA49D9" w:rsidRPr="002E01C7" w:rsidRDefault="00EA49D9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C0E0AE9" w14:textId="77777777" w:rsidR="00EA49D9" w:rsidRPr="002E01C7" w:rsidRDefault="00EA49D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41C595B0" w14:textId="77777777" w:rsidR="00EA49D9" w:rsidRPr="002E01C7" w:rsidRDefault="00EA49D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40C6351" w14:textId="77777777" w:rsidR="00EA49D9" w:rsidRPr="002E01C7" w:rsidRDefault="00EA49D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7A4B0738" w14:textId="77777777" w:rsidR="00EA49D9" w:rsidRPr="002E01C7" w:rsidRDefault="00EA49D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2601A4" w:rsidRPr="002E01C7" w14:paraId="4DC72D81" w14:textId="77777777" w:rsidTr="002601A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A484651" w14:textId="4E6E8D56" w:rsidR="002601A4" w:rsidRPr="002E01C7" w:rsidRDefault="002601A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1BE75AF" w14:textId="77777777" w:rsidR="002601A4" w:rsidRPr="002E01C7" w:rsidRDefault="002601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2B56F67" w14:textId="77777777" w:rsidR="002601A4" w:rsidRPr="002E01C7" w:rsidRDefault="002601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57F7812" w14:textId="77777777" w:rsidR="002601A4" w:rsidRPr="002E01C7" w:rsidRDefault="002601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262E001D" w14:textId="77777777" w:rsidR="002601A4" w:rsidRPr="002E01C7" w:rsidRDefault="002601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2601A4" w:rsidRPr="002E01C7" w14:paraId="7DCF155C" w14:textId="77777777" w:rsidTr="002601A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38780AEE" w14:textId="146CC642" w:rsidR="002601A4" w:rsidRPr="002E01C7" w:rsidRDefault="002601A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0482F37" w14:textId="2BFE81C8" w:rsidR="002601A4" w:rsidRPr="002E01C7" w:rsidRDefault="002601A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C483A42" w14:textId="5DC5AB26" w:rsidR="002601A4" w:rsidRPr="002E01C7" w:rsidRDefault="002601A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9EFB166" w14:textId="00F698B6" w:rsidR="002601A4" w:rsidRPr="002E01C7" w:rsidRDefault="002601A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2E01C7">
              <w:t>184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B754B1B" w14:textId="4B21E469" w:rsidR="002601A4" w:rsidRPr="002E01C7" w:rsidRDefault="002601A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</w:tr>
      <w:tr w:rsidR="002601A4" w:rsidRPr="002E01C7" w14:paraId="6C0D2480" w14:textId="77777777" w:rsidTr="002601A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65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3492D234" w14:textId="7687B552" w:rsidR="002601A4" w:rsidRPr="002E01C7" w:rsidRDefault="002601A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F96DF4A" w14:textId="4F43F9FB" w:rsidR="002601A4" w:rsidRPr="002E01C7" w:rsidRDefault="002601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A01283F" w14:textId="7DDA014C" w:rsidR="002601A4" w:rsidRPr="002E01C7" w:rsidRDefault="002601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971D738" w14:textId="2BBD39C0" w:rsidR="002601A4" w:rsidRPr="002E01C7" w:rsidRDefault="002601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184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F5A737C" w14:textId="178D42DC" w:rsidR="002601A4" w:rsidRPr="002E01C7" w:rsidRDefault="002601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</w:tr>
    </w:tbl>
    <w:p w14:paraId="735F9050" w14:textId="77777777" w:rsidR="00401B1F" w:rsidRPr="002E01C7" w:rsidRDefault="00401B1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D6E59" w14:textId="3C03A862" w:rsidR="00267988" w:rsidRPr="002E01C7" w:rsidRDefault="00267988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E01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</w:p>
    <w:p w14:paraId="49DEEBA7" w14:textId="77777777" w:rsidR="00267988" w:rsidRPr="002E01C7" w:rsidRDefault="00267988" w:rsidP="00533528">
      <w:pPr>
        <w:ind w:left="567"/>
        <w:jc w:val="thaiDistribute"/>
      </w:pPr>
    </w:p>
    <w:p w14:paraId="3E12E230" w14:textId="1341CE70" w:rsidR="005628BB" w:rsidRPr="002E01C7" w:rsidRDefault="005628BB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E01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</w:t>
      </w:r>
      <w:r w:rsidR="00961A63" w:rsidRPr="002E01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2E01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49CD8911" w14:textId="77777777" w:rsidR="00101756" w:rsidRPr="002E01C7" w:rsidRDefault="00101756" w:rsidP="00533528">
      <w:pPr>
        <w:ind w:left="567"/>
        <w:jc w:val="thaiDistribute"/>
      </w:pPr>
    </w:p>
    <w:p w14:paraId="0060B656" w14:textId="32C85AAC" w:rsidR="00401B1F" w:rsidRPr="002E01C7" w:rsidRDefault="00961A63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E01C7">
        <w:rPr>
          <w:rFonts w:ascii="Angsana New" w:hAnsi="Angsana New" w:hint="cs"/>
          <w:sz w:val="30"/>
          <w:szCs w:val="30"/>
          <w:cs/>
        </w:rPr>
        <w:t>บริษัทได้ทำ</w:t>
      </w:r>
      <w:r w:rsidR="00714A4B" w:rsidRPr="002E01C7">
        <w:rPr>
          <w:rFonts w:ascii="Angsana New" w:hAnsi="Angsana New" w:hint="cs"/>
          <w:sz w:val="30"/>
          <w:szCs w:val="30"/>
          <w:cs/>
        </w:rPr>
        <w:t>สัญญาเงิน</w:t>
      </w:r>
      <w:r w:rsidRPr="002E01C7">
        <w:rPr>
          <w:rFonts w:ascii="Angsana New" w:hAnsi="Angsana New" w:hint="cs"/>
          <w:sz w:val="30"/>
          <w:szCs w:val="30"/>
          <w:cs/>
        </w:rPr>
        <w:t>ให้กู้ยืมระยะสั้น</w:t>
      </w:r>
      <w:r w:rsidR="00714A4B" w:rsidRPr="002E01C7">
        <w:rPr>
          <w:rFonts w:ascii="Angsana New" w:hAnsi="Angsana New" w:hint="cs"/>
          <w:sz w:val="30"/>
          <w:szCs w:val="30"/>
          <w:cs/>
        </w:rPr>
        <w:t>โดยไม่มีหลักประกันแก่</w:t>
      </w:r>
      <w:r w:rsidR="00714A4B" w:rsidRPr="002E01C7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="00714A4B" w:rsidRPr="002E01C7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</w:t>
      </w:r>
      <w:r w:rsidR="00401B1F" w:rsidRPr="002E01C7">
        <w:rPr>
          <w:rFonts w:ascii="Angsana New" w:hAnsi="Angsana New" w:hint="cs"/>
          <w:sz w:val="30"/>
          <w:szCs w:val="30"/>
          <w:cs/>
        </w:rPr>
        <w:t xml:space="preserve"> วงเงินรวม </w:t>
      </w:r>
      <w:r w:rsidR="00401B1F" w:rsidRPr="002E01C7">
        <w:rPr>
          <w:rFonts w:ascii="Angsana New" w:hAnsi="Angsana New"/>
          <w:sz w:val="30"/>
          <w:szCs w:val="30"/>
        </w:rPr>
        <w:t>4,000</w:t>
      </w:r>
      <w:r w:rsidR="00401B1F" w:rsidRPr="002E01C7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เงินกู้ยืมดังกล่าวมีกำหนดชำระคืน อัตราดอกเบี้ยและเงื่อนไขตามข้อกำหนดในสัญญา ณ วันที่ </w:t>
      </w:r>
      <w:r w:rsidR="00401B1F" w:rsidRPr="002E01C7">
        <w:rPr>
          <w:rFonts w:ascii="Angsana New" w:hAnsi="Angsana New"/>
          <w:sz w:val="30"/>
          <w:szCs w:val="30"/>
        </w:rPr>
        <w:t>31</w:t>
      </w:r>
      <w:r w:rsidR="00401B1F" w:rsidRPr="002E01C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01B1F" w:rsidRPr="002E01C7">
        <w:rPr>
          <w:rFonts w:ascii="Angsana New" w:hAnsi="Angsana New"/>
          <w:sz w:val="30"/>
          <w:szCs w:val="30"/>
        </w:rPr>
        <w:t xml:space="preserve">2567 </w:t>
      </w:r>
      <w:r w:rsidR="00401B1F" w:rsidRPr="002E01C7">
        <w:rPr>
          <w:rFonts w:ascii="Angsana New" w:hAnsi="Angsana New" w:hint="cs"/>
          <w:sz w:val="30"/>
          <w:szCs w:val="30"/>
          <w:cs/>
        </w:rPr>
        <w:t xml:space="preserve">บริษัทมียอดเงินให้กู้ยืมคงเหลือเป็นจำนวน </w:t>
      </w:r>
      <w:r w:rsidR="00401B1F" w:rsidRPr="002E01C7">
        <w:rPr>
          <w:rFonts w:ascii="Angsana New" w:hAnsi="Angsana New"/>
          <w:sz w:val="30"/>
          <w:szCs w:val="30"/>
        </w:rPr>
        <w:t>4,000</w:t>
      </w:r>
      <w:r w:rsidR="00401B1F" w:rsidRPr="002E01C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D2C3A" w:rsidRPr="002E01C7">
        <w:rPr>
          <w:rFonts w:ascii="Angsana New" w:hAnsi="Angsana New" w:hint="cs"/>
          <w:sz w:val="30"/>
          <w:szCs w:val="30"/>
          <w:cs/>
        </w:rPr>
        <w:t xml:space="preserve"> </w:t>
      </w:r>
      <w:r w:rsidR="002D2C3A" w:rsidRPr="002E01C7">
        <w:rPr>
          <w:rFonts w:ascii="Angsana New" w:hAnsi="Angsana New"/>
          <w:sz w:val="30"/>
          <w:szCs w:val="30"/>
          <w:cs/>
        </w:rPr>
        <w:br/>
      </w:r>
      <w:r w:rsidR="00401B1F" w:rsidRPr="002E01C7">
        <w:rPr>
          <w:rFonts w:ascii="Angsana New" w:hAnsi="Angsana New"/>
          <w:i/>
          <w:iCs/>
          <w:sz w:val="30"/>
          <w:szCs w:val="30"/>
        </w:rPr>
        <w:t>(</w:t>
      </w:r>
      <w:r w:rsidR="002D2C3A" w:rsidRPr="002E01C7">
        <w:rPr>
          <w:rFonts w:ascii="Angsana New" w:hAnsi="Angsana New"/>
          <w:i/>
          <w:iCs/>
          <w:sz w:val="30"/>
          <w:szCs w:val="30"/>
        </w:rPr>
        <w:t>31</w:t>
      </w:r>
      <w:r w:rsidR="00401B1F" w:rsidRPr="002E01C7">
        <w:rPr>
          <w:rFonts w:ascii="Angsana New" w:hAnsi="Angsana New"/>
          <w:i/>
          <w:iCs/>
          <w:sz w:val="30"/>
          <w:szCs w:val="30"/>
        </w:rPr>
        <w:t xml:space="preserve"> </w:t>
      </w:r>
      <w:r w:rsidR="00401B1F" w:rsidRPr="002E01C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1B1F" w:rsidRPr="002E01C7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401B1F" w:rsidRPr="002E01C7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401B1F" w:rsidRPr="002E01C7">
        <w:rPr>
          <w:rFonts w:ascii="Angsana New" w:hAnsi="Angsana New"/>
          <w:i/>
          <w:iCs/>
          <w:sz w:val="30"/>
          <w:szCs w:val="30"/>
        </w:rPr>
        <w:t>)</w:t>
      </w:r>
    </w:p>
    <w:p w14:paraId="5EBDB35F" w14:textId="77777777" w:rsidR="00401B1F" w:rsidRPr="002E01C7" w:rsidRDefault="00401B1F" w:rsidP="00533528">
      <w:pPr>
        <w:ind w:left="567"/>
        <w:jc w:val="thaiDistribute"/>
      </w:pPr>
    </w:p>
    <w:p w14:paraId="31FB01F9" w14:textId="4B4B576B" w:rsidR="00401B1F" w:rsidRPr="002E01C7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1C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สัญญาการซื้อขายน้ำมันพืชใช้แล้ว</w:t>
      </w:r>
    </w:p>
    <w:p w14:paraId="05878E00" w14:textId="77777777" w:rsidR="00401B1F" w:rsidRPr="002E01C7" w:rsidRDefault="00401B1F" w:rsidP="00533528">
      <w:pPr>
        <w:ind w:left="567"/>
        <w:jc w:val="thaiDistribute"/>
        <w:rPr>
          <w:cs/>
        </w:rPr>
      </w:pPr>
    </w:p>
    <w:p w14:paraId="3C5F56B3" w14:textId="45A4FD02" w:rsidR="00401B1F" w:rsidRPr="002E01C7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E01C7">
        <w:rPr>
          <w:rFonts w:ascii="Angsana New" w:hAnsi="Angsana New"/>
          <w:sz w:val="30"/>
          <w:szCs w:val="30"/>
          <w:cs/>
        </w:rPr>
        <w:t>บริษัทได้ทำสัญญาซื้อขายน้ำมันพืชใช้แล้วกับกิจการร่วมค้าแห่งหนึ่ง โดยบริษัทจะซื้อขายน้ำมันพืชใช้แล้วในปริมาณและราคาภายใต้เงื่อนไขข้อผูกพันที่กำหนดในสัญญา</w:t>
      </w:r>
    </w:p>
    <w:p w14:paraId="308DF82B" w14:textId="77777777" w:rsidR="00401B1F" w:rsidRPr="002E01C7" w:rsidRDefault="00401B1F" w:rsidP="00533528">
      <w:pPr>
        <w:ind w:left="567"/>
        <w:jc w:val="thaiDistribute"/>
      </w:pPr>
    </w:p>
    <w:p w14:paraId="51765167" w14:textId="0B1E8AE4" w:rsidR="00401B1F" w:rsidRPr="002E01C7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1C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2D2C3A" w:rsidRPr="002E01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ซื้อ</w:t>
      </w:r>
      <w:r w:rsidRPr="002E01C7">
        <w:rPr>
          <w:rFonts w:ascii="Angsana New" w:hAnsi="Angsana New"/>
          <w:b/>
          <w:bCs/>
          <w:i/>
          <w:iCs/>
          <w:sz w:val="30"/>
          <w:szCs w:val="30"/>
          <w:cs/>
        </w:rPr>
        <w:t>ขายผลิตภัณฑ์น้ำมัน</w:t>
      </w:r>
    </w:p>
    <w:p w14:paraId="431DB6B5" w14:textId="77777777" w:rsidR="00401B1F" w:rsidRPr="002E01C7" w:rsidRDefault="00401B1F" w:rsidP="00533528">
      <w:pPr>
        <w:ind w:left="567"/>
        <w:jc w:val="thaiDistribute"/>
      </w:pPr>
    </w:p>
    <w:p w14:paraId="11708F85" w14:textId="608FBAC5" w:rsidR="00D46DE4" w:rsidRPr="002E01C7" w:rsidRDefault="00401B1F" w:rsidP="00533528">
      <w:pPr>
        <w:pStyle w:val="BodyText2"/>
        <w:spacing w:line="240" w:lineRule="atLeast"/>
        <w:ind w:left="540" w:firstLine="0"/>
        <w:jc w:val="thaiDistribute"/>
      </w:pPr>
      <w:r w:rsidRPr="002E01C7">
        <w:rPr>
          <w:rFonts w:ascii="Angsana New" w:hAnsi="Angsana New"/>
          <w:sz w:val="30"/>
          <w:szCs w:val="30"/>
          <w:cs/>
        </w:rPr>
        <w:t>บริษัทได้ทำสัญญาซื้อขายผลิตภัณฑ์น้ำมันกับกิจการร่วมค้าแห่งหนึ่ง โดยบริษัทจะขายผลิตภัณฑ์น้ำมันในปริมาณและราคาภายใต้เงื่อนไขข้อผูกพันที่กำหนดในสัญญา</w:t>
      </w:r>
    </w:p>
    <w:p w14:paraId="74EF51E1" w14:textId="673E010F" w:rsidR="00313EA6" w:rsidRPr="002E01C7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1DFAB691" w14:textId="77777777" w:rsidR="00A010DE" w:rsidRPr="002E01C7" w:rsidRDefault="00A010DE" w:rsidP="00533528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38"/>
        <w:gridCol w:w="1238"/>
        <w:gridCol w:w="1238"/>
        <w:gridCol w:w="1238"/>
      </w:tblGrid>
      <w:tr w:rsidR="00A010DE" w:rsidRPr="002E01C7" w14:paraId="0B1C900D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363AA999" w14:textId="77777777" w:rsidR="00A010DE" w:rsidRPr="002E01C7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14:paraId="03893305" w14:textId="77777777" w:rsidR="00A010DE" w:rsidRPr="002E01C7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2E01C7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2E01C7" w14:paraId="6801F665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606013FF" w14:textId="77777777" w:rsidR="00AF2E5C" w:rsidRPr="002E01C7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</w:tcPr>
          <w:p w14:paraId="60EC0A95" w14:textId="1AB1FB90" w:rsidR="00AF2E5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5A5ED403" w14:textId="7F4CB308" w:rsidR="00AF2E5C" w:rsidRPr="002E01C7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02F867C9" w14:textId="2FDF61EA" w:rsidR="00AF2E5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0EB244B1" w14:textId="3F8A191E" w:rsidR="00AF2E5C" w:rsidRPr="002E01C7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2E5C" w:rsidRPr="002E01C7" w14:paraId="4A45D28E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61CF0B8D" w14:textId="430A0B68" w:rsidR="00AF2E5C" w:rsidRPr="002E01C7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</w:tcPr>
          <w:p w14:paraId="5EFB0F57" w14:textId="6EC17138" w:rsidR="00AF2E5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608864C1" w14:textId="4C32BF4D" w:rsidR="00AF2E5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B8E2C62" w14:textId="345B7631" w:rsidR="00AF2E5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48499780" w14:textId="5F46F7B4" w:rsidR="00AF2E5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F2E5C" w:rsidRPr="002E01C7" w14:paraId="751576F4" w14:textId="77777777" w:rsidTr="00AD04A2">
        <w:trPr>
          <w:cantSplit/>
          <w:tblHeader/>
        </w:trPr>
        <w:tc>
          <w:tcPr>
            <w:tcW w:w="4228" w:type="dxa"/>
            <w:vAlign w:val="bottom"/>
            <w:hideMark/>
          </w:tcPr>
          <w:p w14:paraId="73AB6F3E" w14:textId="77777777" w:rsidR="00AF2E5C" w:rsidRPr="002E01C7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12D79FAD" w14:textId="77777777" w:rsidR="00AF2E5C" w:rsidRPr="002E01C7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E64C6" w:rsidRPr="002E01C7" w14:paraId="30FBB3C4" w14:textId="77777777" w:rsidTr="00AD04A2">
        <w:trPr>
          <w:cantSplit/>
        </w:trPr>
        <w:tc>
          <w:tcPr>
            <w:tcW w:w="4228" w:type="dxa"/>
            <w:hideMark/>
          </w:tcPr>
          <w:p w14:paraId="538156F1" w14:textId="77777777" w:rsidR="007E64C6" w:rsidRPr="002E01C7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</w:tcPr>
          <w:p w14:paraId="23F12F66" w14:textId="1A47361B" w:rsidR="007E64C6" w:rsidRPr="002E01C7" w:rsidRDefault="008C12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17,6</w:t>
            </w:r>
            <w:r w:rsidR="002D2C3A" w:rsidRPr="002E01C7">
              <w:rPr>
                <w:rFonts w:asciiTheme="majorBidi" w:hAnsiTheme="majorBidi" w:cstheme="majorBidi" w:hint="cs"/>
                <w:cs/>
              </w:rPr>
              <w:t>48</w:t>
            </w:r>
          </w:p>
        </w:tc>
        <w:tc>
          <w:tcPr>
            <w:tcW w:w="1238" w:type="dxa"/>
          </w:tcPr>
          <w:p w14:paraId="76B41958" w14:textId="51E2681C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21,378</w:t>
            </w:r>
          </w:p>
        </w:tc>
        <w:tc>
          <w:tcPr>
            <w:tcW w:w="1238" w:type="dxa"/>
          </w:tcPr>
          <w:p w14:paraId="763D3522" w14:textId="11C7BD6D" w:rsidR="007E64C6" w:rsidRPr="002E01C7" w:rsidRDefault="002D2C3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10,500</w:t>
            </w:r>
          </w:p>
        </w:tc>
        <w:tc>
          <w:tcPr>
            <w:tcW w:w="1238" w:type="dxa"/>
          </w:tcPr>
          <w:p w14:paraId="252C5669" w14:textId="77C48864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6,630</w:t>
            </w:r>
          </w:p>
        </w:tc>
      </w:tr>
      <w:tr w:rsidR="007E64C6" w:rsidRPr="002E01C7" w14:paraId="45B8B970" w14:textId="77777777" w:rsidTr="00AD04A2">
        <w:trPr>
          <w:cantSplit/>
        </w:trPr>
        <w:tc>
          <w:tcPr>
            <w:tcW w:w="4228" w:type="dxa"/>
            <w:hideMark/>
          </w:tcPr>
          <w:p w14:paraId="432C33D4" w14:textId="77777777" w:rsidR="007E64C6" w:rsidRPr="002E01C7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</w:tcPr>
          <w:p w14:paraId="11CD2CC0" w14:textId="77777777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1BAFE389" w14:textId="77777777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64C6" w:rsidRPr="002E01C7" w14:paraId="05A52787" w14:textId="77777777" w:rsidTr="00AD04A2">
        <w:trPr>
          <w:cantSplit/>
        </w:trPr>
        <w:tc>
          <w:tcPr>
            <w:tcW w:w="4228" w:type="dxa"/>
            <w:hideMark/>
          </w:tcPr>
          <w:p w14:paraId="5AAEE024" w14:textId="77777777" w:rsidR="007E64C6" w:rsidRPr="002E01C7" w:rsidRDefault="007E64C6" w:rsidP="0053352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01D9B8D9" w14:textId="41FC3DD4" w:rsidR="007E64C6" w:rsidRPr="002E01C7" w:rsidRDefault="00025DB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238" w:type="dxa"/>
          </w:tcPr>
          <w:p w14:paraId="1895024D" w14:textId="02EB393F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1238" w:type="dxa"/>
          </w:tcPr>
          <w:p w14:paraId="2785F08F" w14:textId="6467CDC0" w:rsidR="007E64C6" w:rsidRPr="002E01C7" w:rsidRDefault="004753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238" w:type="dxa"/>
          </w:tcPr>
          <w:p w14:paraId="586A6B59" w14:textId="33903C91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260</w:t>
            </w:r>
          </w:p>
        </w:tc>
      </w:tr>
      <w:tr w:rsidR="007E64C6" w:rsidRPr="002E01C7" w14:paraId="087935BF" w14:textId="77777777" w:rsidTr="00AD04A2">
        <w:trPr>
          <w:cantSplit/>
        </w:trPr>
        <w:tc>
          <w:tcPr>
            <w:tcW w:w="4228" w:type="dxa"/>
            <w:hideMark/>
          </w:tcPr>
          <w:p w14:paraId="2BEA12A0" w14:textId="1D3AD9B7" w:rsidR="007E64C6" w:rsidRPr="002E01C7" w:rsidRDefault="007E64C6" w:rsidP="0053352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   </w:t>
            </w:r>
            <w:r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/>
                <w:cs/>
              </w:rPr>
              <w:t xml:space="preserve"> </w:t>
            </w:r>
            <w:r w:rsidRPr="002E01C7">
              <w:rPr>
                <w:rFonts w:asciiTheme="majorBidi" w:hAnsiTheme="majorBidi" w:cstheme="majorBidi"/>
              </w:rPr>
              <w:t>-</w:t>
            </w:r>
            <w:r w:rsidRPr="002E01C7">
              <w:rPr>
                <w:rFonts w:asciiTheme="majorBidi" w:hAnsiTheme="majorBidi" w:cstheme="majorBidi"/>
                <w:cs/>
              </w:rPr>
              <w:t xml:space="preserve"> </w:t>
            </w:r>
            <w:r w:rsidRPr="002E01C7">
              <w:rPr>
                <w:rFonts w:asciiTheme="majorBidi" w:hAnsiTheme="majorBidi" w:cstheme="majorBidi"/>
              </w:rPr>
              <w:t>6</w:t>
            </w:r>
            <w:r w:rsidRPr="002E01C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DD960E3" w14:textId="21EC70C3" w:rsidR="007E64C6" w:rsidRPr="002E01C7" w:rsidRDefault="004753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</w:t>
            </w:r>
            <w:r w:rsidR="00025DB9" w:rsidRPr="002E01C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38" w:type="dxa"/>
          </w:tcPr>
          <w:p w14:paraId="2766B95C" w14:textId="36D80FBC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238" w:type="dxa"/>
          </w:tcPr>
          <w:p w14:paraId="2AE1D08B" w14:textId="5B34C4ED" w:rsidR="007E64C6" w:rsidRPr="002E01C7" w:rsidRDefault="004753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</w:t>
            </w:r>
            <w:r w:rsidR="003902BD" w:rsidRPr="002E01C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</w:tcPr>
          <w:p w14:paraId="340A4155" w14:textId="55A39495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</w:t>
            </w:r>
          </w:p>
        </w:tc>
      </w:tr>
      <w:tr w:rsidR="007E64C6" w:rsidRPr="002E01C7" w14:paraId="7376D962" w14:textId="77777777" w:rsidTr="00AD04A2">
        <w:trPr>
          <w:cantSplit/>
        </w:trPr>
        <w:tc>
          <w:tcPr>
            <w:tcW w:w="4228" w:type="dxa"/>
            <w:hideMark/>
          </w:tcPr>
          <w:p w14:paraId="2D0F8806" w14:textId="77777777" w:rsidR="007E64C6" w:rsidRPr="002E01C7" w:rsidRDefault="007E64C6" w:rsidP="00533528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   </w:t>
            </w:r>
            <w:r w:rsidRPr="002E01C7">
              <w:rPr>
                <w:rFonts w:asciiTheme="majorBidi" w:hAnsiTheme="majorBidi" w:cstheme="majorBidi"/>
              </w:rPr>
              <w:t>6</w:t>
            </w:r>
            <w:r w:rsidRPr="002E01C7">
              <w:rPr>
                <w:rFonts w:asciiTheme="majorBidi" w:hAnsiTheme="majorBidi" w:cstheme="majorBidi"/>
                <w:cs/>
              </w:rPr>
              <w:t xml:space="preserve"> - </w:t>
            </w:r>
            <w:r w:rsidRPr="002E01C7">
              <w:rPr>
                <w:rFonts w:asciiTheme="majorBidi" w:hAnsiTheme="majorBidi" w:cstheme="majorBidi"/>
              </w:rPr>
              <w:t>12</w:t>
            </w:r>
            <w:r w:rsidRPr="002E01C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7E22B64" w14:textId="12D700BA" w:rsidR="007E64C6" w:rsidRPr="002E01C7" w:rsidRDefault="004753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238" w:type="dxa"/>
          </w:tcPr>
          <w:p w14:paraId="4AA773AB" w14:textId="5396E542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238" w:type="dxa"/>
          </w:tcPr>
          <w:p w14:paraId="150D46E2" w14:textId="08C79167" w:rsidR="007E64C6" w:rsidRPr="002E01C7" w:rsidRDefault="004753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38" w:type="dxa"/>
          </w:tcPr>
          <w:p w14:paraId="396504D3" w14:textId="1C327617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</w:t>
            </w:r>
          </w:p>
        </w:tc>
      </w:tr>
      <w:tr w:rsidR="007E64C6" w:rsidRPr="002E01C7" w14:paraId="4501F088" w14:textId="77777777" w:rsidTr="00AD04A2">
        <w:trPr>
          <w:cantSplit/>
        </w:trPr>
        <w:tc>
          <w:tcPr>
            <w:tcW w:w="4228" w:type="dxa"/>
            <w:hideMark/>
          </w:tcPr>
          <w:p w14:paraId="317E706D" w14:textId="77777777" w:rsidR="007E64C6" w:rsidRPr="002E01C7" w:rsidRDefault="007E64C6" w:rsidP="00533528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2E01C7">
              <w:rPr>
                <w:rFonts w:asciiTheme="majorBidi" w:hAnsiTheme="majorBidi" w:cstheme="majorBidi"/>
              </w:rPr>
              <w:t>12</w:t>
            </w:r>
            <w:r w:rsidRPr="002E01C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5AABC7C2" w14:textId="3783EB6F" w:rsidR="007E64C6" w:rsidRPr="002E01C7" w:rsidRDefault="004753E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1,773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3558417D" w:rsidR="007E64C6" w:rsidRPr="002E01C7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1,523</w:t>
            </w:r>
          </w:p>
        </w:tc>
        <w:tc>
          <w:tcPr>
            <w:tcW w:w="1238" w:type="dxa"/>
          </w:tcPr>
          <w:p w14:paraId="3061F65D" w14:textId="092BED25" w:rsidR="007E64C6" w:rsidRPr="002E01C7" w:rsidRDefault="004753E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4495506E" w:rsidR="007E64C6" w:rsidRPr="002E01C7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18</w:t>
            </w:r>
          </w:p>
        </w:tc>
      </w:tr>
      <w:tr w:rsidR="007E64C6" w:rsidRPr="002E01C7" w14:paraId="0CA3B20A" w14:textId="77777777" w:rsidTr="00AD04A2">
        <w:trPr>
          <w:cantSplit/>
        </w:trPr>
        <w:tc>
          <w:tcPr>
            <w:tcW w:w="4228" w:type="dxa"/>
            <w:hideMark/>
          </w:tcPr>
          <w:p w14:paraId="76757941" w14:textId="77777777" w:rsidR="007E64C6" w:rsidRPr="002E01C7" w:rsidRDefault="007E64C6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</w:tcPr>
          <w:p w14:paraId="13B9A961" w14:textId="331D920C" w:rsidR="007E64C6" w:rsidRPr="002E01C7" w:rsidRDefault="003902B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20,</w:t>
            </w:r>
            <w:r w:rsidR="00456235" w:rsidRPr="002E01C7">
              <w:rPr>
                <w:rFonts w:asciiTheme="majorBidi" w:hAnsiTheme="majorBidi" w:cstheme="majorBidi"/>
                <w:b/>
                <w:bCs/>
              </w:rPr>
              <w:t>2</w:t>
            </w:r>
            <w:r w:rsidR="002D2C3A" w:rsidRPr="002E01C7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2C521151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23,831</w:t>
            </w:r>
          </w:p>
        </w:tc>
        <w:tc>
          <w:tcPr>
            <w:tcW w:w="1238" w:type="dxa"/>
          </w:tcPr>
          <w:p w14:paraId="23F0019F" w14:textId="65745BB1" w:rsidR="007E64C6" w:rsidRPr="002E01C7" w:rsidRDefault="00E428C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10,776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14A07C71" w:rsidR="007E64C6" w:rsidRPr="002E01C7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6,915</w:t>
            </w:r>
          </w:p>
        </w:tc>
      </w:tr>
      <w:tr w:rsidR="007E64C6" w:rsidRPr="002E01C7" w14:paraId="24380343" w14:textId="77777777" w:rsidTr="00AD04A2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7E64C6" w:rsidRPr="002E01C7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E01C7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2103FE1A" w14:textId="110D7602" w:rsidR="007E64C6" w:rsidRPr="002E01C7" w:rsidRDefault="003902B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(635)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364B9733" w:rsidR="007E64C6" w:rsidRPr="002E01C7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(539)</w:t>
            </w:r>
          </w:p>
        </w:tc>
        <w:tc>
          <w:tcPr>
            <w:tcW w:w="1238" w:type="dxa"/>
            <w:vAlign w:val="bottom"/>
          </w:tcPr>
          <w:p w14:paraId="4BB42443" w14:textId="266CA19B" w:rsidR="007E64C6" w:rsidRPr="002E01C7" w:rsidRDefault="003902B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(34)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0CDA3E94" w:rsidR="007E64C6" w:rsidRPr="002E01C7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(8)</w:t>
            </w:r>
          </w:p>
        </w:tc>
      </w:tr>
      <w:tr w:rsidR="007E64C6" w:rsidRPr="002E01C7" w14:paraId="6E29D290" w14:textId="77777777" w:rsidTr="00AD04A2">
        <w:trPr>
          <w:cantSplit/>
        </w:trPr>
        <w:tc>
          <w:tcPr>
            <w:tcW w:w="4228" w:type="dxa"/>
            <w:hideMark/>
          </w:tcPr>
          <w:p w14:paraId="13E1F197" w14:textId="77777777" w:rsidR="007E64C6" w:rsidRPr="002E01C7" w:rsidRDefault="007E64C6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</w:tcPr>
          <w:p w14:paraId="5DFDF5EF" w14:textId="44B43A64" w:rsidR="007E64C6" w:rsidRPr="002E01C7" w:rsidRDefault="003902B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19,</w:t>
            </w:r>
            <w:r w:rsidR="00E428C0" w:rsidRPr="002E01C7">
              <w:rPr>
                <w:rFonts w:asciiTheme="majorBidi" w:hAnsiTheme="majorBidi" w:cstheme="majorBidi"/>
                <w:b/>
                <w:bCs/>
              </w:rPr>
              <w:t>603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16430F3E" w:rsidR="007E64C6" w:rsidRPr="002E01C7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23,292</w:t>
            </w:r>
          </w:p>
        </w:tc>
        <w:tc>
          <w:tcPr>
            <w:tcW w:w="1238" w:type="dxa"/>
          </w:tcPr>
          <w:p w14:paraId="4E94F98B" w14:textId="22E672A3" w:rsidR="007E64C6" w:rsidRPr="002E01C7" w:rsidRDefault="00E428C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10,742</w:t>
            </w:r>
          </w:p>
        </w:tc>
        <w:tc>
          <w:tcPr>
            <w:tcW w:w="1238" w:type="dxa"/>
          </w:tcPr>
          <w:p w14:paraId="44363205" w14:textId="2078E278" w:rsidR="007E64C6" w:rsidRPr="002E01C7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6,907</w:t>
            </w:r>
          </w:p>
        </w:tc>
      </w:tr>
    </w:tbl>
    <w:p w14:paraId="4AD0BD0B" w14:textId="3A1471CD" w:rsidR="006C5CF0" w:rsidRPr="002E01C7" w:rsidRDefault="006C5CF0" w:rsidP="00533528">
      <w:bookmarkStart w:id="4" w:name="_Hlk102305855"/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F2E5C" w:rsidRPr="002E01C7" w14:paraId="279A328A" w14:textId="77777777" w:rsidTr="00AD04A2">
        <w:trPr>
          <w:cantSplit/>
          <w:tblHeader/>
        </w:trPr>
        <w:tc>
          <w:tcPr>
            <w:tcW w:w="4228" w:type="dxa"/>
            <w:vAlign w:val="bottom"/>
            <w:hideMark/>
          </w:tcPr>
          <w:p w14:paraId="3AECFB0C" w14:textId="328F9EED" w:rsidR="00AF2E5C" w:rsidRPr="002E01C7" w:rsidRDefault="00AF2E5C" w:rsidP="0053352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2E01C7" w:rsidRDefault="00AF2E5C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2E01C7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792" w:rsidRPr="002E01C7" w14:paraId="6706E34A" w14:textId="77777777" w:rsidTr="00090792">
        <w:trPr>
          <w:cantSplit/>
          <w:tblHeader/>
        </w:trPr>
        <w:tc>
          <w:tcPr>
            <w:tcW w:w="4350" w:type="dxa"/>
            <w:gridSpan w:val="2"/>
            <w:vAlign w:val="bottom"/>
          </w:tcPr>
          <w:p w14:paraId="6191ABC0" w14:textId="31836FA5" w:rsidR="00090792" w:rsidRPr="002E01C7" w:rsidRDefault="00090792" w:rsidP="00533528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  <w:r w:rsidR="00B65D4F"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งวดสามเดือน</w:t>
            </w:r>
            <w:r w:rsidR="00B65D4F"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9D524A"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16" w:type="dxa"/>
            <w:vAlign w:val="bottom"/>
          </w:tcPr>
          <w:p w14:paraId="2C76D9DD" w14:textId="19871C98" w:rsidR="00090792" w:rsidRPr="002E01C7" w:rsidRDefault="002D151D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6690C973" w14:textId="625BEC47" w:rsidR="00090792" w:rsidRPr="002E01C7" w:rsidRDefault="002D151D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5B8D3CA2" w14:textId="6AE7A0D3" w:rsidR="00090792" w:rsidRPr="002E01C7" w:rsidRDefault="002D151D" w:rsidP="0053352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45BF65B" w14:textId="1F133A71" w:rsidR="00090792" w:rsidRPr="002E01C7" w:rsidRDefault="002D151D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F2E5C" w:rsidRPr="002E01C7" w14:paraId="594848CD" w14:textId="77777777" w:rsidTr="005B6E7B">
        <w:trPr>
          <w:cantSplit/>
          <w:tblHeader/>
        </w:trPr>
        <w:tc>
          <w:tcPr>
            <w:tcW w:w="4228" w:type="dxa"/>
            <w:vAlign w:val="bottom"/>
          </w:tcPr>
          <w:p w14:paraId="0E4A6CBF" w14:textId="77777777" w:rsidR="00AF2E5C" w:rsidRPr="002E01C7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2E01C7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56235" w:rsidRPr="002E01C7" w14:paraId="08FB3C3B" w14:textId="77777777" w:rsidTr="00A23441">
        <w:trPr>
          <w:cantSplit/>
        </w:trPr>
        <w:tc>
          <w:tcPr>
            <w:tcW w:w="4228" w:type="dxa"/>
          </w:tcPr>
          <w:p w14:paraId="451DC7CC" w14:textId="77777777" w:rsidR="00456235" w:rsidRPr="002E01C7" w:rsidRDefault="00456235" w:rsidP="00533528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01C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2E01C7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45B7A2FA" w:rsidR="00456235" w:rsidRPr="002E01C7" w:rsidRDefault="00792C5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238" w:type="dxa"/>
            <w:vAlign w:val="bottom"/>
          </w:tcPr>
          <w:p w14:paraId="27EB5A02" w14:textId="09DA66D5" w:rsidR="00456235" w:rsidRPr="002E01C7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0AE8C3AA" w14:textId="38C79DC7" w:rsidR="00456235" w:rsidRPr="002E01C7" w:rsidRDefault="00792C5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238" w:type="dxa"/>
            <w:vAlign w:val="bottom"/>
          </w:tcPr>
          <w:p w14:paraId="1EA7086F" w14:textId="4A975E9E" w:rsidR="00456235" w:rsidRPr="002E01C7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456235" w:rsidRPr="002E01C7" w14:paraId="7BA647E9" w14:textId="77777777" w:rsidTr="00A23441">
        <w:trPr>
          <w:cantSplit/>
        </w:trPr>
        <w:tc>
          <w:tcPr>
            <w:tcW w:w="4228" w:type="dxa"/>
          </w:tcPr>
          <w:p w14:paraId="294255DD" w14:textId="77777777" w:rsidR="00456235" w:rsidRPr="002E01C7" w:rsidRDefault="00456235" w:rsidP="00533528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2E01C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2E01C7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778994BC" w:rsidR="00456235" w:rsidRPr="002E01C7" w:rsidRDefault="00025DB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</w:t>
            </w:r>
            <w:r w:rsidR="00792C5F" w:rsidRPr="002E01C7">
              <w:rPr>
                <w:rFonts w:asciiTheme="majorBidi" w:hAnsiTheme="majorBidi" w:cstheme="majorBidi"/>
              </w:rPr>
              <w:t>9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12120459" w14:textId="2E4E7758" w:rsidR="00456235" w:rsidRPr="002E01C7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238" w:type="dxa"/>
            <w:vAlign w:val="bottom"/>
          </w:tcPr>
          <w:p w14:paraId="583D9363" w14:textId="6FB806BA" w:rsidR="00456235" w:rsidRPr="002E01C7" w:rsidRDefault="00025DB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</w:t>
            </w:r>
            <w:r w:rsidR="00792C5F" w:rsidRPr="002E01C7">
              <w:rPr>
                <w:rFonts w:asciiTheme="majorBidi" w:hAnsiTheme="majorBidi" w:cstheme="majorBidi"/>
              </w:rPr>
              <w:t>8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4D4C1AA0" w14:textId="4FD8A9B7" w:rsidR="00456235" w:rsidRPr="002E01C7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(10)</w:t>
            </w:r>
          </w:p>
        </w:tc>
      </w:tr>
    </w:tbl>
    <w:p w14:paraId="647C6FE5" w14:textId="471E60B8" w:rsidR="005F25B3" w:rsidRPr="002E01C7" w:rsidRDefault="005F25B3" w:rsidP="00533528"/>
    <w:p w14:paraId="4C7FA328" w14:textId="77777777" w:rsidR="00D46DE4" w:rsidRPr="002E01C7" w:rsidRDefault="00D46DE4" w:rsidP="00533528"/>
    <w:p w14:paraId="53432436" w14:textId="77777777" w:rsidR="00D46DE4" w:rsidRPr="002E01C7" w:rsidRDefault="00D46DE4" w:rsidP="00533528"/>
    <w:p w14:paraId="7BF18A01" w14:textId="77777777" w:rsidR="00D46DE4" w:rsidRPr="002E01C7" w:rsidRDefault="00D46DE4" w:rsidP="00533528"/>
    <w:p w14:paraId="453F57AD" w14:textId="77777777" w:rsidR="00D46DE4" w:rsidRPr="002E01C7" w:rsidRDefault="00D46DE4" w:rsidP="00533528"/>
    <w:p w14:paraId="24BC9999" w14:textId="77777777" w:rsidR="00D46DE4" w:rsidRPr="002E01C7" w:rsidRDefault="00D46DE4" w:rsidP="00533528"/>
    <w:p w14:paraId="07BE0C92" w14:textId="3E50DDAA" w:rsidR="00D46DE4" w:rsidRPr="002E01C7" w:rsidRDefault="00D46DE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2E01C7">
        <w:rPr>
          <w:cs/>
        </w:rPr>
        <w:br w:type="page"/>
      </w:r>
    </w:p>
    <w:bookmarkEnd w:id="4"/>
    <w:p w14:paraId="4075A1F9" w14:textId="675E6A95" w:rsidR="00870CCC" w:rsidRPr="002E01C7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19D28C72" w14:textId="77777777" w:rsidR="00AF2E5C" w:rsidRPr="002E01C7" w:rsidRDefault="00AF2E5C" w:rsidP="00533528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238"/>
        <w:gridCol w:w="1238"/>
        <w:gridCol w:w="1238"/>
        <w:gridCol w:w="1238"/>
      </w:tblGrid>
      <w:tr w:rsidR="00AA6F15" w:rsidRPr="002E01C7" w14:paraId="0DF8F23B" w14:textId="77777777" w:rsidTr="00430F47">
        <w:trPr>
          <w:tblHeader/>
        </w:trPr>
        <w:tc>
          <w:tcPr>
            <w:tcW w:w="4228" w:type="dxa"/>
            <w:shd w:val="clear" w:color="auto" w:fill="auto"/>
          </w:tcPr>
          <w:p w14:paraId="39144275" w14:textId="77777777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6" w:type="dxa"/>
            <w:gridSpan w:val="2"/>
            <w:shd w:val="clear" w:color="auto" w:fill="auto"/>
          </w:tcPr>
          <w:p w14:paraId="59464FD4" w14:textId="77777777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shd w:val="clear" w:color="auto" w:fill="auto"/>
          </w:tcPr>
          <w:p w14:paraId="7971633C" w14:textId="77777777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F25B3" w:rsidRPr="002E01C7" w14:paraId="49E62F32" w14:textId="77777777" w:rsidTr="00430F47">
        <w:trPr>
          <w:tblHeader/>
        </w:trPr>
        <w:tc>
          <w:tcPr>
            <w:tcW w:w="4228" w:type="dxa"/>
          </w:tcPr>
          <w:p w14:paraId="407C9E29" w14:textId="77777777" w:rsidR="005F25B3" w:rsidRPr="002E01C7" w:rsidRDefault="005F25B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8" w:type="dxa"/>
          </w:tcPr>
          <w:p w14:paraId="07CC51DB" w14:textId="302B7266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446CF28F" w14:textId="0DD08A93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22A2340A" w14:textId="1460E2E0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43B3202D" w14:textId="63EC6B10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31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5B3" w:rsidRPr="002E01C7" w14:paraId="4E48FF1B" w14:textId="77777777" w:rsidTr="00430F47">
        <w:trPr>
          <w:tblHeader/>
        </w:trPr>
        <w:tc>
          <w:tcPr>
            <w:tcW w:w="4228" w:type="dxa"/>
          </w:tcPr>
          <w:p w14:paraId="2271779C" w14:textId="77777777" w:rsidR="005F25B3" w:rsidRPr="002E01C7" w:rsidRDefault="005F25B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8" w:type="dxa"/>
          </w:tcPr>
          <w:p w14:paraId="76065BA8" w14:textId="09ED6438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6CF740E0" w14:textId="3F2095D2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480D386" w14:textId="58778474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3D3FA927" w14:textId="1F434CFB" w:rsidR="005F25B3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A6F15" w:rsidRPr="002E01C7" w14:paraId="6A224DF4" w14:textId="77777777" w:rsidTr="00430F47">
        <w:trPr>
          <w:tblHeader/>
        </w:trPr>
        <w:tc>
          <w:tcPr>
            <w:tcW w:w="4228" w:type="dxa"/>
          </w:tcPr>
          <w:p w14:paraId="616F82A7" w14:textId="77777777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2" w:type="dxa"/>
            <w:gridSpan w:val="4"/>
          </w:tcPr>
          <w:p w14:paraId="0DF42453" w14:textId="77777777" w:rsidR="00AA6F15" w:rsidRPr="002E01C7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6F15" w:rsidRPr="002E01C7" w14:paraId="01DCCCF4" w14:textId="77777777" w:rsidTr="00430F47">
        <w:tc>
          <w:tcPr>
            <w:tcW w:w="4228" w:type="dxa"/>
          </w:tcPr>
          <w:p w14:paraId="0C8C6E96" w14:textId="16A9387C" w:rsidR="00AA6F15" w:rsidRPr="002E01C7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8" w:type="dxa"/>
          </w:tcPr>
          <w:p w14:paraId="027B3415" w14:textId="5E1D07B3" w:rsidR="00AA6F15" w:rsidRPr="002E01C7" w:rsidRDefault="003D50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60,726</w:t>
            </w:r>
          </w:p>
        </w:tc>
        <w:tc>
          <w:tcPr>
            <w:tcW w:w="1238" w:type="dxa"/>
          </w:tcPr>
          <w:p w14:paraId="4B89B6F6" w14:textId="54AF04AE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48,422</w:t>
            </w:r>
          </w:p>
        </w:tc>
        <w:tc>
          <w:tcPr>
            <w:tcW w:w="1238" w:type="dxa"/>
          </w:tcPr>
          <w:p w14:paraId="7D3CD116" w14:textId="56957CD8" w:rsidR="00AA6F15" w:rsidRPr="002E01C7" w:rsidRDefault="00025DB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 xml:space="preserve"> </w:t>
            </w:r>
            <w:r w:rsidR="003D501B" w:rsidRPr="002E01C7">
              <w:t>26,10</w:t>
            </w:r>
            <w:r w:rsidRPr="002E01C7">
              <w:t>1</w:t>
            </w:r>
          </w:p>
        </w:tc>
        <w:tc>
          <w:tcPr>
            <w:tcW w:w="1238" w:type="dxa"/>
          </w:tcPr>
          <w:p w14:paraId="212E220B" w14:textId="0EE13701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2E01C7">
              <w:t>23,872</w:t>
            </w:r>
          </w:p>
        </w:tc>
      </w:tr>
      <w:tr w:rsidR="00AA6F15" w:rsidRPr="002E01C7" w14:paraId="3069ABB8" w14:textId="77777777" w:rsidTr="00430F47">
        <w:tc>
          <w:tcPr>
            <w:tcW w:w="4228" w:type="dxa"/>
          </w:tcPr>
          <w:p w14:paraId="0EAF4EA9" w14:textId="77777777" w:rsidR="00AA6F15" w:rsidRPr="002E01C7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8" w:type="dxa"/>
          </w:tcPr>
          <w:p w14:paraId="76696EB4" w14:textId="0A53F4E5" w:rsidR="00AA6F15" w:rsidRPr="002E01C7" w:rsidRDefault="003D50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(516)</w:t>
            </w:r>
          </w:p>
        </w:tc>
        <w:tc>
          <w:tcPr>
            <w:tcW w:w="1238" w:type="dxa"/>
          </w:tcPr>
          <w:p w14:paraId="45C8E0E8" w14:textId="6FEFB3AF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(515)</w:t>
            </w:r>
          </w:p>
        </w:tc>
        <w:tc>
          <w:tcPr>
            <w:tcW w:w="1238" w:type="dxa"/>
          </w:tcPr>
          <w:p w14:paraId="46690550" w14:textId="66B53C56" w:rsidR="00AA6F15" w:rsidRPr="002E01C7" w:rsidRDefault="003D50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E01C7">
              <w:t>(515)</w:t>
            </w:r>
          </w:p>
        </w:tc>
        <w:tc>
          <w:tcPr>
            <w:tcW w:w="1238" w:type="dxa"/>
          </w:tcPr>
          <w:p w14:paraId="45FDB085" w14:textId="53469BBE" w:rsidR="00AA6F15" w:rsidRPr="002E01C7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2E01C7">
              <w:t>(515)</w:t>
            </w:r>
          </w:p>
        </w:tc>
      </w:tr>
      <w:tr w:rsidR="00AA6F15" w:rsidRPr="002E01C7" w14:paraId="0919EA84" w14:textId="77777777" w:rsidTr="00430F47">
        <w:trPr>
          <w:trHeight w:val="58"/>
        </w:trPr>
        <w:tc>
          <w:tcPr>
            <w:tcW w:w="4228" w:type="dxa"/>
          </w:tcPr>
          <w:p w14:paraId="60ED7DAB" w14:textId="77777777" w:rsidR="00AA6F15" w:rsidRPr="002E01C7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8" w:type="dxa"/>
          </w:tcPr>
          <w:p w14:paraId="11FB026F" w14:textId="419AA8A3" w:rsidR="00AA6F15" w:rsidRPr="002E01C7" w:rsidRDefault="003D501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(30)</w:t>
            </w:r>
          </w:p>
        </w:tc>
        <w:tc>
          <w:tcPr>
            <w:tcW w:w="1238" w:type="dxa"/>
          </w:tcPr>
          <w:p w14:paraId="659912B8" w14:textId="2FF07E6C" w:rsidR="00AA6F15" w:rsidRPr="002E01C7" w:rsidRDefault="00AA6F1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(67)</w:t>
            </w:r>
          </w:p>
        </w:tc>
        <w:tc>
          <w:tcPr>
            <w:tcW w:w="1238" w:type="dxa"/>
            <w:vAlign w:val="bottom"/>
          </w:tcPr>
          <w:p w14:paraId="3C70181A" w14:textId="51D89FDC" w:rsidR="00AA6F15" w:rsidRPr="002E01C7" w:rsidRDefault="003D501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238" w:type="dxa"/>
            <w:vAlign w:val="bottom"/>
          </w:tcPr>
          <w:p w14:paraId="33596F91" w14:textId="46A545A4" w:rsidR="00AA6F15" w:rsidRPr="002E01C7" w:rsidRDefault="00AA6F1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2E01C7">
              <w:t>-</w:t>
            </w:r>
          </w:p>
        </w:tc>
      </w:tr>
      <w:tr w:rsidR="00AA6F15" w:rsidRPr="002E01C7" w14:paraId="4E47EA50" w14:textId="77777777" w:rsidTr="00430F47">
        <w:trPr>
          <w:trHeight w:val="58"/>
        </w:trPr>
        <w:tc>
          <w:tcPr>
            <w:tcW w:w="4228" w:type="dxa"/>
          </w:tcPr>
          <w:p w14:paraId="42467F74" w14:textId="77777777" w:rsidR="00AA6F15" w:rsidRPr="002E01C7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8" w:type="dxa"/>
          </w:tcPr>
          <w:p w14:paraId="25945325" w14:textId="174E131A" w:rsidR="00AA6F15" w:rsidRPr="002E01C7" w:rsidRDefault="003D501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60,180</w:t>
            </w:r>
          </w:p>
        </w:tc>
        <w:tc>
          <w:tcPr>
            <w:tcW w:w="1238" w:type="dxa"/>
          </w:tcPr>
          <w:p w14:paraId="4646694A" w14:textId="77467803" w:rsidR="00AA6F15" w:rsidRPr="002E01C7" w:rsidRDefault="00AA6F1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47,840</w:t>
            </w:r>
          </w:p>
        </w:tc>
        <w:tc>
          <w:tcPr>
            <w:tcW w:w="1238" w:type="dxa"/>
          </w:tcPr>
          <w:p w14:paraId="1642143A" w14:textId="30D781A6" w:rsidR="00AA6F15" w:rsidRPr="002E01C7" w:rsidRDefault="003D501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25,58</w:t>
            </w:r>
            <w:r w:rsidR="00025DB9" w:rsidRPr="002E01C7">
              <w:rPr>
                <w:b/>
                <w:bCs/>
              </w:rPr>
              <w:t>6</w:t>
            </w:r>
          </w:p>
        </w:tc>
        <w:tc>
          <w:tcPr>
            <w:tcW w:w="1238" w:type="dxa"/>
          </w:tcPr>
          <w:p w14:paraId="000EAE78" w14:textId="7E804A8E" w:rsidR="00AA6F15" w:rsidRPr="002E01C7" w:rsidRDefault="00AA6F1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23,357</w:t>
            </w:r>
          </w:p>
        </w:tc>
      </w:tr>
    </w:tbl>
    <w:p w14:paraId="4466B164" w14:textId="77777777" w:rsidR="00E428C0" w:rsidRPr="002E01C7" w:rsidRDefault="00E428C0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D6BAE" w14:textId="36D5D55A" w:rsidR="00F43EE1" w:rsidRPr="002E01C7" w:rsidRDefault="00F43EE1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Pr="002E01C7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2E01C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2E01C7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01C7">
        <w:rPr>
          <w:rFonts w:asciiTheme="majorBidi" w:hAnsiTheme="majorBidi" w:cstheme="majorBidi"/>
          <w:sz w:val="30"/>
          <w:szCs w:val="30"/>
        </w:rPr>
        <w:t xml:space="preserve">31 </w:t>
      </w:r>
      <w:r w:rsidRPr="002E01C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2E01C7">
        <w:rPr>
          <w:rFonts w:asciiTheme="majorBidi" w:hAnsiTheme="majorBidi" w:cstheme="majorBidi"/>
          <w:sz w:val="30"/>
          <w:szCs w:val="30"/>
        </w:rPr>
        <w:t>2567</w:t>
      </w:r>
      <w:r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01C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E01C7">
        <w:rPr>
          <w:rFonts w:asciiTheme="majorBidi" w:hAnsiTheme="majorBidi" w:cstheme="majorBidi"/>
          <w:sz w:val="30"/>
          <w:szCs w:val="30"/>
        </w:rPr>
        <w:t>2566</w:t>
      </w:r>
      <w:r w:rsidRPr="002E01C7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0468A34B" w14:textId="77777777" w:rsidR="00F43EE1" w:rsidRPr="002E01C7" w:rsidRDefault="00F43EE1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43EE1" w:rsidRPr="002E01C7" w14:paraId="0E527795" w14:textId="77777777" w:rsidTr="00FD4364">
        <w:tc>
          <w:tcPr>
            <w:tcW w:w="4230" w:type="dxa"/>
          </w:tcPr>
          <w:p w14:paraId="3D4D26C0" w14:textId="77777777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53D4578F" w14:textId="77777777" w:rsidR="00F43EE1" w:rsidRPr="002E01C7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E01C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42FF18D" w14:textId="77777777" w:rsidR="00F43EE1" w:rsidRPr="002E01C7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2E01C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3EE1" w:rsidRPr="002E01C7" w14:paraId="4AEA2FD4" w14:textId="77777777" w:rsidTr="00FD4364">
        <w:tc>
          <w:tcPr>
            <w:tcW w:w="4230" w:type="dxa"/>
          </w:tcPr>
          <w:p w14:paraId="0CC23BF1" w14:textId="6E3C81F2" w:rsidR="00F43EE1" w:rsidRPr="002E01C7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37" w:type="dxa"/>
          </w:tcPr>
          <w:p w14:paraId="1282317E" w14:textId="5DF9C817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27B1774E" w14:textId="49B6DE2A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237" w:type="dxa"/>
          </w:tcPr>
          <w:p w14:paraId="5E3ABE94" w14:textId="4F5614B9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0EAE2C67" w14:textId="46AC9A80" w:rsidR="00455B8A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2E01C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F43EE1" w:rsidRPr="002E01C7" w14:paraId="51008BE6" w14:textId="77777777" w:rsidTr="00FD4364">
        <w:tc>
          <w:tcPr>
            <w:tcW w:w="4230" w:type="dxa"/>
          </w:tcPr>
          <w:p w14:paraId="1539ABA3" w14:textId="77777777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07A5AF6" w14:textId="77777777" w:rsidR="00F43EE1" w:rsidRPr="002E01C7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2E01C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F43EE1" w:rsidRPr="002E01C7" w14:paraId="6968E5EF" w14:textId="77777777" w:rsidTr="00FD4364">
        <w:tc>
          <w:tcPr>
            <w:tcW w:w="4230" w:type="dxa"/>
          </w:tcPr>
          <w:p w14:paraId="1D03CC0D" w14:textId="77777777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01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35B7CBDD" w14:textId="3A23484A" w:rsidR="00F43EE1" w:rsidRPr="002E01C7" w:rsidRDefault="00E428C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582</w:t>
            </w:r>
          </w:p>
        </w:tc>
        <w:tc>
          <w:tcPr>
            <w:tcW w:w="1238" w:type="dxa"/>
          </w:tcPr>
          <w:p w14:paraId="6714BF84" w14:textId="5C093CE4" w:rsidR="00F43EE1" w:rsidRPr="002E01C7" w:rsidRDefault="0058691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61</w:t>
            </w:r>
            <w:r w:rsidR="00981192" w:rsidRPr="002E01C7">
              <w:t>8</w:t>
            </w:r>
          </w:p>
        </w:tc>
        <w:tc>
          <w:tcPr>
            <w:tcW w:w="1237" w:type="dxa"/>
          </w:tcPr>
          <w:p w14:paraId="220409D1" w14:textId="322112E7" w:rsidR="00F43EE1" w:rsidRPr="002E01C7" w:rsidRDefault="00442C4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515</w:t>
            </w:r>
          </w:p>
        </w:tc>
        <w:tc>
          <w:tcPr>
            <w:tcW w:w="1238" w:type="dxa"/>
          </w:tcPr>
          <w:p w14:paraId="0FF948C2" w14:textId="3547A571" w:rsidR="00F43EE1" w:rsidRPr="002E01C7" w:rsidRDefault="0058691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6</w:t>
            </w:r>
            <w:r w:rsidR="000132DB" w:rsidRPr="002E01C7">
              <w:t>10</w:t>
            </w:r>
          </w:p>
        </w:tc>
      </w:tr>
      <w:tr w:rsidR="00F43EE1" w:rsidRPr="002E01C7" w14:paraId="5D18D4F3" w14:textId="77777777" w:rsidTr="00FD4364">
        <w:tc>
          <w:tcPr>
            <w:tcW w:w="4230" w:type="dxa"/>
          </w:tcPr>
          <w:p w14:paraId="7849E926" w14:textId="77777777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46824327" w14:textId="482D6ABA" w:rsidR="00F43EE1" w:rsidRPr="002E01C7" w:rsidRDefault="00E428C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31</w:t>
            </w:r>
          </w:p>
        </w:tc>
        <w:tc>
          <w:tcPr>
            <w:tcW w:w="1238" w:type="dxa"/>
          </w:tcPr>
          <w:p w14:paraId="0E56FBD3" w14:textId="7F863E19" w:rsidR="00F43EE1" w:rsidRPr="002E01C7" w:rsidRDefault="006959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1</w:t>
            </w:r>
            <w:r w:rsidR="00981192" w:rsidRPr="002E01C7">
              <w:t>48</w:t>
            </w:r>
          </w:p>
        </w:tc>
        <w:tc>
          <w:tcPr>
            <w:tcW w:w="1237" w:type="dxa"/>
            <w:shd w:val="clear" w:color="auto" w:fill="auto"/>
          </w:tcPr>
          <w:p w14:paraId="3A077A29" w14:textId="2D6A2339" w:rsidR="00F43EE1" w:rsidRPr="002E01C7" w:rsidRDefault="00FB381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238" w:type="dxa"/>
          </w:tcPr>
          <w:p w14:paraId="4BE64CB0" w14:textId="3682C8D6" w:rsidR="00F43EE1" w:rsidRPr="002E01C7" w:rsidRDefault="000132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154</w:t>
            </w:r>
          </w:p>
        </w:tc>
      </w:tr>
      <w:tr w:rsidR="00F43EE1" w:rsidRPr="002E01C7" w14:paraId="4B7056FB" w14:textId="77777777" w:rsidTr="00FD4364">
        <w:trPr>
          <w:trHeight w:val="58"/>
        </w:trPr>
        <w:tc>
          <w:tcPr>
            <w:tcW w:w="4230" w:type="dxa"/>
          </w:tcPr>
          <w:p w14:paraId="1CAE6664" w14:textId="77777777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37" w:type="dxa"/>
          </w:tcPr>
          <w:p w14:paraId="699AC452" w14:textId="09F23002" w:rsidR="00F43EE1" w:rsidRPr="002E01C7" w:rsidRDefault="00E428C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(67)</w:t>
            </w:r>
          </w:p>
        </w:tc>
        <w:tc>
          <w:tcPr>
            <w:tcW w:w="1238" w:type="dxa"/>
          </w:tcPr>
          <w:p w14:paraId="716A6E41" w14:textId="4154552C" w:rsidR="00F43EE1" w:rsidRPr="002E01C7" w:rsidRDefault="00E428C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</w:t>
            </w:r>
            <w:r w:rsidR="00981192" w:rsidRPr="002E01C7">
              <w:t>306</w:t>
            </w:r>
            <w:r w:rsidRPr="002E01C7"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14A61B" w14:textId="5BD60AC3" w:rsidR="00F43EE1" w:rsidRPr="002E01C7" w:rsidRDefault="00FB381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238" w:type="dxa"/>
            <w:vAlign w:val="bottom"/>
          </w:tcPr>
          <w:p w14:paraId="02352245" w14:textId="3679FAA4" w:rsidR="00F43EE1" w:rsidRPr="002E01C7" w:rsidRDefault="00E428C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(</w:t>
            </w:r>
            <w:r w:rsidR="000132DB" w:rsidRPr="002E01C7">
              <w:t>306</w:t>
            </w:r>
            <w:r w:rsidRPr="002E01C7">
              <w:t>)</w:t>
            </w:r>
          </w:p>
        </w:tc>
      </w:tr>
      <w:tr w:rsidR="00F43EE1" w:rsidRPr="002E01C7" w14:paraId="48EB3425" w14:textId="77777777" w:rsidTr="00FD4364">
        <w:trPr>
          <w:trHeight w:val="58"/>
        </w:trPr>
        <w:tc>
          <w:tcPr>
            <w:tcW w:w="4230" w:type="dxa"/>
          </w:tcPr>
          <w:p w14:paraId="2FC5B194" w14:textId="099329F5" w:rsidR="00F43EE1" w:rsidRPr="002E01C7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37" w:type="dxa"/>
          </w:tcPr>
          <w:p w14:paraId="4E3A55CE" w14:textId="4762C3B6" w:rsidR="00F43EE1" w:rsidRPr="002E01C7" w:rsidRDefault="0018547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546</w:t>
            </w:r>
          </w:p>
        </w:tc>
        <w:tc>
          <w:tcPr>
            <w:tcW w:w="1238" w:type="dxa"/>
          </w:tcPr>
          <w:p w14:paraId="2EFA8DEA" w14:textId="4B454DFB" w:rsidR="00F43EE1" w:rsidRPr="002E01C7" w:rsidRDefault="0098119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460</w:t>
            </w:r>
          </w:p>
        </w:tc>
        <w:tc>
          <w:tcPr>
            <w:tcW w:w="1237" w:type="dxa"/>
            <w:shd w:val="clear" w:color="auto" w:fill="auto"/>
          </w:tcPr>
          <w:p w14:paraId="5D2307D2" w14:textId="38F1DC91" w:rsidR="00F43EE1" w:rsidRPr="002E01C7" w:rsidRDefault="00FB381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515</w:t>
            </w:r>
          </w:p>
        </w:tc>
        <w:tc>
          <w:tcPr>
            <w:tcW w:w="1238" w:type="dxa"/>
          </w:tcPr>
          <w:p w14:paraId="23EFFDE0" w14:textId="009B6968" w:rsidR="00F43EE1" w:rsidRPr="002E01C7" w:rsidRDefault="000132D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458</w:t>
            </w:r>
          </w:p>
        </w:tc>
      </w:tr>
    </w:tbl>
    <w:p w14:paraId="3CA4C7AF" w14:textId="77777777" w:rsidR="00F43EE1" w:rsidRPr="002E01C7" w:rsidRDefault="00F43EE1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B0679" w14:textId="18B1CAD8" w:rsidR="00C554BB" w:rsidRPr="002E01C7" w:rsidRDefault="004762B0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E01C7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2E01C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D151D" w:rsidRPr="002E01C7">
        <w:rPr>
          <w:rFonts w:asciiTheme="majorBidi" w:hAnsiTheme="majorBidi" w:cstheme="majorBidi"/>
          <w:sz w:val="30"/>
          <w:szCs w:val="30"/>
        </w:rPr>
        <w:t xml:space="preserve">31 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2567</w:t>
      </w:r>
      <w:r w:rsidR="009D036B" w:rsidRPr="002E0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AEA" w:rsidRPr="002E01C7">
        <w:rPr>
          <w:rFonts w:asciiTheme="majorBidi" w:hAnsiTheme="majorBidi" w:cstheme="majorBidi"/>
          <w:sz w:val="30"/>
          <w:szCs w:val="30"/>
          <w:cs/>
        </w:rPr>
        <w:t>ของ</w:t>
      </w:r>
      <w:r w:rsidR="00B25AEA" w:rsidRPr="002E01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25AEA" w:rsidRPr="002E01C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56270" w:rsidRPr="002E01C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B25AEA" w:rsidRPr="002E01C7">
        <w:rPr>
          <w:rFonts w:asciiTheme="majorBidi" w:hAnsiTheme="majorBidi" w:cstheme="majorBidi"/>
          <w:sz w:val="30"/>
          <w:szCs w:val="30"/>
          <w:cs/>
        </w:rPr>
        <w:t>ได้รวมสำรองน้ำมันตามกฎหมายไว้แล้วจำนว</w:t>
      </w:r>
      <w:r w:rsidR="00B25AEA" w:rsidRPr="002E01C7">
        <w:rPr>
          <w:rFonts w:asciiTheme="majorBidi" w:hAnsiTheme="majorBidi" w:cstheme="majorBidi" w:hint="cs"/>
          <w:sz w:val="30"/>
          <w:szCs w:val="30"/>
          <w:cs/>
        </w:rPr>
        <w:t>น</w:t>
      </w:r>
      <w:r w:rsidR="00B25AEA"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0AF" w:rsidRPr="002E01C7">
        <w:rPr>
          <w:rFonts w:asciiTheme="majorBidi" w:hAnsiTheme="majorBidi" w:cstheme="majorBidi"/>
          <w:sz w:val="30"/>
          <w:szCs w:val="30"/>
        </w:rPr>
        <w:t>83</w:t>
      </w:r>
      <w:r w:rsidR="00D46DE4" w:rsidRPr="002E01C7">
        <w:rPr>
          <w:rFonts w:asciiTheme="majorBidi" w:hAnsiTheme="majorBidi" w:cstheme="majorBidi"/>
          <w:sz w:val="30"/>
          <w:szCs w:val="30"/>
        </w:rPr>
        <w:t>7</w:t>
      </w:r>
      <w:r w:rsidR="00963707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B25AEA" w:rsidRPr="002E01C7">
        <w:rPr>
          <w:rFonts w:asciiTheme="majorBidi" w:hAnsiTheme="majorBidi" w:cstheme="majorBidi"/>
          <w:sz w:val="30"/>
          <w:szCs w:val="30"/>
          <w:cs/>
        </w:rPr>
        <w:t>ล้านลิตร คิดเป็นมูลค่า</w:t>
      </w:r>
      <w:r w:rsidR="00B25AEA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E100AF" w:rsidRPr="002E01C7">
        <w:rPr>
          <w:rFonts w:asciiTheme="majorBidi" w:hAnsiTheme="majorBidi" w:cstheme="majorBidi"/>
          <w:sz w:val="30"/>
          <w:szCs w:val="30"/>
        </w:rPr>
        <w:t>17,493</w:t>
      </w:r>
      <w:r w:rsidR="007A61E7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B25AEA" w:rsidRPr="002E01C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25AEA" w:rsidRPr="002E01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2E01C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100AF" w:rsidRPr="002E01C7">
        <w:rPr>
          <w:rFonts w:asciiTheme="majorBidi" w:hAnsiTheme="majorBidi" w:cstheme="majorBidi"/>
          <w:sz w:val="30"/>
          <w:szCs w:val="30"/>
        </w:rPr>
        <w:t>432</w:t>
      </w:r>
      <w:r w:rsidR="007A61E7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856270" w:rsidRPr="002E01C7">
        <w:rPr>
          <w:rFonts w:asciiTheme="majorBidi" w:hAnsiTheme="majorBidi" w:cstheme="majorBidi" w:hint="cs"/>
          <w:sz w:val="30"/>
          <w:szCs w:val="30"/>
          <w:cs/>
        </w:rPr>
        <w:t>ล้านลิตร</w:t>
      </w:r>
      <w:r w:rsidR="00856270" w:rsidRPr="002E01C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6270" w:rsidRPr="002E01C7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="00856270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E100AF" w:rsidRPr="002E01C7">
        <w:rPr>
          <w:rFonts w:asciiTheme="majorBidi" w:hAnsiTheme="majorBidi" w:cstheme="majorBidi"/>
          <w:sz w:val="30"/>
          <w:szCs w:val="30"/>
        </w:rPr>
        <w:t>9,155</w:t>
      </w:r>
      <w:r w:rsidR="00856270" w:rsidRPr="002E01C7">
        <w:rPr>
          <w:rFonts w:asciiTheme="majorBidi" w:hAnsiTheme="majorBidi" w:cstheme="majorBidi"/>
          <w:sz w:val="30"/>
          <w:szCs w:val="30"/>
        </w:rPr>
        <w:t xml:space="preserve"> </w:t>
      </w:r>
      <w:r w:rsidR="00856270" w:rsidRPr="002E01C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6270" w:rsidRPr="002E01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2E01C7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856270" w:rsidRPr="002E01C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3327D" w:rsidRPr="002E01C7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A3327D" w:rsidRPr="002E01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D151D" w:rsidRPr="002E01C7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36EDF" w:rsidRPr="002E01C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703E7" w:rsidRPr="002E01C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25AEA" w:rsidRPr="002E01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7A61E7" w:rsidRPr="002E01C7">
        <w:rPr>
          <w:rFonts w:ascii="Angsana New" w:hAnsi="Angsana New"/>
          <w:i/>
          <w:iCs/>
          <w:sz w:val="30"/>
          <w:szCs w:val="30"/>
        </w:rPr>
        <w:t xml:space="preserve">738 </w:t>
      </w:r>
      <w:r w:rsidR="007A61E7" w:rsidRPr="002E01C7">
        <w:rPr>
          <w:rFonts w:ascii="Angsana New" w:hAnsi="Angsana New" w:hint="cs"/>
          <w:i/>
          <w:iCs/>
          <w:sz w:val="30"/>
          <w:szCs w:val="30"/>
          <w:cs/>
        </w:rPr>
        <w:t xml:space="preserve">ล้านลิตร คิดเป็นมูลค่า </w:t>
      </w:r>
      <w:r w:rsidR="007A61E7" w:rsidRPr="002E01C7">
        <w:rPr>
          <w:rFonts w:ascii="Angsana New" w:hAnsi="Angsana New"/>
          <w:i/>
          <w:iCs/>
          <w:sz w:val="30"/>
          <w:szCs w:val="30"/>
        </w:rPr>
        <w:t>15,601</w:t>
      </w:r>
      <w:r w:rsidR="007A61E7" w:rsidRPr="002E01C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และจำนวน </w:t>
      </w:r>
      <w:r w:rsidR="007A61E7" w:rsidRPr="002E01C7">
        <w:rPr>
          <w:rFonts w:ascii="Angsana New" w:hAnsi="Angsana New"/>
          <w:i/>
          <w:iCs/>
          <w:sz w:val="30"/>
          <w:szCs w:val="30"/>
        </w:rPr>
        <w:t>374</w:t>
      </w:r>
      <w:r w:rsidR="007A61E7" w:rsidRPr="002E01C7">
        <w:rPr>
          <w:rFonts w:ascii="Angsana New" w:hAnsi="Angsana New" w:hint="cs"/>
          <w:i/>
          <w:iCs/>
          <w:sz w:val="30"/>
          <w:szCs w:val="30"/>
          <w:cs/>
        </w:rPr>
        <w:t xml:space="preserve"> ล้านลิตร คิดเป็นมูลค่า </w:t>
      </w:r>
      <w:r w:rsidR="007A61E7" w:rsidRPr="002E01C7">
        <w:rPr>
          <w:rFonts w:ascii="Angsana New" w:hAnsi="Angsana New"/>
          <w:i/>
          <w:iCs/>
          <w:sz w:val="30"/>
          <w:szCs w:val="30"/>
        </w:rPr>
        <w:t>7,972</w:t>
      </w:r>
      <w:r w:rsidR="007A61E7" w:rsidRPr="002E01C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A3327D" w:rsidRPr="002E01C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29D987D" w14:textId="70E3E2FB" w:rsidR="00D46DE4" w:rsidRPr="002E01C7" w:rsidRDefault="00D46DE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2E01C7">
        <w:rPr>
          <w:cs/>
        </w:rPr>
        <w:br w:type="page"/>
      </w:r>
    </w:p>
    <w:p w14:paraId="15AB4E17" w14:textId="7E8A0CD3" w:rsidR="00870CCC" w:rsidRPr="002E01C7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5C307FE9" w14:textId="77777777" w:rsidR="00AF2E5C" w:rsidRPr="002E01C7" w:rsidRDefault="00AF2E5C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7E5D9B" w:rsidRPr="002E01C7" w14:paraId="111D900C" w14:textId="77777777" w:rsidTr="007108B7">
        <w:trPr>
          <w:trHeight w:val="400"/>
        </w:trPr>
        <w:tc>
          <w:tcPr>
            <w:tcW w:w="3612" w:type="pct"/>
          </w:tcPr>
          <w:p w14:paraId="4BA7F2F2" w14:textId="77777777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3C292281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E5D9B" w:rsidRPr="002E01C7" w14:paraId="3B95507A" w14:textId="77777777" w:rsidTr="00083D41">
        <w:trPr>
          <w:trHeight w:val="421"/>
        </w:trPr>
        <w:tc>
          <w:tcPr>
            <w:tcW w:w="3612" w:type="pct"/>
          </w:tcPr>
          <w:p w14:paraId="362BE664" w14:textId="31C1166C" w:rsidR="007E5D9B" w:rsidRPr="002E01C7" w:rsidRDefault="00B65D4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2E01C7">
              <w:rPr>
                <w:b/>
                <w:bCs/>
                <w:i/>
                <w:iCs/>
                <w:cs/>
              </w:rPr>
              <w:t>สำหรับ</w:t>
            </w:r>
            <w:r w:rsidR="002D151D" w:rsidRPr="002E01C7">
              <w:rPr>
                <w:b/>
                <w:bCs/>
                <w:i/>
                <w:iCs/>
                <w:cs/>
              </w:rPr>
              <w:t>งวดสามเดือน</w:t>
            </w:r>
            <w:r w:rsidRPr="002E01C7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="00E428C0" w:rsidRPr="002E01C7">
              <w:rPr>
                <w:b/>
                <w:bCs/>
                <w:i/>
                <w:iCs/>
              </w:rPr>
              <w:t>31</w:t>
            </w:r>
            <w:r w:rsidR="002D151D" w:rsidRPr="002E01C7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94" w:type="pct"/>
            <w:shd w:val="clear" w:color="auto" w:fill="auto"/>
          </w:tcPr>
          <w:p w14:paraId="1E203AFD" w14:textId="6A79AEB0" w:rsidR="007E5D9B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94" w:type="pct"/>
            <w:shd w:val="clear" w:color="auto" w:fill="auto"/>
          </w:tcPr>
          <w:p w14:paraId="5583C7D0" w14:textId="58CE7D39" w:rsidR="007E5D9B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7E5D9B" w:rsidRPr="002E01C7" w14:paraId="47953B28" w14:textId="77777777" w:rsidTr="007108B7">
        <w:trPr>
          <w:trHeight w:val="421"/>
        </w:trPr>
        <w:tc>
          <w:tcPr>
            <w:tcW w:w="3612" w:type="pct"/>
          </w:tcPr>
          <w:p w14:paraId="6A3D30F5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  <w:shd w:val="clear" w:color="auto" w:fill="auto"/>
          </w:tcPr>
          <w:p w14:paraId="431995D1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3D41" w:rsidRPr="002E01C7" w14:paraId="424C8B72" w14:textId="77777777" w:rsidTr="00083D41">
        <w:trPr>
          <w:trHeight w:val="400"/>
        </w:trPr>
        <w:tc>
          <w:tcPr>
            <w:tcW w:w="3612" w:type="pct"/>
          </w:tcPr>
          <w:p w14:paraId="430B4B44" w14:textId="77777777" w:rsidR="00083D41" w:rsidRPr="002E01C7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2E01C7">
              <w:rPr>
                <w:color w:val="000000" w:themeColor="text1"/>
                <w:cs/>
              </w:rPr>
              <w:t xml:space="preserve">ณ วันที่ </w:t>
            </w:r>
            <w:r w:rsidRPr="002E01C7">
              <w:rPr>
                <w:color w:val="000000" w:themeColor="text1"/>
              </w:rPr>
              <w:t>1</w:t>
            </w:r>
            <w:r w:rsidRPr="002E01C7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4E8F3BC7" w14:textId="07B6FE57" w:rsidR="00083D41" w:rsidRPr="002E01C7" w:rsidRDefault="00233E7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2E01C7">
              <w:t>47,491</w:t>
            </w:r>
          </w:p>
        </w:tc>
        <w:tc>
          <w:tcPr>
            <w:tcW w:w="694" w:type="pct"/>
          </w:tcPr>
          <w:p w14:paraId="67F522FF" w14:textId="1D905FD1" w:rsidR="00083D41" w:rsidRPr="002E01C7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2E01C7">
              <w:t>18,57</w:t>
            </w:r>
            <w:r w:rsidRPr="002E01C7">
              <w:rPr>
                <w:rFonts w:hint="cs"/>
                <w:cs/>
              </w:rPr>
              <w:t>3</w:t>
            </w:r>
          </w:p>
        </w:tc>
      </w:tr>
      <w:tr w:rsidR="00083D41" w:rsidRPr="002E01C7" w14:paraId="24FB1EDC" w14:textId="77777777" w:rsidTr="00083D41">
        <w:trPr>
          <w:trHeight w:val="400"/>
        </w:trPr>
        <w:tc>
          <w:tcPr>
            <w:tcW w:w="3612" w:type="pct"/>
          </w:tcPr>
          <w:p w14:paraId="0D8E6318" w14:textId="77777777" w:rsidR="00083D41" w:rsidRPr="002E01C7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2E01C7">
              <w:rPr>
                <w:rFonts w:hint="cs"/>
                <w:color w:val="000000" w:themeColor="text1"/>
                <w:cs/>
              </w:rPr>
              <w:t>เพิ่มเงินลงทุน</w:t>
            </w:r>
          </w:p>
        </w:tc>
        <w:tc>
          <w:tcPr>
            <w:tcW w:w="694" w:type="pct"/>
          </w:tcPr>
          <w:p w14:paraId="7A927932" w14:textId="02E8BAD2" w:rsidR="00083D41" w:rsidRPr="002E01C7" w:rsidRDefault="002F69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2E01C7">
              <w:t>800</w:t>
            </w:r>
          </w:p>
        </w:tc>
        <w:tc>
          <w:tcPr>
            <w:tcW w:w="694" w:type="pct"/>
          </w:tcPr>
          <w:p w14:paraId="60407CA8" w14:textId="6127C12C" w:rsidR="00083D41" w:rsidRPr="002E01C7" w:rsidRDefault="00233E7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2E01C7">
              <w:t>10</w:t>
            </w:r>
          </w:p>
        </w:tc>
      </w:tr>
      <w:tr w:rsidR="007E5D9B" w:rsidRPr="002E01C7" w14:paraId="780A3627" w14:textId="77777777" w:rsidTr="00083D41">
        <w:trPr>
          <w:trHeight w:val="400"/>
        </w:trPr>
        <w:tc>
          <w:tcPr>
            <w:tcW w:w="3612" w:type="pct"/>
          </w:tcPr>
          <w:p w14:paraId="368028BD" w14:textId="583BD5B4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2E01C7">
              <w:rPr>
                <w:rFonts w:hint="cs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52746A52" w14:textId="4633BEF9" w:rsidR="007E5D9B" w:rsidRPr="002E01C7" w:rsidRDefault="002F693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2E01C7">
              <w:t>(41)</w:t>
            </w:r>
          </w:p>
        </w:tc>
        <w:tc>
          <w:tcPr>
            <w:tcW w:w="694" w:type="pct"/>
          </w:tcPr>
          <w:p w14:paraId="571FBFB4" w14:textId="7CABB55D" w:rsidR="007E5D9B" w:rsidRPr="002E01C7" w:rsidRDefault="00083D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</w:tr>
      <w:tr w:rsidR="007E5D9B" w:rsidRPr="002E01C7" w14:paraId="10A38AED" w14:textId="77777777" w:rsidTr="00083D41">
        <w:trPr>
          <w:trHeight w:val="400"/>
        </w:trPr>
        <w:tc>
          <w:tcPr>
            <w:tcW w:w="3612" w:type="pct"/>
          </w:tcPr>
          <w:p w14:paraId="3ACC673C" w14:textId="19E77F64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2E01C7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2D151D" w:rsidRPr="002E01C7">
              <w:rPr>
                <w:b/>
                <w:bCs/>
                <w:color w:val="000000" w:themeColor="text1"/>
              </w:rPr>
              <w:t xml:space="preserve">31 </w:t>
            </w:r>
            <w:r w:rsidR="002D151D" w:rsidRPr="002E01C7">
              <w:rPr>
                <w:b/>
                <w:bCs/>
                <w:color w:val="000000" w:themeColor="text1"/>
                <w:cs/>
              </w:rPr>
              <w:t>มีนาคม</w:t>
            </w:r>
            <w:r w:rsidRPr="002E01C7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694" w:type="pct"/>
          </w:tcPr>
          <w:p w14:paraId="1C15F26C" w14:textId="48DC4C78" w:rsidR="007E5D9B" w:rsidRPr="002E01C7" w:rsidRDefault="002F693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48,250</w:t>
            </w:r>
          </w:p>
        </w:tc>
        <w:tc>
          <w:tcPr>
            <w:tcW w:w="694" w:type="pct"/>
          </w:tcPr>
          <w:p w14:paraId="1101E464" w14:textId="7136FB78" w:rsidR="007E5D9B" w:rsidRPr="002E01C7" w:rsidRDefault="00233E7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18,583</w:t>
            </w:r>
          </w:p>
        </w:tc>
      </w:tr>
    </w:tbl>
    <w:p w14:paraId="264782C9" w14:textId="4E9EF61F" w:rsidR="00225A7A" w:rsidRPr="002E01C7" w:rsidRDefault="00225A7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i/>
          <w:iCs/>
        </w:rPr>
      </w:pPr>
    </w:p>
    <w:p w14:paraId="67B137A0" w14:textId="3B65D436" w:rsidR="00507F3F" w:rsidRPr="002E01C7" w:rsidRDefault="00507F3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E01C7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0EAF755E" w14:textId="77777777" w:rsidR="004A13C4" w:rsidRPr="002E01C7" w:rsidRDefault="004A13C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</w:pPr>
    </w:p>
    <w:p w14:paraId="242F1FAA" w14:textId="1FB2F7BA" w:rsidR="004449A2" w:rsidRPr="002E01C7" w:rsidRDefault="004449A2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E01C7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บีเอสจีเอฟ จำกัด</w:t>
      </w:r>
    </w:p>
    <w:p w14:paraId="1FF020D5" w14:textId="77777777" w:rsidR="00C52A4C" w:rsidRPr="002E01C7" w:rsidRDefault="00C52A4C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7D4B8" w14:textId="07737EF0" w:rsidR="0059230C" w:rsidRPr="002E01C7" w:rsidRDefault="009038A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</w:rPr>
        <w:sectPr w:rsidR="0059230C" w:rsidRPr="002E01C7" w:rsidSect="00E133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408"/>
        </w:sectPr>
      </w:pPr>
      <w:bookmarkStart w:id="6" w:name="_Hlk150153021"/>
      <w:r w:rsidRPr="002E01C7">
        <w:rPr>
          <w:rFonts w:asciiTheme="majorBidi" w:hAnsiTheme="majorBidi" w:cstheme="majorBidi"/>
          <w:cs/>
        </w:rPr>
        <w:t xml:space="preserve">เมื่อวันที่ </w:t>
      </w:r>
      <w:r w:rsidRPr="002E01C7">
        <w:rPr>
          <w:rFonts w:asciiTheme="majorBidi" w:hAnsiTheme="majorBidi" w:cstheme="majorBidi"/>
        </w:rPr>
        <w:t xml:space="preserve">12 </w:t>
      </w:r>
      <w:r w:rsidRPr="002E01C7">
        <w:rPr>
          <w:rFonts w:asciiTheme="majorBidi" w:hAnsiTheme="majorBidi" w:cstheme="majorBidi"/>
          <w:cs/>
        </w:rPr>
        <w:t xml:space="preserve">มกราคม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/>
          <w:cs/>
        </w:rPr>
        <w:t xml:space="preserve">ที่ประชุมวิสามัญผู้ถือหุ้นของ </w:t>
      </w:r>
      <w:r w:rsidR="00E428C0" w:rsidRPr="002E01C7">
        <w:rPr>
          <w:rFonts w:asciiTheme="majorBidi" w:hAnsiTheme="majorBidi" w:cstheme="majorBidi" w:hint="cs"/>
          <w:cs/>
        </w:rPr>
        <w:t>บริษัท บีเอสจีเอฟ จำกัด</w:t>
      </w:r>
      <w:r w:rsidR="00E428C0" w:rsidRPr="002E01C7">
        <w:rPr>
          <w:rFonts w:asciiTheme="majorBidi" w:hAnsiTheme="majorBidi" w:cstheme="majorBidi"/>
        </w:rPr>
        <w:t xml:space="preserve"> (“</w:t>
      </w:r>
      <w:r w:rsidRPr="002E01C7">
        <w:rPr>
          <w:rFonts w:asciiTheme="majorBidi" w:hAnsiTheme="majorBidi" w:cstheme="majorBidi"/>
        </w:rPr>
        <w:t>BSGF</w:t>
      </w:r>
      <w:r w:rsidR="00E428C0" w:rsidRPr="002E01C7">
        <w:rPr>
          <w:rFonts w:asciiTheme="majorBidi" w:hAnsiTheme="majorBidi" w:cstheme="majorBidi"/>
        </w:rPr>
        <w:t>”)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 xml:space="preserve">ได้อนุมัติการออกหุ้นเพิ่มทุนครั้งที่ </w:t>
      </w:r>
      <w:r w:rsidRPr="002E01C7">
        <w:rPr>
          <w:rFonts w:asciiTheme="majorBidi" w:hAnsiTheme="majorBidi" w:cstheme="majorBidi"/>
        </w:rPr>
        <w:t xml:space="preserve">1 </w:t>
      </w:r>
      <w:r w:rsidRPr="002E01C7">
        <w:rPr>
          <w:rFonts w:asciiTheme="majorBidi" w:hAnsiTheme="majorBidi" w:cstheme="majorBidi"/>
          <w:cs/>
        </w:rPr>
        <w:t xml:space="preserve">ของปี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2E01C7">
        <w:rPr>
          <w:rFonts w:asciiTheme="majorBidi" w:hAnsiTheme="majorBidi" w:cstheme="majorBidi"/>
        </w:rPr>
        <w:t xml:space="preserve">3,201 </w:t>
      </w:r>
      <w:r w:rsidRPr="002E01C7">
        <w:rPr>
          <w:rFonts w:asciiTheme="majorBidi" w:hAnsiTheme="majorBidi" w:cstheme="majorBidi"/>
          <w:cs/>
        </w:rPr>
        <w:t xml:space="preserve">ล้านบาท โดยการออกหุ้นสามัญจำนวน </w:t>
      </w:r>
      <w:r w:rsidRPr="002E01C7">
        <w:rPr>
          <w:rFonts w:asciiTheme="majorBidi" w:hAnsiTheme="majorBidi" w:cstheme="majorBidi"/>
        </w:rPr>
        <w:t xml:space="preserve">79 </w:t>
      </w:r>
      <w:r w:rsidRPr="002E01C7">
        <w:rPr>
          <w:rFonts w:asciiTheme="majorBidi" w:hAnsiTheme="majorBidi" w:cstheme="majorBidi"/>
          <w:cs/>
        </w:rPr>
        <w:t xml:space="preserve">ล้านหุ้นและหุ้นบุริมสิทธิจำนวน </w:t>
      </w:r>
      <w:r w:rsidRPr="002E01C7">
        <w:rPr>
          <w:rFonts w:asciiTheme="majorBidi" w:hAnsiTheme="majorBidi" w:cstheme="majorBidi"/>
        </w:rPr>
        <w:t xml:space="preserve">21 </w:t>
      </w:r>
      <w:r w:rsidRPr="002E01C7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2E01C7">
        <w:rPr>
          <w:rFonts w:asciiTheme="majorBidi" w:hAnsiTheme="majorBidi" w:cstheme="majorBidi"/>
        </w:rPr>
        <w:t xml:space="preserve">10 </w:t>
      </w:r>
      <w:r w:rsidRPr="002E01C7">
        <w:rPr>
          <w:rFonts w:asciiTheme="majorBidi" w:hAnsiTheme="majorBidi" w:cstheme="majorBidi"/>
          <w:cs/>
        </w:rPr>
        <w:t xml:space="preserve">บาท โดยบริษัทได้ชำระค่าหุ้นจำนวน </w:t>
      </w:r>
      <w:r w:rsidRPr="002E01C7">
        <w:rPr>
          <w:rFonts w:asciiTheme="majorBidi" w:hAnsiTheme="majorBidi" w:cstheme="majorBidi"/>
        </w:rPr>
        <w:t xml:space="preserve">800 </w:t>
      </w:r>
      <w:r w:rsidRPr="002E01C7">
        <w:rPr>
          <w:rFonts w:asciiTheme="majorBidi" w:hAnsiTheme="majorBidi" w:cstheme="majorBidi"/>
          <w:cs/>
        </w:rPr>
        <w:t xml:space="preserve">ล้านบาทแล้วในวันที่ </w:t>
      </w:r>
      <w:r w:rsidRPr="002E01C7">
        <w:rPr>
          <w:rFonts w:asciiTheme="majorBidi" w:hAnsiTheme="majorBidi" w:cstheme="majorBidi"/>
        </w:rPr>
        <w:t xml:space="preserve">19 </w:t>
      </w:r>
      <w:r w:rsidRPr="002E01C7">
        <w:rPr>
          <w:rFonts w:asciiTheme="majorBidi" w:hAnsiTheme="majorBidi" w:cstheme="majorBidi"/>
          <w:cs/>
        </w:rPr>
        <w:t xml:space="preserve">มกราคม </w:t>
      </w:r>
      <w:r w:rsidRPr="002E01C7">
        <w:rPr>
          <w:rFonts w:asciiTheme="majorBidi" w:hAnsiTheme="majorBidi" w:cstheme="majorBidi"/>
        </w:rPr>
        <w:t xml:space="preserve">2567 </w:t>
      </w:r>
      <w:r w:rsidR="00CE7322" w:rsidRPr="002E01C7">
        <w:rPr>
          <w:rFonts w:asciiTheme="majorBidi" w:hAnsiTheme="majorBidi" w:cstheme="majorBidi" w:hint="cs"/>
          <w:cs/>
        </w:rPr>
        <w:t xml:space="preserve">และบริษัท บีบีจีไอ จำกัด </w:t>
      </w:r>
      <w:r w:rsidR="00CE7322" w:rsidRPr="002E01C7">
        <w:rPr>
          <w:rFonts w:asciiTheme="majorBidi" w:hAnsiTheme="majorBidi" w:cstheme="majorBidi"/>
        </w:rPr>
        <w:t>(</w:t>
      </w:r>
      <w:r w:rsidR="00CE7322" w:rsidRPr="002E01C7">
        <w:rPr>
          <w:rFonts w:asciiTheme="majorBidi" w:hAnsiTheme="majorBidi" w:cstheme="majorBidi" w:hint="cs"/>
          <w:cs/>
        </w:rPr>
        <w:t>มหาชน</w:t>
      </w:r>
      <w:r w:rsidR="00CE7322" w:rsidRPr="002E01C7">
        <w:rPr>
          <w:rFonts w:asciiTheme="majorBidi" w:hAnsiTheme="majorBidi" w:cstheme="majorBidi"/>
        </w:rPr>
        <w:t>)</w:t>
      </w:r>
      <w:r w:rsidR="00CE7322" w:rsidRPr="002E01C7">
        <w:rPr>
          <w:rFonts w:asciiTheme="majorBidi" w:hAnsiTheme="majorBidi" w:cstheme="majorBidi" w:hint="cs"/>
          <w:cs/>
        </w:rPr>
        <w:t xml:space="preserve"> </w:t>
      </w:r>
      <w:r w:rsidR="00CE7322" w:rsidRPr="002E01C7">
        <w:rPr>
          <w:rFonts w:asciiTheme="majorBidi" w:hAnsiTheme="majorBidi" w:cstheme="majorBidi"/>
          <w:cs/>
        </w:rPr>
        <w:t>ได้ชำระค่าหุ้นสามัญเพิ่มทุนนี้ตามสัดส่วนการถือหุ้น</w:t>
      </w:r>
      <w:r w:rsidR="00CE7322" w:rsidRPr="002E01C7">
        <w:rPr>
          <w:rFonts w:asciiTheme="majorBidi" w:hAnsiTheme="majorBidi" w:cstheme="majorBidi" w:hint="cs"/>
          <w:cs/>
        </w:rPr>
        <w:t xml:space="preserve"> </w:t>
      </w:r>
      <w:r w:rsidR="00CE7322" w:rsidRPr="002E01C7">
        <w:rPr>
          <w:rFonts w:asciiTheme="majorBidi" w:hAnsiTheme="majorBidi" w:cstheme="majorBidi"/>
          <w:cs/>
        </w:rPr>
        <w:t xml:space="preserve">จำนวน </w:t>
      </w:r>
      <w:r w:rsidR="00CE7322" w:rsidRPr="002E01C7">
        <w:rPr>
          <w:rFonts w:asciiTheme="majorBidi" w:hAnsiTheme="majorBidi" w:cstheme="majorBidi"/>
        </w:rPr>
        <w:t>200</w:t>
      </w:r>
      <w:r w:rsidR="00CE7322" w:rsidRPr="002E01C7">
        <w:rPr>
          <w:rFonts w:asciiTheme="majorBidi" w:hAnsiTheme="majorBidi" w:cstheme="majorBidi"/>
          <w:cs/>
        </w:rPr>
        <w:t xml:space="preserve"> ล้านบาทแล้วในวันที่ </w:t>
      </w:r>
      <w:r w:rsidR="00CE7322" w:rsidRPr="002E01C7">
        <w:rPr>
          <w:rFonts w:asciiTheme="majorBidi" w:hAnsiTheme="majorBidi" w:cstheme="majorBidi"/>
        </w:rPr>
        <w:t>19</w:t>
      </w:r>
      <w:r w:rsidR="00CE7322" w:rsidRPr="002E01C7">
        <w:rPr>
          <w:rFonts w:asciiTheme="majorBidi" w:hAnsiTheme="majorBidi" w:cstheme="majorBidi"/>
          <w:cs/>
        </w:rPr>
        <w:t xml:space="preserve"> มกราคม </w:t>
      </w:r>
      <w:r w:rsidR="00CE7322" w:rsidRPr="002E01C7">
        <w:rPr>
          <w:rFonts w:asciiTheme="majorBidi" w:hAnsiTheme="majorBidi" w:cstheme="majorBidi"/>
        </w:rPr>
        <w:t xml:space="preserve">2567 </w:t>
      </w:r>
      <w:r w:rsidR="00913C8B" w:rsidRPr="002E01C7">
        <w:rPr>
          <w:rFonts w:asciiTheme="majorBidi" w:hAnsiTheme="majorBidi" w:cstheme="majorBidi" w:hint="cs"/>
          <w:cs/>
        </w:rPr>
        <w:t xml:space="preserve">ซึ่ง </w:t>
      </w:r>
      <w:r w:rsidRPr="002E01C7">
        <w:rPr>
          <w:rFonts w:asciiTheme="majorBidi" w:hAnsiTheme="majorBidi" w:cstheme="majorBidi"/>
        </w:rPr>
        <w:t xml:space="preserve">BSGF </w:t>
      </w:r>
      <w:r w:rsidRPr="002E01C7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ได้นำเงินเพิ่มทุนนี้เข้าจดทะเบียนในเดือนมกราคม </w:t>
      </w:r>
      <w:r w:rsidRPr="002E01C7">
        <w:rPr>
          <w:rFonts w:asciiTheme="majorBidi" w:hAnsiTheme="majorBidi" w:cstheme="majorBidi"/>
        </w:rPr>
        <w:t>2567</w:t>
      </w:r>
      <w:bookmarkEnd w:id="6"/>
      <w:r w:rsidR="000B663C" w:rsidRPr="002E01C7">
        <w:rPr>
          <w:rFonts w:asciiTheme="majorBidi" w:hAnsiTheme="majorBidi" w:cstheme="majorBidi"/>
        </w:rPr>
        <w:t xml:space="preserve"> </w:t>
      </w:r>
      <w:r w:rsidR="000B663C" w:rsidRPr="002E01C7">
        <w:rPr>
          <w:rFonts w:asciiTheme="majorBidi" w:hAnsiTheme="majorBidi" w:cstheme="majorBidi" w:hint="cs"/>
          <w:cs/>
        </w:rPr>
        <w:t>โดยสัดส่วนการถือหุ้นไม่มีการเปลี่ยนแปลง</w:t>
      </w:r>
    </w:p>
    <w:p w14:paraId="5FC885A9" w14:textId="567374BC" w:rsidR="00CD48DF" w:rsidRPr="002E01C7" w:rsidRDefault="004762B0" w:rsidP="0053352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2E01C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D151D" w:rsidRPr="002E01C7">
        <w:rPr>
          <w:rFonts w:asciiTheme="majorBidi" w:hAnsiTheme="majorBidi" w:cstheme="majorBidi"/>
          <w:sz w:val="30"/>
          <w:szCs w:val="30"/>
        </w:rPr>
        <w:t xml:space="preserve">31 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2567</w:t>
      </w:r>
      <w:r w:rsidR="00FF6346" w:rsidRPr="002E01C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2E01C7">
        <w:rPr>
          <w:rFonts w:asciiTheme="majorBidi" w:hAnsiTheme="majorBidi" w:cstheme="majorBidi"/>
          <w:sz w:val="30"/>
          <w:szCs w:val="30"/>
        </w:rPr>
        <w:t>31</w:t>
      </w:r>
      <w:r w:rsidR="00FF6346" w:rsidRPr="002E01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151D" w:rsidRPr="002E01C7">
        <w:rPr>
          <w:rFonts w:asciiTheme="majorBidi" w:hAnsiTheme="majorBidi" w:cstheme="majorBidi"/>
          <w:sz w:val="30"/>
          <w:szCs w:val="30"/>
        </w:rPr>
        <w:t>2566</w:t>
      </w:r>
      <w:r w:rsidR="00B8432C"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01C7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</w:t>
      </w:r>
      <w:r w:rsidR="00B65D4F" w:rsidRPr="002E01C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B65D4F" w:rsidRPr="002E01C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46DE4" w:rsidRPr="002E01C7">
        <w:rPr>
          <w:rFonts w:asciiTheme="majorBidi" w:hAnsiTheme="majorBidi" w:cstheme="majorBidi"/>
          <w:sz w:val="30"/>
          <w:szCs w:val="30"/>
        </w:rPr>
        <w:t>31</w:t>
      </w:r>
      <w:r w:rsidR="002D151D" w:rsidRPr="002E01C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B90217"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01C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668DAF" w14:textId="77777777" w:rsidR="00AF2E5C" w:rsidRPr="002E01C7" w:rsidRDefault="00AF2E5C" w:rsidP="00533528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01"/>
        <w:gridCol w:w="425"/>
        <w:gridCol w:w="949"/>
        <w:gridCol w:w="950"/>
        <w:gridCol w:w="47"/>
        <w:gridCol w:w="903"/>
        <w:gridCol w:w="949"/>
        <w:gridCol w:w="950"/>
        <w:gridCol w:w="950"/>
        <w:gridCol w:w="949"/>
        <w:gridCol w:w="950"/>
        <w:gridCol w:w="950"/>
        <w:gridCol w:w="949"/>
        <w:gridCol w:w="950"/>
        <w:gridCol w:w="950"/>
      </w:tblGrid>
      <w:tr w:rsidR="00AF2E5C" w:rsidRPr="002E01C7" w14:paraId="35589D10" w14:textId="77777777" w:rsidTr="00513155">
        <w:trPr>
          <w:cantSplit/>
          <w:tblHeader/>
        </w:trPr>
        <w:tc>
          <w:tcPr>
            <w:tcW w:w="3101" w:type="dxa"/>
          </w:tcPr>
          <w:p w14:paraId="44563BEE" w14:textId="77777777" w:rsidR="00AF2E5C" w:rsidRPr="002E01C7" w:rsidRDefault="00AF2E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45ECA2" w14:textId="77777777" w:rsidR="00AF2E5C" w:rsidRPr="002E01C7" w:rsidRDefault="00AF2E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6" w:type="dxa"/>
            <w:gridSpan w:val="13"/>
          </w:tcPr>
          <w:p w14:paraId="0493CE29" w14:textId="77777777" w:rsidR="00AF2E5C" w:rsidRPr="002E01C7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93E35" w:rsidRPr="002E01C7" w14:paraId="74EB1A72" w14:textId="77777777" w:rsidTr="00D46DE4">
        <w:trPr>
          <w:cantSplit/>
          <w:tblHeader/>
        </w:trPr>
        <w:tc>
          <w:tcPr>
            <w:tcW w:w="3101" w:type="dxa"/>
          </w:tcPr>
          <w:p w14:paraId="3441A5B0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E2BE6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64670406" w14:textId="43491177" w:rsidR="00A93E35" w:rsidRPr="002E01C7" w:rsidRDefault="0025285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99" w:type="dxa"/>
            <w:gridSpan w:val="3"/>
            <w:vAlign w:val="bottom"/>
          </w:tcPr>
          <w:p w14:paraId="5F12427A" w14:textId="51D4E697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0" w:type="dxa"/>
            <w:gridSpan w:val="2"/>
            <w:vAlign w:val="bottom"/>
          </w:tcPr>
          <w:p w14:paraId="5A8D3C87" w14:textId="6F9F0E9C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99" w:type="dxa"/>
            <w:gridSpan w:val="2"/>
            <w:vAlign w:val="bottom"/>
          </w:tcPr>
          <w:p w14:paraId="7757EAB2" w14:textId="44007C1F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99" w:type="dxa"/>
            <w:gridSpan w:val="2"/>
            <w:vAlign w:val="bottom"/>
          </w:tcPr>
          <w:p w14:paraId="02D39ED6" w14:textId="61A67811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900" w:type="dxa"/>
            <w:gridSpan w:val="2"/>
          </w:tcPr>
          <w:p w14:paraId="3E66A812" w14:textId="77777777" w:rsidR="00252855" w:rsidRPr="002E01C7" w:rsidRDefault="0025285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0B812813" w14:textId="4E0F1893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งวดสามเดือน</w:t>
            </w:r>
            <w:r w:rsidR="00177B73"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A93E35" w:rsidRPr="002E01C7" w14:paraId="752272C1" w14:textId="77777777" w:rsidTr="00D46DE4">
        <w:trPr>
          <w:cantSplit/>
          <w:tblHeader/>
        </w:trPr>
        <w:tc>
          <w:tcPr>
            <w:tcW w:w="3101" w:type="dxa"/>
          </w:tcPr>
          <w:p w14:paraId="07FD3B44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753A2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17B01C9C" w14:textId="5F1D7068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50" w:type="dxa"/>
          </w:tcPr>
          <w:p w14:paraId="5A464D55" w14:textId="4E51DDCE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  <w:gridSpan w:val="2"/>
          </w:tcPr>
          <w:p w14:paraId="5611ACB7" w14:textId="2A0182EE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49" w:type="dxa"/>
          </w:tcPr>
          <w:p w14:paraId="7F1BC577" w14:textId="5110E1E7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67735007" w14:textId="4487EC82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50" w:type="dxa"/>
          </w:tcPr>
          <w:p w14:paraId="4DD208AA" w14:textId="21C5B223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49" w:type="dxa"/>
          </w:tcPr>
          <w:p w14:paraId="0DA33FB9" w14:textId="7E71CA11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50" w:type="dxa"/>
          </w:tcPr>
          <w:p w14:paraId="4AD04724" w14:textId="59D38BBE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33460CFE" w14:textId="3FFCBA39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49" w:type="dxa"/>
          </w:tcPr>
          <w:p w14:paraId="216D28BE" w14:textId="5C3C5163" w:rsidR="00A93E35" w:rsidRPr="002E01C7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73C0CAE6" w14:textId="390618F2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50" w:type="dxa"/>
          </w:tcPr>
          <w:p w14:paraId="4634DD81" w14:textId="703E07E8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A93E35" w:rsidRPr="002E01C7" w14:paraId="78E4C869" w14:textId="77777777" w:rsidTr="00D46DE4">
        <w:trPr>
          <w:cantSplit/>
          <w:tblHeader/>
        </w:trPr>
        <w:tc>
          <w:tcPr>
            <w:tcW w:w="3101" w:type="dxa"/>
          </w:tcPr>
          <w:p w14:paraId="7D99AC74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9E3BE" w14:textId="3EEEDC34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5E229E67" w14:textId="76245612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7123BFF7" w14:textId="4E858D47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  <w:gridSpan w:val="2"/>
          </w:tcPr>
          <w:p w14:paraId="03884BD0" w14:textId="0334C773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49" w:type="dxa"/>
          </w:tcPr>
          <w:p w14:paraId="1ED11F64" w14:textId="614D20BD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57ADF4FA" w14:textId="5910F534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479BF6C2" w14:textId="4E887C9E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49" w:type="dxa"/>
          </w:tcPr>
          <w:p w14:paraId="45564572" w14:textId="40F25FF1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19B2FF82" w14:textId="52D2AB93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0300D095" w14:textId="0ECE6DB6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49" w:type="dxa"/>
          </w:tcPr>
          <w:p w14:paraId="514E9A00" w14:textId="4A280CAD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4F76E2D8" w14:textId="43538A0F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1EE95814" w14:textId="788404E2" w:rsidR="00A93E35" w:rsidRPr="002E01C7" w:rsidRDefault="002D151D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4155A0" w:rsidRPr="002E01C7" w14:paraId="4FADE3C4" w14:textId="77777777" w:rsidTr="00F240F7">
        <w:trPr>
          <w:cantSplit/>
          <w:tblHeader/>
        </w:trPr>
        <w:tc>
          <w:tcPr>
            <w:tcW w:w="3101" w:type="dxa"/>
          </w:tcPr>
          <w:p w14:paraId="497EBDC0" w14:textId="77777777" w:rsidR="004155A0" w:rsidRPr="002E01C7" w:rsidRDefault="004155A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424299" w14:textId="23FA969C" w:rsidR="004155A0" w:rsidRPr="002E01C7" w:rsidRDefault="004155A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0C4C941E" w14:textId="77777777" w:rsidR="004155A0" w:rsidRPr="002E01C7" w:rsidRDefault="004155A0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0"/>
            <w:vAlign w:val="center"/>
          </w:tcPr>
          <w:p w14:paraId="01B9CB03" w14:textId="63C20BD7" w:rsidR="004155A0" w:rsidRPr="002E01C7" w:rsidRDefault="004155A0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93E35" w:rsidRPr="002E01C7" w14:paraId="0595740E" w14:textId="77777777" w:rsidTr="00D46DE4">
        <w:trPr>
          <w:cantSplit/>
        </w:trPr>
        <w:tc>
          <w:tcPr>
            <w:tcW w:w="3101" w:type="dxa"/>
          </w:tcPr>
          <w:p w14:paraId="563F50FB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5" w:type="dxa"/>
          </w:tcPr>
          <w:p w14:paraId="56128BAB" w14:textId="77777777" w:rsidR="00A93E35" w:rsidRPr="002E01C7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2084FAD6" w14:textId="77777777" w:rsidR="00A93E35" w:rsidRPr="002E01C7" w:rsidRDefault="00A93E35" w:rsidP="00533528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2897A3CF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396"/>
              </w:tabs>
              <w:spacing w:line="260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0" w:type="dxa"/>
            <w:gridSpan w:val="2"/>
          </w:tcPr>
          <w:p w14:paraId="5C73FB4A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2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9" w:type="dxa"/>
          </w:tcPr>
          <w:p w14:paraId="687C1D79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2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7C8391C1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374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5E7BA168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374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9" w:type="dxa"/>
          </w:tcPr>
          <w:p w14:paraId="47EBFC35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43374689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18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3A99C1F9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9" w:type="dxa"/>
          </w:tcPr>
          <w:p w14:paraId="37B33CE2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0" w:type="dxa"/>
          </w:tcPr>
          <w:p w14:paraId="72337241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0" w:type="dxa"/>
          </w:tcPr>
          <w:p w14:paraId="3AB324BF" w14:textId="77777777" w:rsidR="00A93E35" w:rsidRPr="002E01C7" w:rsidRDefault="00A93E35" w:rsidP="00533528">
            <w:pPr>
              <w:pStyle w:val="acctfourfigures"/>
              <w:tabs>
                <w:tab w:val="clear" w:pos="765"/>
                <w:tab w:val="decimal" w:pos="48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15912" w:rsidRPr="002E01C7" w14:paraId="5DC570DB" w14:textId="77777777" w:rsidTr="00D46DE4">
        <w:trPr>
          <w:cantSplit/>
        </w:trPr>
        <w:tc>
          <w:tcPr>
            <w:tcW w:w="3101" w:type="dxa"/>
          </w:tcPr>
          <w:p w14:paraId="5191E732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บางจากกรีนเนท จำกัด</w:t>
            </w:r>
          </w:p>
        </w:tc>
        <w:tc>
          <w:tcPr>
            <w:tcW w:w="425" w:type="dxa"/>
          </w:tcPr>
          <w:p w14:paraId="655F4626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313099B" w14:textId="0C424F08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950" w:type="dxa"/>
            <w:vAlign w:val="bottom"/>
          </w:tcPr>
          <w:p w14:paraId="5C644511" w14:textId="087014F3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0DBA7B24" w14:textId="74CA558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49" w:type="dxa"/>
            <w:vAlign w:val="bottom"/>
          </w:tcPr>
          <w:p w14:paraId="4612BF03" w14:textId="7470CF4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50" w:type="dxa"/>
            <w:vAlign w:val="bottom"/>
          </w:tcPr>
          <w:p w14:paraId="5836B300" w14:textId="5BD4028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57DE9D5" w14:textId="46B77BC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vAlign w:val="bottom"/>
          </w:tcPr>
          <w:p w14:paraId="0A805A43" w14:textId="393C5D4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913738F" w14:textId="07D9673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A453021" w14:textId="7EC049A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4B545381" w14:textId="3D0D5A6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</w:tcPr>
          <w:p w14:paraId="7D145CE4" w14:textId="6FCDF27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113C9FA6" w14:textId="0FCFCF7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06E2A795" w14:textId="77777777" w:rsidTr="00D46DE4">
        <w:trPr>
          <w:cantSplit/>
        </w:trPr>
        <w:tc>
          <w:tcPr>
            <w:tcW w:w="3101" w:type="dxa"/>
          </w:tcPr>
          <w:p w14:paraId="7A875B52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บีซีพีจี จำกัด (มหาชน)</w:t>
            </w:r>
          </w:p>
        </w:tc>
        <w:tc>
          <w:tcPr>
            <w:tcW w:w="425" w:type="dxa"/>
          </w:tcPr>
          <w:p w14:paraId="35C749DB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9693425" w14:textId="3B169CA7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57.81</w:t>
            </w:r>
          </w:p>
        </w:tc>
        <w:tc>
          <w:tcPr>
            <w:tcW w:w="950" w:type="dxa"/>
            <w:vAlign w:val="bottom"/>
          </w:tcPr>
          <w:p w14:paraId="14024443" w14:textId="1077C1C6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57.81</w:t>
            </w:r>
          </w:p>
        </w:tc>
        <w:tc>
          <w:tcPr>
            <w:tcW w:w="950" w:type="dxa"/>
            <w:gridSpan w:val="2"/>
            <w:vAlign w:val="bottom"/>
          </w:tcPr>
          <w:p w14:paraId="3601897E" w14:textId="1140B7A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14,</w:t>
            </w:r>
            <w:r w:rsidRPr="002E01C7">
              <w:rPr>
                <w:sz w:val="24"/>
                <w:szCs w:val="24"/>
              </w:rPr>
              <w:t>979</w:t>
            </w:r>
          </w:p>
        </w:tc>
        <w:tc>
          <w:tcPr>
            <w:tcW w:w="949" w:type="dxa"/>
            <w:vAlign w:val="bottom"/>
          </w:tcPr>
          <w:p w14:paraId="740487BA" w14:textId="11F2330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14,</w:t>
            </w:r>
            <w:r w:rsidRPr="002E01C7">
              <w:rPr>
                <w:sz w:val="24"/>
                <w:szCs w:val="24"/>
              </w:rPr>
              <w:t>979</w:t>
            </w:r>
          </w:p>
        </w:tc>
        <w:tc>
          <w:tcPr>
            <w:tcW w:w="950" w:type="dxa"/>
            <w:vAlign w:val="bottom"/>
          </w:tcPr>
          <w:p w14:paraId="6CD7EC6B" w14:textId="4EBC0DC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10,333</w:t>
            </w:r>
          </w:p>
        </w:tc>
        <w:tc>
          <w:tcPr>
            <w:tcW w:w="950" w:type="dxa"/>
            <w:vAlign w:val="bottom"/>
          </w:tcPr>
          <w:p w14:paraId="3295BCD5" w14:textId="6FA26D7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10,333</w:t>
            </w:r>
          </w:p>
        </w:tc>
        <w:tc>
          <w:tcPr>
            <w:tcW w:w="949" w:type="dxa"/>
          </w:tcPr>
          <w:p w14:paraId="357A09E0" w14:textId="2E72A0A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5D9AFB1" w14:textId="17EDF91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B35E08F" w14:textId="2D6DDA7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10,333</w:t>
            </w:r>
          </w:p>
        </w:tc>
        <w:tc>
          <w:tcPr>
            <w:tcW w:w="949" w:type="dxa"/>
            <w:vAlign w:val="bottom"/>
          </w:tcPr>
          <w:p w14:paraId="4CF49DD3" w14:textId="226FADE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10,333</w:t>
            </w:r>
          </w:p>
        </w:tc>
        <w:tc>
          <w:tcPr>
            <w:tcW w:w="950" w:type="dxa"/>
          </w:tcPr>
          <w:p w14:paraId="5F577341" w14:textId="4ADCCE1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8ED6905" w14:textId="6EC0B8D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30272F24" w14:textId="77777777" w:rsidTr="00D46DE4">
        <w:trPr>
          <w:cantSplit/>
        </w:trPr>
        <w:tc>
          <w:tcPr>
            <w:tcW w:w="3101" w:type="dxa"/>
          </w:tcPr>
          <w:p w14:paraId="64C91DBF" w14:textId="1FE680C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425" w:type="dxa"/>
          </w:tcPr>
          <w:p w14:paraId="12870F58" w14:textId="0DE37A8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62645193" w14:textId="1D5BD496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76.34</w:t>
            </w:r>
          </w:p>
        </w:tc>
        <w:tc>
          <w:tcPr>
            <w:tcW w:w="950" w:type="dxa"/>
            <w:vAlign w:val="bottom"/>
          </w:tcPr>
          <w:p w14:paraId="3D9A4D7E" w14:textId="18E8016C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76.34</w:t>
            </w:r>
          </w:p>
        </w:tc>
        <w:tc>
          <w:tcPr>
            <w:tcW w:w="950" w:type="dxa"/>
            <w:gridSpan w:val="2"/>
            <w:vAlign w:val="bottom"/>
          </w:tcPr>
          <w:p w14:paraId="639BB37D" w14:textId="7AD2226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17,075</w:t>
            </w:r>
          </w:p>
        </w:tc>
        <w:tc>
          <w:tcPr>
            <w:tcW w:w="949" w:type="dxa"/>
            <w:vAlign w:val="bottom"/>
          </w:tcPr>
          <w:p w14:paraId="67419EA5" w14:textId="6430E62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17,075</w:t>
            </w:r>
          </w:p>
        </w:tc>
        <w:tc>
          <w:tcPr>
            <w:tcW w:w="950" w:type="dxa"/>
            <w:vAlign w:val="bottom"/>
          </w:tcPr>
          <w:p w14:paraId="5B7010C8" w14:textId="613F99E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26,595</w:t>
            </w:r>
          </w:p>
        </w:tc>
        <w:tc>
          <w:tcPr>
            <w:tcW w:w="950" w:type="dxa"/>
            <w:vAlign w:val="bottom"/>
          </w:tcPr>
          <w:p w14:paraId="7540B79F" w14:textId="00454B6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26,595</w:t>
            </w:r>
          </w:p>
        </w:tc>
        <w:tc>
          <w:tcPr>
            <w:tcW w:w="949" w:type="dxa"/>
          </w:tcPr>
          <w:p w14:paraId="4ED14F57" w14:textId="0476577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EDD8AC1" w14:textId="28412AB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420F943" w14:textId="4A1F82C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26,595</w:t>
            </w:r>
          </w:p>
        </w:tc>
        <w:tc>
          <w:tcPr>
            <w:tcW w:w="949" w:type="dxa"/>
            <w:vAlign w:val="bottom"/>
          </w:tcPr>
          <w:p w14:paraId="20074F71" w14:textId="3B204E0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26,595</w:t>
            </w:r>
          </w:p>
        </w:tc>
        <w:tc>
          <w:tcPr>
            <w:tcW w:w="950" w:type="dxa"/>
          </w:tcPr>
          <w:p w14:paraId="537F5C32" w14:textId="13DA83F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5800C234" w14:textId="58886AA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68E021A4" w14:textId="77777777" w:rsidTr="00D46DE4">
        <w:trPr>
          <w:cantSplit/>
        </w:trPr>
        <w:tc>
          <w:tcPr>
            <w:tcW w:w="3101" w:type="dxa"/>
          </w:tcPr>
          <w:p w14:paraId="4043AC89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รีเทล จำกัด</w:t>
            </w:r>
          </w:p>
        </w:tc>
        <w:tc>
          <w:tcPr>
            <w:tcW w:w="425" w:type="dxa"/>
          </w:tcPr>
          <w:p w14:paraId="7F3EE074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2A35B66E" w14:textId="66F74586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69A47034" w14:textId="577C13BB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6471575A" w14:textId="6A7EFE7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6B30F714" w14:textId="0E49910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  <w:vAlign w:val="bottom"/>
          </w:tcPr>
          <w:p w14:paraId="50839CDF" w14:textId="4FF9DE24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  <w:vAlign w:val="bottom"/>
          </w:tcPr>
          <w:p w14:paraId="6425F259" w14:textId="4E1302D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</w:tcPr>
          <w:p w14:paraId="1ECF2A48" w14:textId="4B0519E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C95DFDB" w14:textId="1C963D9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CB983E9" w14:textId="6A38123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24067A0E" w14:textId="7955F53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</w:tcPr>
          <w:p w14:paraId="27854108" w14:textId="4104BAF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E1C907F" w14:textId="53C53E9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3BE560A0" w14:textId="77777777" w:rsidTr="00D46DE4">
        <w:trPr>
          <w:cantSplit/>
        </w:trPr>
        <w:tc>
          <w:tcPr>
            <w:tcW w:w="3101" w:type="dxa"/>
          </w:tcPr>
          <w:p w14:paraId="797771AF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BCP Innovation Pte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2E01C7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425" w:type="dxa"/>
          </w:tcPr>
          <w:p w14:paraId="76512FFF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3AB395B" w14:textId="37330703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7AC42B4D" w14:textId="04B44765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52BE219B" w14:textId="24F42F4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631C223B" w14:textId="453BDA12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  <w:vAlign w:val="bottom"/>
          </w:tcPr>
          <w:p w14:paraId="495A12FD" w14:textId="3FCBF67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  <w:vAlign w:val="bottom"/>
          </w:tcPr>
          <w:p w14:paraId="1F9760C9" w14:textId="672D611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</w:tcPr>
          <w:p w14:paraId="0D68AF94" w14:textId="1DC0D32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42468DB" w14:textId="4AC47BB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3D753DB" w14:textId="5291A1C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76B8B82B" w14:textId="1E693F4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</w:tcPr>
          <w:p w14:paraId="277E51FE" w14:textId="6D85B70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41C473B" w14:textId="054025E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44DBC33F" w14:textId="77777777" w:rsidTr="00D46DE4">
        <w:trPr>
          <w:cantSplit/>
        </w:trPr>
        <w:tc>
          <w:tcPr>
            <w:tcW w:w="3101" w:type="dxa"/>
          </w:tcPr>
          <w:p w14:paraId="69B8AAD2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BCP Trading Pte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2E01C7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425" w:type="dxa"/>
          </w:tcPr>
          <w:p w14:paraId="6C7E2C2D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F71BE26" w14:textId="3BA0D60E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09987EC4" w14:textId="5866863E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3A43D934" w14:textId="46C5DAA2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991</w:t>
            </w:r>
          </w:p>
        </w:tc>
        <w:tc>
          <w:tcPr>
            <w:tcW w:w="949" w:type="dxa"/>
            <w:vAlign w:val="bottom"/>
          </w:tcPr>
          <w:p w14:paraId="57F07BFA" w14:textId="7225ADA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991</w:t>
            </w:r>
          </w:p>
        </w:tc>
        <w:tc>
          <w:tcPr>
            <w:tcW w:w="950" w:type="dxa"/>
            <w:vAlign w:val="bottom"/>
          </w:tcPr>
          <w:p w14:paraId="3FD108BA" w14:textId="0EBA7EC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50" w:type="dxa"/>
            <w:vAlign w:val="bottom"/>
          </w:tcPr>
          <w:p w14:paraId="5148986B" w14:textId="1B01E26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49" w:type="dxa"/>
          </w:tcPr>
          <w:p w14:paraId="690C1A55" w14:textId="09710CC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05B2A70" w14:textId="0E34A184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77D252" w14:textId="3DC9112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49" w:type="dxa"/>
            <w:vAlign w:val="bottom"/>
          </w:tcPr>
          <w:p w14:paraId="53CC6024" w14:textId="2B23BA1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50" w:type="dxa"/>
          </w:tcPr>
          <w:p w14:paraId="62912270" w14:textId="3DCC4A5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74E308F6" w14:textId="3DCEAF6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221A6EB2" w14:textId="77777777" w:rsidTr="00D46DE4">
        <w:trPr>
          <w:cantSplit/>
        </w:trPr>
        <w:tc>
          <w:tcPr>
            <w:tcW w:w="3101" w:type="dxa"/>
            <w:shd w:val="clear" w:color="auto" w:fill="auto"/>
          </w:tcPr>
          <w:p w14:paraId="3DDE27B8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บีบีจีไอ จำกัด (มหาชน)</w:t>
            </w:r>
          </w:p>
        </w:tc>
        <w:tc>
          <w:tcPr>
            <w:tcW w:w="425" w:type="dxa"/>
            <w:shd w:val="clear" w:color="auto" w:fill="auto"/>
          </w:tcPr>
          <w:p w14:paraId="0EA6A3E6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9EA712B" w14:textId="76B3D305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2044475" w14:textId="4E83901D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8C2FB12" w14:textId="2F6142A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3,615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B26AEB8" w14:textId="091769D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3,615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6097FC4" w14:textId="39A49DE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5776184" w14:textId="41F3EA4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49" w:type="dxa"/>
            <w:shd w:val="clear" w:color="auto" w:fill="auto"/>
          </w:tcPr>
          <w:p w14:paraId="1FE4BA3B" w14:textId="510516E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4C92288" w14:textId="6A135D5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33E7E9E" w14:textId="05ECCF5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49" w:type="dxa"/>
            <w:vAlign w:val="bottom"/>
          </w:tcPr>
          <w:p w14:paraId="1F8C4A9E" w14:textId="619E2AB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50" w:type="dxa"/>
          </w:tcPr>
          <w:p w14:paraId="6417535B" w14:textId="614C8C3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DE5C098" w14:textId="666BAC5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3C0E1E" w:rsidRPr="002E01C7" w14:paraId="51081DA5" w14:textId="77777777" w:rsidTr="00D46DE4">
        <w:trPr>
          <w:cantSplit/>
        </w:trPr>
        <w:tc>
          <w:tcPr>
            <w:tcW w:w="3101" w:type="dxa"/>
            <w:shd w:val="clear" w:color="auto" w:fill="auto"/>
          </w:tcPr>
          <w:p w14:paraId="6B1576A8" w14:textId="77777777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บีซีพีอาร์ จำกัด</w:t>
            </w:r>
          </w:p>
        </w:tc>
        <w:tc>
          <w:tcPr>
            <w:tcW w:w="425" w:type="dxa"/>
            <w:shd w:val="clear" w:color="auto" w:fill="auto"/>
          </w:tcPr>
          <w:p w14:paraId="3175FCA0" w14:textId="77777777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66947B1" w14:textId="7556D53D" w:rsidR="003C0E1E" w:rsidRPr="002E01C7" w:rsidRDefault="003C0E1E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FF0024D" w14:textId="339377DC" w:rsidR="003C0E1E" w:rsidRPr="002E01C7" w:rsidRDefault="003C0E1E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5953C3C" w14:textId="4146FDA6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93491BB" w14:textId="06D035A6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C774CC" w14:textId="18DC96D3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ED882FC" w14:textId="5AB249E5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49" w:type="dxa"/>
            <w:shd w:val="clear" w:color="auto" w:fill="auto"/>
          </w:tcPr>
          <w:p w14:paraId="6325E552" w14:textId="3FB0BEAE" w:rsidR="003C0E1E" w:rsidRPr="002E01C7" w:rsidRDefault="000A40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(162)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FDB6A95" w14:textId="5ABA12B9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(162)</w:t>
            </w:r>
          </w:p>
        </w:tc>
        <w:tc>
          <w:tcPr>
            <w:tcW w:w="950" w:type="dxa"/>
            <w:shd w:val="clear" w:color="auto" w:fill="auto"/>
          </w:tcPr>
          <w:p w14:paraId="5F94B044" w14:textId="0D823B44" w:rsidR="003C0E1E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499</w:t>
            </w:r>
          </w:p>
        </w:tc>
        <w:tc>
          <w:tcPr>
            <w:tcW w:w="949" w:type="dxa"/>
            <w:vAlign w:val="bottom"/>
          </w:tcPr>
          <w:p w14:paraId="663B0E3F" w14:textId="31DF9404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499</w:t>
            </w:r>
          </w:p>
        </w:tc>
        <w:tc>
          <w:tcPr>
            <w:tcW w:w="950" w:type="dxa"/>
          </w:tcPr>
          <w:p w14:paraId="029E7629" w14:textId="50AB5AE4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27AC42" w14:textId="7E71552A" w:rsidR="003C0E1E" w:rsidRPr="002E01C7" w:rsidRDefault="003C0E1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7AB379B4" w14:textId="77777777" w:rsidTr="00D46DE4">
        <w:trPr>
          <w:cantSplit/>
        </w:trPr>
        <w:tc>
          <w:tcPr>
            <w:tcW w:w="3101" w:type="dxa"/>
          </w:tcPr>
          <w:p w14:paraId="1A11F1F8" w14:textId="17BD869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เอ็นเนอร์ยี จำกัด</w:t>
            </w:r>
          </w:p>
        </w:tc>
        <w:tc>
          <w:tcPr>
            <w:tcW w:w="425" w:type="dxa"/>
          </w:tcPr>
          <w:p w14:paraId="3D7C83F8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CDFA8DE" w14:textId="1F3F8ECE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5B5E3C71" w14:textId="6CE038E0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49419530" w14:textId="5B7DA23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74053FFB" w14:textId="29FE0EA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  <w:vAlign w:val="bottom"/>
          </w:tcPr>
          <w:p w14:paraId="08746F75" w14:textId="6192DF3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  <w:vAlign w:val="bottom"/>
          </w:tcPr>
          <w:p w14:paraId="75E484F0" w14:textId="48F16EE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</w:tcPr>
          <w:p w14:paraId="5ACCD62F" w14:textId="6D68EA6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F41B198" w14:textId="0C5B74D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6472356" w14:textId="067B45E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42234B52" w14:textId="115ADB4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</w:tcPr>
          <w:p w14:paraId="5F0D61A7" w14:textId="58CAB8E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F682DD8" w14:textId="2B9DC10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24FA0935" w14:textId="77777777" w:rsidTr="00D46DE4">
        <w:trPr>
          <w:cantSplit/>
        </w:trPr>
        <w:tc>
          <w:tcPr>
            <w:tcW w:w="3101" w:type="dxa"/>
          </w:tcPr>
          <w:p w14:paraId="5250DE1C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อินโนเวชั่น จำกัด</w:t>
            </w:r>
          </w:p>
        </w:tc>
        <w:tc>
          <w:tcPr>
            <w:tcW w:w="425" w:type="dxa"/>
          </w:tcPr>
          <w:p w14:paraId="0365AB6C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E6DFA24" w14:textId="6456423C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0C2221DB" w14:textId="2D9C56B1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14797BE5" w14:textId="7DC615A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1392AF8D" w14:textId="048F450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  <w:vAlign w:val="bottom"/>
          </w:tcPr>
          <w:p w14:paraId="7D655FE7" w14:textId="5A8919A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  <w:vAlign w:val="bottom"/>
          </w:tcPr>
          <w:p w14:paraId="351D1D26" w14:textId="0759B4A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</w:tcPr>
          <w:p w14:paraId="38F41AF0" w14:textId="6CF6310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7BA44C1" w14:textId="028DBB8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FEC523E" w14:textId="32A2D99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781BDBDA" w14:textId="5C75ECE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</w:tcPr>
          <w:p w14:paraId="5FCE3766" w14:textId="7424CBE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3031FA" w14:textId="1CA10CE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26B53B98" w14:textId="77777777" w:rsidTr="00D46DE4">
        <w:trPr>
          <w:cantSplit/>
        </w:trPr>
        <w:tc>
          <w:tcPr>
            <w:tcW w:w="3101" w:type="dxa"/>
          </w:tcPr>
          <w:p w14:paraId="273FF160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บีทีเอสจี จำกัด </w:t>
            </w:r>
          </w:p>
        </w:tc>
        <w:tc>
          <w:tcPr>
            <w:tcW w:w="425" w:type="dxa"/>
          </w:tcPr>
          <w:p w14:paraId="5B1BAF6A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5025508C" w14:textId="5C37E9FC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428FD8EF" w14:textId="35032694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51.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23822D01" w14:textId="3339FF3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200</w:t>
            </w:r>
          </w:p>
        </w:tc>
        <w:tc>
          <w:tcPr>
            <w:tcW w:w="949" w:type="dxa"/>
            <w:vAlign w:val="bottom"/>
          </w:tcPr>
          <w:p w14:paraId="54055395" w14:textId="7D2C2A7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200</w:t>
            </w:r>
          </w:p>
        </w:tc>
        <w:tc>
          <w:tcPr>
            <w:tcW w:w="950" w:type="dxa"/>
            <w:vAlign w:val="bottom"/>
          </w:tcPr>
          <w:p w14:paraId="6B645B42" w14:textId="58AA77C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50" w:type="dxa"/>
            <w:vAlign w:val="bottom"/>
          </w:tcPr>
          <w:p w14:paraId="040DF4E8" w14:textId="085D4C4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49" w:type="dxa"/>
          </w:tcPr>
          <w:p w14:paraId="26791A8F" w14:textId="3BC5082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EFCB539" w14:textId="6BDA10D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FC0F3F2" w14:textId="1DD395D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49" w:type="dxa"/>
            <w:vAlign w:val="bottom"/>
          </w:tcPr>
          <w:p w14:paraId="785B5324" w14:textId="370333F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50" w:type="dxa"/>
          </w:tcPr>
          <w:p w14:paraId="6291902D" w14:textId="42AFA0D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54F12F" w14:textId="5A04BAC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4470D2CA" w14:textId="77777777" w:rsidTr="00D46DE4">
        <w:trPr>
          <w:cantSplit/>
        </w:trPr>
        <w:tc>
          <w:tcPr>
            <w:tcW w:w="3101" w:type="dxa"/>
          </w:tcPr>
          <w:p w14:paraId="11BBED72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425" w:type="dxa"/>
          </w:tcPr>
          <w:p w14:paraId="7190DCDE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D76222A" w14:textId="681861DB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49.00</w:t>
            </w:r>
          </w:p>
        </w:tc>
        <w:tc>
          <w:tcPr>
            <w:tcW w:w="950" w:type="dxa"/>
            <w:vAlign w:val="bottom"/>
          </w:tcPr>
          <w:p w14:paraId="1809864B" w14:textId="774EA2E4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49.00</w:t>
            </w:r>
          </w:p>
        </w:tc>
        <w:tc>
          <w:tcPr>
            <w:tcW w:w="950" w:type="dxa"/>
            <w:gridSpan w:val="2"/>
            <w:vAlign w:val="bottom"/>
          </w:tcPr>
          <w:p w14:paraId="4071A757" w14:textId="530190F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632D8201" w14:textId="19B01AF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3E1528D" w14:textId="1EC30D0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628E488" w14:textId="2E7FCEA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79D4122A" w14:textId="10D6BC2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7C9D084" w14:textId="230ED1D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4512A26" w14:textId="1742E2F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8CAD79B" w14:textId="0D6657D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8BE536A" w14:textId="66BACB1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892D7E2" w14:textId="5CCD05D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</w:tr>
      <w:tr w:rsidR="00815912" w:rsidRPr="002E01C7" w14:paraId="651D732A" w14:textId="77777777" w:rsidTr="00D46DE4">
        <w:trPr>
          <w:cantSplit/>
        </w:trPr>
        <w:tc>
          <w:tcPr>
            <w:tcW w:w="3101" w:type="dxa"/>
          </w:tcPr>
          <w:p w14:paraId="3753797B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กรุงเทพขนส่งเชื้อเพลิงทางท่อ</w:t>
            </w:r>
          </w:p>
          <w:p w14:paraId="18684551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และโลจิสติกส์ จำกัด</w:t>
            </w:r>
          </w:p>
        </w:tc>
        <w:tc>
          <w:tcPr>
            <w:tcW w:w="425" w:type="dxa"/>
          </w:tcPr>
          <w:p w14:paraId="733801E6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6ADCDB7" w14:textId="0FCA85B3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50" w:type="dxa"/>
            <w:vAlign w:val="bottom"/>
          </w:tcPr>
          <w:p w14:paraId="14B9B462" w14:textId="2B0862CB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50" w:type="dxa"/>
            <w:gridSpan w:val="2"/>
            <w:vAlign w:val="bottom"/>
          </w:tcPr>
          <w:p w14:paraId="3349D158" w14:textId="7E232A5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31F0EA39" w14:textId="4A05CD2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  <w:vAlign w:val="bottom"/>
          </w:tcPr>
          <w:p w14:paraId="02564A9A" w14:textId="3BD699C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  <w:vAlign w:val="bottom"/>
          </w:tcPr>
          <w:p w14:paraId="4378AAC5" w14:textId="78DD14C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</w:tcPr>
          <w:p w14:paraId="127EED68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073C2396" w14:textId="798C329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EB906A8" w14:textId="37950ADE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B4134F1" w14:textId="3B874F12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0F99008F" w14:textId="0EC686A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</w:tcPr>
          <w:p w14:paraId="2D002A9F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71CED" w14:textId="765B70B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ADDAC08" w14:textId="36F302B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912" w:rsidRPr="002E01C7" w14:paraId="6CEC284B" w14:textId="77777777" w:rsidTr="00D46DE4">
        <w:trPr>
          <w:cantSplit/>
        </w:trPr>
        <w:tc>
          <w:tcPr>
            <w:tcW w:w="3101" w:type="dxa"/>
          </w:tcPr>
          <w:p w14:paraId="35D7FE4E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บีเอสจีเอฟ จำกัด</w:t>
            </w:r>
          </w:p>
        </w:tc>
        <w:tc>
          <w:tcPr>
            <w:tcW w:w="425" w:type="dxa"/>
          </w:tcPr>
          <w:p w14:paraId="3A43CD54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2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5628E4EF" w14:textId="6777D81A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950" w:type="dxa"/>
            <w:vAlign w:val="bottom"/>
          </w:tcPr>
          <w:p w14:paraId="79E3815C" w14:textId="7E056F4A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950" w:type="dxa"/>
            <w:gridSpan w:val="2"/>
            <w:vAlign w:val="bottom"/>
          </w:tcPr>
          <w:p w14:paraId="27E68CC7" w14:textId="5309A8C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3,201</w:t>
            </w:r>
          </w:p>
        </w:tc>
        <w:tc>
          <w:tcPr>
            <w:tcW w:w="949" w:type="dxa"/>
            <w:vAlign w:val="bottom"/>
          </w:tcPr>
          <w:p w14:paraId="52B36690" w14:textId="6D729CC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2,201</w:t>
            </w:r>
          </w:p>
        </w:tc>
        <w:tc>
          <w:tcPr>
            <w:tcW w:w="950" w:type="dxa"/>
            <w:vAlign w:val="bottom"/>
          </w:tcPr>
          <w:p w14:paraId="47728BF6" w14:textId="087A8B0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2,56</w:t>
            </w:r>
            <w:r w:rsidR="000A10EB" w:rsidRPr="002E01C7">
              <w:rPr>
                <w:sz w:val="24"/>
                <w:szCs w:val="24"/>
              </w:rPr>
              <w:t>0</w:t>
            </w:r>
          </w:p>
        </w:tc>
        <w:tc>
          <w:tcPr>
            <w:tcW w:w="950" w:type="dxa"/>
            <w:vAlign w:val="bottom"/>
          </w:tcPr>
          <w:p w14:paraId="10703A8E" w14:textId="029CD48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1,760</w:t>
            </w:r>
          </w:p>
        </w:tc>
        <w:tc>
          <w:tcPr>
            <w:tcW w:w="949" w:type="dxa"/>
          </w:tcPr>
          <w:p w14:paraId="3C83196D" w14:textId="5CF1909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0C733B26" w14:textId="75AA0DD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BB0DE65" w14:textId="1535934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sz w:val="24"/>
                <w:szCs w:val="24"/>
              </w:rPr>
              <w:t>2,56</w:t>
            </w:r>
            <w:r w:rsidR="00222231" w:rsidRPr="002E01C7">
              <w:rPr>
                <w:sz w:val="24"/>
                <w:szCs w:val="24"/>
              </w:rPr>
              <w:t>0</w:t>
            </w:r>
          </w:p>
        </w:tc>
        <w:tc>
          <w:tcPr>
            <w:tcW w:w="949" w:type="dxa"/>
            <w:vAlign w:val="bottom"/>
          </w:tcPr>
          <w:p w14:paraId="0B50AE5F" w14:textId="4E0F522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1,760</w:t>
            </w:r>
          </w:p>
        </w:tc>
        <w:tc>
          <w:tcPr>
            <w:tcW w:w="950" w:type="dxa"/>
          </w:tcPr>
          <w:p w14:paraId="313E38A5" w14:textId="6CA8E66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B0FEC61" w14:textId="52D1316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912" w:rsidRPr="002E01C7" w14:paraId="45CC0EF0" w14:textId="77777777" w:rsidTr="00D46DE4">
        <w:trPr>
          <w:cantSplit/>
        </w:trPr>
        <w:tc>
          <w:tcPr>
            <w:tcW w:w="3101" w:type="dxa"/>
          </w:tcPr>
          <w:p w14:paraId="3AD2A408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425" w:type="dxa"/>
            <w:vAlign w:val="bottom"/>
          </w:tcPr>
          <w:p w14:paraId="3DEB9834" w14:textId="16B72BA0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23ADFCE" w14:textId="7BAA407F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50.40</w:t>
            </w:r>
          </w:p>
        </w:tc>
        <w:tc>
          <w:tcPr>
            <w:tcW w:w="950" w:type="dxa"/>
            <w:vAlign w:val="bottom"/>
          </w:tcPr>
          <w:p w14:paraId="77A89E4D" w14:textId="4D015946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50.40</w:t>
            </w:r>
          </w:p>
        </w:tc>
        <w:tc>
          <w:tcPr>
            <w:tcW w:w="950" w:type="dxa"/>
            <w:gridSpan w:val="2"/>
            <w:vAlign w:val="bottom"/>
          </w:tcPr>
          <w:p w14:paraId="1ACDE038" w14:textId="193B4CC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126</w:t>
            </w:r>
          </w:p>
        </w:tc>
        <w:tc>
          <w:tcPr>
            <w:tcW w:w="949" w:type="dxa"/>
            <w:vAlign w:val="bottom"/>
          </w:tcPr>
          <w:p w14:paraId="671F7BB7" w14:textId="37751BE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126</w:t>
            </w:r>
          </w:p>
        </w:tc>
        <w:tc>
          <w:tcPr>
            <w:tcW w:w="950" w:type="dxa"/>
            <w:vAlign w:val="bottom"/>
          </w:tcPr>
          <w:p w14:paraId="3DD9FE3D" w14:textId="0CB40A84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6</w:t>
            </w:r>
            <w:r w:rsidRPr="002E01C7">
              <w:rPr>
                <w:sz w:val="24"/>
                <w:szCs w:val="24"/>
              </w:rPr>
              <w:t>4</w:t>
            </w:r>
          </w:p>
        </w:tc>
        <w:tc>
          <w:tcPr>
            <w:tcW w:w="950" w:type="dxa"/>
            <w:vAlign w:val="bottom"/>
          </w:tcPr>
          <w:p w14:paraId="6EFB2D12" w14:textId="08F5B971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6</w:t>
            </w:r>
            <w:r w:rsidRPr="002E01C7">
              <w:rPr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14:paraId="34FCED3F" w14:textId="17FE398C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(4</w:t>
            </w:r>
            <w:r w:rsidR="000B663C" w:rsidRPr="002E01C7">
              <w:rPr>
                <w:sz w:val="24"/>
                <w:szCs w:val="24"/>
              </w:rPr>
              <w:t>1</w:t>
            </w:r>
            <w:r w:rsidRPr="002E01C7">
              <w:rPr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14:paraId="66265E54" w14:textId="66D5C4E6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68FDB18D" w14:textId="24E51779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2</w:t>
            </w:r>
            <w:r w:rsidR="000B663C" w:rsidRPr="002E01C7">
              <w:rPr>
                <w:sz w:val="24"/>
                <w:szCs w:val="24"/>
              </w:rPr>
              <w:t>3</w:t>
            </w:r>
          </w:p>
        </w:tc>
        <w:tc>
          <w:tcPr>
            <w:tcW w:w="949" w:type="dxa"/>
            <w:vAlign w:val="bottom"/>
          </w:tcPr>
          <w:p w14:paraId="679163C8" w14:textId="13953B6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64</w:t>
            </w:r>
          </w:p>
        </w:tc>
        <w:tc>
          <w:tcPr>
            <w:tcW w:w="950" w:type="dxa"/>
          </w:tcPr>
          <w:p w14:paraId="4FADEFA2" w14:textId="269BA3C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ECEFCFB" w14:textId="04C36A45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912" w:rsidRPr="002E01C7" w14:paraId="7D35CE54" w14:textId="77777777" w:rsidTr="00D46DE4">
        <w:trPr>
          <w:cantSplit/>
        </w:trPr>
        <w:tc>
          <w:tcPr>
            <w:tcW w:w="3101" w:type="dxa"/>
          </w:tcPr>
          <w:p w14:paraId="36E2FB70" w14:textId="458A1A0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425" w:type="dxa"/>
            <w:vAlign w:val="bottom"/>
          </w:tcPr>
          <w:p w14:paraId="3CD4C337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4951F26A" w14:textId="4D794D49" w:rsidR="00815912" w:rsidRPr="002E01C7" w:rsidRDefault="00815912" w:rsidP="00533528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vAlign w:val="bottom"/>
          </w:tcPr>
          <w:p w14:paraId="67CDB9C0" w14:textId="4417920F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gridSpan w:val="2"/>
            <w:vAlign w:val="bottom"/>
          </w:tcPr>
          <w:p w14:paraId="5A5BF482" w14:textId="12FD94A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  <w:vAlign w:val="bottom"/>
          </w:tcPr>
          <w:p w14:paraId="14BFFF70" w14:textId="2FAAC758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  <w:vAlign w:val="bottom"/>
          </w:tcPr>
          <w:p w14:paraId="24B727DB" w14:textId="720434A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  <w:vAlign w:val="bottom"/>
          </w:tcPr>
          <w:p w14:paraId="2180D0EE" w14:textId="51E4C533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</w:tcPr>
          <w:p w14:paraId="65DC022A" w14:textId="773E789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444BFEF1" w14:textId="6E3768A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32803CCB" w14:textId="49B843DB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  <w:vAlign w:val="bottom"/>
          </w:tcPr>
          <w:p w14:paraId="7CA8F808" w14:textId="3BA52E5A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</w:tcPr>
          <w:p w14:paraId="79404543" w14:textId="3BE7097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1AE0D02" w14:textId="6C36BEC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15912" w:rsidRPr="002E01C7" w14:paraId="34DBB159" w14:textId="77777777" w:rsidTr="00D46DE4">
        <w:trPr>
          <w:cantSplit/>
        </w:trPr>
        <w:tc>
          <w:tcPr>
            <w:tcW w:w="3101" w:type="dxa"/>
          </w:tcPr>
          <w:p w14:paraId="4D3091B0" w14:textId="2FD79EE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รีไฟเนอรี่ ออฟติไมซ์เซชั่น แอนด์ ซินเนอร์ยี่ เอนเตอร์ไพรส์ จำกัด</w:t>
            </w:r>
          </w:p>
        </w:tc>
        <w:tc>
          <w:tcPr>
            <w:tcW w:w="425" w:type="dxa"/>
            <w:vAlign w:val="bottom"/>
          </w:tcPr>
          <w:p w14:paraId="5B51F53D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239F901" w14:textId="7E4B8197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950" w:type="dxa"/>
            <w:vAlign w:val="bottom"/>
          </w:tcPr>
          <w:p w14:paraId="35127F05" w14:textId="7C072750" w:rsidR="00815912" w:rsidRPr="002E01C7" w:rsidRDefault="00815912" w:rsidP="0053352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E01C7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950" w:type="dxa"/>
            <w:gridSpan w:val="2"/>
            <w:vAlign w:val="bottom"/>
          </w:tcPr>
          <w:p w14:paraId="219FACC6" w14:textId="1F3AFD9F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05B3E620" w14:textId="5981766D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19003F5" w14:textId="3520752F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CF4BFE4" w14:textId="4D77D95D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7275DFD" w14:textId="77777777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047291A2" w14:textId="316C991C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47A181F6" w14:textId="77777777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3A499472" w14:textId="76557A33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3D0B3C7" w14:textId="2C1BBF00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688DB561" w14:textId="7BCA0BB1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1F742D25" w14:textId="56F3C180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6F4B54A" w14:textId="2A667B23" w:rsidR="00815912" w:rsidRPr="002E01C7" w:rsidRDefault="0081591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2E01C7">
              <w:rPr>
                <w:sz w:val="24"/>
                <w:szCs w:val="24"/>
              </w:rPr>
              <w:t>-</w:t>
            </w:r>
          </w:p>
        </w:tc>
      </w:tr>
      <w:tr w:rsidR="00815912" w:rsidRPr="002E01C7" w14:paraId="33B33D99" w14:textId="77777777" w:rsidTr="00D46DE4">
        <w:trPr>
          <w:cantSplit/>
        </w:trPr>
        <w:tc>
          <w:tcPr>
            <w:tcW w:w="3101" w:type="dxa"/>
          </w:tcPr>
          <w:p w14:paraId="4065DA4A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14:paraId="1E741F34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7DDCAF5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BFF444" w14:textId="77777777" w:rsidR="00815912" w:rsidRPr="002E01C7" w:rsidRDefault="00815912" w:rsidP="00533528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590AB7AF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B358C65" w14:textId="77777777" w:rsidR="00815912" w:rsidRPr="002E01C7" w:rsidRDefault="008159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057ADAC" w14:textId="2FDADFA3" w:rsidR="00815912" w:rsidRPr="002E01C7" w:rsidRDefault="008159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2E01C7">
              <w:rPr>
                <w:b/>
                <w:bCs/>
                <w:sz w:val="24"/>
                <w:szCs w:val="24"/>
              </w:rPr>
              <w:t>48,45</w:t>
            </w:r>
            <w:r w:rsidR="000A10EB" w:rsidRPr="002E01C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0" w:type="dxa"/>
            <w:vAlign w:val="bottom"/>
          </w:tcPr>
          <w:p w14:paraId="5EAE750D" w14:textId="22456D44" w:rsidR="00815912" w:rsidRPr="002E01C7" w:rsidRDefault="002222F7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2E01C7">
              <w:rPr>
                <w:b/>
                <w:bCs/>
                <w:sz w:val="24"/>
                <w:szCs w:val="24"/>
              </w:rPr>
              <w:t>47,653</w:t>
            </w:r>
          </w:p>
        </w:tc>
        <w:tc>
          <w:tcPr>
            <w:tcW w:w="949" w:type="dxa"/>
            <w:vAlign w:val="bottom"/>
          </w:tcPr>
          <w:p w14:paraId="65CD5E32" w14:textId="19D3195C" w:rsidR="00815912" w:rsidRPr="002E01C7" w:rsidRDefault="008159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2E01C7">
              <w:rPr>
                <w:b/>
                <w:bCs/>
                <w:sz w:val="24"/>
                <w:szCs w:val="24"/>
              </w:rPr>
              <w:t>(20</w:t>
            </w:r>
            <w:r w:rsidR="000B663C" w:rsidRPr="002E01C7">
              <w:rPr>
                <w:b/>
                <w:bCs/>
                <w:sz w:val="24"/>
                <w:szCs w:val="24"/>
              </w:rPr>
              <w:t>3</w:t>
            </w:r>
            <w:r w:rsidRPr="002E01C7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0" w:type="dxa"/>
            <w:vAlign w:val="bottom"/>
          </w:tcPr>
          <w:p w14:paraId="12A38247" w14:textId="268706EF" w:rsidR="00815912" w:rsidRPr="002E01C7" w:rsidRDefault="008159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2E01C7">
              <w:rPr>
                <w:rFonts w:hint="cs"/>
                <w:b/>
                <w:bCs/>
                <w:sz w:val="24"/>
                <w:szCs w:val="24"/>
              </w:rPr>
              <w:t>(16</w:t>
            </w:r>
            <w:r w:rsidR="000B663C" w:rsidRPr="002E01C7">
              <w:rPr>
                <w:b/>
                <w:bCs/>
                <w:sz w:val="24"/>
                <w:szCs w:val="24"/>
              </w:rPr>
              <w:t>2</w:t>
            </w:r>
            <w:r w:rsidRPr="002E01C7">
              <w:rPr>
                <w:rFonts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14:paraId="25C996AA" w14:textId="0B5151C0" w:rsidR="00815912" w:rsidRPr="002E01C7" w:rsidRDefault="008159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2E01C7">
              <w:rPr>
                <w:b/>
                <w:bCs/>
                <w:sz w:val="24"/>
                <w:szCs w:val="24"/>
              </w:rPr>
              <w:t>48,250</w:t>
            </w:r>
          </w:p>
        </w:tc>
        <w:tc>
          <w:tcPr>
            <w:tcW w:w="949" w:type="dxa"/>
            <w:vAlign w:val="bottom"/>
          </w:tcPr>
          <w:p w14:paraId="41A5CC6D" w14:textId="75746349" w:rsidR="00815912" w:rsidRPr="002E01C7" w:rsidRDefault="002222F7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2E01C7">
              <w:rPr>
                <w:b/>
                <w:bCs/>
                <w:sz w:val="24"/>
                <w:szCs w:val="24"/>
              </w:rPr>
              <w:t>47,491</w:t>
            </w:r>
          </w:p>
        </w:tc>
        <w:tc>
          <w:tcPr>
            <w:tcW w:w="950" w:type="dxa"/>
            <w:vAlign w:val="bottom"/>
          </w:tcPr>
          <w:p w14:paraId="10A0552E" w14:textId="7B1E87E0" w:rsidR="00815912" w:rsidRPr="002E01C7" w:rsidRDefault="008159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1F0888B" w14:textId="244EA71F" w:rsidR="00815912" w:rsidRPr="002E01C7" w:rsidRDefault="008159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2E01C7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14:paraId="43C1DE01" w14:textId="13804AD2" w:rsidR="00AF2E5C" w:rsidRPr="002E01C7" w:rsidRDefault="00AF2E5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  <w:sectPr w:rsidR="00AF2E5C" w:rsidRPr="002E01C7" w:rsidSect="00C2174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2E01C7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7" w:name="OLE_LINK11"/>
      <w:bookmarkStart w:id="8" w:name="OLE_LINK12"/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2E01C7" w:rsidRDefault="0066035F" w:rsidP="00533528">
      <w:pPr>
        <w:pStyle w:val="ListParagraph"/>
        <w:ind w:left="540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7E5D9B" w:rsidRPr="002E01C7" w14:paraId="7241F6BF" w14:textId="77777777" w:rsidTr="007E5D9B">
        <w:trPr>
          <w:tblHeader/>
        </w:trPr>
        <w:tc>
          <w:tcPr>
            <w:tcW w:w="2348" w:type="pct"/>
          </w:tcPr>
          <w:p w14:paraId="13EE4E69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7892492B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1F0DDF73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5D9B" w:rsidRPr="002E01C7" w14:paraId="451428F0" w14:textId="77777777" w:rsidTr="007E5D9B">
        <w:trPr>
          <w:trHeight w:val="182"/>
          <w:tblHeader/>
        </w:trPr>
        <w:tc>
          <w:tcPr>
            <w:tcW w:w="2348" w:type="pct"/>
          </w:tcPr>
          <w:p w14:paraId="67A3F186" w14:textId="41022772" w:rsidR="007E5D9B" w:rsidRPr="002E01C7" w:rsidRDefault="00B65D4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งวดสามเดือน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AA7050" w:rsidRPr="002E01C7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63" w:type="pct"/>
          </w:tcPr>
          <w:p w14:paraId="14354AC8" w14:textId="2ED9FF80" w:rsidR="007E5D9B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4" w:type="pct"/>
          </w:tcPr>
          <w:p w14:paraId="5B828AAF" w14:textId="7F447365" w:rsidR="007E5D9B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3" w:type="pct"/>
          </w:tcPr>
          <w:p w14:paraId="3A0F45F9" w14:textId="326479C3" w:rsidR="007E5D9B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2" w:type="pct"/>
          </w:tcPr>
          <w:p w14:paraId="76FC3898" w14:textId="631BD351" w:rsidR="007E5D9B" w:rsidRPr="002E01C7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2566</w:t>
            </w:r>
          </w:p>
        </w:tc>
      </w:tr>
      <w:tr w:rsidR="007E5D9B" w:rsidRPr="002E01C7" w14:paraId="3249E224" w14:textId="77777777" w:rsidTr="005D5DC0">
        <w:trPr>
          <w:tblHeader/>
        </w:trPr>
        <w:tc>
          <w:tcPr>
            <w:tcW w:w="2348" w:type="pct"/>
          </w:tcPr>
          <w:p w14:paraId="317353A2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5D8AD63E" w14:textId="77777777" w:rsidR="007E5D9B" w:rsidRPr="002E01C7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D9B" w:rsidRPr="002E01C7" w14:paraId="792B6B43" w14:textId="77777777" w:rsidTr="00410FC3">
        <w:tc>
          <w:tcPr>
            <w:tcW w:w="2348" w:type="pct"/>
          </w:tcPr>
          <w:p w14:paraId="57753BD8" w14:textId="6A52A704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6F395ECE" w14:textId="77777777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06F70185" w14:textId="77777777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D020862" w14:textId="77777777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20872DD" w14:textId="77777777" w:rsidR="007E5D9B" w:rsidRPr="002E01C7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BF6DE9" w:rsidRPr="002E01C7" w14:paraId="233F82A7" w14:textId="77777777" w:rsidTr="00410FC3">
        <w:tc>
          <w:tcPr>
            <w:tcW w:w="2348" w:type="pct"/>
          </w:tcPr>
          <w:p w14:paraId="11BEE786" w14:textId="77777777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0B6D5EF7" w14:textId="1F7343B8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15,79</w:t>
            </w:r>
            <w:r w:rsidR="00A26C4C" w:rsidRPr="002E01C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64" w:type="pct"/>
            <w:vAlign w:val="bottom"/>
          </w:tcPr>
          <w:p w14:paraId="7DE0EDD6" w14:textId="244358A6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9112F37" w14:textId="4F2BCDDE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235</w:t>
            </w:r>
          </w:p>
        </w:tc>
        <w:tc>
          <w:tcPr>
            <w:tcW w:w="662" w:type="pct"/>
            <w:vAlign w:val="bottom"/>
          </w:tcPr>
          <w:p w14:paraId="634D3036" w14:textId="5AD4911C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235</w:t>
            </w:r>
          </w:p>
        </w:tc>
      </w:tr>
      <w:tr w:rsidR="00BF6DE9" w:rsidRPr="002E01C7" w14:paraId="28D683F1" w14:textId="77777777" w:rsidTr="0027145C">
        <w:tc>
          <w:tcPr>
            <w:tcW w:w="2348" w:type="pct"/>
          </w:tcPr>
          <w:p w14:paraId="5683FDE2" w14:textId="6154A890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222231" w:rsidRPr="002E01C7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2E01C7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0F0B54B7" w14:textId="6A483D65" w:rsidR="00BF6DE9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664" w:type="pct"/>
            <w:vAlign w:val="bottom"/>
          </w:tcPr>
          <w:p w14:paraId="40BDA2AF" w14:textId="5549B781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(30)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616E1E0" w14:textId="4844CEBC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6E42118" w14:textId="3223B77F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BF6DE9" w:rsidRPr="002E01C7" w14:paraId="21E346BB" w14:textId="77777777" w:rsidTr="0027145C">
        <w:tc>
          <w:tcPr>
            <w:tcW w:w="2348" w:type="pct"/>
          </w:tcPr>
          <w:p w14:paraId="352060A6" w14:textId="41CC2595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/>
                <w:cs/>
              </w:rPr>
              <w:t>ส่วนแบ่งกำไร</w:t>
            </w:r>
            <w:r w:rsidRPr="002E01C7">
              <w:rPr>
                <w:rFonts w:asciiTheme="majorBidi" w:hAnsiTheme="majorBidi"/>
              </w:rPr>
              <w:t xml:space="preserve"> (</w:t>
            </w:r>
            <w:r w:rsidRPr="002E01C7">
              <w:rPr>
                <w:rFonts w:asciiTheme="majorBidi" w:hAnsiTheme="majorBidi"/>
                <w:cs/>
              </w:rPr>
              <w:t>ขาดทุน</w:t>
            </w:r>
            <w:r w:rsidRPr="002E01C7">
              <w:rPr>
                <w:rFonts w:asciiTheme="majorBidi" w:hAnsiTheme="majorBidi"/>
              </w:rPr>
              <w:t xml:space="preserve">) </w:t>
            </w:r>
            <w:r w:rsidRPr="002E01C7">
              <w:rPr>
                <w:rFonts w:asciiTheme="majorBidi" w:hAnsiTheme="majorBidi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362897AC" w14:textId="090AD3E1" w:rsidR="00BF6DE9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(39</w:t>
            </w:r>
            <w:r w:rsidR="00597634" w:rsidRPr="002E01C7">
              <w:rPr>
                <w:rFonts w:asciiTheme="majorBidi" w:hAnsiTheme="majorBidi" w:cstheme="majorBidi"/>
              </w:rPr>
              <w:t>2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4E4F7361" w14:textId="42A83F8C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90A3E88" w14:textId="12BBD997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90DCFA1" w14:textId="17D7A981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BF6DE9" w:rsidRPr="002E01C7" w14:paraId="695CB312" w14:textId="77777777" w:rsidTr="00410FC3">
        <w:tc>
          <w:tcPr>
            <w:tcW w:w="2348" w:type="pct"/>
          </w:tcPr>
          <w:p w14:paraId="40C8D52E" w14:textId="1BFA20ED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6F6EFF00" w14:textId="63AD330E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6</w:t>
            </w:r>
            <w:r w:rsidR="00A26C4C" w:rsidRPr="002E01C7">
              <w:rPr>
                <w:rFonts w:asciiTheme="majorBidi" w:hAnsiTheme="majorBidi" w:cstheme="majorBidi"/>
              </w:rPr>
              <w:t>3</w:t>
            </w:r>
            <w:r w:rsidR="00597634" w:rsidRPr="002E01C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64" w:type="pct"/>
            <w:vAlign w:val="bottom"/>
          </w:tcPr>
          <w:p w14:paraId="1039A24E" w14:textId="229BD642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E145531" w14:textId="4B9740C9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3D14FDE3" w14:textId="164CCB59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BF6DE9" w:rsidRPr="002E01C7" w14:paraId="211DD80D" w14:textId="77777777" w:rsidTr="00410FC3">
        <w:tc>
          <w:tcPr>
            <w:tcW w:w="2348" w:type="pct"/>
          </w:tcPr>
          <w:p w14:paraId="244EAFEE" w14:textId="77777777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37F7960" w14:textId="79F4F4FD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64" w:type="pct"/>
            <w:vAlign w:val="bottom"/>
          </w:tcPr>
          <w:p w14:paraId="5C6041E6" w14:textId="313867C0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3CCEF37" w14:textId="049D2B13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80208F2" w14:textId="4921718C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6DE9" w:rsidRPr="002E01C7" w14:paraId="2EF7AA30" w14:textId="77777777" w:rsidTr="00410FC3">
        <w:tc>
          <w:tcPr>
            <w:tcW w:w="2348" w:type="pct"/>
          </w:tcPr>
          <w:p w14:paraId="486DFF64" w14:textId="5233E252" w:rsidR="00BF6DE9" w:rsidRPr="002E01C7" w:rsidRDefault="00BF6DE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663" w:type="pct"/>
            <w:vAlign w:val="bottom"/>
          </w:tcPr>
          <w:p w14:paraId="6A88B8CF" w14:textId="00291F88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16,</w:t>
            </w:r>
            <w:r w:rsidR="00A26C4C" w:rsidRPr="002E01C7">
              <w:rPr>
                <w:rFonts w:asciiTheme="majorBidi" w:hAnsiTheme="majorBidi" w:cstheme="majorBidi"/>
                <w:b/>
                <w:bCs/>
              </w:rPr>
              <w:t>581</w:t>
            </w:r>
          </w:p>
        </w:tc>
        <w:tc>
          <w:tcPr>
            <w:tcW w:w="664" w:type="pct"/>
            <w:vAlign w:val="bottom"/>
          </w:tcPr>
          <w:p w14:paraId="1A26C713" w14:textId="1D483528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561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CAFF0A1" w14:textId="10259297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235</w:t>
            </w:r>
          </w:p>
        </w:tc>
        <w:tc>
          <w:tcPr>
            <w:tcW w:w="662" w:type="pct"/>
            <w:vAlign w:val="bottom"/>
          </w:tcPr>
          <w:p w14:paraId="64AF2A53" w14:textId="77D234D7" w:rsidR="00BF6DE9" w:rsidRPr="002E01C7" w:rsidRDefault="00BF6DE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235</w:t>
            </w:r>
          </w:p>
        </w:tc>
      </w:tr>
      <w:tr w:rsidR="007F7E98" w:rsidRPr="002E01C7" w14:paraId="726B9374" w14:textId="77777777" w:rsidTr="00410FC3">
        <w:tc>
          <w:tcPr>
            <w:tcW w:w="2348" w:type="pct"/>
          </w:tcPr>
          <w:p w14:paraId="6E48CCD3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21DDA947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4FB3D4D8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0F94A52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36A4FC30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2E01C7" w14:paraId="357FB8F3" w14:textId="77777777" w:rsidTr="007E5D9B">
        <w:tc>
          <w:tcPr>
            <w:tcW w:w="2348" w:type="pct"/>
          </w:tcPr>
          <w:p w14:paraId="2404B710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7BCA8D83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4A3E2BD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3E3E21C9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70A2ED8A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2E01C7" w14:paraId="3610A2E6" w14:textId="77777777" w:rsidTr="007E5D9B">
        <w:tc>
          <w:tcPr>
            <w:tcW w:w="2348" w:type="pct"/>
          </w:tcPr>
          <w:p w14:paraId="7FE718D1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7E539363" w14:textId="6DB9CC1C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12,558</w:t>
            </w:r>
          </w:p>
        </w:tc>
        <w:tc>
          <w:tcPr>
            <w:tcW w:w="664" w:type="pct"/>
            <w:vAlign w:val="bottom"/>
          </w:tcPr>
          <w:p w14:paraId="674A2F01" w14:textId="790EEFF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1,295</w:t>
            </w:r>
          </w:p>
        </w:tc>
        <w:tc>
          <w:tcPr>
            <w:tcW w:w="663" w:type="pct"/>
            <w:vAlign w:val="bottom"/>
          </w:tcPr>
          <w:p w14:paraId="23FA24E3" w14:textId="6FECBE6E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E65E50A" w14:textId="5B25DF3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</w:t>
            </w:r>
            <w:r w:rsidRPr="002E01C7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7F7E98" w:rsidRPr="002E01C7" w14:paraId="69F0639D" w14:textId="77777777" w:rsidTr="00552CCC">
        <w:tc>
          <w:tcPr>
            <w:tcW w:w="2348" w:type="pct"/>
          </w:tcPr>
          <w:p w14:paraId="5959F138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6A87DED0" w14:textId="2B080ED0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(49)</w:t>
            </w:r>
          </w:p>
        </w:tc>
        <w:tc>
          <w:tcPr>
            <w:tcW w:w="664" w:type="pct"/>
            <w:vAlign w:val="bottom"/>
          </w:tcPr>
          <w:p w14:paraId="797BB9DC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1A962722" w14:textId="7BFB39FE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D6800B9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F7E98" w:rsidRPr="002E01C7" w14:paraId="177D1544" w14:textId="77777777" w:rsidTr="007E5D9B">
        <w:tc>
          <w:tcPr>
            <w:tcW w:w="2348" w:type="pct"/>
          </w:tcPr>
          <w:p w14:paraId="37462B78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663" w:type="pct"/>
            <w:vAlign w:val="bottom"/>
          </w:tcPr>
          <w:p w14:paraId="51979A11" w14:textId="19699A2C" w:rsidR="007F7E98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64" w:type="pct"/>
            <w:vAlign w:val="bottom"/>
          </w:tcPr>
          <w:p w14:paraId="3FFE4CC7" w14:textId="3ABB2642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663" w:type="pct"/>
            <w:vAlign w:val="bottom"/>
          </w:tcPr>
          <w:p w14:paraId="19D43687" w14:textId="7497BB59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D3C9069" w14:textId="30FD3E91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F7E98" w:rsidRPr="002E01C7" w14:paraId="3662711B" w14:textId="77777777" w:rsidTr="007E5D9B">
        <w:tc>
          <w:tcPr>
            <w:tcW w:w="2348" w:type="pct"/>
          </w:tcPr>
          <w:p w14:paraId="47BE0267" w14:textId="47A35E81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</w:t>
            </w:r>
            <w:r w:rsidRPr="002E01C7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40DCCCA6" w14:textId="61AE21A6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</w:t>
            </w:r>
            <w:r w:rsidR="00A26C4C" w:rsidRPr="002E01C7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664" w:type="pct"/>
            <w:vAlign w:val="bottom"/>
          </w:tcPr>
          <w:p w14:paraId="71A3D5B1" w14:textId="74142740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663" w:type="pct"/>
            <w:vAlign w:val="bottom"/>
          </w:tcPr>
          <w:p w14:paraId="3549DBE4" w14:textId="72319E6D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6D858594" w14:textId="51E1AEE8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F7E98" w:rsidRPr="002E01C7" w14:paraId="06D917A3" w14:textId="77777777" w:rsidTr="007E5D9B">
        <w:tc>
          <w:tcPr>
            <w:tcW w:w="2348" w:type="pct"/>
          </w:tcPr>
          <w:p w14:paraId="27C21D59" w14:textId="6231EA9A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7D0D86BE" w14:textId="01D962CF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664" w:type="pct"/>
            <w:vAlign w:val="bottom"/>
          </w:tcPr>
          <w:p w14:paraId="0AF73252" w14:textId="6985F775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(53)</w:t>
            </w:r>
          </w:p>
        </w:tc>
        <w:tc>
          <w:tcPr>
            <w:tcW w:w="663" w:type="pct"/>
            <w:vAlign w:val="bottom"/>
          </w:tcPr>
          <w:p w14:paraId="48521AAD" w14:textId="077D6FAB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0D6431B" w14:textId="55F62EFE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F7E98" w:rsidRPr="002E01C7" w14:paraId="585717F6" w14:textId="77777777" w:rsidTr="007E5D9B">
        <w:tc>
          <w:tcPr>
            <w:tcW w:w="2348" w:type="pct"/>
          </w:tcPr>
          <w:p w14:paraId="766D9E1C" w14:textId="7A056416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473E867D" w14:textId="3FC44F1F" w:rsidR="007F7E98" w:rsidRPr="002E01C7" w:rsidRDefault="001C62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664" w:type="pct"/>
            <w:vAlign w:val="bottom"/>
          </w:tcPr>
          <w:p w14:paraId="44BA35FD" w14:textId="02E8E2C1" w:rsidR="007F7E98" w:rsidRPr="002E01C7" w:rsidRDefault="007F7E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4,086</w:t>
            </w:r>
          </w:p>
        </w:tc>
        <w:tc>
          <w:tcPr>
            <w:tcW w:w="663" w:type="pct"/>
            <w:vAlign w:val="bottom"/>
          </w:tcPr>
          <w:p w14:paraId="36B5F6D0" w14:textId="5258F454" w:rsidR="007F7E98" w:rsidRPr="002E01C7" w:rsidRDefault="001C62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662" w:type="pct"/>
            <w:vAlign w:val="bottom"/>
          </w:tcPr>
          <w:p w14:paraId="7DCA6379" w14:textId="2310C97E" w:rsidR="007F7E98" w:rsidRPr="002E01C7" w:rsidRDefault="007F7E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F7E98" w:rsidRPr="002E01C7" w14:paraId="640BA4E5" w14:textId="77777777" w:rsidTr="007E5D9B">
        <w:tc>
          <w:tcPr>
            <w:tcW w:w="2348" w:type="pct"/>
          </w:tcPr>
          <w:p w14:paraId="36FB3685" w14:textId="28E34F10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663" w:type="pct"/>
            <w:vAlign w:val="bottom"/>
          </w:tcPr>
          <w:p w14:paraId="40C0F2F4" w14:textId="28897A9F" w:rsidR="007F7E98" w:rsidRPr="002E01C7" w:rsidRDefault="001C62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14,</w:t>
            </w:r>
            <w:r w:rsidR="00A26C4C" w:rsidRPr="002E01C7">
              <w:rPr>
                <w:rFonts w:asciiTheme="majorBidi" w:hAnsiTheme="majorBidi" w:cstheme="majorBidi"/>
                <w:b/>
                <w:bCs/>
              </w:rPr>
              <w:t>581</w:t>
            </w:r>
          </w:p>
        </w:tc>
        <w:tc>
          <w:tcPr>
            <w:tcW w:w="664" w:type="pct"/>
            <w:vAlign w:val="bottom"/>
          </w:tcPr>
          <w:p w14:paraId="453546C5" w14:textId="4B060B91" w:rsidR="007F7E98" w:rsidRPr="002E01C7" w:rsidRDefault="007F7E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5,515</w:t>
            </w:r>
          </w:p>
        </w:tc>
        <w:tc>
          <w:tcPr>
            <w:tcW w:w="663" w:type="pct"/>
            <w:vAlign w:val="bottom"/>
          </w:tcPr>
          <w:p w14:paraId="27E8BC06" w14:textId="108989F0" w:rsidR="007F7E98" w:rsidRPr="002E01C7" w:rsidRDefault="001C62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450</w:t>
            </w:r>
          </w:p>
        </w:tc>
        <w:tc>
          <w:tcPr>
            <w:tcW w:w="662" w:type="pct"/>
            <w:vAlign w:val="bottom"/>
          </w:tcPr>
          <w:p w14:paraId="2681FE75" w14:textId="67E7B2CD" w:rsidR="007F7E98" w:rsidRPr="002E01C7" w:rsidRDefault="007F7E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72</w:t>
            </w:r>
          </w:p>
        </w:tc>
      </w:tr>
      <w:tr w:rsidR="007F7E98" w:rsidRPr="002E01C7" w14:paraId="22AA1E84" w14:textId="77777777" w:rsidTr="007E5D9B">
        <w:tc>
          <w:tcPr>
            <w:tcW w:w="2348" w:type="pct"/>
          </w:tcPr>
          <w:p w14:paraId="3A79223D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C7D97F4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374DF87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21FB0EF8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1A39E9B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2E6A3A1E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25EB1B6A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3316E83E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F709D9F" w14:textId="77777777" w:rsidR="00AA7050" w:rsidRPr="002E01C7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439AD41A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5C7B56D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7987D11D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A6E406A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2E01C7" w14:paraId="17EDB933" w14:textId="77777777" w:rsidTr="00582A8E">
        <w:tc>
          <w:tcPr>
            <w:tcW w:w="2348" w:type="pct"/>
          </w:tcPr>
          <w:p w14:paraId="0A9247CF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63" w:type="pct"/>
            <w:vAlign w:val="bottom"/>
          </w:tcPr>
          <w:p w14:paraId="3D6940D4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4" w:type="pct"/>
            <w:vAlign w:val="bottom"/>
          </w:tcPr>
          <w:p w14:paraId="09E8D737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4495166C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268A04FA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2E01C7" w14:paraId="39431D09" w14:textId="77777777" w:rsidTr="00582A8E">
        <w:tc>
          <w:tcPr>
            <w:tcW w:w="2348" w:type="pct"/>
          </w:tcPr>
          <w:p w14:paraId="15E68CDB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1A252BE1" w14:textId="5BC110D0" w:rsidR="007F7E98" w:rsidRPr="002E01C7" w:rsidRDefault="001C62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28,3</w:t>
            </w:r>
            <w:r w:rsidR="00A26C4C" w:rsidRPr="002E01C7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664" w:type="pct"/>
            <w:vAlign w:val="bottom"/>
          </w:tcPr>
          <w:p w14:paraId="1F112437" w14:textId="2D5EF17B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1,852</w:t>
            </w:r>
          </w:p>
        </w:tc>
        <w:tc>
          <w:tcPr>
            <w:tcW w:w="663" w:type="pct"/>
            <w:vAlign w:val="bottom"/>
          </w:tcPr>
          <w:p w14:paraId="6FA724C6" w14:textId="2E4AA6D6" w:rsidR="007F7E98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662" w:type="pct"/>
            <w:vAlign w:val="bottom"/>
          </w:tcPr>
          <w:p w14:paraId="7A3AB51D" w14:textId="7DF257BB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307</w:t>
            </w:r>
          </w:p>
        </w:tc>
      </w:tr>
      <w:tr w:rsidR="00A26C4C" w:rsidRPr="002E01C7" w14:paraId="4F4B2F44" w14:textId="77777777" w:rsidTr="00552CCC">
        <w:tc>
          <w:tcPr>
            <w:tcW w:w="2348" w:type="pct"/>
          </w:tcPr>
          <w:p w14:paraId="07A39416" w14:textId="77777777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2974B1F0" w14:textId="78F89A1A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(49)</w:t>
            </w:r>
          </w:p>
        </w:tc>
        <w:tc>
          <w:tcPr>
            <w:tcW w:w="664" w:type="pct"/>
            <w:vAlign w:val="bottom"/>
          </w:tcPr>
          <w:p w14:paraId="7CDB0286" w14:textId="77777777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78FCD3AD" w14:textId="15ED169B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517D93" w14:textId="77777777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A26C4C" w:rsidRPr="002E01C7" w14:paraId="5FB19850" w14:textId="77777777" w:rsidTr="00582A8E">
        <w:tc>
          <w:tcPr>
            <w:tcW w:w="2348" w:type="pct"/>
          </w:tcPr>
          <w:p w14:paraId="2EA45E54" w14:textId="20A96AEF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5488B170" w14:textId="43B6B160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664" w:type="pct"/>
            <w:vAlign w:val="bottom"/>
          </w:tcPr>
          <w:p w14:paraId="1B0BEC3B" w14:textId="5FDAF29D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29</w:t>
            </w:r>
          </w:p>
        </w:tc>
        <w:tc>
          <w:tcPr>
            <w:tcW w:w="663" w:type="pct"/>
            <w:vAlign w:val="bottom"/>
          </w:tcPr>
          <w:p w14:paraId="33726568" w14:textId="4388F4DA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6A915AE" w14:textId="253751BD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A26C4C" w:rsidRPr="002E01C7" w14:paraId="190D953B" w14:textId="77777777" w:rsidTr="00582A8E">
        <w:tc>
          <w:tcPr>
            <w:tcW w:w="2348" w:type="pct"/>
          </w:tcPr>
          <w:p w14:paraId="3A5CAED4" w14:textId="2893D98F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2E01C7">
              <w:rPr>
                <w:rFonts w:asciiTheme="majorBidi" w:hAnsiTheme="majorBidi" w:cstheme="majorBidi"/>
              </w:rPr>
              <w:t xml:space="preserve"> (</w:t>
            </w:r>
            <w:r w:rsidRPr="002E01C7">
              <w:rPr>
                <w:rFonts w:asciiTheme="majorBidi" w:hAnsiTheme="majorBidi" w:cstheme="majorBidi"/>
                <w:cs/>
              </w:rPr>
              <w:t>ขาดทุน</w:t>
            </w:r>
            <w:r w:rsidRPr="002E01C7">
              <w:rPr>
                <w:rFonts w:asciiTheme="majorBidi" w:hAnsiTheme="majorBidi" w:cstheme="majorBidi"/>
              </w:rPr>
              <w:t xml:space="preserve">) </w:t>
            </w:r>
            <w:r w:rsidRPr="002E01C7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  <w:r w:rsidR="006B1A80" w:rsidRPr="002E01C7">
              <w:rPr>
                <w:rFonts w:asciiTheme="majorBidi" w:hAnsiTheme="majorBidi" w:cstheme="majorBidi" w:hint="cs"/>
                <w:cs/>
              </w:rPr>
              <w:t>ใน</w:t>
            </w:r>
            <w:r w:rsidR="006B1A80" w:rsidRPr="002E01C7">
              <w:rPr>
                <w:rFonts w:asciiTheme="majorBidi" w:hAnsiTheme="majorBidi" w:cstheme="majorBidi"/>
                <w:cs/>
              </w:rPr>
              <w:t>บริษัทร่วมและ</w:t>
            </w:r>
            <w:r w:rsidRPr="002E01C7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2A11D2BE" w14:textId="2636A26A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(15</w:t>
            </w:r>
            <w:r w:rsidR="000F2C8E" w:rsidRPr="002E01C7">
              <w:rPr>
                <w:rFonts w:asciiTheme="majorBidi" w:hAnsiTheme="majorBidi" w:cstheme="majorBidi" w:hint="cs"/>
                <w:cs/>
              </w:rPr>
              <w:t>6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08CE8B8F" w14:textId="33EE80DF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128</w:t>
            </w:r>
          </w:p>
        </w:tc>
        <w:tc>
          <w:tcPr>
            <w:tcW w:w="663" w:type="pct"/>
            <w:vAlign w:val="bottom"/>
          </w:tcPr>
          <w:p w14:paraId="76CC99D4" w14:textId="7826200A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23652A7" w14:textId="35FF1A71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26C4C" w:rsidRPr="002E01C7" w14:paraId="7F2B384A" w14:textId="77777777" w:rsidTr="00582A8E">
        <w:tc>
          <w:tcPr>
            <w:tcW w:w="2348" w:type="pct"/>
          </w:tcPr>
          <w:p w14:paraId="5FB669A2" w14:textId="4A8A19EB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2737B9E6" w14:textId="5A2D2989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1,4</w:t>
            </w:r>
            <w:r w:rsidR="000F2C8E" w:rsidRPr="002E01C7">
              <w:rPr>
                <w:rFonts w:asciiTheme="majorBidi" w:hAnsiTheme="majorBidi" w:cstheme="majorBidi" w:hint="cs"/>
                <w:cs/>
              </w:rPr>
              <w:t>58</w:t>
            </w:r>
          </w:p>
        </w:tc>
        <w:tc>
          <w:tcPr>
            <w:tcW w:w="664" w:type="pct"/>
            <w:vAlign w:val="bottom"/>
          </w:tcPr>
          <w:p w14:paraId="1FE38233" w14:textId="4AFCA142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</w:t>
            </w:r>
            <w:r w:rsidRPr="002E01C7">
              <w:rPr>
                <w:rFonts w:asciiTheme="majorBidi" w:hAnsiTheme="majorBidi" w:cstheme="majorBidi" w:hint="cs"/>
                <w:cs/>
              </w:rPr>
              <w:t>56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vAlign w:val="bottom"/>
          </w:tcPr>
          <w:p w14:paraId="7606A99A" w14:textId="69A81F75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8A5794B" w14:textId="3FA46349" w:rsidR="00A26C4C" w:rsidRPr="002E01C7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7F7E98" w:rsidRPr="002E01C7" w14:paraId="5214EACB" w14:textId="77777777" w:rsidTr="00582A8E">
        <w:tc>
          <w:tcPr>
            <w:tcW w:w="2348" w:type="pct"/>
          </w:tcPr>
          <w:p w14:paraId="381B6D70" w14:textId="77777777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79C1C96C" w14:textId="6EF831C3" w:rsidR="007F7E98" w:rsidRPr="002E01C7" w:rsidRDefault="001C62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1,013</w:t>
            </w:r>
          </w:p>
        </w:tc>
        <w:tc>
          <w:tcPr>
            <w:tcW w:w="664" w:type="pct"/>
            <w:vAlign w:val="bottom"/>
          </w:tcPr>
          <w:p w14:paraId="1A591C76" w14:textId="2A66AEBD" w:rsidR="007F7E98" w:rsidRPr="002E01C7" w:rsidRDefault="007F7E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4</w:t>
            </w:r>
            <w:r w:rsidRPr="002E01C7">
              <w:rPr>
                <w:rFonts w:asciiTheme="majorBidi" w:hAnsiTheme="majorBidi" w:cstheme="majorBidi"/>
              </w:rPr>
              <w:t>,123</w:t>
            </w:r>
          </w:p>
        </w:tc>
        <w:tc>
          <w:tcPr>
            <w:tcW w:w="663" w:type="pct"/>
            <w:vAlign w:val="bottom"/>
          </w:tcPr>
          <w:p w14:paraId="67A5A7D1" w14:textId="50C64DB2" w:rsidR="007F7E98" w:rsidRPr="002E01C7" w:rsidRDefault="00A26C4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662" w:type="pct"/>
            <w:vAlign w:val="bottom"/>
          </w:tcPr>
          <w:p w14:paraId="5923EBAB" w14:textId="39F87771" w:rsidR="007F7E98" w:rsidRPr="002E01C7" w:rsidRDefault="007F7E9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F7E98" w:rsidRPr="002E01C7" w14:paraId="6487E8B4" w14:textId="77777777" w:rsidTr="00582A8E">
        <w:tc>
          <w:tcPr>
            <w:tcW w:w="2348" w:type="pct"/>
          </w:tcPr>
          <w:p w14:paraId="1A0E910D" w14:textId="0C240CE4" w:rsidR="007F7E98" w:rsidRPr="002E01C7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663" w:type="pct"/>
            <w:vAlign w:val="bottom"/>
          </w:tcPr>
          <w:p w14:paraId="0478BB52" w14:textId="625DFDB0" w:rsidR="007F7E98" w:rsidRPr="002E01C7" w:rsidRDefault="001C62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31,</w:t>
            </w:r>
            <w:r w:rsidR="00A26C4C" w:rsidRPr="002E01C7">
              <w:rPr>
                <w:rFonts w:asciiTheme="majorBidi" w:hAnsiTheme="majorBidi" w:cstheme="majorBidi"/>
                <w:b/>
                <w:bCs/>
              </w:rPr>
              <w:t>162</w:t>
            </w:r>
          </w:p>
        </w:tc>
        <w:tc>
          <w:tcPr>
            <w:tcW w:w="664" w:type="pct"/>
            <w:vAlign w:val="bottom"/>
          </w:tcPr>
          <w:p w14:paraId="26B6E646" w14:textId="1ABAA40B" w:rsidR="007F7E98" w:rsidRPr="002E01C7" w:rsidRDefault="007F7E9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6,076</w:t>
            </w:r>
          </w:p>
        </w:tc>
        <w:tc>
          <w:tcPr>
            <w:tcW w:w="663" w:type="pct"/>
            <w:vAlign w:val="bottom"/>
          </w:tcPr>
          <w:p w14:paraId="51ACC8B8" w14:textId="59476997" w:rsidR="007F7E98" w:rsidRPr="002E01C7" w:rsidRDefault="00A26C4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685</w:t>
            </w:r>
          </w:p>
        </w:tc>
        <w:tc>
          <w:tcPr>
            <w:tcW w:w="662" w:type="pct"/>
            <w:vAlign w:val="bottom"/>
          </w:tcPr>
          <w:p w14:paraId="6C9D2B02" w14:textId="21D0C142" w:rsidR="007F7E98" w:rsidRPr="002E01C7" w:rsidRDefault="007F7E9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307</w:t>
            </w:r>
          </w:p>
        </w:tc>
      </w:tr>
    </w:tbl>
    <w:p w14:paraId="19E3E417" w14:textId="77777777" w:rsidR="0066035F" w:rsidRPr="002E01C7" w:rsidRDefault="0066035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02E8843" w14:textId="33A9F334" w:rsidR="00AE5C41" w:rsidRPr="002E01C7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2E01C7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2E01C7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2E01C7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2E01C7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126AB930" w14:textId="77777777" w:rsidR="00E22425" w:rsidRPr="002E01C7" w:rsidRDefault="00E22425" w:rsidP="00533528">
      <w:pPr>
        <w:autoSpaceDE w:val="0"/>
        <w:autoSpaceDN w:val="0"/>
        <w:ind w:left="567"/>
        <w:jc w:val="thaiDistribute"/>
        <w:rPr>
          <w:i/>
          <w:iCs/>
        </w:rPr>
      </w:pPr>
      <w:r w:rsidRPr="002E01C7">
        <w:rPr>
          <w:i/>
          <w:iCs/>
          <w:cs/>
        </w:rPr>
        <w:t>บริษัท ประทุมวันสมาร์ทดิสทริคท์คูลลิ่ง จำกัด</w:t>
      </w:r>
    </w:p>
    <w:p w14:paraId="234F1665" w14:textId="77777777" w:rsidR="00E22425" w:rsidRPr="002E01C7" w:rsidRDefault="00E22425" w:rsidP="00533528">
      <w:pPr>
        <w:autoSpaceDE w:val="0"/>
        <w:autoSpaceDN w:val="0"/>
        <w:ind w:left="567"/>
        <w:jc w:val="thaiDistribute"/>
      </w:pPr>
    </w:p>
    <w:p w14:paraId="2C1ADDC2" w14:textId="38F0B302" w:rsidR="00E22425" w:rsidRPr="002E01C7" w:rsidRDefault="00E22425" w:rsidP="00533528">
      <w:pPr>
        <w:autoSpaceDE w:val="0"/>
        <w:autoSpaceDN w:val="0"/>
        <w:ind w:left="567"/>
        <w:jc w:val="thaiDistribute"/>
      </w:pPr>
      <w:r w:rsidRPr="002E01C7">
        <w:rPr>
          <w:cs/>
        </w:rPr>
        <w:t xml:space="preserve">เมื่อวันที่ </w:t>
      </w:r>
      <w:r w:rsidRPr="002E01C7">
        <w:t xml:space="preserve">9 </w:t>
      </w:r>
      <w:r w:rsidRPr="002E01C7">
        <w:rPr>
          <w:rFonts w:hint="cs"/>
          <w:cs/>
        </w:rPr>
        <w:t xml:space="preserve">มกราคม </w:t>
      </w:r>
      <w:r w:rsidRPr="002E01C7">
        <w:t xml:space="preserve">2567 </w:t>
      </w:r>
      <w:r w:rsidRPr="002E01C7">
        <w:rPr>
          <w:rFonts w:hint="cs"/>
          <w:cs/>
        </w:rPr>
        <w:t>บริษัท ประทุมวันสมาร์ทดิสทริคท์คูลลิ่ง จำกัด</w:t>
      </w:r>
      <w:r w:rsidRPr="002E01C7">
        <w:t xml:space="preserve"> (“PSDC”) </w:t>
      </w:r>
      <w:r w:rsidRPr="002E01C7">
        <w:rPr>
          <w:rFonts w:hint="cs"/>
          <w:cs/>
        </w:rPr>
        <w:t>ซึ่งเป็นบริษัทร่วมของกลุ่มบริษัท ได้เรียกชำระทุนหุ้นสามัญ จำนวน</w:t>
      </w:r>
      <w:r w:rsidRPr="002E01C7">
        <w:t xml:space="preserve"> 85 </w:t>
      </w:r>
      <w:r w:rsidRPr="002E01C7">
        <w:rPr>
          <w:rFonts w:hint="cs"/>
          <w:cs/>
        </w:rPr>
        <w:t>ล้านบาท และบริษัทย่อย</w:t>
      </w:r>
      <w:r w:rsidR="00C314D8" w:rsidRPr="002E01C7">
        <w:rPr>
          <w:rFonts w:hint="cs"/>
          <w:cs/>
        </w:rPr>
        <w:t>ของกลุ่มบริษัท</w:t>
      </w:r>
      <w:r w:rsidRPr="002E01C7">
        <w:rPr>
          <w:rFonts w:hint="cs"/>
          <w:cs/>
        </w:rPr>
        <w:t xml:space="preserve">ได้ชำระค่าหุ้นร้อยละ </w:t>
      </w:r>
      <w:r w:rsidRPr="002E01C7">
        <w:t>44</w:t>
      </w:r>
      <w:r w:rsidRPr="002E01C7">
        <w:rPr>
          <w:rFonts w:hint="cs"/>
          <w:cs/>
        </w:rPr>
        <w:t xml:space="preserve"> ของจำนวนดังกล่าวตามสัดส่วนการถือหุ้น คิดเป็นจำนวนเงิน</w:t>
      </w:r>
      <w:r w:rsidRPr="002E01C7">
        <w:t> 37</w:t>
      </w:r>
      <w:r w:rsidRPr="002E01C7">
        <w:rPr>
          <w:rFonts w:hint="cs"/>
          <w:cs/>
        </w:rPr>
        <w:t xml:space="preserve"> ล้านบาท</w:t>
      </w:r>
    </w:p>
    <w:p w14:paraId="545A20FD" w14:textId="77777777" w:rsidR="00E22425" w:rsidRPr="002E01C7" w:rsidRDefault="00E22425" w:rsidP="00533528">
      <w:pPr>
        <w:rPr>
          <w:rFonts w:ascii="Browallia New" w:hAnsi="Browallia New" w:cs="Browallia New"/>
        </w:rPr>
      </w:pPr>
    </w:p>
    <w:p w14:paraId="20B06FF7" w14:textId="77777777" w:rsidR="00E22425" w:rsidRPr="002E01C7" w:rsidRDefault="00E22425" w:rsidP="00533528">
      <w:pPr>
        <w:autoSpaceDE w:val="0"/>
        <w:autoSpaceDN w:val="0"/>
        <w:ind w:left="567"/>
        <w:jc w:val="thaiDistribute"/>
        <w:rPr>
          <w:i/>
          <w:iCs/>
        </w:rPr>
      </w:pPr>
      <w:r w:rsidRPr="002E01C7">
        <w:rPr>
          <w:i/>
          <w:iCs/>
        </w:rPr>
        <w:t>Impact Energy Asia Development Limited</w:t>
      </w:r>
    </w:p>
    <w:p w14:paraId="2BC41958" w14:textId="77777777" w:rsidR="00E22425" w:rsidRPr="002E01C7" w:rsidRDefault="00E22425" w:rsidP="00533528">
      <w:pPr>
        <w:autoSpaceDE w:val="0"/>
        <w:autoSpaceDN w:val="0"/>
        <w:ind w:left="567"/>
        <w:jc w:val="thaiDistribute"/>
      </w:pPr>
    </w:p>
    <w:p w14:paraId="1D0D0ACE" w14:textId="77777777" w:rsidR="00E22425" w:rsidRPr="002E01C7" w:rsidRDefault="00E22425" w:rsidP="00533528">
      <w:pPr>
        <w:autoSpaceDE w:val="0"/>
        <w:autoSpaceDN w:val="0"/>
        <w:ind w:left="567"/>
        <w:jc w:val="thaiDistribute"/>
      </w:pPr>
      <w:r w:rsidRPr="002E01C7">
        <w:rPr>
          <w:cs/>
        </w:rPr>
        <w:t xml:space="preserve">เมื่อวันที่ </w:t>
      </w:r>
      <w:r w:rsidRPr="002E01C7">
        <w:t xml:space="preserve">8 </w:t>
      </w:r>
      <w:r w:rsidRPr="002E01C7">
        <w:rPr>
          <w:rFonts w:hint="cs"/>
          <w:cs/>
        </w:rPr>
        <w:t xml:space="preserve">มกราคม </w:t>
      </w:r>
      <w:r w:rsidRPr="002E01C7">
        <w:t xml:space="preserve">2567 Impact Energy Asia Development Limited </w:t>
      </w:r>
      <w:r w:rsidRPr="002E01C7">
        <w:rPr>
          <w:rFonts w:hint="cs"/>
          <w:cs/>
        </w:rPr>
        <w:t xml:space="preserve">ซึ่งเป็นการร่วมค้าของ </w:t>
      </w:r>
      <w:r w:rsidRPr="002E01C7">
        <w:t xml:space="preserve">Indochina Development and Operation Holdings Pte. Ltd. (“IDO”) </w:t>
      </w:r>
      <w:r w:rsidRPr="002E01C7">
        <w:rPr>
          <w:rFonts w:hint="cs"/>
          <w:cs/>
        </w:rPr>
        <w:t xml:space="preserve">ซึ่งเป็นบริษัทย่อยทางอ้อมของกลุ่มบริษัท ได้เรียกชำระทุนจำนวน </w:t>
      </w:r>
      <w:r w:rsidRPr="002E01C7">
        <w:t xml:space="preserve">26 </w:t>
      </w:r>
      <w:r w:rsidRPr="002E01C7">
        <w:rPr>
          <w:rFonts w:hint="cs"/>
          <w:cs/>
        </w:rPr>
        <w:t xml:space="preserve">ล้านเหรียญสหรัฐฯ ทั้งนี้ </w:t>
      </w:r>
      <w:r w:rsidRPr="002E01C7">
        <w:t xml:space="preserve">IDO </w:t>
      </w:r>
      <w:r w:rsidRPr="002E01C7">
        <w:rPr>
          <w:rFonts w:hint="cs"/>
          <w:cs/>
        </w:rPr>
        <w:t xml:space="preserve">ได้ชำระค่าหุ้นร้อยละ </w:t>
      </w:r>
      <w:r w:rsidRPr="002E01C7">
        <w:t xml:space="preserve">45 </w:t>
      </w:r>
      <w:r w:rsidRPr="002E01C7">
        <w:rPr>
          <w:rFonts w:hint="cs"/>
          <w:cs/>
        </w:rPr>
        <w:t xml:space="preserve">ของจำนวนดังกล่าวตามสัดส่วนการถือหุ้น คิดเป็นจำนวนเงิน </w:t>
      </w:r>
      <w:r w:rsidRPr="002E01C7">
        <w:t xml:space="preserve">12 </w:t>
      </w:r>
      <w:r w:rsidRPr="002E01C7">
        <w:rPr>
          <w:rFonts w:hint="cs"/>
          <w:cs/>
        </w:rPr>
        <w:t xml:space="preserve">ล้านเหรียญสหรัฐฯ (ประมาณ </w:t>
      </w:r>
      <w:r w:rsidRPr="002E01C7">
        <w:t xml:space="preserve">417 </w:t>
      </w:r>
      <w:r w:rsidRPr="002E01C7">
        <w:rPr>
          <w:rFonts w:hint="cs"/>
          <w:cs/>
        </w:rPr>
        <w:t>ล้านบาท)</w:t>
      </w:r>
    </w:p>
    <w:p w14:paraId="5FE72E3D" w14:textId="77777777" w:rsidR="00E22425" w:rsidRPr="002E01C7" w:rsidRDefault="00E22425" w:rsidP="00533528">
      <w:pPr>
        <w:autoSpaceDE w:val="0"/>
        <w:autoSpaceDN w:val="0"/>
        <w:ind w:left="567"/>
        <w:jc w:val="thaiDistribute"/>
        <w:rPr>
          <w:sz w:val="22"/>
          <w:szCs w:val="22"/>
        </w:rPr>
      </w:pPr>
    </w:p>
    <w:p w14:paraId="4D60738A" w14:textId="77777777" w:rsidR="00DB580A" w:rsidRPr="002E01C7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33A3D147" w14:textId="77777777" w:rsidR="00DB580A" w:rsidRPr="002E01C7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2C502049" w14:textId="43FFC99F" w:rsidR="00DB580A" w:rsidRPr="002E01C7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2E01C7">
        <w:rPr>
          <w:rFonts w:asciiTheme="majorBidi" w:hAnsiTheme="majorBidi" w:cstheme="majorBidi"/>
          <w:i/>
          <w:iCs/>
        </w:rPr>
        <w:lastRenderedPageBreak/>
        <w:t xml:space="preserve">Monsoon Wind Power </w:t>
      </w:r>
      <w:r w:rsidR="004C22B9" w:rsidRPr="002E01C7">
        <w:rPr>
          <w:rFonts w:asciiTheme="majorBidi" w:hAnsiTheme="majorBidi" w:cstheme="majorBidi"/>
          <w:i/>
          <w:iCs/>
        </w:rPr>
        <w:t>Co., Ltd.</w:t>
      </w:r>
      <w:r w:rsidRPr="002E01C7">
        <w:rPr>
          <w:rFonts w:asciiTheme="majorBidi" w:hAnsiTheme="majorBidi" w:cstheme="majorBidi" w:hint="cs"/>
          <w:i/>
          <w:iCs/>
          <w:cs/>
        </w:rPr>
        <w:t xml:space="preserve"> </w:t>
      </w:r>
    </w:p>
    <w:p w14:paraId="18F35E99" w14:textId="77777777" w:rsidR="00DB580A" w:rsidRPr="002E01C7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B80D166" w14:textId="79928297" w:rsidR="00DB580A" w:rsidRPr="002E01C7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 w:hint="cs"/>
          <w:cs/>
        </w:rPr>
        <w:t xml:space="preserve">เมื่อวันที่ </w:t>
      </w:r>
      <w:r w:rsidRPr="002E01C7">
        <w:rPr>
          <w:rFonts w:asciiTheme="majorBidi" w:hAnsiTheme="majorBidi" w:cstheme="majorBidi"/>
        </w:rPr>
        <w:t xml:space="preserve">8 </w:t>
      </w:r>
      <w:r w:rsidRPr="002E01C7">
        <w:rPr>
          <w:rFonts w:asciiTheme="majorBidi" w:hAnsiTheme="majorBidi" w:cstheme="majorBidi" w:hint="cs"/>
          <w:cs/>
        </w:rPr>
        <w:t xml:space="preserve">มกราคม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 w:hint="cs"/>
          <w:cs/>
        </w:rPr>
        <w:t xml:space="preserve">ที่ประชุมคณะกรรมการของ </w:t>
      </w:r>
      <w:r w:rsidRPr="002E01C7">
        <w:rPr>
          <w:rFonts w:asciiTheme="majorBidi" w:hAnsiTheme="majorBidi" w:cstheme="majorBidi"/>
        </w:rPr>
        <w:t xml:space="preserve">Monsoon Wind Power </w:t>
      </w:r>
      <w:r w:rsidR="004C22B9" w:rsidRPr="002E01C7">
        <w:rPr>
          <w:rFonts w:asciiTheme="majorBidi" w:hAnsiTheme="majorBidi" w:cstheme="majorBidi"/>
        </w:rPr>
        <w:t>Co., Ltd.</w:t>
      </w:r>
      <w:r w:rsidRPr="002E01C7">
        <w:rPr>
          <w:rFonts w:asciiTheme="majorBidi" w:hAnsiTheme="majorBidi" w:cstheme="majorBidi"/>
        </w:rPr>
        <w:t xml:space="preserve"> (“MWP”) </w:t>
      </w:r>
      <w:r w:rsidRPr="002E01C7">
        <w:rPr>
          <w:rFonts w:asciiTheme="majorBidi" w:hAnsiTheme="majorBidi" w:cstheme="majorBidi" w:hint="cs"/>
          <w:cs/>
        </w:rPr>
        <w:t xml:space="preserve">ซึ่งดำเนินธุรกิจโครงการโรงไฟฟ้าพลังงานลมขนาดกำลังผลิต </w:t>
      </w:r>
      <w:r w:rsidRPr="002E01C7">
        <w:rPr>
          <w:rFonts w:asciiTheme="majorBidi" w:hAnsiTheme="majorBidi" w:cstheme="majorBidi"/>
        </w:rPr>
        <w:t xml:space="preserve">600 </w:t>
      </w:r>
      <w:r w:rsidRPr="002E01C7">
        <w:rPr>
          <w:rFonts w:asciiTheme="majorBidi" w:hAnsiTheme="majorBidi" w:cstheme="majorBidi" w:hint="cs"/>
          <w:cs/>
        </w:rPr>
        <w:t>เมกะวัตต์ ที่อยู่ระหว่างการพัฒนาในประเทศลาว โดย</w:t>
      </w:r>
      <w:r w:rsidRPr="002E01C7">
        <w:rPr>
          <w:rFonts w:asciiTheme="majorBidi" w:hAnsiTheme="majorBidi" w:cstheme="majorBidi"/>
        </w:rPr>
        <w:t xml:space="preserve"> Impact Energy Asia Development Limited (“IEAD”) </w:t>
      </w:r>
      <w:r w:rsidRPr="002E01C7">
        <w:rPr>
          <w:rFonts w:asciiTheme="majorBidi" w:hAnsiTheme="majorBidi" w:cstheme="majorBidi" w:hint="cs"/>
          <w:cs/>
        </w:rPr>
        <w:t xml:space="preserve">ซึ่งเป็นการร่วมค้าทางอ้อมของกลุ่มบริษัท และ </w:t>
      </w:r>
      <w:r w:rsidRPr="002E01C7">
        <w:rPr>
          <w:rFonts w:asciiTheme="majorBidi" w:hAnsiTheme="majorBidi" w:cstheme="majorBidi"/>
        </w:rPr>
        <w:t xml:space="preserve">SMP AS. Pte. Ltd. (“SMPAS”) </w:t>
      </w:r>
      <w:r w:rsidRPr="002E01C7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 ถือหุ้นร้อยละ </w:t>
      </w:r>
      <w:r w:rsidRPr="002E01C7">
        <w:rPr>
          <w:rFonts w:asciiTheme="majorBidi" w:hAnsiTheme="majorBidi" w:cstheme="majorBidi"/>
        </w:rPr>
        <w:t xml:space="preserve">85 </w:t>
      </w:r>
      <w:r w:rsidRPr="002E01C7">
        <w:rPr>
          <w:rFonts w:asciiTheme="majorBidi" w:hAnsiTheme="majorBidi" w:cstheme="majorBidi" w:hint="cs"/>
          <w:cs/>
        </w:rPr>
        <w:t xml:space="preserve">และร้อยละ </w:t>
      </w:r>
      <w:r w:rsidRPr="002E01C7">
        <w:rPr>
          <w:rFonts w:asciiTheme="majorBidi" w:hAnsiTheme="majorBidi" w:cstheme="majorBidi"/>
        </w:rPr>
        <w:t xml:space="preserve">10 </w:t>
      </w:r>
      <w:r w:rsidRPr="002E01C7">
        <w:rPr>
          <w:rFonts w:asciiTheme="majorBidi" w:hAnsiTheme="majorBidi" w:cstheme="majorBidi" w:hint="cs"/>
          <w:cs/>
        </w:rPr>
        <w:t xml:space="preserve">ตามลำดับ ได้มีมติอนุมัติเรียกชำระค่าหุ้นเพิ่มเติมจำนวน </w:t>
      </w:r>
      <w:r w:rsidRPr="002E01C7">
        <w:rPr>
          <w:rFonts w:asciiTheme="majorBidi" w:hAnsiTheme="majorBidi" w:cstheme="majorBidi"/>
        </w:rPr>
        <w:t xml:space="preserve">31 </w:t>
      </w:r>
      <w:r w:rsidRPr="002E01C7">
        <w:rPr>
          <w:rFonts w:asciiTheme="majorBidi" w:hAnsiTheme="majorBidi" w:cstheme="majorBidi" w:hint="cs"/>
          <w:cs/>
        </w:rPr>
        <w:t xml:space="preserve">ล้านเหรียญสหรัฐฯ โดย </w:t>
      </w:r>
      <w:r w:rsidRPr="002E01C7">
        <w:rPr>
          <w:rFonts w:asciiTheme="majorBidi" w:hAnsiTheme="majorBidi" w:cstheme="majorBidi"/>
        </w:rPr>
        <w:t xml:space="preserve">IEAD </w:t>
      </w:r>
      <w:r w:rsidRPr="002E01C7">
        <w:rPr>
          <w:rFonts w:asciiTheme="majorBidi" w:hAnsiTheme="majorBidi" w:cstheme="majorBidi" w:hint="cs"/>
          <w:cs/>
        </w:rPr>
        <w:t xml:space="preserve">และ </w:t>
      </w:r>
      <w:r w:rsidRPr="002E01C7">
        <w:rPr>
          <w:rFonts w:asciiTheme="majorBidi" w:hAnsiTheme="majorBidi" w:cstheme="majorBidi"/>
        </w:rPr>
        <w:t xml:space="preserve">SMPAS </w:t>
      </w:r>
      <w:r w:rsidRPr="002E01C7">
        <w:rPr>
          <w:rFonts w:asciiTheme="majorBidi" w:hAnsiTheme="majorBidi" w:cstheme="majorBidi" w:hint="cs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2E01C7">
        <w:rPr>
          <w:rFonts w:asciiTheme="majorBidi" w:hAnsiTheme="majorBidi" w:cstheme="majorBidi"/>
        </w:rPr>
        <w:t xml:space="preserve">26 </w:t>
      </w:r>
      <w:r w:rsidRPr="002E01C7">
        <w:rPr>
          <w:rFonts w:asciiTheme="majorBidi" w:hAnsiTheme="majorBidi" w:cstheme="majorBidi" w:hint="cs"/>
          <w:cs/>
        </w:rPr>
        <w:t xml:space="preserve">ล้านเหรียญสหรัฐฯ และ </w:t>
      </w:r>
      <w:r w:rsidRPr="002E01C7">
        <w:rPr>
          <w:rFonts w:asciiTheme="majorBidi" w:hAnsiTheme="majorBidi" w:cstheme="majorBidi"/>
        </w:rPr>
        <w:t xml:space="preserve">3 </w:t>
      </w:r>
      <w:r w:rsidRPr="002E01C7">
        <w:rPr>
          <w:rFonts w:asciiTheme="majorBidi" w:hAnsiTheme="majorBidi" w:cstheme="majorBidi" w:hint="cs"/>
          <w:cs/>
        </w:rPr>
        <w:t xml:space="preserve">ล้านเหรียญสหรัฐฯ ตามลำดับ (ประมาณ </w:t>
      </w:r>
      <w:r w:rsidRPr="002E01C7">
        <w:rPr>
          <w:rFonts w:asciiTheme="majorBidi" w:hAnsiTheme="majorBidi" w:cstheme="majorBidi"/>
        </w:rPr>
        <w:t xml:space="preserve">927 </w:t>
      </w:r>
      <w:r w:rsidRPr="002E01C7">
        <w:rPr>
          <w:rFonts w:asciiTheme="majorBidi" w:hAnsiTheme="majorBidi" w:cstheme="majorBidi" w:hint="cs"/>
          <w:cs/>
        </w:rPr>
        <w:t xml:space="preserve">ล้านบาท และ </w:t>
      </w:r>
      <w:r w:rsidRPr="002E01C7">
        <w:rPr>
          <w:rFonts w:asciiTheme="majorBidi" w:hAnsiTheme="majorBidi" w:cstheme="majorBidi"/>
        </w:rPr>
        <w:t>1</w:t>
      </w:r>
      <w:r w:rsidR="006B1A80" w:rsidRPr="002E01C7">
        <w:rPr>
          <w:rFonts w:asciiTheme="majorBidi" w:hAnsiTheme="majorBidi" w:cstheme="majorBidi"/>
        </w:rPr>
        <w:t>09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ล้านบาท ตามลำดับ)</w:t>
      </w:r>
    </w:p>
    <w:p w14:paraId="29F423F9" w14:textId="77777777" w:rsidR="00DB580A" w:rsidRPr="002E01C7" w:rsidRDefault="00DB580A" w:rsidP="00533528">
      <w:pPr>
        <w:autoSpaceDE w:val="0"/>
        <w:autoSpaceDN w:val="0"/>
        <w:ind w:left="567"/>
        <w:jc w:val="thaiDistribute"/>
        <w:rPr>
          <w:sz w:val="22"/>
          <w:szCs w:val="22"/>
        </w:rPr>
      </w:pPr>
    </w:p>
    <w:p w14:paraId="42E5D4F8" w14:textId="6387CCD7" w:rsidR="00E22425" w:rsidRPr="002E01C7" w:rsidRDefault="00E22425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2E01C7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="006B1A80" w:rsidRPr="002E01C7">
        <w:rPr>
          <w:rFonts w:asciiTheme="majorBidi" w:hAnsiTheme="majorBidi" w:cstheme="majorBidi"/>
          <w:i/>
          <w:iCs/>
        </w:rPr>
        <w:t>(</w:t>
      </w:r>
      <w:r w:rsidR="000F072F" w:rsidRPr="002E01C7">
        <w:rPr>
          <w:rFonts w:asciiTheme="majorBidi" w:hAnsiTheme="majorBidi" w:cstheme="majorBidi"/>
          <w:i/>
          <w:iCs/>
        </w:rPr>
        <w:t>2012</w:t>
      </w:r>
      <w:r w:rsidR="006B1A80" w:rsidRPr="002E01C7">
        <w:rPr>
          <w:rFonts w:asciiTheme="majorBidi" w:hAnsiTheme="majorBidi" w:cstheme="majorBidi"/>
          <w:i/>
          <w:iCs/>
        </w:rPr>
        <w:t>)</w:t>
      </w:r>
      <w:r w:rsidRPr="002E01C7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0627FCC6" w14:textId="77777777" w:rsidR="00E22425" w:rsidRPr="002E01C7" w:rsidRDefault="00E22425" w:rsidP="00533528">
      <w:pPr>
        <w:ind w:left="567"/>
        <w:jc w:val="thaiDistribute"/>
        <w:rPr>
          <w:sz w:val="32"/>
          <w:szCs w:val="32"/>
        </w:rPr>
      </w:pPr>
    </w:p>
    <w:p w14:paraId="55539761" w14:textId="23D78764" w:rsidR="00450430" w:rsidRPr="002E01C7" w:rsidRDefault="00E22425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 xml:space="preserve">เมื่อวันที่ </w:t>
      </w:r>
      <w:r w:rsidRPr="002E01C7">
        <w:rPr>
          <w:rFonts w:asciiTheme="majorBidi" w:hAnsiTheme="majorBidi" w:cstheme="majorBidi"/>
        </w:rPr>
        <w:t>26</w:t>
      </w:r>
      <w:r w:rsidRPr="002E01C7">
        <w:rPr>
          <w:rFonts w:asciiTheme="majorBidi" w:hAnsiTheme="majorBidi" w:cstheme="majorBidi" w:hint="cs"/>
          <w:cs/>
        </w:rPr>
        <w:t xml:space="preserve"> ธันวาคม </w:t>
      </w:r>
      <w:r w:rsidRPr="002E01C7">
        <w:rPr>
          <w:rFonts w:asciiTheme="majorBidi" w:hAnsiTheme="majorBidi" w:cstheme="majorBidi"/>
        </w:rPr>
        <w:t xml:space="preserve">2566 </w:t>
      </w:r>
      <w:r w:rsidRPr="002E01C7">
        <w:rPr>
          <w:rFonts w:asciiTheme="majorBidi" w:hAnsiTheme="majorBidi" w:cstheme="majorBidi" w:hint="cs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2E01C7">
        <w:rPr>
          <w:rFonts w:asciiTheme="majorBidi" w:hAnsiTheme="majorBidi" w:cstheme="majorBidi"/>
        </w:rPr>
        <w:t>45</w:t>
      </w:r>
      <w:r w:rsidRPr="002E01C7">
        <w:rPr>
          <w:rFonts w:asciiTheme="majorBidi" w:hAnsiTheme="majorBidi" w:cstheme="majorBidi" w:hint="cs"/>
          <w:cs/>
        </w:rPr>
        <w:t xml:space="preserve"> ในบริษัท ธนโชคน้ำมันพืช </w:t>
      </w:r>
      <w:r w:rsidRPr="002E01C7">
        <w:rPr>
          <w:rFonts w:asciiTheme="majorBidi" w:hAnsiTheme="majorBidi" w:cstheme="majorBidi"/>
        </w:rPr>
        <w:t>(2012)</w:t>
      </w:r>
      <w:r w:rsidRPr="002E01C7">
        <w:rPr>
          <w:rFonts w:asciiTheme="majorBidi" w:hAnsiTheme="majorBidi" w:cstheme="majorBidi" w:hint="cs"/>
          <w:cs/>
        </w:rPr>
        <w:t xml:space="preserve"> จำกัด </w:t>
      </w:r>
      <w:r w:rsidR="00A00055" w:rsidRPr="002E01C7">
        <w:rPr>
          <w:rFonts w:asciiTheme="majorBidi" w:hAnsiTheme="majorBidi" w:cstheme="majorBidi"/>
        </w:rPr>
        <w:t xml:space="preserve">(“TCV”) </w:t>
      </w:r>
      <w:r w:rsidRPr="002E01C7">
        <w:rPr>
          <w:rFonts w:asciiTheme="majorBidi" w:hAnsiTheme="majorBidi" w:cstheme="majorBidi" w:hint="cs"/>
          <w:cs/>
        </w:rPr>
        <w:t xml:space="preserve">ซึ่งเป็นบริษัทที่ประกอบธุรกิจจัดหาและจำหน่ายน้ำมันปรุงอาหารใช้แล้ว </w:t>
      </w:r>
      <w:r w:rsidRPr="002E01C7">
        <w:rPr>
          <w:rFonts w:asciiTheme="majorBidi" w:hAnsiTheme="majorBidi" w:cstheme="majorBidi"/>
        </w:rPr>
        <w:t xml:space="preserve">(Used Cooking Oil) </w:t>
      </w:r>
      <w:r w:rsidRPr="002E01C7">
        <w:rPr>
          <w:rFonts w:asciiTheme="majorBidi" w:hAnsiTheme="majorBidi" w:cstheme="majorBidi" w:hint="cs"/>
          <w:cs/>
        </w:rPr>
        <w:t xml:space="preserve">ในวงเงินไม่เกิน </w:t>
      </w:r>
      <w:r w:rsidRPr="002E01C7">
        <w:rPr>
          <w:rFonts w:asciiTheme="majorBidi" w:hAnsiTheme="majorBidi" w:cstheme="majorBidi"/>
        </w:rPr>
        <w:t>450</w:t>
      </w:r>
      <w:r w:rsidRPr="002E01C7">
        <w:rPr>
          <w:rFonts w:asciiTheme="majorBidi" w:hAnsiTheme="majorBidi" w:cstheme="majorBidi" w:hint="cs"/>
          <w:cs/>
        </w:rPr>
        <w:t xml:space="preserve"> ล้านบาท </w:t>
      </w:r>
      <w:r w:rsidR="00450430" w:rsidRPr="002E01C7">
        <w:rPr>
          <w:rFonts w:asciiTheme="majorBidi" w:hAnsiTheme="majorBidi" w:cstheme="majorBidi" w:hint="cs"/>
          <w:cs/>
        </w:rPr>
        <w:t>ซึ่งบริษัทได้ชำระค่าหุ้นเพิ่มทุนครั้งแรกจำนวน</w:t>
      </w:r>
      <w:r w:rsidR="00644695" w:rsidRPr="002E01C7">
        <w:rPr>
          <w:rFonts w:asciiTheme="majorBidi" w:hAnsiTheme="majorBidi" w:cstheme="majorBidi" w:hint="cs"/>
          <w:cs/>
        </w:rPr>
        <w:t xml:space="preserve"> </w:t>
      </w:r>
      <w:r w:rsidR="00450430" w:rsidRPr="002E01C7">
        <w:rPr>
          <w:rFonts w:asciiTheme="majorBidi" w:hAnsiTheme="majorBidi" w:cstheme="majorBidi"/>
        </w:rPr>
        <w:t>150</w:t>
      </w:r>
      <w:r w:rsidR="00450430" w:rsidRPr="002E01C7">
        <w:rPr>
          <w:rFonts w:asciiTheme="majorBidi" w:hAnsiTheme="majorBidi" w:cstheme="majorBidi" w:hint="cs"/>
          <w:cs/>
        </w:rPr>
        <w:t xml:space="preserve"> ล้านบาทในวันที่ </w:t>
      </w:r>
      <w:r w:rsidR="00450430" w:rsidRPr="002E01C7">
        <w:rPr>
          <w:rFonts w:asciiTheme="majorBidi" w:hAnsiTheme="majorBidi" w:cstheme="majorBidi"/>
        </w:rPr>
        <w:t xml:space="preserve">28 </w:t>
      </w:r>
      <w:r w:rsidR="00450430" w:rsidRPr="002E01C7">
        <w:rPr>
          <w:rFonts w:asciiTheme="majorBidi" w:hAnsiTheme="majorBidi" w:cstheme="majorBidi" w:hint="cs"/>
          <w:cs/>
        </w:rPr>
        <w:t xml:space="preserve">ธันวาคม </w:t>
      </w:r>
      <w:r w:rsidR="00450430" w:rsidRPr="002E01C7">
        <w:rPr>
          <w:rFonts w:asciiTheme="majorBidi" w:hAnsiTheme="majorBidi" w:cstheme="majorBidi"/>
        </w:rPr>
        <w:t>2566</w:t>
      </w:r>
      <w:r w:rsidR="00450430" w:rsidRPr="002E01C7">
        <w:rPr>
          <w:rFonts w:asciiTheme="majorBidi" w:hAnsiTheme="majorBidi" w:cstheme="majorBidi" w:hint="cs"/>
          <w:cs/>
        </w:rPr>
        <w:t xml:space="preserve"> </w:t>
      </w:r>
      <w:r w:rsidR="00450430" w:rsidRPr="002E01C7">
        <w:rPr>
          <w:rFonts w:asciiTheme="majorBidi" w:hAnsiTheme="majorBidi" w:cstheme="majorBidi"/>
          <w:cs/>
        </w:rPr>
        <w:t>บริษัทได้รับโอนหุ้น</w:t>
      </w:r>
      <w:r w:rsidR="00450430" w:rsidRPr="002E01C7">
        <w:rPr>
          <w:rFonts w:asciiTheme="majorBidi" w:hAnsiTheme="majorBidi" w:cstheme="majorBidi" w:hint="cs"/>
          <w:cs/>
        </w:rPr>
        <w:t>ใน</w:t>
      </w:r>
      <w:r w:rsidR="00450430" w:rsidRPr="002E01C7">
        <w:rPr>
          <w:rFonts w:asciiTheme="majorBidi" w:hAnsiTheme="majorBidi" w:cstheme="majorBidi"/>
          <w:cs/>
        </w:rPr>
        <w:t>วันที่</w:t>
      </w:r>
      <w:r w:rsidR="006B1A80" w:rsidRPr="002E01C7">
        <w:rPr>
          <w:rFonts w:asciiTheme="majorBidi" w:hAnsiTheme="majorBidi" w:cstheme="majorBidi" w:hint="cs"/>
          <w:cs/>
        </w:rPr>
        <w:t xml:space="preserve"> </w:t>
      </w:r>
      <w:r w:rsidR="00450430" w:rsidRPr="002E01C7">
        <w:rPr>
          <w:rFonts w:asciiTheme="majorBidi" w:hAnsiTheme="majorBidi" w:cstheme="majorBidi"/>
        </w:rPr>
        <w:t>5</w:t>
      </w:r>
      <w:r w:rsidR="00450430" w:rsidRPr="002E01C7">
        <w:rPr>
          <w:rFonts w:asciiTheme="majorBidi" w:hAnsiTheme="majorBidi" w:cstheme="majorBidi"/>
          <w:cs/>
        </w:rPr>
        <w:t xml:space="preserve"> มกราคม </w:t>
      </w:r>
      <w:r w:rsidR="00450430" w:rsidRPr="002E01C7">
        <w:rPr>
          <w:rFonts w:asciiTheme="majorBidi" w:hAnsiTheme="majorBidi" w:cstheme="majorBidi"/>
        </w:rPr>
        <w:t>2567</w:t>
      </w:r>
      <w:r w:rsidR="00450430" w:rsidRPr="002E01C7">
        <w:rPr>
          <w:rFonts w:asciiTheme="majorBidi" w:hAnsiTheme="majorBidi" w:cstheme="majorBidi"/>
          <w:cs/>
        </w:rPr>
        <w:t xml:space="preserve"> เป็นที่เรียบร้อยแล้ว</w:t>
      </w:r>
      <w:r w:rsidR="00450430" w:rsidRPr="002E01C7">
        <w:rPr>
          <w:rFonts w:asciiTheme="majorBidi" w:hAnsiTheme="majorBidi" w:cstheme="majorBidi" w:hint="cs"/>
          <w:cs/>
        </w:rPr>
        <w:t xml:space="preserve"> ทั้งนี้มีสิ่งตอบแทนที่คาดว่าจะต้องจ่ายจำนวน </w:t>
      </w:r>
      <w:r w:rsidR="00450430" w:rsidRPr="002E01C7">
        <w:rPr>
          <w:rFonts w:asciiTheme="majorBidi" w:hAnsiTheme="majorBidi" w:cstheme="majorBidi"/>
        </w:rPr>
        <w:t>300</w:t>
      </w:r>
      <w:r w:rsidR="00450430" w:rsidRPr="002E01C7">
        <w:rPr>
          <w:rFonts w:asciiTheme="majorBidi" w:hAnsiTheme="majorBidi" w:cstheme="majorBidi" w:hint="cs"/>
          <w:cs/>
        </w:rPr>
        <w:t xml:space="preserve"> ล้านบาท ภายในปี </w:t>
      </w:r>
      <w:r w:rsidR="00450430" w:rsidRPr="002E01C7">
        <w:rPr>
          <w:rFonts w:asciiTheme="majorBidi" w:hAnsiTheme="majorBidi" w:cstheme="majorBidi"/>
        </w:rPr>
        <w:t>2567</w:t>
      </w:r>
      <w:r w:rsidR="00450430" w:rsidRPr="002E01C7">
        <w:rPr>
          <w:rFonts w:asciiTheme="majorBidi" w:hAnsiTheme="majorBidi" w:cstheme="majorBidi" w:hint="cs"/>
          <w:cs/>
        </w:rPr>
        <w:t xml:space="preserve"> และ </w:t>
      </w:r>
      <w:r w:rsidR="00450430" w:rsidRPr="002E01C7">
        <w:rPr>
          <w:rFonts w:asciiTheme="majorBidi" w:hAnsiTheme="majorBidi" w:cstheme="majorBidi"/>
        </w:rPr>
        <w:t>2568</w:t>
      </w:r>
      <w:r w:rsidR="00450430" w:rsidRPr="002E01C7">
        <w:rPr>
          <w:rFonts w:asciiTheme="majorBidi" w:hAnsiTheme="majorBidi" w:cstheme="majorBidi" w:hint="cs"/>
          <w:cs/>
        </w:rPr>
        <w:t xml:space="preserve"> โดยแบ่งชำระครั้งแรกจำนวน </w:t>
      </w:r>
      <w:r w:rsidR="00450430" w:rsidRPr="002E01C7">
        <w:rPr>
          <w:rFonts w:asciiTheme="majorBidi" w:hAnsiTheme="majorBidi" w:cstheme="majorBidi"/>
        </w:rPr>
        <w:t>150</w:t>
      </w:r>
      <w:r w:rsidR="00450430" w:rsidRPr="002E01C7">
        <w:rPr>
          <w:rFonts w:asciiTheme="majorBidi" w:hAnsiTheme="majorBidi" w:cstheme="majorBidi" w:hint="cs"/>
          <w:cs/>
        </w:rPr>
        <w:t xml:space="preserve"> ล้านบาท และครั้งที่สองจำนวน </w:t>
      </w:r>
      <w:r w:rsidR="00450430" w:rsidRPr="002E01C7">
        <w:rPr>
          <w:rFonts w:asciiTheme="majorBidi" w:hAnsiTheme="majorBidi" w:cstheme="majorBidi"/>
        </w:rPr>
        <w:t>150</w:t>
      </w:r>
      <w:r w:rsidR="00450430" w:rsidRPr="002E01C7">
        <w:rPr>
          <w:rFonts w:asciiTheme="majorBidi" w:hAnsiTheme="majorBidi" w:cstheme="majorBidi" w:hint="cs"/>
          <w:cs/>
        </w:rPr>
        <w:t xml:space="preserve"> ล้านบาท ตามลำดับ เมื่อ</w:t>
      </w:r>
      <w:r w:rsidR="00A00055" w:rsidRPr="002E01C7">
        <w:rPr>
          <w:rFonts w:asciiTheme="majorBidi" w:hAnsiTheme="majorBidi" w:cstheme="majorBidi"/>
        </w:rPr>
        <w:t xml:space="preserve"> TCV</w:t>
      </w:r>
      <w:r w:rsidR="00450430" w:rsidRPr="002E01C7">
        <w:rPr>
          <w:rFonts w:asciiTheme="majorBidi" w:hAnsiTheme="majorBidi" w:cstheme="majorBidi" w:hint="cs"/>
          <w:cs/>
        </w:rPr>
        <w:t xml:space="preserve"> สามารถสร้างผลงานตามดัชนีชี้วัดผลงานหรือความสำเร็จของงาน (</w:t>
      </w:r>
      <w:r w:rsidR="00450430" w:rsidRPr="002E01C7">
        <w:rPr>
          <w:rFonts w:asciiTheme="majorBidi" w:hAnsiTheme="majorBidi" w:cstheme="majorBidi" w:hint="cs"/>
        </w:rPr>
        <w:t>KPI)</w:t>
      </w:r>
      <w:r w:rsidR="00450430" w:rsidRPr="002E01C7">
        <w:rPr>
          <w:rFonts w:asciiTheme="majorBidi" w:hAnsiTheme="majorBidi" w:cstheme="majorBidi" w:hint="cs"/>
          <w:cs/>
        </w:rPr>
        <w:t xml:space="preserve"> ได้ตามเงื่อนไขที่ระบุในสัญญา ณ วันที่ </w:t>
      </w:r>
      <w:r w:rsidR="00450430" w:rsidRPr="002E01C7">
        <w:rPr>
          <w:rFonts w:asciiTheme="majorBidi" w:hAnsiTheme="majorBidi" w:cstheme="majorBidi"/>
        </w:rPr>
        <w:t>31</w:t>
      </w:r>
      <w:r w:rsidR="00450430" w:rsidRPr="002E01C7">
        <w:rPr>
          <w:rFonts w:asciiTheme="majorBidi" w:hAnsiTheme="majorBidi" w:cstheme="majorBidi"/>
          <w:cs/>
        </w:rPr>
        <w:t xml:space="preserve"> </w:t>
      </w:r>
      <w:r w:rsidR="00450430" w:rsidRPr="002E01C7">
        <w:rPr>
          <w:rFonts w:asciiTheme="majorBidi" w:hAnsiTheme="majorBidi" w:cstheme="majorBidi" w:hint="cs"/>
          <w:cs/>
        </w:rPr>
        <w:t xml:space="preserve">มีนาคม </w:t>
      </w:r>
      <w:r w:rsidR="00450430" w:rsidRPr="002E01C7">
        <w:rPr>
          <w:rFonts w:asciiTheme="majorBidi" w:hAnsiTheme="majorBidi" w:cstheme="majorBidi"/>
        </w:rPr>
        <w:t>2567</w:t>
      </w:r>
      <w:r w:rsidR="00450430" w:rsidRPr="002E01C7">
        <w:rPr>
          <w:rFonts w:asciiTheme="majorBidi" w:hAnsiTheme="majorBidi" w:cstheme="majorBidi"/>
          <w:cs/>
        </w:rPr>
        <w:t xml:space="preserve"> </w:t>
      </w:r>
      <w:r w:rsidR="00450430" w:rsidRPr="002E01C7">
        <w:rPr>
          <w:rFonts w:asciiTheme="majorBidi" w:hAnsiTheme="majorBidi" w:cstheme="majorBidi" w:hint="cs"/>
          <w:cs/>
        </w:rPr>
        <w:t>บริษัทได้รับรู้สิ่งตอบแทนที่คาดว่าจะต้องจ่ายดังกล่าวเป็นหนี้สินหมุนเวียนอื่นในงบฐานะการเงินรวมและงบฐานะการเงินเฉพาะกิจการ</w:t>
      </w:r>
    </w:p>
    <w:p w14:paraId="505DA45A" w14:textId="77777777" w:rsidR="00A26C4C" w:rsidRPr="002E01C7" w:rsidRDefault="00A26C4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57AEF5E8" w14:textId="77777777" w:rsidR="00A26C4C" w:rsidRPr="002E01C7" w:rsidRDefault="00A26C4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5EF25D4A" w14:textId="77777777" w:rsidR="00A26C4C" w:rsidRPr="002E01C7" w:rsidRDefault="00A26C4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19D99CE8" w14:textId="1F637A21" w:rsidR="00A26C4C" w:rsidRPr="002E01C7" w:rsidRDefault="00A26C4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  <w:sectPr w:rsidR="00A26C4C" w:rsidRPr="002E01C7" w:rsidSect="00C21744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D677599" w14:textId="4A127A5B" w:rsidR="0047512C" w:rsidRPr="002E01C7" w:rsidRDefault="006E6CFE" w:rsidP="00533528">
      <w:pPr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lastRenderedPageBreak/>
        <w:tab/>
      </w:r>
      <w:r w:rsidR="00D42518" w:rsidRPr="002E01C7">
        <w:rPr>
          <w:rFonts w:asciiTheme="majorBidi" w:hAnsiTheme="majorBidi" w:cstheme="majorBidi"/>
          <w:cs/>
        </w:rPr>
        <w:t>เงินลงทุนในบริษัทร่วมและการร่วมค้า</w:t>
      </w:r>
      <w:r w:rsidR="00D42518" w:rsidRPr="002E01C7">
        <w:rPr>
          <w:rFonts w:asciiTheme="majorBidi" w:hAnsiTheme="majorBidi" w:cstheme="majorBidi"/>
          <w:rtl/>
          <w:cs/>
        </w:rPr>
        <w:t xml:space="preserve"> </w:t>
      </w:r>
      <w:r w:rsidR="004F429F" w:rsidRPr="002E01C7">
        <w:rPr>
          <w:rFonts w:asciiTheme="majorBidi" w:hAnsiTheme="majorBidi" w:cstheme="majorBidi"/>
          <w:cs/>
        </w:rPr>
        <w:t>ณ</w:t>
      </w:r>
      <w:r w:rsidR="004F429F" w:rsidRPr="002E01C7">
        <w:rPr>
          <w:rFonts w:asciiTheme="majorBidi" w:hAnsiTheme="majorBidi" w:cstheme="majorBidi"/>
          <w:rtl/>
          <w:cs/>
        </w:rPr>
        <w:t xml:space="preserve"> </w:t>
      </w:r>
      <w:r w:rsidR="004F429F" w:rsidRPr="002E01C7">
        <w:rPr>
          <w:rFonts w:asciiTheme="majorBidi" w:hAnsiTheme="majorBidi" w:cstheme="majorBidi"/>
          <w:cs/>
        </w:rPr>
        <w:t>วันที่</w:t>
      </w:r>
      <w:r w:rsidR="009207F6" w:rsidRPr="002E01C7">
        <w:rPr>
          <w:rFonts w:asciiTheme="majorBidi" w:hAnsiTheme="majorBidi" w:cstheme="majorBidi"/>
          <w:cs/>
        </w:rPr>
        <w:t xml:space="preserve">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="004F429F" w:rsidRPr="002E01C7">
        <w:rPr>
          <w:rFonts w:asciiTheme="majorBidi" w:hAnsiTheme="majorBidi" w:cstheme="majorBidi"/>
          <w:cs/>
        </w:rPr>
        <w:t xml:space="preserve"> และ </w:t>
      </w:r>
      <w:r w:rsidR="006F1E95" w:rsidRPr="002E01C7">
        <w:rPr>
          <w:rFonts w:asciiTheme="majorBidi" w:hAnsiTheme="majorBidi" w:cstheme="majorBidi"/>
        </w:rPr>
        <w:t>31</w:t>
      </w:r>
      <w:r w:rsidR="004F429F" w:rsidRPr="002E01C7">
        <w:rPr>
          <w:rFonts w:asciiTheme="majorBidi" w:hAnsiTheme="majorBidi" w:cstheme="majorBidi"/>
          <w:cs/>
        </w:rPr>
        <w:t xml:space="preserve"> ธันวาคม </w:t>
      </w:r>
      <w:r w:rsidR="002D151D" w:rsidRPr="002E01C7">
        <w:rPr>
          <w:rFonts w:asciiTheme="majorBidi" w:hAnsiTheme="majorBidi" w:cstheme="majorBidi"/>
        </w:rPr>
        <w:t>2566</w:t>
      </w:r>
      <w:r w:rsidR="00A64B6A" w:rsidRPr="002E01C7">
        <w:rPr>
          <w:rFonts w:asciiTheme="majorBidi" w:hAnsiTheme="majorBidi" w:cstheme="majorBidi"/>
          <w:cs/>
        </w:rPr>
        <w:t xml:space="preserve"> </w:t>
      </w:r>
      <w:r w:rsidR="0047512C" w:rsidRPr="002E01C7">
        <w:rPr>
          <w:rFonts w:asciiTheme="majorBidi" w:hAnsiTheme="majorBidi" w:cstheme="majorBidi"/>
          <w:cs/>
        </w:rPr>
        <w:t>และเงินปันผลรับจากเงินลงทุน</w:t>
      </w:r>
      <w:r w:rsidR="00B65D4F" w:rsidRPr="002E01C7">
        <w:rPr>
          <w:rFonts w:asciiTheme="majorBidi" w:hAnsiTheme="majorBidi" w:cstheme="majorBidi"/>
          <w:cs/>
        </w:rPr>
        <w:t>สำหรับ</w:t>
      </w:r>
      <w:r w:rsidR="002D151D" w:rsidRPr="002E01C7">
        <w:rPr>
          <w:rFonts w:asciiTheme="majorBidi" w:hAnsiTheme="majorBidi" w:cstheme="majorBidi"/>
          <w:cs/>
        </w:rPr>
        <w:t>งวดสามเดือน</w:t>
      </w:r>
      <w:r w:rsidR="00B65D4F" w:rsidRPr="002E01C7">
        <w:rPr>
          <w:rFonts w:asciiTheme="majorBidi" w:hAnsiTheme="majorBidi" w:cstheme="majorBidi"/>
          <w:cs/>
        </w:rPr>
        <w:t xml:space="preserve">สิ้นสุดวันที่ </w:t>
      </w:r>
      <w:r w:rsidR="00F2434D" w:rsidRPr="002E01C7">
        <w:rPr>
          <w:rFonts w:asciiTheme="majorBidi" w:hAnsiTheme="majorBidi" w:cstheme="majorBidi"/>
        </w:rPr>
        <w:t>31</w:t>
      </w:r>
      <w:r w:rsidR="002D151D" w:rsidRPr="002E01C7">
        <w:rPr>
          <w:rFonts w:asciiTheme="majorBidi" w:hAnsiTheme="majorBidi" w:cstheme="majorBidi"/>
          <w:cs/>
        </w:rPr>
        <w:t xml:space="preserve"> มีนาคม</w:t>
      </w:r>
      <w:r w:rsidRPr="002E01C7">
        <w:rPr>
          <w:rFonts w:asciiTheme="majorBidi" w:hAnsiTheme="majorBidi" w:cstheme="majorBidi"/>
          <w:cs/>
        </w:rPr>
        <w:t xml:space="preserve"> </w:t>
      </w:r>
      <w:r w:rsidR="0047512C" w:rsidRPr="002E01C7">
        <w:rPr>
          <w:rFonts w:asciiTheme="majorBidi" w:hAnsiTheme="majorBidi" w:cstheme="majorBidi"/>
          <w:cs/>
        </w:rPr>
        <w:t>มีดังนี้</w:t>
      </w:r>
    </w:p>
    <w:p w14:paraId="38FCA74A" w14:textId="77777777" w:rsidR="00F96DE6" w:rsidRPr="002E01C7" w:rsidRDefault="00F96DE6" w:rsidP="00533528">
      <w:pPr>
        <w:rPr>
          <w:rFonts w:asciiTheme="majorBidi" w:hAnsiTheme="majorBidi" w:cstheme="majorBidi"/>
          <w:sz w:val="20"/>
          <w:szCs w:val="20"/>
        </w:rPr>
      </w:pPr>
    </w:p>
    <w:p w14:paraId="17A4A300" w14:textId="77777777" w:rsidR="00A117EC" w:rsidRPr="002E01C7" w:rsidRDefault="00A117E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"/>
          <w:szCs w:val="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277"/>
        <w:gridCol w:w="859"/>
        <w:gridCol w:w="860"/>
        <w:gridCol w:w="860"/>
        <w:gridCol w:w="860"/>
        <w:gridCol w:w="860"/>
        <w:gridCol w:w="860"/>
        <w:gridCol w:w="863"/>
        <w:gridCol w:w="860"/>
        <w:gridCol w:w="860"/>
        <w:gridCol w:w="860"/>
        <w:gridCol w:w="860"/>
        <w:gridCol w:w="860"/>
        <w:gridCol w:w="860"/>
        <w:gridCol w:w="873"/>
      </w:tblGrid>
      <w:tr w:rsidR="00C702AC" w:rsidRPr="002E01C7" w14:paraId="4CFEDF2C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220DEA2E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0ADD9C83" w14:textId="0B24C582" w:rsidR="00C702AC" w:rsidRPr="002E01C7" w:rsidRDefault="00C702A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5" w:type="dxa"/>
            <w:gridSpan w:val="14"/>
          </w:tcPr>
          <w:p w14:paraId="72CA1119" w14:textId="77777777" w:rsidR="00C702AC" w:rsidRPr="002E01C7" w:rsidRDefault="00C702A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01C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C702AC" w:rsidRPr="002E01C7" w14:paraId="2052481C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68C474D2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53C29453" w14:textId="2023E9B9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719" w:type="dxa"/>
            <w:gridSpan w:val="2"/>
            <w:vAlign w:val="bottom"/>
          </w:tcPr>
          <w:p w14:paraId="6AC10D8A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2E01C7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สัดส่วนความเป็นเ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>จ้าของ</w:t>
            </w:r>
          </w:p>
        </w:tc>
        <w:tc>
          <w:tcPr>
            <w:tcW w:w="1720" w:type="dxa"/>
            <w:gridSpan w:val="2"/>
            <w:vAlign w:val="bottom"/>
          </w:tcPr>
          <w:p w14:paraId="0B315BBA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20" w:type="dxa"/>
            <w:gridSpan w:val="2"/>
            <w:vAlign w:val="bottom"/>
          </w:tcPr>
          <w:p w14:paraId="7F9893F5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23" w:type="dxa"/>
            <w:gridSpan w:val="2"/>
            <w:vAlign w:val="bottom"/>
          </w:tcPr>
          <w:p w14:paraId="1B711059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20" w:type="dxa"/>
            <w:gridSpan w:val="2"/>
            <w:vAlign w:val="bottom"/>
          </w:tcPr>
          <w:p w14:paraId="5B8CE100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20" w:type="dxa"/>
            <w:gridSpan w:val="2"/>
            <w:vAlign w:val="bottom"/>
          </w:tcPr>
          <w:p w14:paraId="46A09F75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733" w:type="dxa"/>
            <w:gridSpan w:val="2"/>
          </w:tcPr>
          <w:p w14:paraId="04BFCF86" w14:textId="7777777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เงินปันผลรับสำหรับ</w:t>
            </w:r>
          </w:p>
          <w:p w14:paraId="1B1218E8" w14:textId="10F2403E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งวดสามเดือน</w:t>
            </w:r>
            <w:r w:rsidR="00C702AC" w:rsidRPr="002E01C7">
              <w:rPr>
                <w:rFonts w:ascii="Angsana New" w:hAnsi="Angsana New"/>
                <w:szCs w:val="22"/>
                <w:cs/>
                <w:lang w:val="en-US" w:bidi="th-TH"/>
              </w:rPr>
              <w:t>สิ้นสุดวันที่</w:t>
            </w:r>
          </w:p>
        </w:tc>
      </w:tr>
      <w:tr w:rsidR="00C702AC" w:rsidRPr="002E01C7" w14:paraId="5616F3CF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24E4A547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72A5687C" w14:textId="13B2A319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59" w:type="dxa"/>
          </w:tcPr>
          <w:p w14:paraId="4EA65921" w14:textId="75B14163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60" w:type="dxa"/>
          </w:tcPr>
          <w:p w14:paraId="5EB61909" w14:textId="6D350881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0AEB4424" w14:textId="5ACC6267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60" w:type="dxa"/>
          </w:tcPr>
          <w:p w14:paraId="7EA1D2B2" w14:textId="19A7C6FB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211CEAA8" w14:textId="76872FCE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60" w:type="dxa"/>
          </w:tcPr>
          <w:p w14:paraId="6D62E966" w14:textId="6956E22A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3" w:type="dxa"/>
          </w:tcPr>
          <w:p w14:paraId="06A0DB01" w14:textId="6C22F90D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60" w:type="dxa"/>
          </w:tcPr>
          <w:p w14:paraId="63FE6D08" w14:textId="7DBD30BA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32A9CA89" w14:textId="2370D357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60" w:type="dxa"/>
          </w:tcPr>
          <w:p w14:paraId="36CBC28F" w14:textId="66B77668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41F3CB28" w14:textId="51C5EBF2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60" w:type="dxa"/>
          </w:tcPr>
          <w:p w14:paraId="40C583E4" w14:textId="430369B4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74618ACE" w14:textId="713906FE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73" w:type="dxa"/>
          </w:tcPr>
          <w:p w14:paraId="5D16FDE4" w14:textId="0AC6BA11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</w:tr>
      <w:tr w:rsidR="00C702AC" w:rsidRPr="002E01C7" w14:paraId="54791B69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0FA52D1F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4EC0B4A9" w14:textId="5CD1C2F7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</w:tcPr>
          <w:p w14:paraId="51DF8C4A" w14:textId="5EB83C69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0815C502" w14:textId="682F480C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46339433" w14:textId="598ED341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43C94464" w14:textId="0F37684E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1B517E55" w14:textId="7BC783E6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206839BB" w14:textId="076C74EC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3" w:type="dxa"/>
          </w:tcPr>
          <w:p w14:paraId="597B6CE9" w14:textId="3BCBA420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6F0E0666" w14:textId="11C4D44F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08187C81" w14:textId="35D7FD96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2E6D27AC" w14:textId="05F5B821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2C97BDEA" w14:textId="313C404A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545D77F9" w14:textId="6DF34E17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20D06D9E" w14:textId="63092663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73" w:type="dxa"/>
          </w:tcPr>
          <w:p w14:paraId="7709F7EC" w14:textId="04AF09D8" w:rsidR="00C702A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</w:tr>
      <w:tr w:rsidR="00C702AC" w:rsidRPr="002E01C7" w14:paraId="73ECB473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38BAE397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74B9F716" w14:textId="198A4291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9" w:type="dxa"/>
            <w:gridSpan w:val="2"/>
          </w:tcPr>
          <w:p w14:paraId="14DF83EA" w14:textId="109B2DB3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336" w:type="dxa"/>
            <w:gridSpan w:val="12"/>
          </w:tcPr>
          <w:p w14:paraId="2BBFB0C1" w14:textId="48E33A39" w:rsidR="00C702AC" w:rsidRPr="002E01C7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 w:hint="cs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C702AC" w:rsidRPr="002E01C7" w14:paraId="4BDB2424" w14:textId="77777777" w:rsidTr="005030EF">
        <w:trPr>
          <w:cantSplit/>
          <w:trHeight w:val="283"/>
        </w:trPr>
        <w:tc>
          <w:tcPr>
            <w:tcW w:w="2836" w:type="dxa"/>
          </w:tcPr>
          <w:p w14:paraId="62463CC7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2E01C7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77" w:type="dxa"/>
          </w:tcPr>
          <w:p w14:paraId="3B96938E" w14:textId="72A3412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9" w:type="dxa"/>
            <w:vAlign w:val="bottom"/>
          </w:tcPr>
          <w:p w14:paraId="1AA792B1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9B35D8E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118CE7A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FB5F983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331CC3D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8751C19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7FC3C00C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3AB8BD1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71F835A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EFEF6E6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652C247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4FF3E6C6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AE9109F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A2F83AC" w14:textId="77777777" w:rsidR="00C702AC" w:rsidRPr="002E01C7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</w:tr>
      <w:tr w:rsidR="00357382" w:rsidRPr="002E01C7" w14:paraId="3D13E106" w14:textId="77777777" w:rsidTr="005030EF">
        <w:trPr>
          <w:cantSplit/>
          <w:trHeight w:val="283"/>
        </w:trPr>
        <w:tc>
          <w:tcPr>
            <w:tcW w:w="2836" w:type="dxa"/>
          </w:tcPr>
          <w:p w14:paraId="04635C4B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บริษัท เคหะสุขประชา จำกัด (มหาชน)</w:t>
            </w:r>
          </w:p>
        </w:tc>
        <w:tc>
          <w:tcPr>
            <w:tcW w:w="277" w:type="dxa"/>
          </w:tcPr>
          <w:p w14:paraId="72D85500" w14:textId="45EF26AB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041E432" w14:textId="4FBD7FAC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DC5477" w14:textId="2CD4496A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 w:hint="cs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A12E46" w14:textId="10E939E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F79137C" w14:textId="430AAEE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860" w:type="dxa"/>
            <w:vAlign w:val="bottom"/>
          </w:tcPr>
          <w:p w14:paraId="62ED7701" w14:textId="0A1A646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125</w:t>
            </w:r>
          </w:p>
        </w:tc>
        <w:tc>
          <w:tcPr>
            <w:tcW w:w="860" w:type="dxa"/>
            <w:vAlign w:val="bottom"/>
          </w:tcPr>
          <w:p w14:paraId="4AFB3E0D" w14:textId="369D2D3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125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38846A6" w14:textId="04BF1E5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44</w:t>
            </w:r>
          </w:p>
        </w:tc>
        <w:tc>
          <w:tcPr>
            <w:tcW w:w="860" w:type="dxa"/>
            <w:vAlign w:val="bottom"/>
          </w:tcPr>
          <w:p w14:paraId="3E0B248C" w14:textId="7671563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52</w:t>
            </w:r>
          </w:p>
        </w:tc>
        <w:tc>
          <w:tcPr>
            <w:tcW w:w="860" w:type="dxa"/>
            <w:vAlign w:val="bottom"/>
          </w:tcPr>
          <w:p w14:paraId="4C85EB52" w14:textId="4D35CD1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8A1882C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7F1E296" w14:textId="0D7C6782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44</w:t>
            </w:r>
          </w:p>
        </w:tc>
        <w:tc>
          <w:tcPr>
            <w:tcW w:w="860" w:type="dxa"/>
            <w:vAlign w:val="bottom"/>
          </w:tcPr>
          <w:p w14:paraId="158E9632" w14:textId="6D7B38A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52</w:t>
            </w:r>
          </w:p>
        </w:tc>
        <w:tc>
          <w:tcPr>
            <w:tcW w:w="860" w:type="dxa"/>
            <w:vAlign w:val="bottom"/>
          </w:tcPr>
          <w:p w14:paraId="1A24BFD4" w14:textId="4D641C0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EDFDC52" w14:textId="5C123F1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6E18692F" w14:textId="77777777" w:rsidTr="005030EF">
        <w:trPr>
          <w:cantSplit/>
          <w:trHeight w:val="283"/>
        </w:trPr>
        <w:tc>
          <w:tcPr>
            <w:tcW w:w="2836" w:type="dxa"/>
          </w:tcPr>
          <w:p w14:paraId="3EAC759A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บริษัท ไบโอม จำกัด</w:t>
            </w:r>
          </w:p>
        </w:tc>
        <w:tc>
          <w:tcPr>
            <w:tcW w:w="277" w:type="dxa"/>
          </w:tcPr>
          <w:p w14:paraId="7928674A" w14:textId="00DA6FB2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E0F73A0" w14:textId="33D7C832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D390C6" w14:textId="1A4FE70D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65D8FE" w14:textId="5E602FD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4252AE" w14:textId="0AA9C54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860" w:type="dxa"/>
            <w:vAlign w:val="bottom"/>
          </w:tcPr>
          <w:p w14:paraId="4D6A9ED9" w14:textId="318B456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83</w:t>
            </w:r>
          </w:p>
        </w:tc>
        <w:tc>
          <w:tcPr>
            <w:tcW w:w="860" w:type="dxa"/>
            <w:vAlign w:val="bottom"/>
          </w:tcPr>
          <w:p w14:paraId="0E5CC92C" w14:textId="781922E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83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89E4466" w14:textId="0193A06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0AB2C55D" w14:textId="4B887B4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074A3F21" w14:textId="29FC402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6648D42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A8C06A1" w14:textId="789B8BE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08E70650" w14:textId="7D14BDC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21E9EAE7" w14:textId="1493EA9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E57078" w14:textId="365117A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4B3BC849" w14:textId="77777777" w:rsidTr="005030EF">
        <w:trPr>
          <w:cantSplit/>
          <w:trHeight w:val="283"/>
        </w:trPr>
        <w:tc>
          <w:tcPr>
            <w:tcW w:w="2836" w:type="dxa"/>
          </w:tcPr>
          <w:p w14:paraId="398815C1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บริษัท ดาต้า คาเฟ่ จำกัด</w:t>
            </w:r>
          </w:p>
        </w:tc>
        <w:tc>
          <w:tcPr>
            <w:tcW w:w="277" w:type="dxa"/>
          </w:tcPr>
          <w:p w14:paraId="34B75352" w14:textId="1358FAA0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8045231" w14:textId="7827F06A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D22719" w14:textId="1C6BD68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35.00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132C952" w14:textId="2B18E0F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461FD18" w14:textId="39AEC65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860" w:type="dxa"/>
            <w:vAlign w:val="bottom"/>
          </w:tcPr>
          <w:p w14:paraId="1E37654D" w14:textId="46F21C7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35</w:t>
            </w:r>
          </w:p>
        </w:tc>
        <w:tc>
          <w:tcPr>
            <w:tcW w:w="860" w:type="dxa"/>
            <w:vAlign w:val="bottom"/>
          </w:tcPr>
          <w:p w14:paraId="4E35FDCF" w14:textId="31462E3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35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856C8F1" w14:textId="00779AB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43</w:t>
            </w:r>
          </w:p>
        </w:tc>
        <w:tc>
          <w:tcPr>
            <w:tcW w:w="860" w:type="dxa"/>
            <w:vAlign w:val="bottom"/>
          </w:tcPr>
          <w:p w14:paraId="046777C2" w14:textId="4DA4B34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42</w:t>
            </w:r>
          </w:p>
        </w:tc>
        <w:tc>
          <w:tcPr>
            <w:tcW w:w="860" w:type="dxa"/>
            <w:vAlign w:val="bottom"/>
          </w:tcPr>
          <w:p w14:paraId="1069F56B" w14:textId="13D6941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BF8B63A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F73BD4B" w14:textId="025377D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43</w:t>
            </w:r>
          </w:p>
        </w:tc>
        <w:tc>
          <w:tcPr>
            <w:tcW w:w="860" w:type="dxa"/>
            <w:vAlign w:val="bottom"/>
          </w:tcPr>
          <w:p w14:paraId="3631A124" w14:textId="645C903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42</w:t>
            </w:r>
          </w:p>
        </w:tc>
        <w:tc>
          <w:tcPr>
            <w:tcW w:w="860" w:type="dxa"/>
            <w:vAlign w:val="bottom"/>
          </w:tcPr>
          <w:p w14:paraId="28FFB314" w14:textId="099BAFF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85C74D" w14:textId="3E597A7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22A8D569" w14:textId="77777777" w:rsidTr="005030EF">
        <w:trPr>
          <w:cantSplit/>
          <w:trHeight w:val="283"/>
        </w:trPr>
        <w:tc>
          <w:tcPr>
            <w:tcW w:w="2836" w:type="dxa"/>
          </w:tcPr>
          <w:p w14:paraId="6A77E0E1" w14:textId="4A254E7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บริษัท มีที่ มีเงิน จำกัด</w:t>
            </w:r>
            <w:r w:rsidRPr="002E01C7">
              <w:rPr>
                <w:rFonts w:hint="cs"/>
                <w:sz w:val="22"/>
                <w:szCs w:val="22"/>
              </w:rPr>
              <w:t xml:space="preserve">   </w:t>
            </w:r>
          </w:p>
        </w:tc>
        <w:tc>
          <w:tcPr>
            <w:tcW w:w="277" w:type="dxa"/>
          </w:tcPr>
          <w:p w14:paraId="224E102C" w14:textId="53C363E3" w:rsidR="00357382" w:rsidRPr="002E01C7" w:rsidRDefault="00357382" w:rsidP="00533528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7CF3F21" w14:textId="2F3F12F0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B591FB" w14:textId="73BA9D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AE1E7A" w14:textId="747A451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1,000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6D4156C" w14:textId="7FD1851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1,000</w:t>
            </w:r>
          </w:p>
        </w:tc>
        <w:tc>
          <w:tcPr>
            <w:tcW w:w="860" w:type="dxa"/>
            <w:vAlign w:val="bottom"/>
          </w:tcPr>
          <w:p w14:paraId="0146A7AE" w14:textId="5139F25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860" w:type="dxa"/>
            <w:vAlign w:val="bottom"/>
          </w:tcPr>
          <w:p w14:paraId="0E9B70B7" w14:textId="7427D7F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7C3FE04A" w14:textId="47420C5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214</w:t>
            </w:r>
          </w:p>
        </w:tc>
        <w:tc>
          <w:tcPr>
            <w:tcW w:w="860" w:type="dxa"/>
            <w:vAlign w:val="bottom"/>
          </w:tcPr>
          <w:p w14:paraId="398C6AFC" w14:textId="0064434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20</w:t>
            </w:r>
            <w:r w:rsidRPr="002E01C7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5AF11D96" w14:textId="12CE6A7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F08EDBD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4955B3A" w14:textId="572A037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214</w:t>
            </w:r>
          </w:p>
        </w:tc>
        <w:tc>
          <w:tcPr>
            <w:tcW w:w="860" w:type="dxa"/>
            <w:vAlign w:val="bottom"/>
          </w:tcPr>
          <w:p w14:paraId="30D9ABBE" w14:textId="2E4F77F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20</w:t>
            </w:r>
            <w:r w:rsidRPr="002E01C7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299E728A" w14:textId="34B9B1E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E9CDBCB" w14:textId="34A3530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78490961" w14:textId="77777777" w:rsidTr="005030EF">
        <w:trPr>
          <w:cantSplit/>
          <w:trHeight w:val="283"/>
        </w:trPr>
        <w:tc>
          <w:tcPr>
            <w:tcW w:w="2836" w:type="dxa"/>
          </w:tcPr>
          <w:p w14:paraId="420FEEBE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Transitus Energy</w:t>
            </w:r>
            <w:r w:rsidRPr="002E01C7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2E01C7">
              <w:rPr>
                <w:rFonts w:hint="cs"/>
                <w:sz w:val="22"/>
                <w:szCs w:val="22"/>
              </w:rPr>
              <w:t>Ltd.</w:t>
            </w:r>
          </w:p>
        </w:tc>
        <w:tc>
          <w:tcPr>
            <w:tcW w:w="277" w:type="dxa"/>
          </w:tcPr>
          <w:p w14:paraId="7846C171" w14:textId="54560331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D7804C3" w14:textId="21C6418E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05B784C" w14:textId="4D4C31DE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022ABB7" w14:textId="11BA088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D22567B" w14:textId="2EE1045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95CA611" w14:textId="3712E4E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860" w:type="dxa"/>
            <w:vAlign w:val="bottom"/>
          </w:tcPr>
          <w:p w14:paraId="525BBDE8" w14:textId="112C7CD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4913E0E" w14:textId="4E74974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3067194" w14:textId="1022C8A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34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9403A71" w14:textId="675A6B2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00EEEAD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7E70C5C" w14:textId="01D3F68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36</w:t>
            </w:r>
          </w:p>
        </w:tc>
        <w:tc>
          <w:tcPr>
            <w:tcW w:w="860" w:type="dxa"/>
            <w:vAlign w:val="bottom"/>
          </w:tcPr>
          <w:p w14:paraId="65D1F106" w14:textId="431F947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34</w:t>
            </w:r>
          </w:p>
        </w:tc>
        <w:tc>
          <w:tcPr>
            <w:tcW w:w="860" w:type="dxa"/>
            <w:vAlign w:val="bottom"/>
          </w:tcPr>
          <w:p w14:paraId="42185795" w14:textId="52E9CBD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E4D841" w14:textId="2CED05A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12458F82" w14:textId="77777777" w:rsidTr="005030EF">
        <w:trPr>
          <w:cantSplit/>
          <w:trHeight w:val="283"/>
        </w:trPr>
        <w:tc>
          <w:tcPr>
            <w:tcW w:w="2836" w:type="dxa"/>
          </w:tcPr>
          <w:p w14:paraId="24F9D14A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Nam Tai Hydropower Co., Ltd.</w:t>
            </w:r>
          </w:p>
        </w:tc>
        <w:tc>
          <w:tcPr>
            <w:tcW w:w="277" w:type="dxa"/>
          </w:tcPr>
          <w:p w14:paraId="1EDED1E3" w14:textId="68BC6801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526A84F" w14:textId="4DCD992F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713DD68" w14:textId="52F51059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21982C" w14:textId="28E7113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319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D7D56E" w14:textId="3C7A55A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319</w:t>
            </w:r>
          </w:p>
        </w:tc>
        <w:tc>
          <w:tcPr>
            <w:tcW w:w="860" w:type="dxa"/>
            <w:vAlign w:val="bottom"/>
          </w:tcPr>
          <w:p w14:paraId="1A23CA22" w14:textId="6AE4179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90</w:t>
            </w:r>
          </w:p>
        </w:tc>
        <w:tc>
          <w:tcPr>
            <w:tcW w:w="860" w:type="dxa"/>
            <w:vAlign w:val="bottom"/>
          </w:tcPr>
          <w:p w14:paraId="6A0E46C7" w14:textId="79B3A49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90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0BE249F" w14:textId="08739FF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98FC9EB" w14:textId="0173B20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17</w:t>
            </w:r>
          </w:p>
        </w:tc>
        <w:tc>
          <w:tcPr>
            <w:tcW w:w="860" w:type="dxa"/>
            <w:vAlign w:val="bottom"/>
          </w:tcPr>
          <w:p w14:paraId="7C421442" w14:textId="3A4AEC5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E102AA8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D411A1E" w14:textId="3BA6558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593B562" w14:textId="195D342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17</w:t>
            </w:r>
          </w:p>
        </w:tc>
        <w:tc>
          <w:tcPr>
            <w:tcW w:w="860" w:type="dxa"/>
            <w:vAlign w:val="bottom"/>
          </w:tcPr>
          <w:p w14:paraId="6EA24B30" w14:textId="6E3E05C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32B616D" w14:textId="011DFE0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5EC33500" w14:textId="77777777" w:rsidTr="005030EF">
        <w:trPr>
          <w:cantSplit/>
          <w:trHeight w:val="283"/>
        </w:trPr>
        <w:tc>
          <w:tcPr>
            <w:tcW w:w="2836" w:type="dxa"/>
          </w:tcPr>
          <w:p w14:paraId="02D6509A" w14:textId="2EF3E76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17" w:hanging="120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77" w:type="dxa"/>
          </w:tcPr>
          <w:p w14:paraId="72DED1E0" w14:textId="49CE1834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926657A" w14:textId="637A8D8B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44.00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10FE7D8" w14:textId="59040638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44.00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A3DF9DF" w14:textId="5F56484B" w:rsidR="00357382" w:rsidRPr="002E01C7" w:rsidRDefault="0064469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220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6A7C6E4" w14:textId="51D328A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135</w:t>
            </w:r>
          </w:p>
        </w:tc>
        <w:tc>
          <w:tcPr>
            <w:tcW w:w="860" w:type="dxa"/>
            <w:vAlign w:val="bottom"/>
          </w:tcPr>
          <w:p w14:paraId="3D85E6D4" w14:textId="64663E3A" w:rsidR="00357382" w:rsidRPr="002E01C7" w:rsidRDefault="007D7C8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9</w:t>
            </w:r>
            <w:r w:rsidR="00006EE1" w:rsidRPr="002E01C7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54F5303A" w14:textId="778E914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59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D47F969" w14:textId="23AB9D32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9</w:t>
            </w:r>
            <w:r w:rsidR="006B1A80" w:rsidRPr="002E01C7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vAlign w:val="bottom"/>
          </w:tcPr>
          <w:p w14:paraId="2D3810E8" w14:textId="6B451C3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58</w:t>
            </w:r>
          </w:p>
        </w:tc>
        <w:tc>
          <w:tcPr>
            <w:tcW w:w="860" w:type="dxa"/>
            <w:vAlign w:val="bottom"/>
          </w:tcPr>
          <w:p w14:paraId="5AED4D00" w14:textId="3231C47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CAFE618" w14:textId="0F740B9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31B128A" w14:textId="772C729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95</w:t>
            </w:r>
          </w:p>
        </w:tc>
        <w:tc>
          <w:tcPr>
            <w:tcW w:w="860" w:type="dxa"/>
            <w:vAlign w:val="bottom"/>
          </w:tcPr>
          <w:p w14:paraId="20A32096" w14:textId="38C22B5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58</w:t>
            </w:r>
          </w:p>
        </w:tc>
        <w:tc>
          <w:tcPr>
            <w:tcW w:w="860" w:type="dxa"/>
            <w:vAlign w:val="bottom"/>
          </w:tcPr>
          <w:p w14:paraId="2D25D5E9" w14:textId="5C702A6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F8C270F" w14:textId="76544B2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2E013325" w14:textId="77777777" w:rsidTr="005030EF">
        <w:trPr>
          <w:cantSplit/>
          <w:trHeight w:val="283"/>
        </w:trPr>
        <w:tc>
          <w:tcPr>
            <w:tcW w:w="2836" w:type="dxa"/>
          </w:tcPr>
          <w:p w14:paraId="023F1DF1" w14:textId="6977464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  <w:cs/>
              </w:rPr>
              <w:t>บริษัท ท่อส่งปิโตรเลียมไทย จำกัด</w:t>
            </w:r>
          </w:p>
        </w:tc>
        <w:tc>
          <w:tcPr>
            <w:tcW w:w="277" w:type="dxa"/>
          </w:tcPr>
          <w:p w14:paraId="4A6C475E" w14:textId="76315625" w:rsidR="00357382" w:rsidRPr="002E01C7" w:rsidRDefault="00357382" w:rsidP="0053352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6FAD06C" w14:textId="6F94F5CB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20.78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F1A7F99" w14:textId="72C67404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20.78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69DEB8B" w14:textId="7B1E711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8,479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6220F8" w14:textId="2025174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8,479</w:t>
            </w:r>
          </w:p>
        </w:tc>
        <w:tc>
          <w:tcPr>
            <w:tcW w:w="860" w:type="dxa"/>
            <w:vAlign w:val="bottom"/>
          </w:tcPr>
          <w:p w14:paraId="56978C08" w14:textId="4F505E7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5,708</w:t>
            </w:r>
          </w:p>
        </w:tc>
        <w:tc>
          <w:tcPr>
            <w:tcW w:w="860" w:type="dxa"/>
            <w:vAlign w:val="bottom"/>
          </w:tcPr>
          <w:p w14:paraId="0EE3E2C1" w14:textId="5040CAE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5,708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77EC367" w14:textId="603242E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5,736</w:t>
            </w:r>
          </w:p>
        </w:tc>
        <w:tc>
          <w:tcPr>
            <w:tcW w:w="860" w:type="dxa"/>
            <w:vAlign w:val="bottom"/>
          </w:tcPr>
          <w:p w14:paraId="351B3696" w14:textId="3B5605C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5,637</w:t>
            </w:r>
          </w:p>
        </w:tc>
        <w:tc>
          <w:tcPr>
            <w:tcW w:w="860" w:type="dxa"/>
            <w:vAlign w:val="bottom"/>
          </w:tcPr>
          <w:p w14:paraId="7009EF1B" w14:textId="1CACF4A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826DE1D" w14:textId="176EC94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623C964" w14:textId="7F33F09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5,736</w:t>
            </w:r>
          </w:p>
        </w:tc>
        <w:tc>
          <w:tcPr>
            <w:tcW w:w="860" w:type="dxa"/>
            <w:vAlign w:val="bottom"/>
          </w:tcPr>
          <w:p w14:paraId="75F1C669" w14:textId="5010000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5,637</w:t>
            </w:r>
          </w:p>
        </w:tc>
        <w:tc>
          <w:tcPr>
            <w:tcW w:w="860" w:type="dxa"/>
            <w:vAlign w:val="bottom"/>
          </w:tcPr>
          <w:p w14:paraId="5755961D" w14:textId="5617E1E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6CCD00" w14:textId="39E9BBE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</w:tr>
      <w:tr w:rsidR="00357382" w:rsidRPr="002E01C7" w14:paraId="38F3CBD5" w14:textId="77777777" w:rsidTr="005030EF">
        <w:trPr>
          <w:cantSplit/>
          <w:trHeight w:val="283"/>
        </w:trPr>
        <w:tc>
          <w:tcPr>
            <w:tcW w:w="2836" w:type="dxa"/>
          </w:tcPr>
          <w:p w14:paraId="119F19D7" w14:textId="3FC86A3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Hamilton Holdings II LLC</w:t>
            </w:r>
          </w:p>
        </w:tc>
        <w:tc>
          <w:tcPr>
            <w:tcW w:w="277" w:type="dxa"/>
          </w:tcPr>
          <w:p w14:paraId="1FAEF5A5" w14:textId="700EA5FC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61278AF" w14:textId="40A666F4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DAC9ED3" w14:textId="1E450A2E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255E8E8" w14:textId="22EA8226" w:rsidR="00357382" w:rsidRPr="002E01C7" w:rsidRDefault="0064469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11,907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4D4E777" w14:textId="2A1F1737" w:rsidR="00357382" w:rsidRPr="002E01C7" w:rsidRDefault="0064469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11,907</w:t>
            </w:r>
          </w:p>
        </w:tc>
        <w:tc>
          <w:tcPr>
            <w:tcW w:w="860" w:type="dxa"/>
            <w:vAlign w:val="bottom"/>
          </w:tcPr>
          <w:p w14:paraId="26C0C29C" w14:textId="5943F901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10,002</w:t>
            </w:r>
          </w:p>
        </w:tc>
        <w:tc>
          <w:tcPr>
            <w:tcW w:w="860" w:type="dxa"/>
            <w:vAlign w:val="bottom"/>
          </w:tcPr>
          <w:p w14:paraId="4BF6903F" w14:textId="1310304D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10,002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D0895DB" w14:textId="1AA61B78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10,</w:t>
            </w:r>
            <w:r w:rsidR="007D7C8B" w:rsidRPr="002E01C7">
              <w:rPr>
                <w:sz w:val="22"/>
                <w:szCs w:val="22"/>
              </w:rPr>
              <w:t>336</w:t>
            </w:r>
          </w:p>
        </w:tc>
        <w:tc>
          <w:tcPr>
            <w:tcW w:w="860" w:type="dxa"/>
            <w:vAlign w:val="bottom"/>
          </w:tcPr>
          <w:p w14:paraId="5D69CBA6" w14:textId="7A593F8D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9,668</w:t>
            </w:r>
          </w:p>
        </w:tc>
        <w:tc>
          <w:tcPr>
            <w:tcW w:w="860" w:type="dxa"/>
            <w:vAlign w:val="bottom"/>
          </w:tcPr>
          <w:p w14:paraId="3EB67805" w14:textId="3223A63B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927340D" w14:textId="77777777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04C790" w14:textId="3231550C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10,</w:t>
            </w:r>
            <w:r w:rsidR="007D7C8B" w:rsidRPr="002E01C7">
              <w:rPr>
                <w:sz w:val="22"/>
                <w:szCs w:val="22"/>
              </w:rPr>
              <w:t>336</w:t>
            </w:r>
          </w:p>
        </w:tc>
        <w:tc>
          <w:tcPr>
            <w:tcW w:w="860" w:type="dxa"/>
            <w:vAlign w:val="bottom"/>
          </w:tcPr>
          <w:p w14:paraId="0268CE6F" w14:textId="37196DD2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9,668</w:t>
            </w:r>
          </w:p>
        </w:tc>
        <w:tc>
          <w:tcPr>
            <w:tcW w:w="860" w:type="dxa"/>
            <w:vAlign w:val="bottom"/>
          </w:tcPr>
          <w:p w14:paraId="09C43A31" w14:textId="6D411F25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F91051" w14:textId="09219D77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</w:tr>
      <w:tr w:rsidR="00357382" w:rsidRPr="002E01C7" w14:paraId="584670B4" w14:textId="77777777" w:rsidTr="009D4EE0">
        <w:trPr>
          <w:cantSplit/>
          <w:trHeight w:val="283"/>
        </w:trPr>
        <w:tc>
          <w:tcPr>
            <w:tcW w:w="2836" w:type="dxa"/>
          </w:tcPr>
          <w:p w14:paraId="7BDF81D1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8842E27" w14:textId="6B71304F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1EB787F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7A49F3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B73B065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42C040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BD61B82" w14:textId="015C32D7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16,3</w:t>
            </w:r>
            <w:r w:rsidR="007D7C8B" w:rsidRPr="002E01C7"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860" w:type="dxa"/>
            <w:vAlign w:val="bottom"/>
          </w:tcPr>
          <w:p w14:paraId="3FEA3646" w14:textId="485EF818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16,336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730F26D" w14:textId="4D2B406A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16,</w:t>
            </w:r>
            <w:r w:rsidR="007D7C8B" w:rsidRPr="002E01C7">
              <w:rPr>
                <w:b/>
                <w:bCs/>
                <w:sz w:val="22"/>
                <w:szCs w:val="22"/>
              </w:rPr>
              <w:t>58</w:t>
            </w:r>
            <w:r w:rsidR="006B1A80" w:rsidRPr="002E01C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60" w:type="dxa"/>
            <w:vAlign w:val="bottom"/>
          </w:tcPr>
          <w:p w14:paraId="4BD0EEA7" w14:textId="793B7B28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15,791</w:t>
            </w:r>
          </w:p>
        </w:tc>
        <w:tc>
          <w:tcPr>
            <w:tcW w:w="860" w:type="dxa"/>
            <w:vAlign w:val="bottom"/>
          </w:tcPr>
          <w:p w14:paraId="29605935" w14:textId="5D1EB698" w:rsidR="00357382" w:rsidRPr="002E01C7" w:rsidRDefault="00083C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4B063D" w14:textId="77777777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2E01C7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93B5703" w14:textId="2FD47996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16,</w:t>
            </w:r>
            <w:r w:rsidR="007D7C8B" w:rsidRPr="002E01C7"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860" w:type="dxa"/>
            <w:vAlign w:val="bottom"/>
          </w:tcPr>
          <w:p w14:paraId="4485C384" w14:textId="66AAE67B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15,791</w:t>
            </w:r>
          </w:p>
        </w:tc>
        <w:tc>
          <w:tcPr>
            <w:tcW w:w="860" w:type="dxa"/>
            <w:vAlign w:val="bottom"/>
          </w:tcPr>
          <w:p w14:paraId="5AAA65FC" w14:textId="7654C74C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1755E1" w14:textId="1BF3677B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2E01C7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</w:tr>
      <w:tr w:rsidR="009D4EE0" w:rsidRPr="002E01C7" w14:paraId="777B7A49" w14:textId="77777777" w:rsidTr="005030EF">
        <w:trPr>
          <w:cantSplit/>
          <w:trHeight w:val="283"/>
        </w:trPr>
        <w:tc>
          <w:tcPr>
            <w:tcW w:w="2836" w:type="dxa"/>
          </w:tcPr>
          <w:p w14:paraId="0ECC8FC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58B3EF46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EF3C8E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9F2CB2F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2699B5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7A686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B04DA11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42E880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8265EA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30AC161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EA9785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67B3E4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11045D7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854171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D07440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AC94C2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34BD293A" w14:textId="77777777" w:rsidTr="005030EF">
        <w:trPr>
          <w:cantSplit/>
          <w:trHeight w:val="283"/>
        </w:trPr>
        <w:tc>
          <w:tcPr>
            <w:tcW w:w="2836" w:type="dxa"/>
          </w:tcPr>
          <w:p w14:paraId="3A5C914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0C3E3726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9D664ED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EAB3CF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700F2A1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A68C994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310A0A5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93C2BD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46B78DA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A082C8B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6A1B92B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5499D4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424AEC0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E50C76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BFF8BF9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5A98E1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18C5C3ED" w14:textId="77777777" w:rsidTr="005030EF">
        <w:trPr>
          <w:cantSplit/>
          <w:trHeight w:val="283"/>
        </w:trPr>
        <w:tc>
          <w:tcPr>
            <w:tcW w:w="2836" w:type="dxa"/>
          </w:tcPr>
          <w:p w14:paraId="16B66D0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F80D272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C164EC2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ED83F52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01F446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04DFD9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50C471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30F6310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05861D0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9AD2BE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37AE1E4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C38A38B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3E702C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0629316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0B1AA6E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E405F7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6DDC1745" w14:textId="77777777" w:rsidTr="005030EF">
        <w:trPr>
          <w:cantSplit/>
          <w:trHeight w:val="283"/>
        </w:trPr>
        <w:tc>
          <w:tcPr>
            <w:tcW w:w="2836" w:type="dxa"/>
          </w:tcPr>
          <w:p w14:paraId="1B9C2C69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51608578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EED37D0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D8323FD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B08A3C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58122A0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61A399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71FBA81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742DBA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AF25C81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ED3A6D7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8B46830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C0DCA6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81BEBBA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22F0B8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D9DC10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57F82F58" w14:textId="77777777" w:rsidTr="005030EF">
        <w:trPr>
          <w:cantSplit/>
          <w:trHeight w:val="283"/>
        </w:trPr>
        <w:tc>
          <w:tcPr>
            <w:tcW w:w="2836" w:type="dxa"/>
          </w:tcPr>
          <w:p w14:paraId="7969A5E4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50E0B65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6D80D5C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85834D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20AE4A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F1F584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1B649A8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D89E5A4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E3BBD4A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4D98B56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8C338B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463691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4C49D49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5D2B6E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FBEF33E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B863DA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01E0DF8D" w14:textId="77777777" w:rsidTr="005030EF">
        <w:trPr>
          <w:cantSplit/>
          <w:trHeight w:val="283"/>
        </w:trPr>
        <w:tc>
          <w:tcPr>
            <w:tcW w:w="2836" w:type="dxa"/>
          </w:tcPr>
          <w:p w14:paraId="0CB0D59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76FDF822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825361A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6993FC4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02FFE26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C35B74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3C4A62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A265EE9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D13F47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195B78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7AE37C4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19E3AD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E44EFE6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5B42C8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C1E5A4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379C75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2204C5A6" w14:textId="77777777" w:rsidTr="005030EF">
        <w:trPr>
          <w:cantSplit/>
          <w:trHeight w:val="283"/>
        </w:trPr>
        <w:tc>
          <w:tcPr>
            <w:tcW w:w="2836" w:type="dxa"/>
          </w:tcPr>
          <w:p w14:paraId="0D25576B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C9761D6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69130E7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B0DBF99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97C147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2A08C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1FA065B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76AA44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12DE5C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8D3F767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6C6FF89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B461D4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BDD5BC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6176D6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BCC455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68D9E75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D4EE0" w:rsidRPr="002E01C7" w14:paraId="3703E5E1" w14:textId="77777777" w:rsidTr="005030EF">
        <w:trPr>
          <w:cantSplit/>
          <w:trHeight w:val="283"/>
        </w:trPr>
        <w:tc>
          <w:tcPr>
            <w:tcW w:w="2836" w:type="dxa"/>
          </w:tcPr>
          <w:p w14:paraId="14C8D92D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78403F54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3CA76C2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93ACEAA" w14:textId="77777777" w:rsidR="009D4EE0" w:rsidRPr="002E01C7" w:rsidRDefault="009D4EE0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0170F9A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FBE312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E6FA2F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BCAEAE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2A1C6FF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35C05D1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C581352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9E9F5F3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F8D37DB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7A49876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079C0C8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E5914C" w14:textId="77777777" w:rsidR="009D4EE0" w:rsidRPr="002E01C7" w:rsidRDefault="009D4E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357382" w:rsidRPr="002E01C7" w14:paraId="4FF7ADDE" w14:textId="77777777" w:rsidTr="005030EF">
        <w:trPr>
          <w:cantSplit/>
          <w:trHeight w:val="283"/>
        </w:trPr>
        <w:tc>
          <w:tcPr>
            <w:tcW w:w="2836" w:type="dxa"/>
          </w:tcPr>
          <w:p w14:paraId="215E8CAC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2E01C7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</w:t>
            </w:r>
          </w:p>
        </w:tc>
        <w:tc>
          <w:tcPr>
            <w:tcW w:w="277" w:type="dxa"/>
          </w:tcPr>
          <w:p w14:paraId="43476FCF" w14:textId="5A2918A3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699436C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0BC5D4D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542F5C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9A9B4D6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E8B5C77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36742A2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B740F00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E705E25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7D8A80E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DB3E92A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A04E66C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90881F2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66DEA0B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1B88C9F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357382" w:rsidRPr="002E01C7" w14:paraId="077A8140" w14:textId="77777777" w:rsidTr="005030EF">
        <w:trPr>
          <w:cantSplit/>
          <w:trHeight w:val="283"/>
        </w:trPr>
        <w:tc>
          <w:tcPr>
            <w:tcW w:w="2836" w:type="dxa"/>
          </w:tcPr>
          <w:p w14:paraId="7861BE3D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bookmarkStart w:id="9" w:name="_Hlk127645979"/>
            <w:proofErr w:type="spellStart"/>
            <w:r w:rsidRPr="002E01C7">
              <w:rPr>
                <w:rFonts w:hint="cs"/>
                <w:sz w:val="22"/>
                <w:szCs w:val="22"/>
              </w:rPr>
              <w:t>PetroWind</w:t>
            </w:r>
            <w:proofErr w:type="spellEnd"/>
            <w:r w:rsidRPr="002E01C7">
              <w:rPr>
                <w:rFonts w:hint="cs"/>
                <w:sz w:val="22"/>
                <w:szCs w:val="22"/>
              </w:rPr>
              <w:t xml:space="preserve"> Energy Inc</w:t>
            </w:r>
            <w:r w:rsidRPr="002E01C7">
              <w:rPr>
                <w:rFonts w:hint="cs"/>
                <w:sz w:val="22"/>
                <w:szCs w:val="22"/>
                <w:cs/>
              </w:rPr>
              <w:t>.</w:t>
            </w:r>
            <w:bookmarkEnd w:id="9"/>
          </w:p>
        </w:tc>
        <w:tc>
          <w:tcPr>
            <w:tcW w:w="277" w:type="dxa"/>
          </w:tcPr>
          <w:p w14:paraId="58CC256A" w14:textId="6207F6D6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AC44C12" w14:textId="063D849E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7A70BFB" w14:textId="4F8144F0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8373EC" w14:textId="64CCE92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1,319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4031979" w14:textId="57F35A3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1,319</w:t>
            </w:r>
          </w:p>
        </w:tc>
        <w:tc>
          <w:tcPr>
            <w:tcW w:w="860" w:type="dxa"/>
            <w:vAlign w:val="bottom"/>
          </w:tcPr>
          <w:p w14:paraId="45F510CC" w14:textId="7A4D516C" w:rsidR="00357382" w:rsidRPr="002E01C7" w:rsidDel="00FF482C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1,</w:t>
            </w:r>
            <w:r w:rsidRPr="002E01C7">
              <w:rPr>
                <w:sz w:val="22"/>
                <w:szCs w:val="22"/>
              </w:rPr>
              <w:t>094</w:t>
            </w:r>
          </w:p>
        </w:tc>
        <w:tc>
          <w:tcPr>
            <w:tcW w:w="860" w:type="dxa"/>
            <w:vAlign w:val="bottom"/>
          </w:tcPr>
          <w:p w14:paraId="659233C7" w14:textId="78FFF045" w:rsidR="00357382" w:rsidRPr="002E01C7" w:rsidDel="00FF482C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1,</w:t>
            </w:r>
            <w:r w:rsidRPr="002E01C7">
              <w:rPr>
                <w:sz w:val="22"/>
                <w:szCs w:val="22"/>
              </w:rPr>
              <w:t>094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4D9590C" w14:textId="7051EE1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1,445</w:t>
            </w:r>
          </w:p>
        </w:tc>
        <w:tc>
          <w:tcPr>
            <w:tcW w:w="860" w:type="dxa"/>
            <w:vAlign w:val="bottom"/>
          </w:tcPr>
          <w:p w14:paraId="1139EF96" w14:textId="6C2287C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1,342</w:t>
            </w:r>
          </w:p>
        </w:tc>
        <w:tc>
          <w:tcPr>
            <w:tcW w:w="860" w:type="dxa"/>
            <w:vAlign w:val="bottom"/>
          </w:tcPr>
          <w:p w14:paraId="76A9193E" w14:textId="4EBFE0E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03A51DD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8636C51" w14:textId="6938EE7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1,445</w:t>
            </w:r>
          </w:p>
        </w:tc>
        <w:tc>
          <w:tcPr>
            <w:tcW w:w="860" w:type="dxa"/>
            <w:vAlign w:val="bottom"/>
          </w:tcPr>
          <w:p w14:paraId="493F41E2" w14:textId="65343AA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1,342</w:t>
            </w:r>
          </w:p>
        </w:tc>
        <w:tc>
          <w:tcPr>
            <w:tcW w:w="860" w:type="dxa"/>
            <w:vAlign w:val="bottom"/>
          </w:tcPr>
          <w:p w14:paraId="1ACF4881" w14:textId="31E60F0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2E01C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73" w:type="dxa"/>
            <w:vAlign w:val="bottom"/>
          </w:tcPr>
          <w:p w14:paraId="1D1D48B1" w14:textId="2D507E8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57382" w:rsidRPr="002E01C7" w14:paraId="599E9F08" w14:textId="77777777" w:rsidTr="005030EF">
        <w:trPr>
          <w:cantSplit/>
          <w:trHeight w:val="283"/>
        </w:trPr>
        <w:tc>
          <w:tcPr>
            <w:tcW w:w="2836" w:type="dxa"/>
          </w:tcPr>
          <w:p w14:paraId="01BD2AA7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Impact Energy Asia Development Limited</w:t>
            </w:r>
          </w:p>
        </w:tc>
        <w:tc>
          <w:tcPr>
            <w:tcW w:w="277" w:type="dxa"/>
          </w:tcPr>
          <w:p w14:paraId="5119F733" w14:textId="08A1E5E4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C2D31A6" w14:textId="011562AA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CD6A125" w14:textId="55FA6741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F0DB62" w14:textId="0FB50579" w:rsidR="00357382" w:rsidRPr="002E01C7" w:rsidRDefault="0064469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4,327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31D41B9" w14:textId="6D81B4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3,419</w:t>
            </w:r>
          </w:p>
        </w:tc>
        <w:tc>
          <w:tcPr>
            <w:tcW w:w="860" w:type="dxa"/>
            <w:vAlign w:val="bottom"/>
          </w:tcPr>
          <w:p w14:paraId="746F519C" w14:textId="0869760D" w:rsidR="00357382" w:rsidRPr="002E01C7" w:rsidDel="00FF482C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</w:t>
            </w:r>
            <w:r w:rsidR="007D7C8B" w:rsidRPr="002E01C7">
              <w:rPr>
                <w:sz w:val="22"/>
                <w:szCs w:val="22"/>
              </w:rPr>
              <w:t>956</w:t>
            </w:r>
          </w:p>
        </w:tc>
        <w:tc>
          <w:tcPr>
            <w:tcW w:w="860" w:type="dxa"/>
            <w:vAlign w:val="bottom"/>
          </w:tcPr>
          <w:p w14:paraId="6D9AD417" w14:textId="6E3D783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1,539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C77176" w14:textId="3D81121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2,260</w:t>
            </w:r>
          </w:p>
        </w:tc>
        <w:tc>
          <w:tcPr>
            <w:tcW w:w="860" w:type="dxa"/>
            <w:vAlign w:val="bottom"/>
          </w:tcPr>
          <w:p w14:paraId="6958A67D" w14:textId="73397BF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1,509</w:t>
            </w:r>
          </w:p>
        </w:tc>
        <w:tc>
          <w:tcPr>
            <w:tcW w:w="860" w:type="dxa"/>
            <w:vAlign w:val="bottom"/>
          </w:tcPr>
          <w:p w14:paraId="08F7F576" w14:textId="1A0F0F0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2B90607F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CD2BD8E" w14:textId="4821021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2,260</w:t>
            </w:r>
          </w:p>
        </w:tc>
        <w:tc>
          <w:tcPr>
            <w:tcW w:w="860" w:type="dxa"/>
            <w:vAlign w:val="bottom"/>
          </w:tcPr>
          <w:p w14:paraId="1BBECD20" w14:textId="3F77C43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1,509</w:t>
            </w:r>
          </w:p>
        </w:tc>
        <w:tc>
          <w:tcPr>
            <w:tcW w:w="860" w:type="dxa"/>
            <w:vAlign w:val="bottom"/>
          </w:tcPr>
          <w:p w14:paraId="01D0049E" w14:textId="61DAAF7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2E01C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73" w:type="dxa"/>
            <w:vAlign w:val="bottom"/>
          </w:tcPr>
          <w:p w14:paraId="244DD986" w14:textId="5AC9D95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57382" w:rsidRPr="002E01C7" w14:paraId="616CAA96" w14:textId="77777777" w:rsidTr="005030EF">
        <w:trPr>
          <w:cantSplit/>
          <w:trHeight w:val="283"/>
        </w:trPr>
        <w:tc>
          <w:tcPr>
            <w:tcW w:w="2836" w:type="dxa"/>
          </w:tcPr>
          <w:p w14:paraId="3547CCF9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บริษัท วิน อินกรีเดียนส์ จำกัด</w:t>
            </w:r>
          </w:p>
        </w:tc>
        <w:tc>
          <w:tcPr>
            <w:tcW w:w="277" w:type="dxa"/>
          </w:tcPr>
          <w:p w14:paraId="1E8F48D9" w14:textId="17B6FB38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9EA5EE2" w14:textId="2C76CF41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F46EAD4" w14:textId="04351B65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EABA20E" w14:textId="2AAAD65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81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974C12A" w14:textId="0CB861F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81</w:t>
            </w:r>
          </w:p>
        </w:tc>
        <w:tc>
          <w:tcPr>
            <w:tcW w:w="860" w:type="dxa"/>
            <w:vAlign w:val="bottom"/>
          </w:tcPr>
          <w:p w14:paraId="7F232612" w14:textId="5597B66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860" w:type="dxa"/>
            <w:vAlign w:val="bottom"/>
          </w:tcPr>
          <w:p w14:paraId="02787B20" w14:textId="04558AF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3183465" w14:textId="4B3556D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24</w:t>
            </w:r>
          </w:p>
        </w:tc>
        <w:tc>
          <w:tcPr>
            <w:tcW w:w="860" w:type="dxa"/>
            <w:vAlign w:val="bottom"/>
          </w:tcPr>
          <w:p w14:paraId="329EE242" w14:textId="007161F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26</w:t>
            </w:r>
          </w:p>
        </w:tc>
        <w:tc>
          <w:tcPr>
            <w:tcW w:w="860" w:type="dxa"/>
            <w:vAlign w:val="bottom"/>
          </w:tcPr>
          <w:p w14:paraId="145AC71C" w14:textId="5DA18F9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9953B6F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2E01C7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160F5A" w14:textId="3559919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24</w:t>
            </w:r>
          </w:p>
        </w:tc>
        <w:tc>
          <w:tcPr>
            <w:tcW w:w="860" w:type="dxa"/>
            <w:vAlign w:val="bottom"/>
          </w:tcPr>
          <w:p w14:paraId="0257DD9F" w14:textId="67AD193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26</w:t>
            </w:r>
          </w:p>
        </w:tc>
        <w:tc>
          <w:tcPr>
            <w:tcW w:w="860" w:type="dxa"/>
            <w:vAlign w:val="bottom"/>
          </w:tcPr>
          <w:p w14:paraId="7FDDBBDA" w14:textId="1D897B9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2E01C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73" w:type="dxa"/>
            <w:vAlign w:val="bottom"/>
          </w:tcPr>
          <w:p w14:paraId="787CA902" w14:textId="6D01F8B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57382" w:rsidRPr="002E01C7" w14:paraId="2D42C4E9" w14:textId="77777777" w:rsidTr="005030EF">
        <w:trPr>
          <w:cantSplit/>
          <w:trHeight w:val="283"/>
        </w:trPr>
        <w:tc>
          <w:tcPr>
            <w:tcW w:w="2836" w:type="dxa"/>
          </w:tcPr>
          <w:p w14:paraId="6FA2905B" w14:textId="6BE1109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AP-BCPG CCE Partners LLC</w:t>
            </w:r>
          </w:p>
        </w:tc>
        <w:tc>
          <w:tcPr>
            <w:tcW w:w="277" w:type="dxa"/>
          </w:tcPr>
          <w:p w14:paraId="4A88D5D0" w14:textId="0F0E6E65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E7F75FC" w14:textId="64F9ACA1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ADE3430" w14:textId="3F1F1992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9850827" w14:textId="76EE04F2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1,668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F969D9B" w14:textId="6C6FA37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1,668</w:t>
            </w:r>
          </w:p>
        </w:tc>
        <w:tc>
          <w:tcPr>
            <w:tcW w:w="860" w:type="dxa"/>
            <w:vAlign w:val="bottom"/>
          </w:tcPr>
          <w:p w14:paraId="10290A32" w14:textId="383D3B2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1,669</w:t>
            </w:r>
          </w:p>
        </w:tc>
        <w:tc>
          <w:tcPr>
            <w:tcW w:w="860" w:type="dxa"/>
            <w:vAlign w:val="bottom"/>
          </w:tcPr>
          <w:p w14:paraId="1178CD33" w14:textId="48FED06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1,669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264D75F" w14:textId="5054C1B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1,8</w:t>
            </w:r>
            <w:r w:rsidR="007D7C8B" w:rsidRPr="002E01C7">
              <w:rPr>
                <w:sz w:val="22"/>
                <w:szCs w:val="22"/>
              </w:rPr>
              <w:t>28</w:t>
            </w:r>
          </w:p>
        </w:tc>
        <w:tc>
          <w:tcPr>
            <w:tcW w:w="860" w:type="dxa"/>
            <w:vAlign w:val="bottom"/>
          </w:tcPr>
          <w:p w14:paraId="51A73A0B" w14:textId="61B2D54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1,719</w:t>
            </w:r>
          </w:p>
        </w:tc>
        <w:tc>
          <w:tcPr>
            <w:tcW w:w="860" w:type="dxa"/>
            <w:vAlign w:val="bottom"/>
          </w:tcPr>
          <w:p w14:paraId="176A8C5E" w14:textId="4B8F905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97B9DA" w14:textId="540DE7F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C1D9E0" w14:textId="682D12F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1,8</w:t>
            </w:r>
            <w:r w:rsidR="007D7C8B" w:rsidRPr="002E01C7">
              <w:rPr>
                <w:sz w:val="22"/>
                <w:szCs w:val="22"/>
              </w:rPr>
              <w:t>28</w:t>
            </w:r>
          </w:p>
        </w:tc>
        <w:tc>
          <w:tcPr>
            <w:tcW w:w="860" w:type="dxa"/>
            <w:vAlign w:val="bottom"/>
          </w:tcPr>
          <w:p w14:paraId="57D065FA" w14:textId="12BF0EC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1,719</w:t>
            </w:r>
          </w:p>
        </w:tc>
        <w:tc>
          <w:tcPr>
            <w:tcW w:w="860" w:type="dxa"/>
            <w:vAlign w:val="bottom"/>
          </w:tcPr>
          <w:p w14:paraId="70E50E8B" w14:textId="31475D6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6</w:t>
            </w:r>
          </w:p>
        </w:tc>
        <w:tc>
          <w:tcPr>
            <w:tcW w:w="873" w:type="dxa"/>
            <w:vAlign w:val="bottom"/>
          </w:tcPr>
          <w:p w14:paraId="1E6BEBD3" w14:textId="1687ABC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</w:tr>
      <w:tr w:rsidR="00357382" w:rsidRPr="002E01C7" w14:paraId="183413A5" w14:textId="77777777" w:rsidTr="005030EF">
        <w:trPr>
          <w:cantSplit/>
          <w:trHeight w:val="283"/>
        </w:trPr>
        <w:tc>
          <w:tcPr>
            <w:tcW w:w="2836" w:type="dxa"/>
          </w:tcPr>
          <w:p w14:paraId="433842A6" w14:textId="62D59BD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AP-BCPG SFE Partners LLC</w:t>
            </w:r>
          </w:p>
        </w:tc>
        <w:tc>
          <w:tcPr>
            <w:tcW w:w="277" w:type="dxa"/>
          </w:tcPr>
          <w:p w14:paraId="6061A71B" w14:textId="21B7DCB5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D54979E" w14:textId="596094C9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4955F3" w14:textId="4832286D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573250C" w14:textId="2440B85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2,190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D60E1B3" w14:textId="0CDF7D4E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2,190</w:t>
            </w:r>
          </w:p>
        </w:tc>
        <w:tc>
          <w:tcPr>
            <w:tcW w:w="860" w:type="dxa"/>
            <w:vAlign w:val="bottom"/>
          </w:tcPr>
          <w:p w14:paraId="78BF6D89" w14:textId="201223D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2,415</w:t>
            </w:r>
          </w:p>
        </w:tc>
        <w:tc>
          <w:tcPr>
            <w:tcW w:w="860" w:type="dxa"/>
            <w:vAlign w:val="bottom"/>
          </w:tcPr>
          <w:p w14:paraId="62DA14FB" w14:textId="74BE59D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2,415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363D6E5" w14:textId="5992282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2,7</w:t>
            </w:r>
            <w:r w:rsidR="007D7C8B" w:rsidRPr="002E01C7">
              <w:rPr>
                <w:sz w:val="22"/>
                <w:szCs w:val="22"/>
              </w:rPr>
              <w:t>41</w:t>
            </w:r>
          </w:p>
        </w:tc>
        <w:tc>
          <w:tcPr>
            <w:tcW w:w="860" w:type="dxa"/>
            <w:vAlign w:val="bottom"/>
          </w:tcPr>
          <w:p w14:paraId="0837F6BF" w14:textId="110D91E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2,563</w:t>
            </w:r>
          </w:p>
        </w:tc>
        <w:tc>
          <w:tcPr>
            <w:tcW w:w="860" w:type="dxa"/>
            <w:vAlign w:val="bottom"/>
          </w:tcPr>
          <w:p w14:paraId="6601B1E9" w14:textId="17845A7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A131E25" w14:textId="3382607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A785DDC" w14:textId="75E2E92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</w:t>
            </w:r>
            <w:r w:rsidR="007D7C8B" w:rsidRPr="002E01C7">
              <w:rPr>
                <w:sz w:val="22"/>
                <w:szCs w:val="22"/>
              </w:rPr>
              <w:t>741</w:t>
            </w:r>
          </w:p>
        </w:tc>
        <w:tc>
          <w:tcPr>
            <w:tcW w:w="860" w:type="dxa"/>
            <w:vAlign w:val="bottom"/>
          </w:tcPr>
          <w:p w14:paraId="76B5BAC1" w14:textId="7C06DC0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2,563</w:t>
            </w:r>
          </w:p>
        </w:tc>
        <w:tc>
          <w:tcPr>
            <w:tcW w:w="860" w:type="dxa"/>
            <w:vAlign w:val="bottom"/>
          </w:tcPr>
          <w:p w14:paraId="34CA6571" w14:textId="28F9FEA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vAlign w:val="bottom"/>
          </w:tcPr>
          <w:p w14:paraId="53A2661C" w14:textId="4422162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</w:tr>
      <w:tr w:rsidR="00357382" w:rsidRPr="002E01C7" w14:paraId="7859BAC4" w14:textId="77777777" w:rsidTr="005030EF">
        <w:trPr>
          <w:cantSplit/>
          <w:trHeight w:val="283"/>
        </w:trPr>
        <w:tc>
          <w:tcPr>
            <w:tcW w:w="2836" w:type="dxa"/>
          </w:tcPr>
          <w:p w14:paraId="74528797" w14:textId="2D3B7F0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Monsoon Wind Power Co., Ltd.</w:t>
            </w:r>
          </w:p>
        </w:tc>
        <w:tc>
          <w:tcPr>
            <w:tcW w:w="277" w:type="dxa"/>
          </w:tcPr>
          <w:p w14:paraId="1D28A445" w14:textId="417B147F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3B329AA6" w14:textId="6938C194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48.25</w:t>
            </w:r>
          </w:p>
        </w:tc>
        <w:tc>
          <w:tcPr>
            <w:tcW w:w="860" w:type="dxa"/>
            <w:vAlign w:val="bottom"/>
          </w:tcPr>
          <w:p w14:paraId="1F6392E5" w14:textId="5853389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48.25</w:t>
            </w:r>
          </w:p>
        </w:tc>
        <w:tc>
          <w:tcPr>
            <w:tcW w:w="860" w:type="dxa"/>
            <w:vAlign w:val="bottom"/>
          </w:tcPr>
          <w:p w14:paraId="4A0724B2" w14:textId="15D56C51" w:rsidR="00357382" w:rsidRPr="002E01C7" w:rsidRDefault="00CC3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</w:t>
            </w:r>
            <w:r w:rsidR="00357382" w:rsidRPr="002E01C7">
              <w:rPr>
                <w:sz w:val="22"/>
                <w:szCs w:val="22"/>
              </w:rPr>
              <w:t>,</w:t>
            </w:r>
            <w:r w:rsidRPr="002E01C7">
              <w:rPr>
                <w:sz w:val="22"/>
                <w:szCs w:val="22"/>
              </w:rPr>
              <w:t>044</w:t>
            </w:r>
          </w:p>
        </w:tc>
        <w:tc>
          <w:tcPr>
            <w:tcW w:w="860" w:type="dxa"/>
            <w:vAlign w:val="bottom"/>
          </w:tcPr>
          <w:p w14:paraId="0F17A1C6" w14:textId="706AAE7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3,976</w:t>
            </w:r>
          </w:p>
        </w:tc>
        <w:tc>
          <w:tcPr>
            <w:tcW w:w="860" w:type="dxa"/>
            <w:vAlign w:val="bottom"/>
          </w:tcPr>
          <w:p w14:paraId="18A5EBFE" w14:textId="7B5632A0" w:rsidR="00357382" w:rsidRPr="002E01C7" w:rsidRDefault="00CC3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507</w:t>
            </w:r>
          </w:p>
        </w:tc>
        <w:tc>
          <w:tcPr>
            <w:tcW w:w="860" w:type="dxa"/>
            <w:vAlign w:val="bottom"/>
          </w:tcPr>
          <w:p w14:paraId="305B388E" w14:textId="7A90EE6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</w:t>
            </w:r>
            <w:r w:rsidR="00CC352C" w:rsidRPr="002E01C7">
              <w:rPr>
                <w:sz w:val="22"/>
                <w:szCs w:val="22"/>
              </w:rPr>
              <w:t>98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6956BCA" w14:textId="0C77956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524</w:t>
            </w:r>
          </w:p>
        </w:tc>
        <w:tc>
          <w:tcPr>
            <w:tcW w:w="860" w:type="dxa"/>
            <w:vAlign w:val="bottom"/>
          </w:tcPr>
          <w:p w14:paraId="1D54F3CF" w14:textId="757C482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387</w:t>
            </w:r>
          </w:p>
        </w:tc>
        <w:tc>
          <w:tcPr>
            <w:tcW w:w="860" w:type="dxa"/>
            <w:vAlign w:val="bottom"/>
          </w:tcPr>
          <w:p w14:paraId="5F1A145B" w14:textId="5A44ABE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68BBDD4" w14:textId="6DB545E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9FE2E88" w14:textId="1D24EF1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524</w:t>
            </w:r>
          </w:p>
        </w:tc>
        <w:tc>
          <w:tcPr>
            <w:tcW w:w="860" w:type="dxa"/>
            <w:vAlign w:val="bottom"/>
          </w:tcPr>
          <w:p w14:paraId="674BD9F1" w14:textId="247CDA2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387</w:t>
            </w:r>
          </w:p>
        </w:tc>
        <w:tc>
          <w:tcPr>
            <w:tcW w:w="860" w:type="dxa"/>
            <w:vAlign w:val="bottom"/>
          </w:tcPr>
          <w:p w14:paraId="63F4D7C7" w14:textId="19AAACD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vAlign w:val="bottom"/>
          </w:tcPr>
          <w:p w14:paraId="4306D658" w14:textId="1C129A3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</w:tr>
      <w:tr w:rsidR="00357382" w:rsidRPr="002E01C7" w14:paraId="042721ED" w14:textId="77777777" w:rsidTr="005030EF">
        <w:trPr>
          <w:cantSplit/>
          <w:trHeight w:val="283"/>
        </w:trPr>
        <w:tc>
          <w:tcPr>
            <w:tcW w:w="2836" w:type="dxa"/>
          </w:tcPr>
          <w:p w14:paraId="7A281554" w14:textId="382A925B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Carroll County Energy Holdings LLC</w:t>
            </w:r>
          </w:p>
        </w:tc>
        <w:tc>
          <w:tcPr>
            <w:tcW w:w="277" w:type="dxa"/>
          </w:tcPr>
          <w:p w14:paraId="6EC72E20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6A417024" w14:textId="41672D72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vAlign w:val="bottom"/>
          </w:tcPr>
          <w:p w14:paraId="6B781248" w14:textId="0BAEEC8C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vAlign w:val="bottom"/>
          </w:tcPr>
          <w:p w14:paraId="786241FF" w14:textId="53CE3FD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9,003</w:t>
            </w:r>
          </w:p>
        </w:tc>
        <w:tc>
          <w:tcPr>
            <w:tcW w:w="860" w:type="dxa"/>
            <w:vAlign w:val="bottom"/>
          </w:tcPr>
          <w:p w14:paraId="6C8ADEED" w14:textId="47B54130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9,003</w:t>
            </w:r>
          </w:p>
        </w:tc>
        <w:tc>
          <w:tcPr>
            <w:tcW w:w="860" w:type="dxa"/>
            <w:vAlign w:val="bottom"/>
          </w:tcPr>
          <w:p w14:paraId="26971DB7" w14:textId="434E44E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5,291</w:t>
            </w:r>
          </w:p>
        </w:tc>
        <w:tc>
          <w:tcPr>
            <w:tcW w:w="860" w:type="dxa"/>
            <w:vAlign w:val="bottom"/>
          </w:tcPr>
          <w:p w14:paraId="0E5BB373" w14:textId="7F25892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5,291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EFFFE91" w14:textId="788096C6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5,3</w:t>
            </w:r>
            <w:r w:rsidR="007D7C8B" w:rsidRPr="002E01C7">
              <w:rPr>
                <w:sz w:val="22"/>
                <w:szCs w:val="22"/>
              </w:rPr>
              <w:t>00</w:t>
            </w:r>
          </w:p>
        </w:tc>
        <w:tc>
          <w:tcPr>
            <w:tcW w:w="860" w:type="dxa"/>
            <w:vAlign w:val="bottom"/>
          </w:tcPr>
          <w:p w14:paraId="6DD5FEED" w14:textId="3BE9837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5,005</w:t>
            </w:r>
          </w:p>
        </w:tc>
        <w:tc>
          <w:tcPr>
            <w:tcW w:w="860" w:type="dxa"/>
            <w:vAlign w:val="bottom"/>
          </w:tcPr>
          <w:p w14:paraId="45A1CCD9" w14:textId="419DB56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B3C7952" w14:textId="4D4CF06C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0A072C7D" w14:textId="0FF6E8E9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5,3</w:t>
            </w:r>
            <w:r w:rsidR="007D7C8B" w:rsidRPr="002E01C7">
              <w:rPr>
                <w:sz w:val="22"/>
                <w:szCs w:val="22"/>
              </w:rPr>
              <w:t>00</w:t>
            </w:r>
          </w:p>
        </w:tc>
        <w:tc>
          <w:tcPr>
            <w:tcW w:w="860" w:type="dxa"/>
            <w:vAlign w:val="bottom"/>
          </w:tcPr>
          <w:p w14:paraId="504267E3" w14:textId="64CAA3E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5,005</w:t>
            </w:r>
          </w:p>
        </w:tc>
        <w:tc>
          <w:tcPr>
            <w:tcW w:w="860" w:type="dxa"/>
            <w:vAlign w:val="bottom"/>
          </w:tcPr>
          <w:p w14:paraId="1E985D50" w14:textId="33FCDA8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43</w:t>
            </w:r>
          </w:p>
        </w:tc>
        <w:tc>
          <w:tcPr>
            <w:tcW w:w="873" w:type="dxa"/>
            <w:vAlign w:val="bottom"/>
          </w:tcPr>
          <w:p w14:paraId="5640847A" w14:textId="30F6BE8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57382" w:rsidRPr="002E01C7" w14:paraId="2D7DD4B6" w14:textId="77777777" w:rsidTr="005030EF">
        <w:trPr>
          <w:cantSplit/>
          <w:trHeight w:val="283"/>
        </w:trPr>
        <w:tc>
          <w:tcPr>
            <w:tcW w:w="2836" w:type="dxa"/>
          </w:tcPr>
          <w:p w14:paraId="11B41D35" w14:textId="543D904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  <w:cs/>
              </w:rPr>
              <w:t>บริษัท สมาร์ท อีวี ไบค์ จำกัด</w:t>
            </w:r>
          </w:p>
        </w:tc>
        <w:tc>
          <w:tcPr>
            <w:tcW w:w="277" w:type="dxa"/>
          </w:tcPr>
          <w:p w14:paraId="45D14329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080A4B9F" w14:textId="2E4750B9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18.48</w:t>
            </w:r>
          </w:p>
        </w:tc>
        <w:tc>
          <w:tcPr>
            <w:tcW w:w="860" w:type="dxa"/>
            <w:vAlign w:val="bottom"/>
          </w:tcPr>
          <w:p w14:paraId="0E03D06E" w14:textId="50B57BB8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18.48</w:t>
            </w:r>
          </w:p>
        </w:tc>
        <w:tc>
          <w:tcPr>
            <w:tcW w:w="860" w:type="dxa"/>
            <w:vAlign w:val="bottom"/>
          </w:tcPr>
          <w:p w14:paraId="435FD23E" w14:textId="2A74089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20</w:t>
            </w:r>
          </w:p>
        </w:tc>
        <w:tc>
          <w:tcPr>
            <w:tcW w:w="860" w:type="dxa"/>
            <w:vAlign w:val="bottom"/>
          </w:tcPr>
          <w:p w14:paraId="4E117CE6" w14:textId="0F929C7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20</w:t>
            </w:r>
          </w:p>
        </w:tc>
        <w:tc>
          <w:tcPr>
            <w:tcW w:w="860" w:type="dxa"/>
            <w:vAlign w:val="bottom"/>
          </w:tcPr>
          <w:p w14:paraId="0FF15E5F" w14:textId="2CB5D3A5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39BE1BAF" w14:textId="5E0BF5A2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D38D2C1" w14:textId="5850C7F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6</w:t>
            </w:r>
          </w:p>
        </w:tc>
        <w:tc>
          <w:tcPr>
            <w:tcW w:w="860" w:type="dxa"/>
            <w:vAlign w:val="bottom"/>
          </w:tcPr>
          <w:p w14:paraId="17FA0936" w14:textId="08666BF1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6E4020F3" w14:textId="29551F4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2D3CFD4B" w14:textId="1BB044EA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7CDF932" w14:textId="38ADBEDF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6</w:t>
            </w:r>
          </w:p>
        </w:tc>
        <w:tc>
          <w:tcPr>
            <w:tcW w:w="860" w:type="dxa"/>
            <w:vAlign w:val="bottom"/>
          </w:tcPr>
          <w:p w14:paraId="53DDA990" w14:textId="4CFE8732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79BECE34" w14:textId="0EF20483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27F99961" w14:textId="54508B24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57382" w:rsidRPr="002E01C7" w14:paraId="5860AADB" w14:textId="77777777" w:rsidTr="005030EF">
        <w:trPr>
          <w:cantSplit/>
          <w:trHeight w:val="283"/>
        </w:trPr>
        <w:tc>
          <w:tcPr>
            <w:tcW w:w="2836" w:type="dxa"/>
          </w:tcPr>
          <w:p w14:paraId="4C1E2382" w14:textId="59575568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  <w:cs/>
              </w:rPr>
              <w:t>บริษัท ธนโชคน้ำมันพืช (</w:t>
            </w:r>
            <w:r w:rsidRPr="002E01C7">
              <w:rPr>
                <w:sz w:val="22"/>
                <w:szCs w:val="22"/>
              </w:rPr>
              <w:t xml:space="preserve">2012) </w:t>
            </w:r>
            <w:r w:rsidRPr="002E01C7">
              <w:rPr>
                <w:sz w:val="22"/>
                <w:szCs w:val="22"/>
                <w:cs/>
              </w:rPr>
              <w:t>จํากัด</w:t>
            </w:r>
          </w:p>
        </w:tc>
        <w:tc>
          <w:tcPr>
            <w:tcW w:w="277" w:type="dxa"/>
          </w:tcPr>
          <w:p w14:paraId="3B451E80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65AFDA08" w14:textId="3890B16C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vAlign w:val="bottom"/>
          </w:tcPr>
          <w:p w14:paraId="264C5454" w14:textId="06E58A12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E01C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60" w:type="dxa"/>
            <w:vAlign w:val="bottom"/>
          </w:tcPr>
          <w:p w14:paraId="594BD1D0" w14:textId="6130A7E8" w:rsidR="00357382" w:rsidRPr="002E01C7" w:rsidRDefault="007D7C8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6</w:t>
            </w:r>
            <w:r w:rsidR="00357382" w:rsidRPr="002E01C7">
              <w:rPr>
                <w:sz w:val="22"/>
                <w:szCs w:val="22"/>
              </w:rPr>
              <w:t>0</w:t>
            </w:r>
          </w:p>
        </w:tc>
        <w:tc>
          <w:tcPr>
            <w:tcW w:w="860" w:type="dxa"/>
            <w:vAlign w:val="bottom"/>
          </w:tcPr>
          <w:p w14:paraId="4CBCF459" w14:textId="2EEE89BD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7F6E7BB" w14:textId="3FA6263A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450</w:t>
            </w:r>
          </w:p>
        </w:tc>
        <w:tc>
          <w:tcPr>
            <w:tcW w:w="860" w:type="dxa"/>
            <w:vAlign w:val="bottom"/>
          </w:tcPr>
          <w:p w14:paraId="2624ABE7" w14:textId="1026F027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E394E2" w14:textId="6823E9FD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453</w:t>
            </w:r>
          </w:p>
        </w:tc>
        <w:tc>
          <w:tcPr>
            <w:tcW w:w="860" w:type="dxa"/>
            <w:vAlign w:val="bottom"/>
          </w:tcPr>
          <w:p w14:paraId="20D38562" w14:textId="40D7CF80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B0CDED" w14:textId="44D48DEA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2D8E852" w14:textId="32403858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65568EE" w14:textId="7C8052CA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453</w:t>
            </w:r>
          </w:p>
        </w:tc>
        <w:tc>
          <w:tcPr>
            <w:tcW w:w="860" w:type="dxa"/>
            <w:vAlign w:val="bottom"/>
          </w:tcPr>
          <w:p w14:paraId="55A755D1" w14:textId="64BE4F73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F940739" w14:textId="7892D430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vAlign w:val="bottom"/>
          </w:tcPr>
          <w:p w14:paraId="3CE5D672" w14:textId="73FAD38E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2E01C7">
              <w:rPr>
                <w:sz w:val="22"/>
                <w:szCs w:val="22"/>
              </w:rPr>
              <w:t>-</w:t>
            </w:r>
          </w:p>
        </w:tc>
      </w:tr>
      <w:tr w:rsidR="00357382" w:rsidRPr="002E01C7" w14:paraId="189A34FB" w14:textId="77777777" w:rsidTr="005030EF">
        <w:trPr>
          <w:cantSplit/>
          <w:trHeight w:val="283"/>
        </w:trPr>
        <w:tc>
          <w:tcPr>
            <w:tcW w:w="2836" w:type="dxa"/>
          </w:tcPr>
          <w:p w14:paraId="20D915E2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3294D54" w14:textId="6368C6F1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22885B45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6422320B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0EE6B0E2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431C7C42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36D7C59F" w14:textId="5D7EB0A2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</w:t>
            </w:r>
            <w:r w:rsidR="007D7C8B" w:rsidRPr="002E01C7">
              <w:rPr>
                <w:b/>
                <w:bCs/>
                <w:sz w:val="22"/>
                <w:szCs w:val="22"/>
              </w:rPr>
              <w:t>3</w:t>
            </w:r>
            <w:r w:rsidRPr="002E01C7">
              <w:rPr>
                <w:b/>
                <w:bCs/>
                <w:sz w:val="22"/>
                <w:szCs w:val="22"/>
              </w:rPr>
              <w:t>,</w:t>
            </w:r>
            <w:r w:rsidR="006B1A80" w:rsidRPr="002E01C7">
              <w:rPr>
                <w:b/>
                <w:bCs/>
                <w:sz w:val="22"/>
                <w:szCs w:val="22"/>
              </w:rPr>
              <w:t>430</w:t>
            </w:r>
          </w:p>
        </w:tc>
        <w:tc>
          <w:tcPr>
            <w:tcW w:w="860" w:type="dxa"/>
          </w:tcPr>
          <w:p w14:paraId="0EC52FD8" w14:textId="6709DB46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12,</w:t>
            </w:r>
            <w:r w:rsidR="006B1A80" w:rsidRPr="002E01C7">
              <w:rPr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DC92518" w14:textId="1F79CB12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14,</w:t>
            </w:r>
            <w:r w:rsidR="007D7C8B" w:rsidRPr="002E01C7"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860" w:type="dxa"/>
            <w:vAlign w:val="bottom"/>
          </w:tcPr>
          <w:p w14:paraId="68A0E953" w14:textId="46442230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12,558</w:t>
            </w:r>
          </w:p>
        </w:tc>
        <w:tc>
          <w:tcPr>
            <w:tcW w:w="860" w:type="dxa"/>
            <w:vAlign w:val="bottom"/>
          </w:tcPr>
          <w:p w14:paraId="00240CAB" w14:textId="0CCEF86C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206A4BD" w14:textId="77777777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2E01C7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3EA8502" w14:textId="3D8AE6E8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14,</w:t>
            </w:r>
            <w:r w:rsidR="007D7C8B" w:rsidRPr="002E01C7"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860" w:type="dxa"/>
            <w:vAlign w:val="bottom"/>
          </w:tcPr>
          <w:p w14:paraId="66FD753B" w14:textId="0C5496ED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12,558</w:t>
            </w:r>
          </w:p>
        </w:tc>
        <w:tc>
          <w:tcPr>
            <w:tcW w:w="860" w:type="dxa"/>
            <w:vAlign w:val="bottom"/>
          </w:tcPr>
          <w:p w14:paraId="24873858" w14:textId="3115FD76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E01C7">
              <w:rPr>
                <w:b/>
                <w:bCs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873" w:type="dxa"/>
            <w:vAlign w:val="bottom"/>
          </w:tcPr>
          <w:p w14:paraId="72894EA0" w14:textId="2CBBA0B9" w:rsidR="00357382" w:rsidRPr="002E01C7" w:rsidRDefault="0035738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2E01C7"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357382" w:rsidRPr="002E01C7" w14:paraId="30F6D300" w14:textId="77777777" w:rsidTr="005030EF">
        <w:trPr>
          <w:cantSplit/>
          <w:trHeight w:val="283"/>
        </w:trPr>
        <w:tc>
          <w:tcPr>
            <w:tcW w:w="2836" w:type="dxa"/>
            <w:vAlign w:val="bottom"/>
          </w:tcPr>
          <w:p w14:paraId="6EEF478A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6C986879" w14:textId="62ECB465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2DECE72A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746CFDD0" w14:textId="77777777" w:rsidR="00357382" w:rsidRPr="002E01C7" w:rsidRDefault="00357382" w:rsidP="0053352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14520050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8E2B855" w14:textId="77777777" w:rsidR="00357382" w:rsidRPr="002E01C7" w:rsidRDefault="0035738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CC6625B" w14:textId="3294E743" w:rsidR="00357382" w:rsidRPr="002E01C7" w:rsidRDefault="007D7C8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2E01C7">
              <w:rPr>
                <w:b/>
                <w:bCs/>
                <w:sz w:val="22"/>
                <w:szCs w:val="22"/>
              </w:rPr>
              <w:t>29</w:t>
            </w:r>
            <w:r w:rsidR="00357382" w:rsidRPr="002E01C7">
              <w:rPr>
                <w:rFonts w:hint="cs"/>
                <w:b/>
                <w:bCs/>
                <w:sz w:val="22"/>
                <w:szCs w:val="22"/>
              </w:rPr>
              <w:t>,</w:t>
            </w:r>
            <w:r w:rsidR="006B1A80" w:rsidRPr="002E01C7">
              <w:rPr>
                <w:b/>
                <w:bCs/>
                <w:sz w:val="22"/>
                <w:szCs w:val="22"/>
              </w:rPr>
              <w:t>803</w:t>
            </w:r>
          </w:p>
        </w:tc>
        <w:tc>
          <w:tcPr>
            <w:tcW w:w="860" w:type="dxa"/>
            <w:vAlign w:val="bottom"/>
          </w:tcPr>
          <w:p w14:paraId="01B80FDC" w14:textId="342D8ADF" w:rsidR="00357382" w:rsidRPr="002E01C7" w:rsidRDefault="007D7C8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2E01C7">
              <w:rPr>
                <w:b/>
                <w:bCs/>
                <w:sz w:val="22"/>
                <w:szCs w:val="22"/>
              </w:rPr>
              <w:t>28</w:t>
            </w:r>
            <w:r w:rsidR="00357382" w:rsidRPr="002E01C7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2E01C7">
              <w:rPr>
                <w:b/>
                <w:bCs/>
                <w:sz w:val="22"/>
                <w:szCs w:val="22"/>
              </w:rPr>
              <w:t>7</w:t>
            </w:r>
            <w:r w:rsidR="006B1A80" w:rsidRPr="002E01C7"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D451363" w14:textId="32279171" w:rsidR="00357382" w:rsidRPr="002E01C7" w:rsidRDefault="0035738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2E01C7">
              <w:rPr>
                <w:b/>
                <w:bCs/>
                <w:sz w:val="22"/>
                <w:szCs w:val="22"/>
              </w:rPr>
              <w:t>31,</w:t>
            </w:r>
            <w:r w:rsidR="007D7C8B" w:rsidRPr="002E01C7">
              <w:rPr>
                <w:b/>
                <w:bCs/>
                <w:sz w:val="22"/>
                <w:szCs w:val="22"/>
              </w:rPr>
              <w:t>162</w:t>
            </w:r>
          </w:p>
        </w:tc>
        <w:tc>
          <w:tcPr>
            <w:tcW w:w="860" w:type="dxa"/>
            <w:vAlign w:val="bottom"/>
          </w:tcPr>
          <w:p w14:paraId="2E0573BE" w14:textId="420D1BFE" w:rsidR="00357382" w:rsidRPr="002E01C7" w:rsidRDefault="007D7C8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28</w:t>
            </w:r>
            <w:r w:rsidR="00357382" w:rsidRPr="002E01C7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2E01C7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22360207" w14:textId="56842B97" w:rsidR="00357382" w:rsidRPr="002E01C7" w:rsidRDefault="0035738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CF8921D" w14:textId="77777777" w:rsidR="00357382" w:rsidRPr="002E01C7" w:rsidRDefault="0035738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2E01C7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70A09E9" w14:textId="3F36CB9A" w:rsidR="00357382" w:rsidRPr="002E01C7" w:rsidRDefault="0035738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31,</w:t>
            </w:r>
            <w:r w:rsidR="007D7C8B" w:rsidRPr="002E01C7">
              <w:rPr>
                <w:b/>
                <w:bCs/>
                <w:sz w:val="22"/>
                <w:szCs w:val="22"/>
              </w:rPr>
              <w:t>162</w:t>
            </w:r>
          </w:p>
        </w:tc>
        <w:tc>
          <w:tcPr>
            <w:tcW w:w="860" w:type="dxa"/>
            <w:vAlign w:val="bottom"/>
          </w:tcPr>
          <w:p w14:paraId="172B07A7" w14:textId="74415933" w:rsidR="00357382" w:rsidRPr="002E01C7" w:rsidRDefault="007D7C8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28</w:t>
            </w:r>
            <w:r w:rsidR="00357382" w:rsidRPr="002E01C7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2E01C7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68D13EEC" w14:textId="1CC19E17" w:rsidR="00357382" w:rsidRPr="002E01C7" w:rsidRDefault="007D7C8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873" w:type="dxa"/>
            <w:vAlign w:val="bottom"/>
          </w:tcPr>
          <w:p w14:paraId="3E67D8D9" w14:textId="002346A9" w:rsidR="00357382" w:rsidRPr="002E01C7" w:rsidRDefault="0035738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2E01C7"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14:paraId="0A7F225D" w14:textId="77777777" w:rsidR="00720530" w:rsidRPr="002E01C7" w:rsidRDefault="00720530" w:rsidP="00533528">
      <w:pPr>
        <w:rPr>
          <w:rFonts w:asciiTheme="majorBidi" w:hAnsiTheme="majorBidi" w:cstheme="majorBidi"/>
        </w:rPr>
      </w:pPr>
    </w:p>
    <w:p w14:paraId="47C81522" w14:textId="30C18103" w:rsidR="00704206" w:rsidRPr="002E01C7" w:rsidRDefault="00704206" w:rsidP="00533528">
      <w:pPr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 w:hint="cs"/>
          <w:cs/>
        </w:rPr>
        <w:t xml:space="preserve">ณ วันที่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6344EEF" w14:textId="77777777" w:rsidR="00F2434D" w:rsidRPr="002E01C7" w:rsidRDefault="00F2434D" w:rsidP="00533528">
      <w:pPr>
        <w:rPr>
          <w:rFonts w:asciiTheme="majorBidi" w:hAnsiTheme="majorBidi" w:cstheme="majorBidi"/>
        </w:rPr>
      </w:pPr>
    </w:p>
    <w:p w14:paraId="626B67C8" w14:textId="77777777" w:rsidR="00720530" w:rsidRPr="002E01C7" w:rsidRDefault="00720530" w:rsidP="00533528">
      <w:pPr>
        <w:rPr>
          <w:rFonts w:asciiTheme="majorBidi" w:hAnsiTheme="majorBidi" w:cstheme="majorBidi"/>
        </w:rPr>
      </w:pPr>
    </w:p>
    <w:p w14:paraId="434F53BC" w14:textId="77777777" w:rsidR="00720530" w:rsidRPr="002E01C7" w:rsidRDefault="00720530" w:rsidP="00533528">
      <w:pPr>
        <w:rPr>
          <w:rFonts w:asciiTheme="majorBidi" w:hAnsiTheme="majorBidi" w:cstheme="majorBidi"/>
        </w:rPr>
      </w:pPr>
    </w:p>
    <w:p w14:paraId="65C5B0E3" w14:textId="77777777" w:rsidR="00720530" w:rsidRPr="002E01C7" w:rsidRDefault="00720530" w:rsidP="00533528">
      <w:pPr>
        <w:rPr>
          <w:rFonts w:asciiTheme="majorBidi" w:hAnsiTheme="majorBidi" w:cstheme="majorBidi"/>
        </w:rPr>
      </w:pPr>
    </w:p>
    <w:p w14:paraId="4F0954B3" w14:textId="77777777" w:rsidR="005030EF" w:rsidRPr="002E01C7" w:rsidRDefault="005030EF" w:rsidP="00533528">
      <w:pPr>
        <w:rPr>
          <w:rFonts w:asciiTheme="majorBidi" w:hAnsiTheme="majorBidi" w:cstheme="majorBidi"/>
        </w:rPr>
      </w:pP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36"/>
        <w:gridCol w:w="100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9"/>
      </w:tblGrid>
      <w:tr w:rsidR="00A117EC" w:rsidRPr="002E01C7" w14:paraId="18309E33" w14:textId="77777777" w:rsidTr="00704206">
        <w:trPr>
          <w:cantSplit/>
        </w:trPr>
        <w:tc>
          <w:tcPr>
            <w:tcW w:w="3036" w:type="dxa"/>
          </w:tcPr>
          <w:p w14:paraId="57EE26AB" w14:textId="7D2F1F1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</w:tcPr>
          <w:p w14:paraId="664E4F60" w14:textId="77777777" w:rsidR="00A117EC" w:rsidRPr="002E01C7" w:rsidRDefault="00A117E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2" w:type="dxa"/>
            <w:gridSpan w:val="10"/>
          </w:tcPr>
          <w:p w14:paraId="65480D3C" w14:textId="77777777" w:rsidR="00A117EC" w:rsidRPr="002E01C7" w:rsidRDefault="00A117E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7EC" w:rsidRPr="002E01C7" w14:paraId="5DF8BC57" w14:textId="77777777" w:rsidTr="00704206">
        <w:trPr>
          <w:cantSplit/>
        </w:trPr>
        <w:tc>
          <w:tcPr>
            <w:tcW w:w="3036" w:type="dxa"/>
          </w:tcPr>
          <w:p w14:paraId="1C31D77B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  <w:vAlign w:val="bottom"/>
          </w:tcPr>
          <w:p w14:paraId="3F245211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สัดส่วนความเป็นเ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จ้าของ</w:t>
            </w:r>
          </w:p>
        </w:tc>
        <w:tc>
          <w:tcPr>
            <w:tcW w:w="2014" w:type="dxa"/>
            <w:gridSpan w:val="2"/>
            <w:vAlign w:val="bottom"/>
          </w:tcPr>
          <w:p w14:paraId="6F6D1B7B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14" w:type="dxa"/>
            <w:gridSpan w:val="2"/>
            <w:vAlign w:val="bottom"/>
          </w:tcPr>
          <w:p w14:paraId="47C43E8F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14" w:type="dxa"/>
            <w:gridSpan w:val="2"/>
            <w:vAlign w:val="bottom"/>
          </w:tcPr>
          <w:p w14:paraId="4EA0DDF9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2014" w:type="dxa"/>
            <w:gridSpan w:val="2"/>
            <w:vAlign w:val="bottom"/>
          </w:tcPr>
          <w:p w14:paraId="0C707420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2016" w:type="dxa"/>
            <w:gridSpan w:val="2"/>
          </w:tcPr>
          <w:p w14:paraId="67B636A0" w14:textId="77777777" w:rsidR="007D1FE2" w:rsidRPr="002E01C7" w:rsidRDefault="007D1FE2" w:rsidP="00533528">
            <w:pPr>
              <w:pStyle w:val="acctfourfigures"/>
              <w:tabs>
                <w:tab w:val="left" w:pos="72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</w:p>
          <w:p w14:paraId="51239ADC" w14:textId="1DAB123E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1C7">
              <w:rPr>
                <w:sz w:val="30"/>
                <w:szCs w:val="30"/>
                <w:cs/>
                <w:lang w:bidi="th-TH"/>
              </w:rPr>
              <w:t>งวดสามเดือน</w:t>
            </w:r>
            <w:r w:rsidR="00177B73" w:rsidRPr="002E01C7">
              <w:rPr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7D1FE2" w:rsidRPr="002E01C7" w14:paraId="5947510D" w14:textId="77777777" w:rsidTr="00704206">
        <w:trPr>
          <w:cantSplit/>
        </w:trPr>
        <w:tc>
          <w:tcPr>
            <w:tcW w:w="3036" w:type="dxa"/>
          </w:tcPr>
          <w:p w14:paraId="6D148C23" w14:textId="77777777" w:rsidR="007D1FE2" w:rsidRPr="002E01C7" w:rsidRDefault="007D1FE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1005" w:type="dxa"/>
          </w:tcPr>
          <w:p w14:paraId="485117D8" w14:textId="2821514C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07" w:type="dxa"/>
          </w:tcPr>
          <w:p w14:paraId="6A0CA07E" w14:textId="5E651C09" w:rsidR="007D1FE2" w:rsidRPr="002E01C7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0175F89D" w14:textId="12215B4B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07" w:type="dxa"/>
          </w:tcPr>
          <w:p w14:paraId="25CF55A9" w14:textId="00E61197" w:rsidR="007D1FE2" w:rsidRPr="002E01C7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E15F7D5" w14:textId="442D331C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07" w:type="dxa"/>
          </w:tcPr>
          <w:p w14:paraId="4BD177A3" w14:textId="04DA4D50" w:rsidR="007D1FE2" w:rsidRPr="002E01C7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3DE794D3" w14:textId="69BD9C2F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07" w:type="dxa"/>
          </w:tcPr>
          <w:p w14:paraId="78453452" w14:textId="3B85F5EE" w:rsidR="007D1FE2" w:rsidRPr="002E01C7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1F52D8C" w14:textId="4EEDA8E8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07" w:type="dxa"/>
          </w:tcPr>
          <w:p w14:paraId="05E0FBCD" w14:textId="4999FA4B" w:rsidR="007D1FE2" w:rsidRPr="002E01C7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232893D5" w14:textId="541F11AA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09" w:type="dxa"/>
          </w:tcPr>
          <w:p w14:paraId="66BC1A3C" w14:textId="5339606B" w:rsidR="007D1FE2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1C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E0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A117EC" w:rsidRPr="002E01C7" w14:paraId="4FE36C7E" w14:textId="77777777" w:rsidTr="00704206">
        <w:trPr>
          <w:cantSplit/>
        </w:trPr>
        <w:tc>
          <w:tcPr>
            <w:tcW w:w="3036" w:type="dxa"/>
          </w:tcPr>
          <w:p w14:paraId="2A5E4E51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1005" w:type="dxa"/>
          </w:tcPr>
          <w:p w14:paraId="7EEF44CD" w14:textId="709BB509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3C2F6256" w14:textId="467492C1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00DC4C72" w14:textId="78ACF9E0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1E6D64AB" w14:textId="7B377D75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65BBB0E3" w14:textId="1ECDD260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6C7DE5B7" w14:textId="74E23A21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34E29F8F" w14:textId="4CB938C5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750FF103" w14:textId="2772E61A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7F9DE58A" w14:textId="07A7BF39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677BDD3C" w14:textId="53665CDF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15E33B9D" w14:textId="7677C591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9" w:type="dxa"/>
          </w:tcPr>
          <w:p w14:paraId="4972B054" w14:textId="0C979344" w:rsidR="00A117EC" w:rsidRPr="002E01C7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</w:tr>
      <w:tr w:rsidR="00A117EC" w:rsidRPr="002E01C7" w14:paraId="4762DFC5" w14:textId="77777777" w:rsidTr="00704206">
        <w:trPr>
          <w:cantSplit/>
        </w:trPr>
        <w:tc>
          <w:tcPr>
            <w:tcW w:w="3036" w:type="dxa"/>
          </w:tcPr>
          <w:p w14:paraId="62C5FFC7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</w:tcPr>
          <w:p w14:paraId="60F2659C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0072" w:type="dxa"/>
            <w:gridSpan w:val="10"/>
          </w:tcPr>
          <w:p w14:paraId="4E30F63A" w14:textId="77777777" w:rsidR="00A117EC" w:rsidRPr="002E01C7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117EC" w:rsidRPr="002E01C7" w14:paraId="3A20D2AF" w14:textId="77777777" w:rsidTr="00704206">
        <w:trPr>
          <w:cantSplit/>
        </w:trPr>
        <w:tc>
          <w:tcPr>
            <w:tcW w:w="3036" w:type="dxa"/>
          </w:tcPr>
          <w:p w14:paraId="372F5418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2E01C7">
              <w:rPr>
                <w:rFonts w:hint="cs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14:paraId="2DB9FA28" w14:textId="77777777" w:rsidR="00A117EC" w:rsidRPr="002E01C7" w:rsidRDefault="00A117EC" w:rsidP="0053352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52BE976A" w14:textId="77777777" w:rsidR="00A117EC" w:rsidRPr="002E01C7" w:rsidRDefault="00A117EC" w:rsidP="0053352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74C390E6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D9ACE21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6E28429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AF4C6E7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5B7F539F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EB7F472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</w:tcPr>
          <w:p w14:paraId="322992A8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</w:tcPr>
          <w:p w14:paraId="7FEBF751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1A7BD8C9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9" w:type="dxa"/>
            <w:vAlign w:val="bottom"/>
          </w:tcPr>
          <w:p w14:paraId="1C386253" w14:textId="77777777" w:rsidR="00A117EC" w:rsidRPr="002E01C7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</w:tr>
      <w:tr w:rsidR="00F2434D" w:rsidRPr="002E01C7" w14:paraId="0F923D19" w14:textId="77777777" w:rsidTr="00704206">
        <w:trPr>
          <w:cantSplit/>
        </w:trPr>
        <w:tc>
          <w:tcPr>
            <w:tcW w:w="3036" w:type="dxa"/>
          </w:tcPr>
          <w:p w14:paraId="183F56D3" w14:textId="77777777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2E01C7">
              <w:rPr>
                <w:rFonts w:hint="cs"/>
                <w:cs/>
              </w:rPr>
              <w:t>บริษัท ดาต้า คาเฟ่ จำกัด</w:t>
            </w:r>
          </w:p>
        </w:tc>
        <w:tc>
          <w:tcPr>
            <w:tcW w:w="1005" w:type="dxa"/>
            <w:vAlign w:val="bottom"/>
          </w:tcPr>
          <w:p w14:paraId="50F2888F" w14:textId="5A52F9E0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036DC0BA" w14:textId="4D07FB77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24874CD4" w14:textId="6D989396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759B2FC3" w14:textId="5EB94D3C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5D84485F" w14:textId="1E183F97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36D93A28" w14:textId="07B2D611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698DB9C" w14:textId="1C161E2B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12DC9A8" w14:textId="77777777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49E3802" w14:textId="1A140070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4D74F83" w14:textId="3397DEBC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13122391" w14:textId="0890FBFD" w:rsidR="00F2434D" w:rsidRPr="002E01C7" w:rsidRDefault="0011533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  <w:vAlign w:val="bottom"/>
          </w:tcPr>
          <w:p w14:paraId="39EB3663" w14:textId="3F6EFB2A" w:rsidR="00F2434D" w:rsidRPr="002E01C7" w:rsidRDefault="00C078A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t>-</w:t>
            </w:r>
          </w:p>
        </w:tc>
      </w:tr>
      <w:tr w:rsidR="00F2434D" w:rsidRPr="002E01C7" w14:paraId="510A7249" w14:textId="77777777" w:rsidTr="00704206">
        <w:trPr>
          <w:cantSplit/>
        </w:trPr>
        <w:tc>
          <w:tcPr>
            <w:tcW w:w="3036" w:type="dxa"/>
          </w:tcPr>
          <w:p w14:paraId="16807C00" w14:textId="03C48514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2E01C7">
              <w:rPr>
                <w:rFonts w:hint="cs"/>
                <w:cs/>
              </w:rPr>
              <w:t>บริษัท มีที่ มีเงิน จำกัด</w:t>
            </w:r>
            <w:r w:rsidRPr="002E01C7">
              <w:rPr>
                <w:rFonts w:hint="cs"/>
              </w:rPr>
              <w:t xml:space="preserve">           </w:t>
            </w:r>
          </w:p>
        </w:tc>
        <w:tc>
          <w:tcPr>
            <w:tcW w:w="1005" w:type="dxa"/>
            <w:vAlign w:val="bottom"/>
          </w:tcPr>
          <w:p w14:paraId="5A21D38E" w14:textId="3C48FCB0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5EBDDA55" w14:textId="286EA274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346DD05D" w14:textId="1162D99B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73DF3F52" w14:textId="547C5F09" w:rsidR="00F2434D" w:rsidRPr="002E01C7" w:rsidRDefault="00F243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568D2E30" w14:textId="234C383C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0131DBF5" w14:textId="455C1F5F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70CFE46C" w14:textId="17902639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27AF9B2" w14:textId="77777777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C7FB60E" w14:textId="0C617D37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4AF4A85B" w14:textId="1E5A3B1D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26EB8A25" w14:textId="3D1FC711" w:rsidR="00F2434D" w:rsidRPr="002E01C7" w:rsidRDefault="0011533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  <w:vAlign w:val="bottom"/>
          </w:tcPr>
          <w:p w14:paraId="12B8A7CF" w14:textId="2E07F799" w:rsidR="00F2434D" w:rsidRPr="002E01C7" w:rsidRDefault="00F2434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hint="cs"/>
              </w:rPr>
              <w:t>-</w:t>
            </w:r>
          </w:p>
        </w:tc>
      </w:tr>
      <w:tr w:rsidR="00006F42" w:rsidRPr="002E01C7" w14:paraId="28EDFA10" w14:textId="77777777" w:rsidTr="00704206">
        <w:trPr>
          <w:cantSplit/>
        </w:trPr>
        <w:tc>
          <w:tcPr>
            <w:tcW w:w="3036" w:type="dxa"/>
          </w:tcPr>
          <w:p w14:paraId="5B383B5C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174A1B7B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110CF61C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94A3B08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FC777D9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24DA6C8" w14:textId="460C319A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080436AE" w14:textId="0DB65E62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24B25388" w14:textId="284F8FF9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683B4339" w14:textId="0F530A0B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448ED219" w14:textId="7FB4FF84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361EF49B" w14:textId="5DBB5BA5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C9AAAE2" w14:textId="77B7A9F8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009" w:type="dxa"/>
            <w:vAlign w:val="bottom"/>
          </w:tcPr>
          <w:p w14:paraId="349A925E" w14:textId="5C0097E9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006F42" w:rsidRPr="002E01C7" w14:paraId="559C10A3" w14:textId="77777777" w:rsidTr="00704206">
        <w:trPr>
          <w:cantSplit/>
        </w:trPr>
        <w:tc>
          <w:tcPr>
            <w:tcW w:w="3036" w:type="dxa"/>
          </w:tcPr>
          <w:p w14:paraId="71D0B5C0" w14:textId="64F2DB74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2E01C7">
              <w:rPr>
                <w:rFonts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05" w:type="dxa"/>
            <w:vAlign w:val="bottom"/>
          </w:tcPr>
          <w:p w14:paraId="6ED970C5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6C836AB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9E616C2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B040C1C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5515CC6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D60E029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88462A1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19C89D3F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40453CCC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B3A3FD1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4AF095F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0A075031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006F42" w:rsidRPr="002E01C7" w14:paraId="7FF9222D" w14:textId="77777777" w:rsidTr="00704206">
        <w:trPr>
          <w:cantSplit/>
        </w:trPr>
        <w:tc>
          <w:tcPr>
            <w:tcW w:w="3036" w:type="dxa"/>
          </w:tcPr>
          <w:p w14:paraId="6AFA626B" w14:textId="40E63DB1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30" w:hanging="130"/>
              <w:rPr>
                <w:cs/>
              </w:rPr>
            </w:pPr>
            <w:r w:rsidRPr="002E01C7">
              <w:rPr>
                <w:rFonts w:hint="cs"/>
                <w:cs/>
              </w:rPr>
              <w:t xml:space="preserve">บริษัท ธนโชคน้ำมันพืช </w:t>
            </w:r>
            <w:r w:rsidRPr="002E01C7">
              <w:t>(2012)</w:t>
            </w:r>
            <w:r w:rsidRPr="002E01C7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005" w:type="dxa"/>
            <w:vAlign w:val="bottom"/>
          </w:tcPr>
          <w:p w14:paraId="229E8A59" w14:textId="1AD3669E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1007" w:type="dxa"/>
            <w:vAlign w:val="bottom"/>
          </w:tcPr>
          <w:p w14:paraId="372E4C54" w14:textId="3B147C10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  <w:vAlign w:val="bottom"/>
          </w:tcPr>
          <w:p w14:paraId="0632FDBF" w14:textId="1BBC4F80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07" w:type="dxa"/>
            <w:vAlign w:val="bottom"/>
          </w:tcPr>
          <w:p w14:paraId="6D3D49F2" w14:textId="5A8AF9EC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34AC6A4" w14:textId="7FCE25D5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46B379FD" w14:textId="6555D607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E5BB4C7" w14:textId="2900CA13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F331647" w14:textId="1E54F43A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5EA6F7E" w14:textId="1180B132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3DC41C7A" w14:textId="4884ABC4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278536C9" w14:textId="24BE5A5E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C9374EB" w14:textId="359D8BA9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6F42" w:rsidRPr="002E01C7" w14:paraId="1E7DB67F" w14:textId="77777777" w:rsidTr="00704206">
        <w:trPr>
          <w:cantSplit/>
        </w:trPr>
        <w:tc>
          <w:tcPr>
            <w:tcW w:w="3036" w:type="dxa"/>
          </w:tcPr>
          <w:p w14:paraId="063CB5DC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30" w:hanging="130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62196414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3214516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E640D19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574316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61B58D04" w14:textId="67C3996F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0CEFAD1F" w14:textId="55E21C54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1D1297E" w14:textId="5E6596A9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031BF8F" w14:textId="7A51AA8E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F8EA34B" w14:textId="2A090FA2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1E1B65FD" w14:textId="38A9920B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C246A90" w14:textId="5C5481D1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C18CD03" w14:textId="31051641" w:rsidR="00006F42" w:rsidRPr="002E01C7" w:rsidRDefault="00006F4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006F42" w:rsidRPr="002E01C7" w14:paraId="16027D77" w14:textId="77777777" w:rsidTr="00704206">
        <w:trPr>
          <w:cantSplit/>
        </w:trPr>
        <w:tc>
          <w:tcPr>
            <w:tcW w:w="3036" w:type="dxa"/>
          </w:tcPr>
          <w:p w14:paraId="18CF3C4E" w14:textId="4BCE78B5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2E01C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05" w:type="dxa"/>
            <w:vAlign w:val="bottom"/>
          </w:tcPr>
          <w:p w14:paraId="61493162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F86D85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88E56E5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7A83EEB" w14:textId="77777777" w:rsidR="00006F42" w:rsidRPr="002E01C7" w:rsidRDefault="00006F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C82B242" w14:textId="2F8EC122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685</w:t>
            </w:r>
          </w:p>
        </w:tc>
        <w:tc>
          <w:tcPr>
            <w:tcW w:w="1007" w:type="dxa"/>
            <w:vAlign w:val="bottom"/>
          </w:tcPr>
          <w:p w14:paraId="6CFD759A" w14:textId="11AEEBE8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29576E0" w14:textId="101720F1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4AFE58CC" w14:textId="77777777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AA179C1" w14:textId="6E5C8B80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685</w:t>
            </w:r>
          </w:p>
        </w:tc>
        <w:tc>
          <w:tcPr>
            <w:tcW w:w="1007" w:type="dxa"/>
            <w:vAlign w:val="bottom"/>
          </w:tcPr>
          <w:p w14:paraId="3FC8AD51" w14:textId="73C381D7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10ADCBDA" w14:textId="0724ACD3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009" w:type="dxa"/>
            <w:vAlign w:val="bottom"/>
          </w:tcPr>
          <w:p w14:paraId="76723259" w14:textId="7D671F3C" w:rsidR="00006F42" w:rsidRPr="002E01C7" w:rsidRDefault="00006F4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b/>
                <w:bCs/>
              </w:rPr>
              <w:t>-</w:t>
            </w:r>
          </w:p>
        </w:tc>
      </w:tr>
    </w:tbl>
    <w:p w14:paraId="1AF102DD" w14:textId="77777777" w:rsidR="00A117EC" w:rsidRPr="002E01C7" w:rsidRDefault="00A117EC" w:rsidP="00533528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4DCEB53B" w14:textId="47EEBB6E" w:rsidR="009E7A27" w:rsidRPr="002E01C7" w:rsidRDefault="006B2A2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 w:hint="cs"/>
          <w:cs/>
        </w:rPr>
        <w:t xml:space="preserve">ณ วันที่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</w:rPr>
        <w:t xml:space="preserve"> </w:t>
      </w:r>
      <w:r w:rsidR="00E7127C" w:rsidRPr="002E01C7">
        <w:rPr>
          <w:rFonts w:asciiTheme="majorBidi" w:hAnsiTheme="majorBidi" w:cstheme="majorBidi"/>
          <w:cs/>
        </w:rPr>
        <w:t>บริษัท</w:t>
      </w:r>
      <w:r w:rsidR="00D42518" w:rsidRPr="002E01C7">
        <w:rPr>
          <w:rFonts w:asciiTheme="majorBidi" w:hAnsiTheme="majorBidi" w:cstheme="majorBidi"/>
          <w:cs/>
        </w:rPr>
        <w:t>ไม่มีเงินลงทุนใน</w:t>
      </w:r>
      <w:r w:rsidR="00680B35" w:rsidRPr="002E01C7">
        <w:rPr>
          <w:rFonts w:asciiTheme="majorBidi" w:hAnsiTheme="majorBidi" w:cstheme="majorBidi" w:hint="cs"/>
          <w:cs/>
        </w:rPr>
        <w:t>บริษัทร่วมและ</w:t>
      </w:r>
      <w:r w:rsidR="00D42518" w:rsidRPr="002E01C7">
        <w:rPr>
          <w:rFonts w:asciiTheme="majorBidi" w:hAnsiTheme="majorBidi" w:cstheme="majorBidi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2E01C7" w:rsidRDefault="00A9274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</w:rPr>
      </w:pPr>
    </w:p>
    <w:p w14:paraId="1AAE212E" w14:textId="3889B906" w:rsidR="00A00ABD" w:rsidRPr="002E01C7" w:rsidRDefault="00A00ABD" w:rsidP="00533528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A00ABD" w:rsidRPr="002E01C7" w:rsidSect="00C21744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4F4AF17" w14:textId="253BB1A9" w:rsidR="00BB46DE" w:rsidRPr="002E01C7" w:rsidRDefault="00BB46DE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2E01C7" w:rsidRDefault="00BB46DE" w:rsidP="00533528">
      <w:pPr>
        <w:rPr>
          <w:rFonts w:asciiTheme="majorBidi" w:hAnsiTheme="majorBidi" w:cstheme="majorBidi"/>
        </w:rPr>
      </w:pPr>
    </w:p>
    <w:p w14:paraId="6C3B3D7B" w14:textId="13E348FB" w:rsidR="00BB46DE" w:rsidRPr="002E01C7" w:rsidRDefault="00A24F14" w:rsidP="0053352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="00BB46DE" w:rsidRPr="002E01C7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</w:t>
      </w:r>
      <w:r w:rsidR="002D151D" w:rsidRPr="002E01C7">
        <w:rPr>
          <w:rFonts w:asciiTheme="majorBidi" w:hAnsiTheme="majorBidi" w:cstheme="majorBidi"/>
          <w:cs/>
        </w:rPr>
        <w:t>งวดสามเดือน</w:t>
      </w:r>
      <w:r w:rsidR="00177B73" w:rsidRPr="002E01C7">
        <w:rPr>
          <w:rFonts w:asciiTheme="majorBidi" w:hAnsiTheme="majorBidi" w:cstheme="majorBidi"/>
          <w:cs/>
        </w:rPr>
        <w:t>สิ้นสุดวันที่</w:t>
      </w:r>
      <w:r w:rsidR="00BB46DE" w:rsidRPr="002E01C7">
        <w:rPr>
          <w:rFonts w:asciiTheme="majorBidi" w:hAnsiTheme="majorBidi" w:cstheme="majorBidi"/>
          <w:cs/>
        </w:rPr>
        <w:t xml:space="preserve"> </w:t>
      </w:r>
      <w:r w:rsidR="002416BB" w:rsidRPr="002E01C7">
        <w:rPr>
          <w:rFonts w:asciiTheme="majorBidi" w:hAnsiTheme="majorBidi" w:cstheme="majorBidi"/>
        </w:rPr>
        <w:t>31</w:t>
      </w:r>
      <w:r w:rsidR="002D151D" w:rsidRPr="002E01C7">
        <w:rPr>
          <w:rFonts w:asciiTheme="majorBidi" w:hAnsiTheme="majorBidi" w:cstheme="majorBidi"/>
        </w:rPr>
        <w:t xml:space="preserve">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="00BB46DE" w:rsidRPr="002E01C7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2E01C7" w:rsidRDefault="00076D0F" w:rsidP="00533528">
      <w:pPr>
        <w:rPr>
          <w:rFonts w:asciiTheme="majorBidi" w:hAnsiTheme="majorBidi" w:cstheme="majorBidi"/>
        </w:rPr>
      </w:pPr>
    </w:p>
    <w:tbl>
      <w:tblPr>
        <w:tblW w:w="500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24"/>
        <w:gridCol w:w="27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9"/>
      </w:tblGrid>
      <w:tr w:rsidR="00831C2E" w:rsidRPr="002E01C7" w14:paraId="4CB9FFD9" w14:textId="77777777" w:rsidTr="001D3107">
        <w:trPr>
          <w:tblHeader/>
        </w:trPr>
        <w:tc>
          <w:tcPr>
            <w:tcW w:w="1109" w:type="pct"/>
          </w:tcPr>
          <w:p w14:paraId="2DFE08D0" w14:textId="77777777" w:rsidR="00831C2E" w:rsidRPr="002E01C7" w:rsidRDefault="00831C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05A4D341" w14:textId="77777777" w:rsidR="00831C2E" w:rsidRPr="002E01C7" w:rsidRDefault="00831C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797" w:type="pct"/>
            <w:gridSpan w:val="11"/>
          </w:tcPr>
          <w:p w14:paraId="5472A1E7" w14:textId="77777777" w:rsidR="00831C2E" w:rsidRPr="002E01C7" w:rsidRDefault="00831C2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6AD6" w:rsidRPr="002E01C7" w14:paraId="59C8FAB2" w14:textId="77777777" w:rsidTr="00C67BBB">
        <w:trPr>
          <w:tblHeader/>
        </w:trPr>
        <w:tc>
          <w:tcPr>
            <w:tcW w:w="1109" w:type="pct"/>
          </w:tcPr>
          <w:p w14:paraId="1698F503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04FC2B04" w14:textId="366D4876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45" w:type="pct"/>
            <w:vAlign w:val="bottom"/>
          </w:tcPr>
          <w:p w14:paraId="590AF166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45" w:type="pct"/>
            <w:vAlign w:val="bottom"/>
          </w:tcPr>
          <w:p w14:paraId="13DBB1B2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45" w:type="pct"/>
            <w:vAlign w:val="bottom"/>
          </w:tcPr>
          <w:p w14:paraId="6E3CB2C2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2E01C7">
              <w:rPr>
                <w:rFonts w:asciiTheme="majorBidi" w:eastAsia="Calibri" w:hAnsiTheme="majorBidi" w:cstheme="majorBidi"/>
              </w:rPr>
              <w:br/>
            </w:r>
            <w:r w:rsidRPr="002E01C7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29A2A60D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5FC91803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45" w:type="pct"/>
            <w:vAlign w:val="bottom"/>
          </w:tcPr>
          <w:p w14:paraId="40AB1C62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7F6CA7A6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45" w:type="pct"/>
          </w:tcPr>
          <w:p w14:paraId="06689986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สินทรัพย์เพื่อการสำรวจ</w:t>
            </w:r>
          </w:p>
          <w:p w14:paraId="75D653DD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และผลิตปิโตรเลียม</w:t>
            </w:r>
          </w:p>
        </w:tc>
        <w:tc>
          <w:tcPr>
            <w:tcW w:w="345" w:type="pct"/>
            <w:vAlign w:val="bottom"/>
          </w:tcPr>
          <w:p w14:paraId="3A5C293D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5" w:type="pct"/>
            <w:vAlign w:val="bottom"/>
          </w:tcPr>
          <w:p w14:paraId="7CA6EEFC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2B2B33FB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45" w:type="pct"/>
            <w:vAlign w:val="bottom"/>
          </w:tcPr>
          <w:p w14:paraId="3375F688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45" w:type="pct"/>
            <w:vAlign w:val="bottom"/>
          </w:tcPr>
          <w:p w14:paraId="4F7F8AC9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45" w:type="pct"/>
            <w:vAlign w:val="bottom"/>
          </w:tcPr>
          <w:p w14:paraId="6AFC1084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bookmarkStart w:id="10" w:name="_Hlk134177422"/>
            <w:r w:rsidRPr="002E01C7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  <w:bookmarkEnd w:id="10"/>
          </w:p>
        </w:tc>
        <w:tc>
          <w:tcPr>
            <w:tcW w:w="347" w:type="pct"/>
            <w:vAlign w:val="bottom"/>
          </w:tcPr>
          <w:p w14:paraId="63128D70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9237AD" w:rsidRPr="002E01C7" w14:paraId="20750E11" w14:textId="77777777" w:rsidTr="001D3107">
        <w:trPr>
          <w:trHeight w:val="68"/>
        </w:trPr>
        <w:tc>
          <w:tcPr>
            <w:tcW w:w="1109" w:type="pct"/>
          </w:tcPr>
          <w:p w14:paraId="0E4665EB" w14:textId="77777777" w:rsidR="009237AD" w:rsidRPr="002E01C7" w:rsidRDefault="009237A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3DC0A763" w14:textId="77777777" w:rsidR="009237AD" w:rsidRPr="002E01C7" w:rsidRDefault="009237A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797" w:type="pct"/>
            <w:gridSpan w:val="11"/>
          </w:tcPr>
          <w:p w14:paraId="5F60D26A" w14:textId="77777777" w:rsidR="009237AD" w:rsidRPr="002E01C7" w:rsidRDefault="009237A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596F" w:rsidRPr="002E01C7" w14:paraId="5EC641B5" w14:textId="77777777" w:rsidTr="00CC352C">
        <w:tc>
          <w:tcPr>
            <w:tcW w:w="1109" w:type="pct"/>
            <w:vAlign w:val="bottom"/>
          </w:tcPr>
          <w:p w14:paraId="45A968AF" w14:textId="0B35F93A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E01C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" w:type="pct"/>
            <w:vAlign w:val="bottom"/>
          </w:tcPr>
          <w:p w14:paraId="0F21D87F" w14:textId="77777777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vAlign w:val="bottom"/>
          </w:tcPr>
          <w:p w14:paraId="207B283A" w14:textId="11FFF041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24,024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FC2F35E" w14:textId="1E7EFFA1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8,914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4FF1CC3" w14:textId="65A3DEF8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33,630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9FF46D9" w14:textId="53740676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21,033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14DBCC9" w14:textId="26B3C6E4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19,221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E504F92" w14:textId="4B91E284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4,975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A098B1A" w14:textId="789D4665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294 </w:t>
            </w:r>
          </w:p>
        </w:tc>
        <w:tc>
          <w:tcPr>
            <w:tcW w:w="345" w:type="pct"/>
            <w:vAlign w:val="bottom"/>
          </w:tcPr>
          <w:p w14:paraId="6B2A2FF9" w14:textId="28339A41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209 </w:t>
            </w:r>
          </w:p>
        </w:tc>
        <w:tc>
          <w:tcPr>
            <w:tcW w:w="345" w:type="pct"/>
            <w:vAlign w:val="bottom"/>
          </w:tcPr>
          <w:p w14:paraId="4C7F40E4" w14:textId="5AF32452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 xml:space="preserve"> 15 </w:t>
            </w:r>
          </w:p>
        </w:tc>
        <w:tc>
          <w:tcPr>
            <w:tcW w:w="345" w:type="pct"/>
            <w:vAlign w:val="bottom"/>
          </w:tcPr>
          <w:p w14:paraId="48E95826" w14:textId="781BA8D1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7,059 </w:t>
            </w:r>
          </w:p>
        </w:tc>
        <w:tc>
          <w:tcPr>
            <w:tcW w:w="347" w:type="pct"/>
            <w:vAlign w:val="bottom"/>
          </w:tcPr>
          <w:p w14:paraId="3AE7842B" w14:textId="2CC0CA32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119,374 </w:t>
            </w:r>
          </w:p>
        </w:tc>
      </w:tr>
      <w:tr w:rsidR="00A51A54" w:rsidRPr="002E01C7" w14:paraId="13E3EDF5" w14:textId="77777777" w:rsidTr="0038703D">
        <w:tc>
          <w:tcPr>
            <w:tcW w:w="1109" w:type="pct"/>
          </w:tcPr>
          <w:p w14:paraId="76D39FA8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2FA0E73E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1B7ABDFC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B4F9" w14:textId="0B830E5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9E55" w14:textId="3DCB10B4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20 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EF9A" w14:textId="324C9A1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E726" w14:textId="3FC02FE2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2,016 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6E8D" w14:textId="4AF9CE8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204F794" w14:textId="33D7772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D93C" w14:textId="46C5C8BC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4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68C9F00" w14:textId="3D7E8F9E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7BBC926C" w14:textId="03B5361D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1,294 </w:t>
            </w:r>
          </w:p>
        </w:tc>
        <w:tc>
          <w:tcPr>
            <w:tcW w:w="347" w:type="pct"/>
            <w:shd w:val="clear" w:color="auto" w:fill="auto"/>
          </w:tcPr>
          <w:p w14:paraId="0C4A27C2" w14:textId="7E8762C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 xml:space="preserve"> 3,337 </w:t>
            </w:r>
          </w:p>
        </w:tc>
      </w:tr>
      <w:tr w:rsidR="00A51A54" w:rsidRPr="002E01C7" w14:paraId="77FFCF52" w14:textId="77777777" w:rsidTr="004150D3">
        <w:trPr>
          <w:trHeight w:val="272"/>
        </w:trPr>
        <w:tc>
          <w:tcPr>
            <w:tcW w:w="1109" w:type="pct"/>
          </w:tcPr>
          <w:p w14:paraId="3F4BBC8B" w14:textId="013B874A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578D0041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4ED720C5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3B45C3" w14:textId="1B248C21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</w:t>
            </w:r>
            <w:r w:rsidR="00C916CE" w:rsidRPr="002E01C7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F00F4D" w14:textId="73C76B4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240 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87BF0F" w14:textId="347E3536" w:rsidR="00A51A54" w:rsidRPr="002E01C7" w:rsidRDefault="00C916C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936</w:t>
            </w:r>
            <w:r w:rsidR="00A51A54" w:rsidRPr="002E01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9843B" w14:textId="3D89C374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12A6D8" w14:textId="2D679DFA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260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4979D63" w14:textId="73C23744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7DAE89" w14:textId="381E2D48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B9DBA39" w14:textId="48C15116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4CFE1198" w14:textId="319ADAC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(1,</w:t>
            </w:r>
            <w:r w:rsidR="00C916CE" w:rsidRPr="002E01C7">
              <w:rPr>
                <w:rFonts w:asciiTheme="majorBidi" w:hAnsiTheme="majorBidi" w:cstheme="majorBidi"/>
              </w:rPr>
              <w:t>526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49F5DBD8" w14:textId="716BD938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</w:t>
            </w:r>
            <w:r w:rsidR="00D1585C" w:rsidRPr="002E01C7">
              <w:rPr>
                <w:rFonts w:asciiTheme="majorBidi" w:hAnsiTheme="majorBidi" w:cstheme="majorBidi"/>
              </w:rPr>
              <w:t>(2</w:t>
            </w:r>
            <w:r w:rsidR="00C916CE" w:rsidRPr="002E01C7">
              <w:rPr>
                <w:rFonts w:asciiTheme="majorBidi" w:hAnsiTheme="majorBidi" w:cstheme="majorBidi"/>
              </w:rPr>
              <w:t>8</w:t>
            </w:r>
            <w:r w:rsidR="00D1585C" w:rsidRPr="002E01C7">
              <w:rPr>
                <w:rFonts w:asciiTheme="majorBidi" w:hAnsiTheme="majorBidi" w:cstheme="majorBidi"/>
              </w:rPr>
              <w:t>)</w:t>
            </w:r>
          </w:p>
        </w:tc>
      </w:tr>
      <w:tr w:rsidR="00A51A54" w:rsidRPr="002E01C7" w14:paraId="42683606" w14:textId="77777777" w:rsidTr="002E3649">
        <w:trPr>
          <w:trHeight w:val="272"/>
        </w:trPr>
        <w:tc>
          <w:tcPr>
            <w:tcW w:w="1109" w:type="pct"/>
          </w:tcPr>
          <w:p w14:paraId="5AB29903" w14:textId="27DE65B2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94" w:type="pct"/>
          </w:tcPr>
          <w:p w14:paraId="10A4F770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B53405" w14:textId="5614D20C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95D5C" w14:textId="511F872A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</w:t>
            </w:r>
            <w:r w:rsidR="002416BB" w:rsidRPr="002E01C7">
              <w:rPr>
                <w:rFonts w:asciiTheme="majorBidi" w:hAnsiTheme="majorBidi" w:cstheme="majorBidi"/>
              </w:rPr>
              <w:t>1</w:t>
            </w:r>
            <w:r w:rsidR="00C916CE" w:rsidRPr="002E01C7">
              <w:rPr>
                <w:rFonts w:asciiTheme="majorBidi" w:hAnsiTheme="majorBidi" w:cstheme="majorBidi"/>
              </w:rPr>
              <w:t>90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F7F72" w14:textId="2793505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8F6FC" w14:textId="29ADD37A" w:rsidR="00A51A54" w:rsidRPr="002E01C7" w:rsidRDefault="00C916C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7C85D" w14:textId="3392B3C8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E4EB6" w14:textId="2E664C5A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80E608F" w14:textId="3089CF6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B30A1" w14:textId="17BC0185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EA572CB" w14:textId="4C16EB98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C31BB92" w14:textId="7BA909DE" w:rsidR="00A51A54" w:rsidRPr="002E01C7" w:rsidRDefault="00C916C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7AF5CA8B" w14:textId="717DD67A" w:rsidR="00A51A54" w:rsidRPr="002E01C7" w:rsidRDefault="00D158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A51A54" w:rsidRPr="002E01C7" w14:paraId="798BED63" w14:textId="77777777" w:rsidTr="002E7E72">
        <w:trPr>
          <w:trHeight w:val="272"/>
        </w:trPr>
        <w:tc>
          <w:tcPr>
            <w:tcW w:w="1109" w:type="pct"/>
          </w:tcPr>
          <w:p w14:paraId="2BC18589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4" w:type="pct"/>
          </w:tcPr>
          <w:p w14:paraId="3A2C9F47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E73DB5" w14:textId="609B427D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73D92" w14:textId="3B4D32F0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 xml:space="preserve"> (12)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41C456" w14:textId="1BA80811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15D6DC" w14:textId="184A36B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(3)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07191" w14:textId="2339B71E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7191A1" w14:textId="15361E05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(62)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EECB20C" w14:textId="7E37B786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7ED2060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A2E1831" w14:textId="3E363EB3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562ED3D" w14:textId="06316BFA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2F34040B" w14:textId="090E9BCE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(78)</w:t>
            </w:r>
          </w:p>
        </w:tc>
      </w:tr>
      <w:tr w:rsidR="00A51A54" w:rsidRPr="002E01C7" w14:paraId="78DE1F18" w14:textId="77777777" w:rsidTr="0012199D">
        <w:trPr>
          <w:trHeight w:val="272"/>
        </w:trPr>
        <w:tc>
          <w:tcPr>
            <w:tcW w:w="1109" w:type="pct"/>
          </w:tcPr>
          <w:p w14:paraId="081EF58A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26BE6B4D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3F52ADB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6920AC" w14:textId="7A9B78FE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(15</w:t>
            </w:r>
            <w:r w:rsidR="00C916CE" w:rsidRPr="002E01C7">
              <w:rPr>
                <w:rFonts w:asciiTheme="majorBidi" w:hAnsiTheme="majorBidi" w:cstheme="majorBidi"/>
              </w:rPr>
              <w:t>8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7603E" w14:textId="6834F984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(987)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D40ABC" w14:textId="599DCB32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(515)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06EA26C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(2,594)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48CB99" w14:textId="07BB18B0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(227)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BB79AA7" w14:textId="2585D185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CC10" w14:textId="5D64EB2C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(19)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C056205" w14:textId="2CFC7BCE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58E3C5A" w14:textId="1B14A8E6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3CADF6B4" w14:textId="7A357AE4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(4,</w:t>
            </w:r>
            <w:r w:rsidR="00C916CE" w:rsidRPr="002E01C7">
              <w:rPr>
                <w:rFonts w:asciiTheme="majorBidi" w:hAnsiTheme="majorBidi" w:cstheme="majorBidi"/>
              </w:rPr>
              <w:t>500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</w:tr>
      <w:tr w:rsidR="00A51A54" w:rsidRPr="002E01C7" w14:paraId="115B19FE" w14:textId="77777777" w:rsidTr="00CF6E99">
        <w:trPr>
          <w:trHeight w:val="272"/>
        </w:trPr>
        <w:tc>
          <w:tcPr>
            <w:tcW w:w="1109" w:type="pct"/>
          </w:tcPr>
          <w:p w14:paraId="4F0944C1" w14:textId="7331B972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94" w:type="pct"/>
          </w:tcPr>
          <w:p w14:paraId="7C5BD566" w14:textId="7467D953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6A9A8" w14:textId="61E0474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78C3" w14:textId="541C1CAC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35A19F2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78455E8C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58235C69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346 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1D4484" w14:textId="651E655A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CDA86CC" w14:textId="02BF0014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09EA" w14:textId="38AEE212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6FF32C9F" w14:textId="78D85E3F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F03CF10" w14:textId="069E920B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302B8A08" w14:textId="79044850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346 </w:t>
            </w:r>
          </w:p>
        </w:tc>
      </w:tr>
      <w:tr w:rsidR="00A51A54" w:rsidRPr="002E01C7" w14:paraId="041C52F4" w14:textId="77777777" w:rsidTr="007000F1">
        <w:trPr>
          <w:trHeight w:val="227"/>
        </w:trPr>
        <w:tc>
          <w:tcPr>
            <w:tcW w:w="1109" w:type="pct"/>
          </w:tcPr>
          <w:p w14:paraId="6F00EAE1" w14:textId="3A2E3046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ผลกระทบจาก</w:t>
            </w:r>
            <w:r w:rsidRPr="002E01C7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94" w:type="pct"/>
          </w:tcPr>
          <w:p w14:paraId="113FB021" w14:textId="77777777" w:rsidR="00A51A54" w:rsidRPr="002E01C7" w:rsidRDefault="00A51A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1929EAC9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EB486B" w14:textId="353549A1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(4)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73CCD636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7CDE30" w14:textId="49273D4F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(17)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0BD33F56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(126)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FD1670" w14:textId="774A58D2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A52A074" w14:textId="2C1B119B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1A1E34A1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AAAD7FA" w14:textId="0CF8E2A0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072C860A" w14:textId="0E3A23A9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25 </w:t>
            </w:r>
          </w:p>
        </w:tc>
        <w:tc>
          <w:tcPr>
            <w:tcW w:w="347" w:type="pct"/>
            <w:shd w:val="clear" w:color="auto" w:fill="auto"/>
          </w:tcPr>
          <w:p w14:paraId="521ED69E" w14:textId="581E18E7" w:rsidR="00A51A54" w:rsidRPr="002E01C7" w:rsidRDefault="00A51A5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 xml:space="preserve"> (124)</w:t>
            </w:r>
          </w:p>
        </w:tc>
      </w:tr>
      <w:tr w:rsidR="0042596F" w:rsidRPr="002E01C7" w14:paraId="1DCF9E8E" w14:textId="77777777" w:rsidTr="00C67BBB">
        <w:tc>
          <w:tcPr>
            <w:tcW w:w="1109" w:type="pct"/>
          </w:tcPr>
          <w:p w14:paraId="4DA70F2A" w14:textId="2106F1DB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2E01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4" w:type="pct"/>
          </w:tcPr>
          <w:p w14:paraId="1CFDA4C3" w14:textId="77777777" w:rsidR="0042596F" w:rsidRPr="002E01C7" w:rsidRDefault="004259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49A692E6" w14:textId="716687D8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24,108 </w:t>
            </w:r>
          </w:p>
        </w:tc>
        <w:tc>
          <w:tcPr>
            <w:tcW w:w="345" w:type="pct"/>
            <w:shd w:val="clear" w:color="auto" w:fill="auto"/>
          </w:tcPr>
          <w:p w14:paraId="165E5507" w14:textId="3E72D796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8,61</w:t>
            </w:r>
            <w:r w:rsidR="002416BB" w:rsidRPr="002E01C7">
              <w:rPr>
                <w:rFonts w:asciiTheme="majorBidi" w:hAnsiTheme="majorBidi" w:cstheme="majorBidi"/>
                <w:b/>
                <w:bCs/>
              </w:rPr>
              <w:t>2</w:t>
            </w:r>
            <w:r w:rsidRPr="002E01C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345" w:type="pct"/>
            <w:shd w:val="clear" w:color="auto" w:fill="auto"/>
          </w:tcPr>
          <w:p w14:paraId="3BF0AE5B" w14:textId="2AE33BAE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32,902 </w:t>
            </w:r>
          </w:p>
        </w:tc>
        <w:tc>
          <w:tcPr>
            <w:tcW w:w="345" w:type="pct"/>
            <w:shd w:val="clear" w:color="auto" w:fill="auto"/>
          </w:tcPr>
          <w:p w14:paraId="1B5DB779" w14:textId="04133C8C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21,53</w:t>
            </w:r>
            <w:r w:rsidR="002416BB" w:rsidRPr="002E01C7">
              <w:rPr>
                <w:rFonts w:asciiTheme="majorBidi" w:hAnsiTheme="majorBidi" w:cstheme="majorBidi"/>
                <w:b/>
                <w:bCs/>
              </w:rPr>
              <w:t>9</w:t>
            </w:r>
            <w:r w:rsidRPr="002E01C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345" w:type="pct"/>
            <w:shd w:val="clear" w:color="auto" w:fill="auto"/>
          </w:tcPr>
          <w:p w14:paraId="75544B56" w14:textId="32A9D849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18,863 </w:t>
            </w:r>
          </w:p>
        </w:tc>
        <w:tc>
          <w:tcPr>
            <w:tcW w:w="345" w:type="pct"/>
            <w:shd w:val="clear" w:color="auto" w:fill="auto"/>
          </w:tcPr>
          <w:p w14:paraId="3DDB0CCA" w14:textId="38DB30C0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4,947 </w:t>
            </w:r>
          </w:p>
        </w:tc>
        <w:tc>
          <w:tcPr>
            <w:tcW w:w="345" w:type="pct"/>
            <w:shd w:val="clear" w:color="auto" w:fill="auto"/>
          </w:tcPr>
          <w:p w14:paraId="1786869D" w14:textId="4BEA137C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294 </w:t>
            </w:r>
          </w:p>
        </w:tc>
        <w:tc>
          <w:tcPr>
            <w:tcW w:w="345" w:type="pct"/>
            <w:shd w:val="clear" w:color="auto" w:fill="auto"/>
          </w:tcPr>
          <w:p w14:paraId="1EE6F7B9" w14:textId="6DFA5ECD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195 </w:t>
            </w:r>
          </w:p>
        </w:tc>
        <w:tc>
          <w:tcPr>
            <w:tcW w:w="345" w:type="pct"/>
            <w:shd w:val="clear" w:color="auto" w:fill="auto"/>
          </w:tcPr>
          <w:p w14:paraId="1DBA4103" w14:textId="3913C7BF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15 </w:t>
            </w:r>
          </w:p>
        </w:tc>
        <w:tc>
          <w:tcPr>
            <w:tcW w:w="345" w:type="pct"/>
            <w:shd w:val="clear" w:color="auto" w:fill="auto"/>
          </w:tcPr>
          <w:p w14:paraId="0D5CCA8A" w14:textId="46E2CC2B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6,852 </w:t>
            </w:r>
          </w:p>
        </w:tc>
        <w:tc>
          <w:tcPr>
            <w:tcW w:w="347" w:type="pct"/>
            <w:shd w:val="clear" w:color="auto" w:fill="auto"/>
          </w:tcPr>
          <w:p w14:paraId="3BD2B752" w14:textId="05BF690A" w:rsidR="0042596F" w:rsidRPr="002E01C7" w:rsidRDefault="0042596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 xml:space="preserve"> 118,327 </w:t>
            </w:r>
          </w:p>
        </w:tc>
      </w:tr>
    </w:tbl>
    <w:p w14:paraId="48543E6D" w14:textId="77777777" w:rsidR="00922AD9" w:rsidRPr="002E01C7" w:rsidRDefault="00922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F84F97B" w14:textId="2C9934A1" w:rsidR="00922AD9" w:rsidRPr="002E01C7" w:rsidRDefault="00922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 w:hint="cs"/>
          <w:cs/>
        </w:rPr>
        <w:lastRenderedPageBreak/>
        <w:t xml:space="preserve">ในระหว่างงวดสามเดือนสิ้นสุดวันที่ </w:t>
      </w:r>
      <w:r w:rsidRPr="002E01C7">
        <w:rPr>
          <w:rFonts w:asciiTheme="majorBidi" w:hAnsiTheme="majorBidi" w:cstheme="majorBidi" w:hint="cs"/>
        </w:rPr>
        <w:t xml:space="preserve">31 </w:t>
      </w:r>
      <w:r w:rsidRPr="002E01C7">
        <w:rPr>
          <w:rFonts w:asciiTheme="majorBidi" w:hAnsiTheme="majorBidi" w:cstheme="majorBidi" w:hint="cs"/>
          <w:cs/>
        </w:rPr>
        <w:t xml:space="preserve">มีนาคม </w:t>
      </w:r>
      <w:r w:rsidRPr="002E01C7">
        <w:rPr>
          <w:rFonts w:asciiTheme="majorBidi" w:hAnsiTheme="majorBidi" w:cstheme="majorBidi" w:hint="cs"/>
        </w:rPr>
        <w:t>2567</w:t>
      </w:r>
      <w:r w:rsidRPr="002E01C7">
        <w:rPr>
          <w:rFonts w:asciiTheme="majorBidi" w:hAnsiTheme="majorBidi" w:cstheme="majorBidi" w:hint="cs"/>
          <w:cs/>
        </w:rPr>
        <w:t xml:space="preserve"> กลุ่มบริษัทได้</w:t>
      </w:r>
      <w:r w:rsidR="00A51A54" w:rsidRPr="002E01C7">
        <w:rPr>
          <w:rFonts w:asciiTheme="majorBidi" w:hAnsiTheme="majorBidi" w:cstheme="majorBidi" w:hint="cs"/>
          <w:cs/>
        </w:rPr>
        <w:t>กลับ</w:t>
      </w:r>
      <w:r w:rsidRPr="002E01C7">
        <w:rPr>
          <w:rFonts w:asciiTheme="majorBidi" w:hAnsiTheme="majorBidi" w:cstheme="majorBidi" w:hint="cs"/>
          <w:cs/>
        </w:rPr>
        <w:t xml:space="preserve">รายการขาดทุนจากการด้อยค่าของสินทรัพย์เพื่อการสำรวจและผลิตปิโตรเลียมจำนวน </w:t>
      </w:r>
      <w:r w:rsidR="00B06C8B" w:rsidRPr="002E01C7">
        <w:rPr>
          <w:rFonts w:asciiTheme="majorBidi" w:hAnsiTheme="majorBidi" w:cstheme="majorBidi"/>
        </w:rPr>
        <w:t>102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 xml:space="preserve">ล้านโครนนอร์เวย์ (หรือเทียบเท่า </w:t>
      </w:r>
      <w:r w:rsidR="00B06C8B" w:rsidRPr="002E01C7">
        <w:rPr>
          <w:rFonts w:asciiTheme="majorBidi" w:hAnsiTheme="majorBidi" w:cstheme="majorBidi"/>
        </w:rPr>
        <w:t>346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2D920FE9" w14:textId="450630D2" w:rsidR="00E6606B" w:rsidRPr="002E01C7" w:rsidRDefault="00E6606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6E66F00" w14:textId="4384A28B" w:rsidR="00BB46DE" w:rsidRPr="002E01C7" w:rsidRDefault="001032C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 xml:space="preserve">ณ วันที่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  <w:cs/>
        </w:rPr>
        <w:t xml:space="preserve"> บริษัทย่อย</w:t>
      </w:r>
      <w:r w:rsidRPr="002E01C7">
        <w:rPr>
          <w:rFonts w:asciiTheme="majorBidi" w:hAnsiTheme="majorBidi" w:cstheme="majorBidi" w:hint="cs"/>
          <w:cs/>
        </w:rPr>
        <w:t>และบริษัทย่อยทางอ้อม</w:t>
      </w:r>
      <w:r w:rsidRPr="002E01C7">
        <w:rPr>
          <w:rFonts w:asciiTheme="majorBidi" w:hAnsiTheme="majorBidi" w:cstheme="majorBidi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="00216448" w:rsidRPr="002E01C7">
        <w:rPr>
          <w:rFonts w:asciiTheme="majorBidi" w:hAnsiTheme="majorBidi" w:cstheme="majorBidi" w:hint="cs"/>
          <w:cs/>
        </w:rPr>
        <w:t>ก</w:t>
      </w:r>
      <w:r w:rsidRPr="002E01C7">
        <w:rPr>
          <w:rFonts w:asciiTheme="majorBidi" w:hAnsiTheme="majorBidi" w:cstheme="majorBidi"/>
          <w:cs/>
        </w:rPr>
        <w:t>สถาบันการเงินเหล่านั้น มูลค่าตามบัญชีเป็นจำนวน</w:t>
      </w:r>
      <w:r w:rsidRPr="002E01C7">
        <w:rPr>
          <w:rFonts w:asciiTheme="majorBidi" w:hAnsiTheme="majorBidi" w:cstheme="majorBidi" w:hint="cs"/>
          <w:cs/>
        </w:rPr>
        <w:t xml:space="preserve"> </w:t>
      </w:r>
      <w:r w:rsidR="00DB580A" w:rsidRPr="002E01C7">
        <w:rPr>
          <w:rFonts w:asciiTheme="majorBidi" w:hAnsiTheme="majorBidi" w:cstheme="majorBidi"/>
        </w:rPr>
        <w:t>27,</w:t>
      </w:r>
      <w:r w:rsidR="002021C6" w:rsidRPr="002E01C7">
        <w:rPr>
          <w:rFonts w:asciiTheme="majorBidi" w:hAnsiTheme="majorBidi" w:cstheme="majorBidi" w:hint="cs"/>
          <w:cs/>
        </w:rPr>
        <w:t>679</w:t>
      </w:r>
      <w:r w:rsidR="006047BF"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 xml:space="preserve">ล้านบาท </w:t>
      </w:r>
      <w:r w:rsidRPr="002E01C7">
        <w:rPr>
          <w:rFonts w:asciiTheme="majorBidi" w:hAnsiTheme="majorBidi" w:cstheme="majorBidi"/>
          <w:i/>
          <w:iCs/>
          <w:cs/>
        </w:rPr>
        <w:t>(</w:t>
      </w:r>
      <w:r w:rsidR="00C078A5" w:rsidRPr="002E01C7">
        <w:rPr>
          <w:rFonts w:asciiTheme="majorBidi" w:hAnsiTheme="majorBidi" w:cstheme="majorBidi"/>
          <w:i/>
          <w:iCs/>
        </w:rPr>
        <w:t>31</w:t>
      </w:r>
      <w:r w:rsidRPr="002E01C7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2D151D" w:rsidRPr="002E01C7">
        <w:rPr>
          <w:rFonts w:asciiTheme="majorBidi" w:hAnsiTheme="majorBidi" w:cstheme="majorBidi"/>
          <w:i/>
          <w:iCs/>
        </w:rPr>
        <w:t>2566</w:t>
      </w:r>
      <w:r w:rsidRPr="002E01C7">
        <w:rPr>
          <w:rFonts w:asciiTheme="majorBidi" w:hAnsiTheme="majorBidi" w:cstheme="majorBidi"/>
          <w:i/>
          <w:iCs/>
          <w:cs/>
        </w:rPr>
        <w:t xml:space="preserve">: </w:t>
      </w:r>
      <w:r w:rsidR="00C078A5" w:rsidRPr="002E01C7">
        <w:rPr>
          <w:rFonts w:asciiTheme="majorBidi" w:hAnsiTheme="majorBidi" w:cstheme="majorBidi"/>
          <w:i/>
          <w:iCs/>
        </w:rPr>
        <w:t>28</w:t>
      </w:r>
      <w:r w:rsidR="00BD0B47" w:rsidRPr="002E01C7">
        <w:rPr>
          <w:rFonts w:asciiTheme="majorBidi" w:hAnsiTheme="majorBidi" w:cstheme="majorBidi"/>
          <w:i/>
          <w:iCs/>
        </w:rPr>
        <w:t>,655</w:t>
      </w:r>
      <w:r w:rsidRPr="002E01C7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2360E09F" w14:textId="77777777" w:rsidR="002F6745" w:rsidRPr="002E01C7" w:rsidRDefault="002F6745" w:rsidP="0053352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5AC10DF2" w14:textId="77777777" w:rsidR="002A51C2" w:rsidRPr="002E01C7" w:rsidRDefault="002A51C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83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65"/>
        <w:gridCol w:w="1113"/>
        <w:gridCol w:w="1113"/>
        <w:gridCol w:w="1113"/>
        <w:gridCol w:w="1113"/>
        <w:gridCol w:w="1113"/>
        <w:gridCol w:w="1113"/>
        <w:gridCol w:w="1116"/>
        <w:gridCol w:w="1116"/>
        <w:gridCol w:w="1113"/>
        <w:gridCol w:w="1099"/>
      </w:tblGrid>
      <w:tr w:rsidR="00076D0F" w:rsidRPr="002E01C7" w14:paraId="16A95C14" w14:textId="77777777" w:rsidTr="001F7EA6">
        <w:trPr>
          <w:tblHeader/>
        </w:trPr>
        <w:tc>
          <w:tcPr>
            <w:tcW w:w="949" w:type="pct"/>
          </w:tcPr>
          <w:p w14:paraId="020346DB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52C1FD39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956" w:type="pct"/>
            <w:gridSpan w:val="10"/>
            <w:vAlign w:val="bottom"/>
          </w:tcPr>
          <w:p w14:paraId="771C605A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</w:pPr>
            <w:r w:rsidRPr="002E01C7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76D0F" w:rsidRPr="002E01C7" w14:paraId="67186C6E" w14:textId="77777777" w:rsidTr="001F7EA6">
        <w:trPr>
          <w:tblHeader/>
        </w:trPr>
        <w:tc>
          <w:tcPr>
            <w:tcW w:w="949" w:type="pct"/>
          </w:tcPr>
          <w:p w14:paraId="7A3E16A5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3AF7BEAA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96" w:type="pct"/>
            <w:vAlign w:val="bottom"/>
          </w:tcPr>
          <w:p w14:paraId="4D5A4A03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96" w:type="pct"/>
            <w:vAlign w:val="bottom"/>
          </w:tcPr>
          <w:p w14:paraId="1BD62F28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96" w:type="pct"/>
            <w:vAlign w:val="bottom"/>
          </w:tcPr>
          <w:p w14:paraId="02DBD1C0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2E01C7">
              <w:rPr>
                <w:rFonts w:asciiTheme="majorBidi" w:eastAsia="Calibri" w:hAnsiTheme="majorBidi" w:cstheme="majorBidi"/>
              </w:rPr>
              <w:br/>
            </w:r>
            <w:r w:rsidRPr="002E01C7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96" w:type="pct"/>
            <w:vAlign w:val="bottom"/>
          </w:tcPr>
          <w:p w14:paraId="3FB4FE1D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96" w:type="pct"/>
            <w:vAlign w:val="bottom"/>
          </w:tcPr>
          <w:p w14:paraId="23343A63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6" w:type="pct"/>
            <w:vAlign w:val="bottom"/>
          </w:tcPr>
          <w:p w14:paraId="25B0ADF3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97" w:type="pct"/>
            <w:vAlign w:val="bottom"/>
          </w:tcPr>
          <w:p w14:paraId="64803097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97" w:type="pct"/>
            <w:vAlign w:val="bottom"/>
          </w:tcPr>
          <w:p w14:paraId="24D4EEE4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96" w:type="pct"/>
            <w:vAlign w:val="bottom"/>
          </w:tcPr>
          <w:p w14:paraId="17DD7919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91" w:type="pct"/>
            <w:vAlign w:val="bottom"/>
          </w:tcPr>
          <w:p w14:paraId="267B6683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E01C7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2E01C7" w14:paraId="5A422FB3" w14:textId="77777777" w:rsidTr="001F7EA6">
        <w:trPr>
          <w:trHeight w:val="68"/>
        </w:trPr>
        <w:tc>
          <w:tcPr>
            <w:tcW w:w="949" w:type="pct"/>
          </w:tcPr>
          <w:p w14:paraId="2F04A4AF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602E968E" w14:textId="77777777" w:rsidR="00076D0F" w:rsidRPr="002E01C7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956" w:type="pct"/>
            <w:gridSpan w:val="10"/>
          </w:tcPr>
          <w:p w14:paraId="76529C46" w14:textId="77777777" w:rsidR="00076D0F" w:rsidRPr="002E01C7" w:rsidRDefault="00076D0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67A7" w:rsidRPr="002E01C7" w14:paraId="5517DA24" w14:textId="77777777" w:rsidTr="001F7EA6">
        <w:tc>
          <w:tcPr>
            <w:tcW w:w="949" w:type="pct"/>
          </w:tcPr>
          <w:p w14:paraId="382CD30C" w14:textId="0ECEC0B0" w:rsidR="003267A7" w:rsidRPr="002E01C7" w:rsidRDefault="003267A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2E01C7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94" w:type="pct"/>
          </w:tcPr>
          <w:p w14:paraId="2AA95837" w14:textId="77777777" w:rsidR="003267A7" w:rsidRPr="002E01C7" w:rsidRDefault="003267A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A9FC30" w14:textId="716442C9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2,583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3C9ED8" w14:textId="26AFEC96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59A6A367" w14:textId="21A7BB4A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21,088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68D78593" w14:textId="38832A01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396" w:type="pct"/>
          </w:tcPr>
          <w:p w14:paraId="2F2C4C78" w14:textId="4E64C0D6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2,854</w:t>
            </w:r>
          </w:p>
        </w:tc>
        <w:tc>
          <w:tcPr>
            <w:tcW w:w="396" w:type="pct"/>
            <w:shd w:val="clear" w:color="auto" w:fill="auto"/>
          </w:tcPr>
          <w:p w14:paraId="517E58EE" w14:textId="353B763B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77268B48" w14:textId="21960D37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1CBA4DC8" w14:textId="401280E9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96" w:type="pct"/>
          </w:tcPr>
          <w:p w14:paraId="3246B89D" w14:textId="2579051F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2,379</w:t>
            </w:r>
          </w:p>
        </w:tc>
        <w:tc>
          <w:tcPr>
            <w:tcW w:w="391" w:type="pct"/>
          </w:tcPr>
          <w:p w14:paraId="5E253966" w14:textId="4FA4A991" w:rsidR="003267A7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29,445</w:t>
            </w:r>
          </w:p>
        </w:tc>
      </w:tr>
      <w:tr w:rsidR="00DC4C06" w:rsidRPr="002E01C7" w14:paraId="27C98C67" w14:textId="77777777" w:rsidTr="001F7EA6">
        <w:tc>
          <w:tcPr>
            <w:tcW w:w="949" w:type="pct"/>
          </w:tcPr>
          <w:p w14:paraId="0F1879FD" w14:textId="77777777" w:rsidR="00DC4C06" w:rsidRPr="002E01C7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390C8965" w14:textId="77777777" w:rsidR="00DC4C06" w:rsidRPr="002E01C7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7A3A629F" w:rsidR="00DC4C06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5E4F147A" w:rsidR="00DC4C06" w:rsidRPr="002E01C7" w:rsidRDefault="00345E2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239D1B6D" w:rsidR="00DC4C06" w:rsidRPr="002E01C7" w:rsidRDefault="00345E2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61037956" w:rsidR="00DC4C06" w:rsidRPr="002E01C7" w:rsidRDefault="00ED351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63B070A7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4B2B188" w14:textId="27BA3204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724C5AD4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3CE278BA" w14:textId="26D595BA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73E5E5F" w14:textId="1536E32F" w:rsidR="00DC4C06" w:rsidRPr="002E01C7" w:rsidRDefault="00E4127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EB74472" w14:textId="314EC014" w:rsidR="00DC4C06" w:rsidRPr="002E01C7" w:rsidRDefault="00E4127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38</w:t>
            </w:r>
            <w:r w:rsidR="00ED351F" w:rsidRPr="002E01C7">
              <w:rPr>
                <w:rFonts w:asciiTheme="majorBidi" w:hAnsiTheme="majorBidi" w:cstheme="majorBidi"/>
              </w:rPr>
              <w:t>0</w:t>
            </w:r>
          </w:p>
        </w:tc>
      </w:tr>
      <w:tr w:rsidR="00DC4C06" w:rsidRPr="002E01C7" w14:paraId="54106388" w14:textId="77777777" w:rsidTr="001F7EA6">
        <w:trPr>
          <w:trHeight w:val="272"/>
        </w:trPr>
        <w:tc>
          <w:tcPr>
            <w:tcW w:w="949" w:type="pct"/>
          </w:tcPr>
          <w:p w14:paraId="7A1C0DBA" w14:textId="77777777" w:rsidR="00DC4C06" w:rsidRPr="002E01C7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21478F42" w14:textId="77777777" w:rsidR="00DC4C06" w:rsidRPr="002E01C7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2CE6789B" w:rsidR="00E45CCD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0A0C3471" w:rsidR="00DC4C06" w:rsidRPr="002E01C7" w:rsidRDefault="00345E2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450BFBD1" w:rsidR="00DC4C06" w:rsidRPr="002E01C7" w:rsidRDefault="00345E2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5DFAED07" w:rsidR="00DC4C06" w:rsidRPr="002E01C7" w:rsidRDefault="00ED351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33F24801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DCDC9BB" w14:textId="2D1D8910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764573C5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4FA61032" w14:textId="6ADDBFE2" w:rsidR="00DC4C06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0C82768" w14:textId="5064D835" w:rsidR="00DC4C06" w:rsidRPr="002E01C7" w:rsidRDefault="00E4127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(330)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99C8113" w14:textId="4A698B93" w:rsidR="00DC4C06" w:rsidRPr="002E01C7" w:rsidRDefault="00E4127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</w:t>
            </w:r>
            <w:r w:rsidR="00ED351F"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</w:tr>
      <w:tr w:rsidR="002D120F" w:rsidRPr="002E01C7" w14:paraId="6BD38056" w14:textId="77777777" w:rsidTr="001F7EA6">
        <w:trPr>
          <w:trHeight w:val="272"/>
        </w:trPr>
        <w:tc>
          <w:tcPr>
            <w:tcW w:w="949" w:type="pct"/>
          </w:tcPr>
          <w:p w14:paraId="7606EF76" w14:textId="1662E9C2" w:rsidR="002D120F" w:rsidRPr="002E01C7" w:rsidRDefault="002D12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94" w:type="pct"/>
          </w:tcPr>
          <w:p w14:paraId="031D6693" w14:textId="755F2EB7" w:rsidR="002D120F" w:rsidRPr="002E01C7" w:rsidRDefault="002D12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4CDAD" w14:textId="20AD9C1D" w:rsidR="002D120F" w:rsidRPr="002E01C7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32922" w14:textId="0C68608A" w:rsidR="002D120F" w:rsidRPr="002E01C7" w:rsidRDefault="006A2F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</w:t>
            </w:r>
            <w:r w:rsidR="00345E2F"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DF28A" w14:textId="47665AE0" w:rsidR="002D120F" w:rsidRPr="002E01C7" w:rsidRDefault="00345E2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E7546" w14:textId="218938DC" w:rsidR="002D120F" w:rsidRPr="002E01C7" w:rsidRDefault="00A87B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5A970" w14:textId="70C12A3A" w:rsidR="002D120F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0821191" w14:textId="611FFAD6" w:rsidR="002D120F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8C662" w14:textId="09A7B297" w:rsidR="002D120F" w:rsidRPr="002E01C7" w:rsidRDefault="00AE3A2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150F8E39" w14:textId="58172D99" w:rsidR="002D120F" w:rsidRPr="002E01C7" w:rsidRDefault="007361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0CFD47C" w14:textId="66D210AB" w:rsidR="002D120F" w:rsidRPr="002E01C7" w:rsidRDefault="00AE3A2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1017603B" w14:textId="12F75140" w:rsidR="002D120F" w:rsidRPr="002E01C7" w:rsidRDefault="001367D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(1)</w:t>
            </w:r>
          </w:p>
        </w:tc>
      </w:tr>
      <w:tr w:rsidR="00DC4C06" w:rsidRPr="002E01C7" w14:paraId="594D1400" w14:textId="77777777" w:rsidTr="001F7EA6">
        <w:trPr>
          <w:trHeight w:val="272"/>
        </w:trPr>
        <w:tc>
          <w:tcPr>
            <w:tcW w:w="949" w:type="pct"/>
          </w:tcPr>
          <w:p w14:paraId="2F14B118" w14:textId="5459EC5E" w:rsidR="00DC4C06" w:rsidRPr="002E01C7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47DAABC7" w14:textId="77777777" w:rsidR="00DC4C06" w:rsidRPr="002E01C7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57EDB111" w:rsidR="00DC4C06" w:rsidRPr="002E01C7" w:rsidRDefault="006A2F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56783B1C" w:rsidR="00DC4C06" w:rsidRPr="002E01C7" w:rsidRDefault="006A2F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</w:t>
            </w:r>
            <w:r w:rsidR="00345E2F" w:rsidRPr="002E01C7">
              <w:rPr>
                <w:rFonts w:asciiTheme="majorBidi" w:hAnsiTheme="majorBidi" w:cstheme="majorBidi"/>
              </w:rPr>
              <w:t>5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6E0CCB6D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(662)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0F4DD3D6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53552CFF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(118)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7B8C46E" w14:textId="5F446FAF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4FA21B5F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7A27EABA" w14:textId="5F7D7626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864E7FD" w14:textId="6B2A6705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224D005" w14:textId="09AC1950" w:rsidR="00DC4C06" w:rsidRPr="002E01C7" w:rsidRDefault="00345E2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(793)</w:t>
            </w:r>
          </w:p>
        </w:tc>
      </w:tr>
      <w:tr w:rsidR="00CB6F54" w:rsidRPr="002E01C7" w14:paraId="592B5213" w14:textId="77777777" w:rsidTr="00781BE7">
        <w:trPr>
          <w:trHeight w:val="287"/>
        </w:trPr>
        <w:tc>
          <w:tcPr>
            <w:tcW w:w="949" w:type="pct"/>
          </w:tcPr>
          <w:p w14:paraId="0F5ED830" w14:textId="3011F48F" w:rsidR="00CB6F54" w:rsidRPr="002E01C7" w:rsidRDefault="00CB6F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D151D" w:rsidRPr="002E01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2D151D"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2D151D" w:rsidRPr="002E01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4" w:type="pct"/>
          </w:tcPr>
          <w:p w14:paraId="449858A4" w14:textId="77777777" w:rsidR="00CB6F54" w:rsidRPr="002E01C7" w:rsidRDefault="00CB6F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238D760E" w14:textId="61FA5B8E" w:rsidR="00CB6F54" w:rsidRPr="002E01C7" w:rsidRDefault="006A2FF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2,583</w:t>
            </w:r>
          </w:p>
        </w:tc>
        <w:tc>
          <w:tcPr>
            <w:tcW w:w="396" w:type="pct"/>
            <w:shd w:val="clear" w:color="auto" w:fill="auto"/>
          </w:tcPr>
          <w:p w14:paraId="04F6AED6" w14:textId="295FE132" w:rsidR="00CB6F54" w:rsidRPr="002E01C7" w:rsidRDefault="006A2FF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15</w:t>
            </w:r>
            <w:r w:rsidR="00345E2F" w:rsidRPr="002E01C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96" w:type="pct"/>
            <w:shd w:val="clear" w:color="auto" w:fill="auto"/>
          </w:tcPr>
          <w:p w14:paraId="069E009E" w14:textId="4AF38355" w:rsidR="00CB6F54" w:rsidRPr="002E01C7" w:rsidRDefault="00345E2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20,648</w:t>
            </w:r>
          </w:p>
        </w:tc>
        <w:tc>
          <w:tcPr>
            <w:tcW w:w="396" w:type="pct"/>
            <w:shd w:val="clear" w:color="auto" w:fill="auto"/>
          </w:tcPr>
          <w:p w14:paraId="768A5BB3" w14:textId="099CDC0F" w:rsidR="00CB6F54" w:rsidRPr="002E01C7" w:rsidRDefault="00A87B2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396" w:type="pct"/>
            <w:shd w:val="clear" w:color="auto" w:fill="auto"/>
          </w:tcPr>
          <w:p w14:paraId="34ECEBF9" w14:textId="4030B5C6" w:rsidR="00CB6F54" w:rsidRPr="002E01C7" w:rsidRDefault="0073616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2,802</w:t>
            </w:r>
          </w:p>
        </w:tc>
        <w:tc>
          <w:tcPr>
            <w:tcW w:w="396" w:type="pct"/>
            <w:shd w:val="clear" w:color="auto" w:fill="auto"/>
          </w:tcPr>
          <w:p w14:paraId="0025725F" w14:textId="32B203E6" w:rsidR="00CB6F54" w:rsidRPr="002E01C7" w:rsidRDefault="0073616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97" w:type="pct"/>
            <w:shd w:val="clear" w:color="auto" w:fill="auto"/>
          </w:tcPr>
          <w:p w14:paraId="37A161DB" w14:textId="72BD956C" w:rsidR="00CB6F54" w:rsidRPr="002E01C7" w:rsidRDefault="0073616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8</w:t>
            </w:r>
            <w:r w:rsidR="009825AA" w:rsidRPr="002E01C7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397" w:type="pct"/>
            <w:shd w:val="clear" w:color="auto" w:fill="auto"/>
          </w:tcPr>
          <w:p w14:paraId="4533E301" w14:textId="518A0CCC" w:rsidR="00CB6F54" w:rsidRPr="002E01C7" w:rsidRDefault="0073616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396" w:type="pct"/>
            <w:shd w:val="clear" w:color="auto" w:fill="auto"/>
          </w:tcPr>
          <w:p w14:paraId="72987A6C" w14:textId="004AE482" w:rsidR="00CB6F54" w:rsidRPr="002E01C7" w:rsidRDefault="00E4127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2,42</w:t>
            </w:r>
            <w:r w:rsidR="009825AA" w:rsidRPr="002E01C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91" w:type="pct"/>
            <w:shd w:val="clear" w:color="auto" w:fill="auto"/>
          </w:tcPr>
          <w:p w14:paraId="5E9D7200" w14:textId="21C666DE" w:rsidR="00CB6F54" w:rsidRPr="002E01C7" w:rsidRDefault="001367D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28,998</w:t>
            </w:r>
          </w:p>
        </w:tc>
      </w:tr>
    </w:tbl>
    <w:p w14:paraId="65EC4073" w14:textId="77777777" w:rsidR="006672E5" w:rsidRPr="002E01C7" w:rsidRDefault="006672E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DFBD85" w14:textId="46F2063C" w:rsidR="006672E5" w:rsidRPr="002E01C7" w:rsidRDefault="006672E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  <w:sectPr w:rsidR="006672E5" w:rsidRPr="002E01C7" w:rsidSect="00C21744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7"/>
    <w:bookmarkEnd w:id="8"/>
    <w:p w14:paraId="6E873E7C" w14:textId="77777777" w:rsidR="004B22A4" w:rsidRPr="002E01C7" w:rsidRDefault="004B22A4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2E01C7" w:rsidRDefault="004B22A4" w:rsidP="0053352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1ABDFE2" w14:textId="53F879DF" w:rsidR="004B22A4" w:rsidRPr="002E01C7" w:rsidRDefault="004B22A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2E01C7">
        <w:rPr>
          <w:rFonts w:asciiTheme="majorBidi" w:hAnsiTheme="majorBidi" w:cstheme="majorBidi"/>
          <w:cs/>
        </w:rPr>
        <w:t>ระหว่าง</w:t>
      </w:r>
      <w:r w:rsidR="002D151D" w:rsidRPr="002E01C7">
        <w:rPr>
          <w:rFonts w:asciiTheme="majorBidi" w:hAnsiTheme="majorBidi" w:cstheme="majorBidi"/>
          <w:cs/>
        </w:rPr>
        <w:t>งวดสามเดือน</w:t>
      </w:r>
      <w:r w:rsidR="00177B73" w:rsidRPr="002E01C7">
        <w:rPr>
          <w:rFonts w:asciiTheme="majorBidi" w:hAnsiTheme="majorBidi" w:cstheme="majorBidi"/>
          <w:cs/>
        </w:rPr>
        <w:t>สิ้นสุดวันที่</w:t>
      </w:r>
      <w:r w:rsidR="00D33059" w:rsidRPr="002E01C7">
        <w:rPr>
          <w:rFonts w:asciiTheme="majorBidi" w:hAnsiTheme="majorBidi" w:cstheme="majorBidi"/>
          <w:cs/>
        </w:rPr>
        <w:t xml:space="preserve">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  <w:cs/>
        </w:rPr>
        <w:t xml:space="preserve"> มีดังนี้</w:t>
      </w:r>
    </w:p>
    <w:p w14:paraId="0A11442B" w14:textId="77777777" w:rsidR="0022602D" w:rsidRPr="002E01C7" w:rsidRDefault="0022602D" w:rsidP="0053352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283"/>
        <w:gridCol w:w="1748"/>
        <w:gridCol w:w="1748"/>
        <w:gridCol w:w="1749"/>
        <w:gridCol w:w="1748"/>
        <w:gridCol w:w="1748"/>
        <w:gridCol w:w="1749"/>
      </w:tblGrid>
      <w:tr w:rsidR="00C804AB" w:rsidRPr="002E01C7" w14:paraId="490ACD98" w14:textId="77777777" w:rsidTr="00754293">
        <w:trPr>
          <w:trHeight w:val="222"/>
        </w:trPr>
        <w:tc>
          <w:tcPr>
            <w:tcW w:w="3236" w:type="dxa"/>
          </w:tcPr>
          <w:p w14:paraId="12F2A291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283" w:type="dxa"/>
          </w:tcPr>
          <w:p w14:paraId="015350FF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0490" w:type="dxa"/>
            <w:gridSpan w:val="6"/>
          </w:tcPr>
          <w:p w14:paraId="74570294" w14:textId="62C633D0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2E01C7">
              <w:rPr>
                <w:rFonts w:eastAsia="Calibri"/>
                <w:b/>
                <w:bCs/>
                <w:cs/>
              </w:rPr>
              <w:t>งบการเงิน</w:t>
            </w:r>
            <w:r w:rsidRPr="002E01C7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C804AB" w:rsidRPr="002E01C7" w14:paraId="2ECC8181" w14:textId="77777777" w:rsidTr="00754293">
        <w:trPr>
          <w:trHeight w:val="397"/>
        </w:trPr>
        <w:tc>
          <w:tcPr>
            <w:tcW w:w="3236" w:type="dxa"/>
          </w:tcPr>
          <w:p w14:paraId="01BF5AA8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83" w:type="dxa"/>
          </w:tcPr>
          <w:p w14:paraId="2505864C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68739C5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48" w:type="dxa"/>
            <w:vAlign w:val="bottom"/>
          </w:tcPr>
          <w:p w14:paraId="2CDFA3DB" w14:textId="1D21D55D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outlineLvl w:val="0"/>
              <w:rPr>
                <w:rFonts w:eastAsia="Calibri"/>
                <w:cs/>
              </w:rPr>
            </w:pPr>
            <w:r w:rsidRPr="002E01C7">
              <w:rPr>
                <w:rFonts w:eastAsia="Calibri"/>
                <w:cs/>
              </w:rPr>
              <w:t>อาคารและที่ดินพร้อมสิ่งปลูกสร้าง</w:t>
            </w:r>
          </w:p>
        </w:tc>
        <w:tc>
          <w:tcPr>
            <w:tcW w:w="1748" w:type="dxa"/>
            <w:vAlign w:val="bottom"/>
          </w:tcPr>
          <w:p w14:paraId="1A9DE40C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49" w:type="dxa"/>
            <w:vAlign w:val="bottom"/>
          </w:tcPr>
          <w:p w14:paraId="5EC33C0D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outlineLvl w:val="0"/>
              <w:rPr>
                <w:rFonts w:eastAsia="Calibri"/>
                <w:cs/>
              </w:rPr>
            </w:pPr>
            <w:r w:rsidRPr="002E01C7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748" w:type="dxa"/>
            <w:vAlign w:val="bottom"/>
          </w:tcPr>
          <w:p w14:paraId="64075283" w14:textId="3FF073CF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0"/>
              <w:jc w:val="center"/>
              <w:outlineLvl w:val="0"/>
              <w:rPr>
                <w:rFonts w:eastAsia="Calibri"/>
                <w:cs/>
              </w:rPr>
            </w:pPr>
            <w:r w:rsidRPr="002E01C7">
              <w:rPr>
                <w:rFonts w:eastAsia="Calibri" w:hint="cs"/>
                <w:cs/>
              </w:rPr>
              <w:t>อุปกรณ์จำหน่า</w:t>
            </w:r>
            <w:r w:rsidR="00754293" w:rsidRPr="002E01C7">
              <w:rPr>
                <w:rFonts w:eastAsia="Calibri" w:hint="cs"/>
                <w:cs/>
              </w:rPr>
              <w:t>ย</w:t>
            </w:r>
            <w:r w:rsidRPr="002E01C7">
              <w:rPr>
                <w:rFonts w:eastAsia="Calibri" w:hint="cs"/>
                <w:cs/>
              </w:rPr>
              <w:t>และอุปกรณ</w:t>
            </w:r>
            <w:r w:rsidR="00754293" w:rsidRPr="002E01C7">
              <w:rPr>
                <w:rFonts w:eastAsia="Calibri" w:hint="cs"/>
                <w:cs/>
              </w:rPr>
              <w:t>์</w:t>
            </w:r>
            <w:r w:rsidRPr="002E01C7">
              <w:rPr>
                <w:rFonts w:eastAsia="Calibri" w:hint="cs"/>
                <w:cs/>
              </w:rPr>
              <w:t>สำนักงาน</w:t>
            </w:r>
          </w:p>
        </w:tc>
        <w:tc>
          <w:tcPr>
            <w:tcW w:w="1748" w:type="dxa"/>
            <w:vAlign w:val="bottom"/>
          </w:tcPr>
          <w:p w14:paraId="3E1A2D16" w14:textId="4F622665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 w:hint="cs"/>
                <w:cs/>
              </w:rPr>
              <w:t>ยานพาหนะและเรือขนส่งน้ำมัน</w:t>
            </w:r>
          </w:p>
        </w:tc>
        <w:tc>
          <w:tcPr>
            <w:tcW w:w="1749" w:type="dxa"/>
            <w:vAlign w:val="bottom"/>
          </w:tcPr>
          <w:p w14:paraId="4EC9CD0E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 w:hint="cs"/>
                <w:cs/>
              </w:rPr>
              <w:t>รวม</w:t>
            </w:r>
          </w:p>
        </w:tc>
      </w:tr>
      <w:tr w:rsidR="00C804AB" w:rsidRPr="002E01C7" w14:paraId="7AE7C2D3" w14:textId="77777777" w:rsidTr="00754293">
        <w:tc>
          <w:tcPr>
            <w:tcW w:w="3236" w:type="dxa"/>
          </w:tcPr>
          <w:p w14:paraId="420713B3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283" w:type="dxa"/>
          </w:tcPr>
          <w:p w14:paraId="248BA121" w14:textId="77777777" w:rsidR="00C804AB" w:rsidRPr="002E01C7" w:rsidRDefault="00C804A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6"/>
            <w:vAlign w:val="bottom"/>
          </w:tcPr>
          <w:p w14:paraId="1BB1466F" w14:textId="77777777" w:rsidR="00C804AB" w:rsidRPr="002E01C7" w:rsidRDefault="00C804A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653" w:rsidRPr="002E01C7" w14:paraId="59BF75B3" w14:textId="77777777" w:rsidTr="00754293">
        <w:trPr>
          <w:trHeight w:val="365"/>
        </w:trPr>
        <w:tc>
          <w:tcPr>
            <w:tcW w:w="3236" w:type="dxa"/>
          </w:tcPr>
          <w:p w14:paraId="39459A5C" w14:textId="105FB61F" w:rsidR="005F6653" w:rsidRPr="002E01C7" w:rsidRDefault="005F665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E01C7">
              <w:rPr>
                <w:cs/>
              </w:rPr>
              <w:t xml:space="preserve">ณ วันที่ </w:t>
            </w:r>
            <w:r w:rsidRPr="002E01C7">
              <w:t>1</w:t>
            </w:r>
            <w:r w:rsidRPr="002E01C7">
              <w:rPr>
                <w:cs/>
              </w:rPr>
              <w:t xml:space="preserve"> มกราคม </w:t>
            </w:r>
            <w:r w:rsidRPr="002E01C7">
              <w:t>2567</w:t>
            </w:r>
          </w:p>
        </w:tc>
        <w:tc>
          <w:tcPr>
            <w:tcW w:w="283" w:type="dxa"/>
          </w:tcPr>
          <w:p w14:paraId="3E3F9F14" w14:textId="77777777" w:rsidR="005F6653" w:rsidRPr="002E01C7" w:rsidRDefault="005F665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48" w:type="dxa"/>
            <w:vAlign w:val="bottom"/>
          </w:tcPr>
          <w:p w14:paraId="29C68C12" w14:textId="53764FF7" w:rsidR="005F6653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13,677</w:t>
            </w:r>
          </w:p>
        </w:tc>
        <w:tc>
          <w:tcPr>
            <w:tcW w:w="1748" w:type="dxa"/>
            <w:vAlign w:val="bottom"/>
          </w:tcPr>
          <w:p w14:paraId="40F86528" w14:textId="0D3E6CFF" w:rsidR="005F6653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685</w:t>
            </w:r>
          </w:p>
        </w:tc>
        <w:tc>
          <w:tcPr>
            <w:tcW w:w="1749" w:type="dxa"/>
          </w:tcPr>
          <w:p w14:paraId="144D8879" w14:textId="7299D2AF" w:rsidR="005F6653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297</w:t>
            </w:r>
          </w:p>
        </w:tc>
        <w:tc>
          <w:tcPr>
            <w:tcW w:w="1748" w:type="dxa"/>
          </w:tcPr>
          <w:p w14:paraId="35D33265" w14:textId="5BE56958" w:rsidR="005F6653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9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2B494C7" w14:textId="14A71D0F" w:rsidR="005F6653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4,004</w:t>
            </w:r>
          </w:p>
        </w:tc>
        <w:tc>
          <w:tcPr>
            <w:tcW w:w="1749" w:type="dxa"/>
            <w:vAlign w:val="bottom"/>
          </w:tcPr>
          <w:p w14:paraId="54BC6019" w14:textId="1A70E043" w:rsidR="005F6653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18,672</w:t>
            </w:r>
          </w:p>
        </w:tc>
      </w:tr>
      <w:tr w:rsidR="004E2019" w:rsidRPr="002E01C7" w14:paraId="62076A72" w14:textId="77777777" w:rsidTr="00754293">
        <w:trPr>
          <w:trHeight w:val="319"/>
        </w:trPr>
        <w:tc>
          <w:tcPr>
            <w:tcW w:w="3236" w:type="dxa"/>
          </w:tcPr>
          <w:p w14:paraId="21132CF8" w14:textId="77777777" w:rsidR="004E2019" w:rsidRPr="002E01C7" w:rsidRDefault="004E20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E01C7">
              <w:rPr>
                <w:cs/>
              </w:rPr>
              <w:t>เพิ่มขึ้น</w:t>
            </w:r>
          </w:p>
        </w:tc>
        <w:tc>
          <w:tcPr>
            <w:tcW w:w="283" w:type="dxa"/>
          </w:tcPr>
          <w:p w14:paraId="77B0F0DE" w14:textId="77777777" w:rsidR="004E2019" w:rsidRPr="002E01C7" w:rsidRDefault="004E20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157F7D" w14:textId="4F7090B7" w:rsidR="004E2019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324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C8CE95" w14:textId="39940618" w:rsidR="004E2019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7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9DA63" w14:textId="3137364C" w:rsidR="004E2019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</w:tcPr>
          <w:p w14:paraId="2E3B5D4D" w14:textId="45BB5A0F" w:rsidR="004E2019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100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A03146" w14:textId="65D85BEA" w:rsidR="004E2019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749" w:type="dxa"/>
            <w:shd w:val="clear" w:color="auto" w:fill="auto"/>
          </w:tcPr>
          <w:p w14:paraId="7A8F2EE8" w14:textId="408B7396" w:rsidR="004E2019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424</w:t>
            </w:r>
          </w:p>
        </w:tc>
      </w:tr>
      <w:tr w:rsidR="003159EC" w:rsidRPr="002E01C7" w14:paraId="501DD14F" w14:textId="77777777" w:rsidTr="002021C6">
        <w:trPr>
          <w:trHeight w:val="282"/>
        </w:trPr>
        <w:tc>
          <w:tcPr>
            <w:tcW w:w="3236" w:type="dxa"/>
          </w:tcPr>
          <w:p w14:paraId="629C6129" w14:textId="77777777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E01C7">
              <w:rPr>
                <w:cs/>
              </w:rPr>
              <w:t>ค่า</w:t>
            </w:r>
            <w:r w:rsidRPr="002E01C7">
              <w:rPr>
                <w:rFonts w:hint="cs"/>
                <w:cs/>
              </w:rPr>
              <w:t>เสื่อมราคา</w:t>
            </w:r>
            <w:r w:rsidRPr="002E01C7">
              <w:rPr>
                <w:cs/>
              </w:rPr>
              <w:t>สำหรับงวด</w:t>
            </w:r>
          </w:p>
        </w:tc>
        <w:tc>
          <w:tcPr>
            <w:tcW w:w="283" w:type="dxa"/>
          </w:tcPr>
          <w:p w14:paraId="2448470D" w14:textId="77777777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A7972" w14:textId="1BBE1418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(374)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1B4F9" w14:textId="6615AFAA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(28)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894E3" w14:textId="6900E984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(37)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</w:tcPr>
          <w:p w14:paraId="7B245A36" w14:textId="630B6835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(12)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5A8E0" w14:textId="47A9B1BD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(152)</w:t>
            </w:r>
          </w:p>
        </w:tc>
        <w:tc>
          <w:tcPr>
            <w:tcW w:w="1749" w:type="dxa"/>
            <w:shd w:val="clear" w:color="auto" w:fill="auto"/>
          </w:tcPr>
          <w:p w14:paraId="479C3EB0" w14:textId="54147C7F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(603)</w:t>
            </w:r>
          </w:p>
        </w:tc>
      </w:tr>
      <w:tr w:rsidR="003159EC" w:rsidRPr="002E01C7" w14:paraId="1E4BF7CC" w14:textId="77777777" w:rsidTr="00FB7DC9">
        <w:trPr>
          <w:trHeight w:val="282"/>
        </w:trPr>
        <w:tc>
          <w:tcPr>
            <w:tcW w:w="3236" w:type="dxa"/>
          </w:tcPr>
          <w:p w14:paraId="22F3A8B4" w14:textId="12FA1649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ผลกระทบจาก</w:t>
            </w:r>
            <w:r w:rsidRPr="002E01C7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283" w:type="dxa"/>
          </w:tcPr>
          <w:p w14:paraId="789BD588" w14:textId="77777777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BC1F0" w14:textId="23610256" w:rsidR="003159EC" w:rsidRPr="002E01C7" w:rsidRDefault="003159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</w:pPr>
            <w:r w:rsidRPr="002E01C7">
              <w:t>12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BCDA9" w14:textId="0A88B171" w:rsidR="003159EC" w:rsidRPr="002E01C7" w:rsidRDefault="003159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</w:pPr>
            <w:r w:rsidRPr="002E01C7">
              <w:t>(5)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8C15" w14:textId="5B396E21" w:rsidR="003159EC" w:rsidRPr="002E01C7" w:rsidRDefault="002021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</w:tcPr>
          <w:p w14:paraId="0975D3B8" w14:textId="24D3A83A" w:rsidR="003159EC" w:rsidRPr="002E01C7" w:rsidRDefault="003159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C0237" w14:textId="1CE1FDD5" w:rsidR="003159EC" w:rsidRPr="002E01C7" w:rsidRDefault="003159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</w:pPr>
            <w:r w:rsidRPr="002E01C7">
              <w:t>-</w:t>
            </w:r>
          </w:p>
        </w:tc>
        <w:tc>
          <w:tcPr>
            <w:tcW w:w="1749" w:type="dxa"/>
            <w:shd w:val="clear" w:color="auto" w:fill="auto"/>
          </w:tcPr>
          <w:p w14:paraId="01EDE3E2" w14:textId="390C0329" w:rsidR="003159EC" w:rsidRPr="002E01C7" w:rsidRDefault="003159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</w:pPr>
            <w:r w:rsidRPr="002E01C7">
              <w:t>7</w:t>
            </w:r>
          </w:p>
        </w:tc>
      </w:tr>
      <w:tr w:rsidR="003159EC" w:rsidRPr="002E01C7" w14:paraId="106D8895" w14:textId="77777777" w:rsidTr="00D002E0">
        <w:trPr>
          <w:trHeight w:val="267"/>
        </w:trPr>
        <w:tc>
          <w:tcPr>
            <w:tcW w:w="3236" w:type="dxa"/>
          </w:tcPr>
          <w:p w14:paraId="636E0468" w14:textId="7F23923D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  <w:cs/>
              </w:rPr>
              <w:t xml:space="preserve">ณ วันที่ </w:t>
            </w:r>
            <w:r w:rsidRPr="002E01C7">
              <w:rPr>
                <w:b/>
                <w:bCs/>
              </w:rPr>
              <w:t xml:space="preserve">31 </w:t>
            </w:r>
            <w:r w:rsidRPr="002E01C7">
              <w:rPr>
                <w:b/>
                <w:bCs/>
                <w:cs/>
              </w:rPr>
              <w:t xml:space="preserve">มีนาคม </w:t>
            </w:r>
            <w:r w:rsidRPr="002E01C7">
              <w:rPr>
                <w:b/>
                <w:bCs/>
              </w:rPr>
              <w:t>2567</w:t>
            </w:r>
          </w:p>
        </w:tc>
        <w:tc>
          <w:tcPr>
            <w:tcW w:w="283" w:type="dxa"/>
          </w:tcPr>
          <w:p w14:paraId="0EABFC93" w14:textId="77777777" w:rsidR="003159EC" w:rsidRPr="002E01C7" w:rsidRDefault="003159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48" w:type="dxa"/>
            <w:shd w:val="clear" w:color="auto" w:fill="auto"/>
          </w:tcPr>
          <w:p w14:paraId="7705515D" w14:textId="513075F8" w:rsidR="003159EC" w:rsidRPr="002E01C7" w:rsidRDefault="003159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13,639</w:t>
            </w:r>
          </w:p>
        </w:tc>
        <w:tc>
          <w:tcPr>
            <w:tcW w:w="1748" w:type="dxa"/>
            <w:shd w:val="clear" w:color="auto" w:fill="auto"/>
          </w:tcPr>
          <w:p w14:paraId="220F654F" w14:textId="3A12D07D" w:rsidR="003159EC" w:rsidRPr="002E01C7" w:rsidRDefault="003159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652</w:t>
            </w:r>
          </w:p>
        </w:tc>
        <w:tc>
          <w:tcPr>
            <w:tcW w:w="1749" w:type="dxa"/>
            <w:shd w:val="clear" w:color="auto" w:fill="auto"/>
          </w:tcPr>
          <w:p w14:paraId="43AE3960" w14:textId="10B8FCEE" w:rsidR="003159EC" w:rsidRPr="002E01C7" w:rsidRDefault="003159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260</w:t>
            </w:r>
          </w:p>
        </w:tc>
        <w:tc>
          <w:tcPr>
            <w:tcW w:w="1748" w:type="dxa"/>
          </w:tcPr>
          <w:p w14:paraId="522269F8" w14:textId="1A9F9423" w:rsidR="003159EC" w:rsidRPr="002E01C7" w:rsidRDefault="003159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97</w:t>
            </w:r>
          </w:p>
        </w:tc>
        <w:tc>
          <w:tcPr>
            <w:tcW w:w="1748" w:type="dxa"/>
            <w:shd w:val="clear" w:color="auto" w:fill="auto"/>
          </w:tcPr>
          <w:p w14:paraId="4C4A4ED4" w14:textId="4AE23B33" w:rsidR="003159EC" w:rsidRPr="002E01C7" w:rsidRDefault="003159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3,852</w:t>
            </w:r>
          </w:p>
        </w:tc>
        <w:tc>
          <w:tcPr>
            <w:tcW w:w="1749" w:type="dxa"/>
            <w:shd w:val="clear" w:color="auto" w:fill="auto"/>
          </w:tcPr>
          <w:p w14:paraId="59BF069D" w14:textId="4A5A07E7" w:rsidR="003159EC" w:rsidRPr="002E01C7" w:rsidRDefault="003159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18,500</w:t>
            </w:r>
          </w:p>
        </w:tc>
      </w:tr>
    </w:tbl>
    <w:p w14:paraId="168A2AE9" w14:textId="77777777" w:rsidR="006F1C92" w:rsidRPr="002E01C7" w:rsidRDefault="006F1C92" w:rsidP="0053352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283"/>
        <w:gridCol w:w="2098"/>
        <w:gridCol w:w="2098"/>
        <w:gridCol w:w="2098"/>
        <w:gridCol w:w="2098"/>
        <w:gridCol w:w="2098"/>
      </w:tblGrid>
      <w:tr w:rsidR="006F1D20" w:rsidRPr="002E01C7" w14:paraId="042F887D" w14:textId="77777777" w:rsidTr="00754293">
        <w:tc>
          <w:tcPr>
            <w:tcW w:w="3236" w:type="dxa"/>
          </w:tcPr>
          <w:p w14:paraId="4267C650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283" w:type="dxa"/>
          </w:tcPr>
          <w:p w14:paraId="222FCF05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490" w:type="dxa"/>
            <w:gridSpan w:val="5"/>
          </w:tcPr>
          <w:p w14:paraId="1F25B222" w14:textId="05278598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2E01C7">
              <w:rPr>
                <w:rFonts w:eastAsia="Calibri"/>
                <w:b/>
                <w:bCs/>
                <w:cs/>
              </w:rPr>
              <w:t>งบการเงิน</w:t>
            </w:r>
            <w:r w:rsidRPr="002E01C7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6F1D20" w:rsidRPr="002E01C7" w14:paraId="7D10E98C" w14:textId="77777777" w:rsidTr="00754293">
        <w:tc>
          <w:tcPr>
            <w:tcW w:w="3236" w:type="dxa"/>
          </w:tcPr>
          <w:p w14:paraId="2E93D77D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78BE9319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83" w:type="dxa"/>
          </w:tcPr>
          <w:p w14:paraId="421E2B3B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A6D47BC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14:paraId="6D65ADD8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/>
                <w:cs/>
              </w:rPr>
              <w:t>อาคารและที่ดิน</w:t>
            </w:r>
          </w:p>
          <w:p w14:paraId="70CB1A4C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2E01C7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BCC5ED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7701F9B9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1D62C3D" w14:textId="409A247A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/>
                <w:cs/>
              </w:rPr>
              <w:t>ยานพาหนะและ</w:t>
            </w:r>
          </w:p>
          <w:p w14:paraId="306BE7B8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6A5433A" w14:textId="77777777" w:rsidR="006F1D20" w:rsidRPr="002E01C7" w:rsidRDefault="006F1D2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E01C7">
              <w:rPr>
                <w:rFonts w:eastAsia="Calibri"/>
                <w:cs/>
              </w:rPr>
              <w:t>รวม</w:t>
            </w:r>
          </w:p>
        </w:tc>
      </w:tr>
      <w:tr w:rsidR="00C804AB" w:rsidRPr="002E01C7" w14:paraId="39B3C93A" w14:textId="77777777" w:rsidTr="00754293">
        <w:tc>
          <w:tcPr>
            <w:tcW w:w="3236" w:type="dxa"/>
          </w:tcPr>
          <w:p w14:paraId="6F8294C7" w14:textId="77777777" w:rsidR="00C804AB" w:rsidRPr="002E01C7" w:rsidRDefault="00C804A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283" w:type="dxa"/>
          </w:tcPr>
          <w:p w14:paraId="7F929C30" w14:textId="77777777" w:rsidR="00C804AB" w:rsidRPr="002E01C7" w:rsidRDefault="00C804A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5"/>
            <w:vAlign w:val="bottom"/>
          </w:tcPr>
          <w:p w14:paraId="367ECE0E" w14:textId="77777777" w:rsidR="00C804AB" w:rsidRPr="002E01C7" w:rsidRDefault="00C804A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653" w:rsidRPr="002E01C7" w14:paraId="0702DA06" w14:textId="77777777" w:rsidTr="00754293">
        <w:tc>
          <w:tcPr>
            <w:tcW w:w="3236" w:type="dxa"/>
          </w:tcPr>
          <w:p w14:paraId="1A00DE2C" w14:textId="55A4C72F" w:rsidR="005F6653" w:rsidRPr="002E01C7" w:rsidRDefault="005F665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2E01C7">
              <w:rPr>
                <w:cs/>
              </w:rPr>
              <w:t xml:space="preserve">ณ วันที่ </w:t>
            </w:r>
            <w:r w:rsidRPr="002E01C7">
              <w:t>1</w:t>
            </w:r>
            <w:r w:rsidRPr="002E01C7">
              <w:rPr>
                <w:cs/>
              </w:rPr>
              <w:t xml:space="preserve"> มกราคม </w:t>
            </w:r>
            <w:r w:rsidRPr="002E01C7">
              <w:t>2567</w:t>
            </w:r>
          </w:p>
        </w:tc>
        <w:tc>
          <w:tcPr>
            <w:tcW w:w="283" w:type="dxa"/>
          </w:tcPr>
          <w:p w14:paraId="2E57F7C1" w14:textId="77777777" w:rsidR="005F6653" w:rsidRPr="002E01C7" w:rsidRDefault="005F665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2098" w:type="dxa"/>
            <w:shd w:val="clear" w:color="auto" w:fill="auto"/>
          </w:tcPr>
          <w:p w14:paraId="7FC882AC" w14:textId="3A1FC249" w:rsidR="005F6653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9,31</w:t>
            </w:r>
            <w:r w:rsidR="002021C6" w:rsidRPr="002E01C7">
              <w:t>8</w:t>
            </w:r>
          </w:p>
        </w:tc>
        <w:tc>
          <w:tcPr>
            <w:tcW w:w="2098" w:type="dxa"/>
            <w:shd w:val="clear" w:color="auto" w:fill="auto"/>
          </w:tcPr>
          <w:p w14:paraId="4A49FF56" w14:textId="3EC1DCDD" w:rsidR="005F6653" w:rsidRPr="002E01C7" w:rsidRDefault="002021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6</w:t>
            </w:r>
          </w:p>
        </w:tc>
        <w:tc>
          <w:tcPr>
            <w:tcW w:w="2098" w:type="dxa"/>
            <w:shd w:val="clear" w:color="auto" w:fill="auto"/>
          </w:tcPr>
          <w:p w14:paraId="13D57404" w14:textId="3C46CFE7" w:rsidR="005F6653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2,36</w:t>
            </w:r>
            <w:r w:rsidR="002021C6" w:rsidRPr="002E01C7">
              <w:t>3</w:t>
            </w:r>
          </w:p>
        </w:tc>
        <w:tc>
          <w:tcPr>
            <w:tcW w:w="2098" w:type="dxa"/>
            <w:shd w:val="clear" w:color="auto" w:fill="auto"/>
          </w:tcPr>
          <w:p w14:paraId="7ED074E6" w14:textId="67DBC8B3" w:rsidR="005F6653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1,584</w:t>
            </w:r>
          </w:p>
        </w:tc>
        <w:tc>
          <w:tcPr>
            <w:tcW w:w="2098" w:type="dxa"/>
            <w:shd w:val="clear" w:color="auto" w:fill="auto"/>
          </w:tcPr>
          <w:p w14:paraId="1E218548" w14:textId="2077BACD" w:rsidR="005F6653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cs/>
              </w:rPr>
            </w:pPr>
            <w:r w:rsidRPr="002E01C7">
              <w:t>13,27</w:t>
            </w:r>
            <w:r w:rsidR="00E56A16" w:rsidRPr="002E01C7">
              <w:t>1</w:t>
            </w:r>
          </w:p>
        </w:tc>
      </w:tr>
      <w:tr w:rsidR="0007080C" w:rsidRPr="002E01C7" w14:paraId="20A4B973" w14:textId="77777777" w:rsidTr="00754293">
        <w:tc>
          <w:tcPr>
            <w:tcW w:w="3236" w:type="dxa"/>
          </w:tcPr>
          <w:p w14:paraId="1372DADE" w14:textId="77777777" w:rsidR="0007080C" w:rsidRPr="002E01C7" w:rsidRDefault="000708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E01C7">
              <w:rPr>
                <w:cs/>
              </w:rPr>
              <w:t>เพิ่มขึ้น</w:t>
            </w:r>
          </w:p>
        </w:tc>
        <w:tc>
          <w:tcPr>
            <w:tcW w:w="283" w:type="dxa"/>
          </w:tcPr>
          <w:p w14:paraId="38434373" w14:textId="77777777" w:rsidR="0007080C" w:rsidRPr="002E01C7" w:rsidRDefault="000708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7397" w14:textId="4CC4DC07" w:rsidR="0007080C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24</w:t>
            </w:r>
            <w:r w:rsidR="002021C6" w:rsidRPr="002E01C7">
              <w:t>6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20F0B" w14:textId="057CE54B" w:rsidR="0007080C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-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F2C2" w14:textId="0B4A8EB9" w:rsidR="0007080C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-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8ED8C" w14:textId="0ABBF2BA" w:rsidR="0007080C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-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F3DCB15" w14:textId="18A1519C" w:rsidR="0007080C" w:rsidRPr="002E01C7" w:rsidRDefault="00654D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24</w:t>
            </w:r>
            <w:r w:rsidR="00E56A16" w:rsidRPr="002E01C7">
              <w:t>6</w:t>
            </w:r>
          </w:p>
        </w:tc>
      </w:tr>
      <w:tr w:rsidR="00A140EE" w:rsidRPr="002E01C7" w14:paraId="5E414845" w14:textId="77777777" w:rsidTr="00754293">
        <w:trPr>
          <w:trHeight w:val="272"/>
        </w:trPr>
        <w:tc>
          <w:tcPr>
            <w:tcW w:w="3236" w:type="dxa"/>
          </w:tcPr>
          <w:p w14:paraId="188CF15C" w14:textId="77777777" w:rsidR="00A140EE" w:rsidRPr="002E01C7" w:rsidRDefault="00A140E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E01C7">
              <w:rPr>
                <w:cs/>
              </w:rPr>
              <w:t>ค่า</w:t>
            </w:r>
            <w:r w:rsidRPr="002E01C7">
              <w:rPr>
                <w:rFonts w:hint="cs"/>
                <w:cs/>
              </w:rPr>
              <w:t>เสื่อมราคา</w:t>
            </w:r>
            <w:r w:rsidRPr="002E01C7">
              <w:rPr>
                <w:cs/>
              </w:rPr>
              <w:t>สำหรับงวด</w:t>
            </w:r>
          </w:p>
        </w:tc>
        <w:tc>
          <w:tcPr>
            <w:tcW w:w="283" w:type="dxa"/>
          </w:tcPr>
          <w:p w14:paraId="721402C7" w14:textId="77777777" w:rsidR="00A140EE" w:rsidRPr="002E01C7" w:rsidRDefault="00A140E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B7A84" w14:textId="77777777" w:rsidR="00A140EE" w:rsidRPr="002E01C7" w:rsidRDefault="00A140E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(228)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7D4EC" w14:textId="5EAC2674" w:rsidR="00A140EE" w:rsidRPr="002E01C7" w:rsidRDefault="002021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(1)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039B3" w14:textId="13359DE0" w:rsidR="00A140EE" w:rsidRPr="002E01C7" w:rsidRDefault="00A140E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cs/>
              </w:rPr>
            </w:pPr>
            <w:r w:rsidRPr="002E01C7">
              <w:t>(10</w:t>
            </w:r>
            <w:r w:rsidR="002021C6" w:rsidRPr="002E01C7">
              <w:t>4</w:t>
            </w:r>
            <w:r w:rsidRPr="002E01C7">
              <w:t>)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26B50" w14:textId="77777777" w:rsidR="00A140EE" w:rsidRPr="002E01C7" w:rsidRDefault="00A140E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</w:pPr>
            <w:r w:rsidRPr="002E01C7">
              <w:t>(115)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76DB8319" w14:textId="743778B8" w:rsidR="00A140EE" w:rsidRPr="002E01C7" w:rsidRDefault="00A140E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cs/>
              </w:rPr>
            </w:pPr>
            <w:r w:rsidRPr="002E01C7">
              <w:t>(448)</w:t>
            </w:r>
          </w:p>
        </w:tc>
      </w:tr>
      <w:tr w:rsidR="0007080C" w:rsidRPr="002E01C7" w14:paraId="16C09E68" w14:textId="77777777" w:rsidTr="00754293">
        <w:tc>
          <w:tcPr>
            <w:tcW w:w="3236" w:type="dxa"/>
          </w:tcPr>
          <w:p w14:paraId="4E48116B" w14:textId="408B8838" w:rsidR="0007080C" w:rsidRPr="002E01C7" w:rsidRDefault="000708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  <w:cs/>
              </w:rPr>
              <w:t xml:space="preserve">ณ วันที่ </w:t>
            </w:r>
            <w:r w:rsidR="002D151D" w:rsidRPr="002E01C7">
              <w:rPr>
                <w:b/>
                <w:bCs/>
              </w:rPr>
              <w:t xml:space="preserve">31 </w:t>
            </w:r>
            <w:r w:rsidR="002D151D" w:rsidRPr="002E01C7">
              <w:rPr>
                <w:b/>
                <w:bCs/>
                <w:cs/>
              </w:rPr>
              <w:t xml:space="preserve">มีนาคม </w:t>
            </w:r>
            <w:r w:rsidR="002D151D" w:rsidRPr="002E01C7">
              <w:rPr>
                <w:b/>
                <w:bCs/>
              </w:rPr>
              <w:t>2567</w:t>
            </w:r>
          </w:p>
        </w:tc>
        <w:tc>
          <w:tcPr>
            <w:tcW w:w="283" w:type="dxa"/>
          </w:tcPr>
          <w:p w14:paraId="3DD106A5" w14:textId="77777777" w:rsidR="0007080C" w:rsidRPr="002E01C7" w:rsidRDefault="000708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14:paraId="16F8BA71" w14:textId="6BAA75FA" w:rsidR="0007080C" w:rsidRPr="002E01C7" w:rsidRDefault="00654D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9,336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F153400" w14:textId="011F338E" w:rsidR="0007080C" w:rsidRPr="002E01C7" w:rsidRDefault="00654D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5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B78D19F" w14:textId="4649728A" w:rsidR="0007080C" w:rsidRPr="002E01C7" w:rsidRDefault="00654D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2,259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750E90A2" w14:textId="5DF47B1B" w:rsidR="0007080C" w:rsidRPr="002E01C7" w:rsidRDefault="00654D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1,469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CF88D1" w14:textId="18BA7FD1" w:rsidR="0007080C" w:rsidRPr="002E01C7" w:rsidRDefault="00654D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4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13,069</w:t>
            </w:r>
          </w:p>
        </w:tc>
      </w:tr>
    </w:tbl>
    <w:p w14:paraId="492FB369" w14:textId="77777777" w:rsidR="003E79C5" w:rsidRPr="002E01C7" w:rsidRDefault="003E79C5" w:rsidP="0053352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E5EE458" w14:textId="7F1E51A9" w:rsidR="00E15B5A" w:rsidRPr="002E01C7" w:rsidRDefault="00E15B5A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2E01C7" w:rsidRDefault="00E15B5A" w:rsidP="00533528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CD8CFED" w14:textId="7FBF6F05" w:rsidR="00E15B5A" w:rsidRPr="002E01C7" w:rsidRDefault="00E15B5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</w:rPr>
        <w:tab/>
      </w:r>
      <w:r w:rsidRPr="002E01C7">
        <w:rPr>
          <w:rFonts w:asciiTheme="majorBidi" w:hAnsiTheme="majorBidi" w:cstheme="majorBidi"/>
          <w:cs/>
        </w:rPr>
        <w:t>รายการเคลื่อนไหวของสินทรัพย์ไม่มีตัวตนระหว่าง</w:t>
      </w:r>
      <w:r w:rsidR="002D151D" w:rsidRPr="002E01C7">
        <w:rPr>
          <w:rFonts w:asciiTheme="majorBidi" w:hAnsiTheme="majorBidi" w:cstheme="majorBidi"/>
          <w:cs/>
        </w:rPr>
        <w:t>งวดสามเดือน</w:t>
      </w:r>
      <w:r w:rsidR="00177B73" w:rsidRPr="002E01C7">
        <w:rPr>
          <w:rFonts w:asciiTheme="majorBidi" w:hAnsiTheme="majorBidi" w:cstheme="majorBidi"/>
          <w:cs/>
        </w:rPr>
        <w:t>สิ้นสุดวันที่</w:t>
      </w:r>
      <w:r w:rsidRPr="002E01C7">
        <w:rPr>
          <w:rFonts w:asciiTheme="majorBidi" w:hAnsiTheme="majorBidi" w:cstheme="majorBidi"/>
          <w:cs/>
        </w:rPr>
        <w:t xml:space="preserve">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  <w:cs/>
        </w:rPr>
        <w:t xml:space="preserve"> มีดังนี้</w:t>
      </w:r>
    </w:p>
    <w:p w14:paraId="2A9B1D8A" w14:textId="77777777" w:rsidR="003A00F9" w:rsidRPr="002E01C7" w:rsidRDefault="003A00F9" w:rsidP="00533528">
      <w:pPr>
        <w:spacing w:line="240" w:lineRule="auto"/>
        <w:rPr>
          <w:rFonts w:asciiTheme="majorBidi" w:hAnsiTheme="majorBidi" w:cstheme="majorBidi"/>
        </w:rPr>
      </w:pPr>
    </w:p>
    <w:tbl>
      <w:tblPr>
        <w:tblW w:w="145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00"/>
        <w:gridCol w:w="1286"/>
        <w:gridCol w:w="1286"/>
        <w:gridCol w:w="1286"/>
        <w:gridCol w:w="1286"/>
        <w:gridCol w:w="1287"/>
        <w:gridCol w:w="1286"/>
        <w:gridCol w:w="1286"/>
        <w:gridCol w:w="1286"/>
        <w:gridCol w:w="1287"/>
      </w:tblGrid>
      <w:tr w:rsidR="00AC4DC5" w:rsidRPr="002E01C7" w14:paraId="3F107F8B" w14:textId="77777777" w:rsidTr="00C9591B">
        <w:trPr>
          <w:trHeight w:val="77"/>
          <w:tblHeader/>
        </w:trPr>
        <w:tc>
          <w:tcPr>
            <w:tcW w:w="2700" w:type="dxa"/>
          </w:tcPr>
          <w:p w14:paraId="4F0640B9" w14:textId="3B979C6A" w:rsidR="00AC4DC5" w:rsidRPr="002E01C7" w:rsidRDefault="00E15B5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  <w:r w:rsidRPr="002E01C7">
              <w:rPr>
                <w:rFonts w:asciiTheme="majorBidi" w:hAnsiTheme="majorBidi" w:cstheme="majorBidi"/>
                <w:b/>
                <w:bCs/>
                <w:lang w:val="en-GB"/>
              </w:rPr>
              <w:tab/>
            </w:r>
          </w:p>
        </w:tc>
        <w:tc>
          <w:tcPr>
            <w:tcW w:w="300" w:type="dxa"/>
          </w:tcPr>
          <w:p w14:paraId="629FEBF9" w14:textId="77777777" w:rsidR="00AC4DC5" w:rsidRPr="002E01C7" w:rsidRDefault="00AC4D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76" w:type="dxa"/>
            <w:gridSpan w:val="9"/>
          </w:tcPr>
          <w:p w14:paraId="726F9E15" w14:textId="5D4A3CB9" w:rsidR="00AC4DC5" w:rsidRPr="002E01C7" w:rsidRDefault="00AC4D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E01C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4594" w:rsidRPr="002E01C7" w14:paraId="2BC77D3E" w14:textId="77777777" w:rsidTr="002A4433">
        <w:trPr>
          <w:trHeight w:val="1242"/>
          <w:tblHeader/>
        </w:trPr>
        <w:tc>
          <w:tcPr>
            <w:tcW w:w="2700" w:type="dxa"/>
          </w:tcPr>
          <w:p w14:paraId="2ABE46C1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300" w:type="dxa"/>
          </w:tcPr>
          <w:p w14:paraId="75FDACEE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6ADC8B0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1CA711B8" w14:textId="5E6E58B2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72C06AB8" w14:textId="77FB00FE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</w:t>
            </w:r>
            <w:r w:rsidR="00C9591B" w:rsidRPr="002E01C7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  <w:p w14:paraId="5ACB08D5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86" w:type="dxa"/>
            <w:vAlign w:val="bottom"/>
          </w:tcPr>
          <w:p w14:paraId="3A1EB41D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286" w:type="dxa"/>
            <w:vAlign w:val="bottom"/>
          </w:tcPr>
          <w:p w14:paraId="46F0831E" w14:textId="7F50890B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286" w:type="dxa"/>
            <w:vAlign w:val="bottom"/>
          </w:tcPr>
          <w:p w14:paraId="13E2F3C9" w14:textId="7ADD970C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Pr="002E01C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และสินทรัพย์</w:t>
            </w: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ภายใต้ข้อตกลงสัมปทาน</w:t>
            </w:r>
          </w:p>
        </w:tc>
        <w:tc>
          <w:tcPr>
            <w:tcW w:w="1287" w:type="dxa"/>
            <w:vAlign w:val="bottom"/>
          </w:tcPr>
          <w:p w14:paraId="0751EA21" w14:textId="77777777" w:rsidR="009D3BD3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4AF305A" w14:textId="55C87C35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ในการสำรวจและประเมินค่าแหล่งทรัพยากร</w:t>
            </w:r>
          </w:p>
        </w:tc>
        <w:tc>
          <w:tcPr>
            <w:tcW w:w="1286" w:type="dxa"/>
            <w:vAlign w:val="bottom"/>
          </w:tcPr>
          <w:p w14:paraId="1E759A6F" w14:textId="77777777" w:rsidR="00222FA5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bookmarkStart w:id="11" w:name="_Hlk134185632"/>
            <w:r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21A9252A" w14:textId="03B381CC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ไม่มีตัวตนระหว่าง</w:t>
            </w:r>
            <w:r w:rsidR="00B70092" w:rsidRPr="002E01C7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การพัฒนา</w:t>
            </w:r>
            <w:bookmarkEnd w:id="11"/>
          </w:p>
        </w:tc>
        <w:tc>
          <w:tcPr>
            <w:tcW w:w="1286" w:type="dxa"/>
            <w:vAlign w:val="bottom"/>
          </w:tcPr>
          <w:p w14:paraId="1F109594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4A49E656" w14:textId="6210D0B9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สัญญาซื้อขาย</w:t>
            </w:r>
            <w:r w:rsidR="00830FA1"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กับ</w:t>
            </w:r>
            <w:r w:rsidR="00830FA1"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คู่ค้า</w:t>
            </w:r>
          </w:p>
        </w:tc>
        <w:tc>
          <w:tcPr>
            <w:tcW w:w="1286" w:type="dxa"/>
            <w:vAlign w:val="bottom"/>
          </w:tcPr>
          <w:p w14:paraId="5FE10240" w14:textId="77777777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62EF8106" w14:textId="77777777" w:rsidR="00504A47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สิทธิ</w:t>
            </w:r>
            <w:r w:rsidR="00830FA1"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</w:t>
            </w:r>
            <w:r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ลงทุน</w:t>
            </w:r>
          </w:p>
          <w:p w14:paraId="06ACAC83" w14:textId="4C228259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87" w:type="dxa"/>
            <w:vAlign w:val="bottom"/>
          </w:tcPr>
          <w:p w14:paraId="4FDEA75D" w14:textId="352FD289" w:rsidR="00E74594" w:rsidRPr="002E01C7" w:rsidRDefault="00E7459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4DC5" w:rsidRPr="002E01C7" w14:paraId="4FEA5A55" w14:textId="77777777" w:rsidTr="00C9591B">
        <w:trPr>
          <w:trHeight w:val="252"/>
          <w:tblHeader/>
        </w:trPr>
        <w:tc>
          <w:tcPr>
            <w:tcW w:w="2700" w:type="dxa"/>
          </w:tcPr>
          <w:p w14:paraId="2BDFCB21" w14:textId="77777777" w:rsidR="00AC4DC5" w:rsidRPr="002E01C7" w:rsidRDefault="00AC4D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300" w:type="dxa"/>
          </w:tcPr>
          <w:p w14:paraId="28AF6670" w14:textId="77777777" w:rsidR="00AC4DC5" w:rsidRPr="002E01C7" w:rsidRDefault="00AC4D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76" w:type="dxa"/>
            <w:gridSpan w:val="9"/>
          </w:tcPr>
          <w:p w14:paraId="267ACBD4" w14:textId="1016416B" w:rsidR="00AC4DC5" w:rsidRPr="002E01C7" w:rsidRDefault="00AC4D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2E01C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44328" w:rsidRPr="002E01C7" w14:paraId="293D3DA3" w14:textId="77777777" w:rsidTr="002A4433">
        <w:trPr>
          <w:trHeight w:val="376"/>
        </w:trPr>
        <w:tc>
          <w:tcPr>
            <w:tcW w:w="2700" w:type="dxa"/>
          </w:tcPr>
          <w:p w14:paraId="49587B5F" w14:textId="46EB4EE2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E01C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0" w:type="dxa"/>
          </w:tcPr>
          <w:p w14:paraId="63C1885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</w:tcPr>
          <w:p w14:paraId="2657AC8F" w14:textId="650D1FE0" w:rsidR="00B44328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726</w:t>
            </w:r>
          </w:p>
        </w:tc>
        <w:tc>
          <w:tcPr>
            <w:tcW w:w="1286" w:type="dxa"/>
          </w:tcPr>
          <w:p w14:paraId="0C83C1B2" w14:textId="7B8A66DC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1,</w:t>
            </w:r>
            <w:r w:rsidR="00E56A16" w:rsidRPr="002E01C7">
              <w:rPr>
                <w:sz w:val="26"/>
                <w:szCs w:val="26"/>
              </w:rPr>
              <w:t>283</w:t>
            </w:r>
          </w:p>
        </w:tc>
        <w:tc>
          <w:tcPr>
            <w:tcW w:w="1286" w:type="dxa"/>
          </w:tcPr>
          <w:p w14:paraId="35AA71AD" w14:textId="439728BC" w:rsidR="00B44328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841</w:t>
            </w:r>
          </w:p>
        </w:tc>
        <w:tc>
          <w:tcPr>
            <w:tcW w:w="1286" w:type="dxa"/>
          </w:tcPr>
          <w:p w14:paraId="66D7D389" w14:textId="58B24A14" w:rsidR="00B44328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7,864</w:t>
            </w:r>
          </w:p>
        </w:tc>
        <w:tc>
          <w:tcPr>
            <w:tcW w:w="1287" w:type="dxa"/>
          </w:tcPr>
          <w:p w14:paraId="00DB18DF" w14:textId="007BF914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711</w:t>
            </w:r>
          </w:p>
        </w:tc>
        <w:tc>
          <w:tcPr>
            <w:tcW w:w="1286" w:type="dxa"/>
          </w:tcPr>
          <w:p w14:paraId="2F0A0CA1" w14:textId="1E2593C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197</w:t>
            </w:r>
          </w:p>
        </w:tc>
        <w:tc>
          <w:tcPr>
            <w:tcW w:w="1286" w:type="dxa"/>
          </w:tcPr>
          <w:p w14:paraId="461FB0DA" w14:textId="394D23A5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1,</w:t>
            </w:r>
            <w:r w:rsidR="00E56A16" w:rsidRPr="002E01C7">
              <w:rPr>
                <w:sz w:val="26"/>
                <w:szCs w:val="26"/>
              </w:rPr>
              <w:t>438</w:t>
            </w:r>
          </w:p>
        </w:tc>
        <w:tc>
          <w:tcPr>
            <w:tcW w:w="1286" w:type="dxa"/>
          </w:tcPr>
          <w:p w14:paraId="3D62457C" w14:textId="668188E3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308</w:t>
            </w:r>
          </w:p>
        </w:tc>
        <w:tc>
          <w:tcPr>
            <w:tcW w:w="1287" w:type="dxa"/>
          </w:tcPr>
          <w:p w14:paraId="7055DE47" w14:textId="61589F9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</w:t>
            </w:r>
            <w:r w:rsidR="00E56A16" w:rsidRPr="002E01C7">
              <w:rPr>
                <w:sz w:val="26"/>
                <w:szCs w:val="26"/>
              </w:rPr>
              <w:t>3</w:t>
            </w:r>
            <w:r w:rsidRPr="002E01C7">
              <w:rPr>
                <w:sz w:val="26"/>
                <w:szCs w:val="26"/>
              </w:rPr>
              <w:t>,</w:t>
            </w:r>
            <w:r w:rsidR="00E56A16" w:rsidRPr="002E01C7">
              <w:rPr>
                <w:sz w:val="26"/>
                <w:szCs w:val="26"/>
              </w:rPr>
              <w:t>368</w:t>
            </w:r>
          </w:p>
        </w:tc>
      </w:tr>
      <w:tr w:rsidR="00110043" w:rsidRPr="002E01C7" w14:paraId="3467509D" w14:textId="77777777" w:rsidTr="002A4433">
        <w:trPr>
          <w:trHeight w:val="386"/>
        </w:trPr>
        <w:tc>
          <w:tcPr>
            <w:tcW w:w="2700" w:type="dxa"/>
          </w:tcPr>
          <w:p w14:paraId="2D724E30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0" w:type="dxa"/>
          </w:tcPr>
          <w:p w14:paraId="1E8B05FF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E74A" w14:textId="66C680BD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C039" w14:textId="6344069A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2957" w14:textId="023D7F78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D841" w14:textId="371D7ADD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5AE13CD" w14:textId="7533D3F0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8</w:t>
            </w:r>
          </w:p>
        </w:tc>
        <w:tc>
          <w:tcPr>
            <w:tcW w:w="1286" w:type="dxa"/>
            <w:shd w:val="clear" w:color="auto" w:fill="auto"/>
          </w:tcPr>
          <w:p w14:paraId="4144331F" w14:textId="6FD6DB41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2</w:t>
            </w:r>
          </w:p>
        </w:tc>
        <w:tc>
          <w:tcPr>
            <w:tcW w:w="1286" w:type="dxa"/>
          </w:tcPr>
          <w:p w14:paraId="02E12C85" w14:textId="0E1D362E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</w:tcPr>
          <w:p w14:paraId="5B238C55" w14:textId="35A0EFA9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23A5F50" w14:textId="01C2B661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15</w:t>
            </w:r>
          </w:p>
        </w:tc>
      </w:tr>
      <w:tr w:rsidR="00110043" w:rsidRPr="002E01C7" w14:paraId="236B94F2" w14:textId="77777777" w:rsidTr="002A4433">
        <w:trPr>
          <w:trHeight w:val="187"/>
        </w:trPr>
        <w:tc>
          <w:tcPr>
            <w:tcW w:w="2700" w:type="dxa"/>
          </w:tcPr>
          <w:p w14:paraId="31899239" w14:textId="104E9BFD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0" w:type="dxa"/>
          </w:tcPr>
          <w:p w14:paraId="4B241D9D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1682" w14:textId="6845B32A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2CA0" w14:textId="43BE31D0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E731" w14:textId="0C4FD718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2063" w14:textId="00FF4615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D614AC8" w14:textId="6056959F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14:paraId="2CEC36F7" w14:textId="730D66F6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(2)</w:t>
            </w:r>
          </w:p>
        </w:tc>
        <w:tc>
          <w:tcPr>
            <w:tcW w:w="1286" w:type="dxa"/>
          </w:tcPr>
          <w:p w14:paraId="2189AE0D" w14:textId="11B44639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</w:tcPr>
          <w:p w14:paraId="0307F6FB" w14:textId="7A17052D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87ECC2D" w14:textId="25DB667B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</w:tr>
      <w:tr w:rsidR="00110043" w:rsidRPr="002E01C7" w14:paraId="31B080D2" w14:textId="77777777" w:rsidTr="002A4433">
        <w:trPr>
          <w:trHeight w:val="256"/>
        </w:trPr>
        <w:tc>
          <w:tcPr>
            <w:tcW w:w="2700" w:type="dxa"/>
          </w:tcPr>
          <w:p w14:paraId="79DB76C6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2E01C7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300" w:type="dxa"/>
          </w:tcPr>
          <w:p w14:paraId="73687513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05084" w14:textId="043057AB" w:rsidR="00110043" w:rsidRPr="002E01C7" w:rsidRDefault="002D626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(68)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DA01C" w14:textId="7A73A0E3" w:rsidR="00110043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(3)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428F0" w14:textId="2149C72D" w:rsidR="00110043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(25)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36611" w14:textId="45549986" w:rsidR="00110043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(98)</w:t>
            </w:r>
          </w:p>
        </w:tc>
        <w:tc>
          <w:tcPr>
            <w:tcW w:w="1287" w:type="dxa"/>
            <w:shd w:val="clear" w:color="auto" w:fill="auto"/>
          </w:tcPr>
          <w:p w14:paraId="17FF5CCA" w14:textId="7AB49FC2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14:paraId="3A977737" w14:textId="157CE8F6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</w:tcPr>
          <w:p w14:paraId="1B138FC4" w14:textId="12A80979" w:rsidR="00110043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(48)</w:t>
            </w:r>
          </w:p>
        </w:tc>
        <w:tc>
          <w:tcPr>
            <w:tcW w:w="1286" w:type="dxa"/>
          </w:tcPr>
          <w:p w14:paraId="19B07CC2" w14:textId="0BEFCA28" w:rsidR="00110043" w:rsidRPr="002E01C7" w:rsidRDefault="00810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5FC55DE8" w14:textId="26591623" w:rsidR="00110043" w:rsidRPr="002E01C7" w:rsidRDefault="00E56A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(242)</w:t>
            </w:r>
          </w:p>
        </w:tc>
      </w:tr>
      <w:tr w:rsidR="00110043" w:rsidRPr="002E01C7" w14:paraId="0DCDB89E" w14:textId="77777777" w:rsidTr="002A4433">
        <w:trPr>
          <w:trHeight w:val="213"/>
        </w:trPr>
        <w:tc>
          <w:tcPr>
            <w:tcW w:w="2700" w:type="dxa"/>
          </w:tcPr>
          <w:p w14:paraId="131E59EE" w14:textId="181E2095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E01C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</w:t>
            </w:r>
            <w:r w:rsidRPr="002E01C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300" w:type="dxa"/>
          </w:tcPr>
          <w:p w14:paraId="12AB5A4F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5F7FAE7E" w:rsidR="00110043" w:rsidRPr="002E01C7" w:rsidRDefault="008100E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633CEAA7" w:rsidR="00110043" w:rsidRPr="002E01C7" w:rsidRDefault="008100E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(1)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69DFC97E" w:rsidR="00110043" w:rsidRPr="002E01C7" w:rsidRDefault="008100E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</w:t>
            </w:r>
            <w:r w:rsidR="00E56A16" w:rsidRPr="002E01C7">
              <w:rPr>
                <w:sz w:val="26"/>
                <w:szCs w:val="26"/>
              </w:rPr>
              <w:t>5</w:t>
            </w:r>
            <w:r w:rsidRPr="002E01C7">
              <w:rPr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23E944CF" w:rsidR="00110043" w:rsidRPr="002E01C7" w:rsidRDefault="00E56A1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513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8D75E91" w14:textId="6095E250" w:rsidR="00110043" w:rsidRPr="002E01C7" w:rsidRDefault="00E56A1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(5)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2710B93" w14:textId="313F3892" w:rsidR="00110043" w:rsidRPr="002E01C7" w:rsidRDefault="008100E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6160CB47" w14:textId="1CBBF3FD" w:rsidR="00110043" w:rsidRPr="002E01C7" w:rsidRDefault="008100E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2D7C3F15" w14:textId="1188EBA9" w:rsidR="00110043" w:rsidRPr="002E01C7" w:rsidRDefault="008100E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20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53C588" w14:textId="47CB62B0" w:rsidR="00110043" w:rsidRPr="002E01C7" w:rsidRDefault="00E56A1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52</w:t>
            </w:r>
            <w:r w:rsidR="008100E5" w:rsidRPr="002E01C7">
              <w:rPr>
                <w:sz w:val="26"/>
                <w:szCs w:val="26"/>
              </w:rPr>
              <w:t>2</w:t>
            </w:r>
          </w:p>
        </w:tc>
      </w:tr>
      <w:tr w:rsidR="00110043" w:rsidRPr="002E01C7" w14:paraId="68EE134A" w14:textId="77777777" w:rsidTr="002A4433">
        <w:trPr>
          <w:trHeight w:val="442"/>
        </w:trPr>
        <w:tc>
          <w:tcPr>
            <w:tcW w:w="2700" w:type="dxa"/>
          </w:tcPr>
          <w:p w14:paraId="28304072" w14:textId="67A9F5B4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D151D" w:rsidRPr="002E01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2D151D" w:rsidRPr="002E01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2D151D" w:rsidRPr="002E01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0" w:type="dxa"/>
          </w:tcPr>
          <w:p w14:paraId="18CA8B03" w14:textId="77777777" w:rsidR="00110043" w:rsidRPr="002E01C7" w:rsidRDefault="0011004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4E965BB5" w14:textId="4D215A9E" w:rsidR="00110043" w:rsidRPr="002E01C7" w:rsidRDefault="00E56A1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2E01C7">
              <w:rPr>
                <w:b/>
                <w:bCs/>
                <w:sz w:val="26"/>
                <w:szCs w:val="26"/>
              </w:rPr>
              <w:t>665</w:t>
            </w:r>
          </w:p>
        </w:tc>
        <w:tc>
          <w:tcPr>
            <w:tcW w:w="1286" w:type="dxa"/>
            <w:shd w:val="clear" w:color="auto" w:fill="auto"/>
          </w:tcPr>
          <w:p w14:paraId="7948FC74" w14:textId="523569EC" w:rsidR="00110043" w:rsidRPr="002E01C7" w:rsidRDefault="008100E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1</w:t>
            </w:r>
            <w:r w:rsidR="006B1A80" w:rsidRPr="002E01C7">
              <w:rPr>
                <w:b/>
                <w:bCs/>
                <w:sz w:val="26"/>
                <w:szCs w:val="26"/>
              </w:rPr>
              <w:t>,</w:t>
            </w:r>
            <w:r w:rsidR="00E56A16" w:rsidRPr="002E01C7">
              <w:rPr>
                <w:b/>
                <w:bCs/>
                <w:sz w:val="26"/>
                <w:szCs w:val="26"/>
              </w:rPr>
              <w:t>27</w:t>
            </w:r>
            <w:r w:rsidRPr="002E01C7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86" w:type="dxa"/>
            <w:shd w:val="clear" w:color="auto" w:fill="auto"/>
          </w:tcPr>
          <w:p w14:paraId="0009D5D8" w14:textId="6AFFCB95" w:rsidR="00110043" w:rsidRPr="002E01C7" w:rsidRDefault="00E56A1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811</w:t>
            </w:r>
          </w:p>
        </w:tc>
        <w:tc>
          <w:tcPr>
            <w:tcW w:w="1286" w:type="dxa"/>
            <w:shd w:val="clear" w:color="auto" w:fill="auto"/>
          </w:tcPr>
          <w:p w14:paraId="145D81EF" w14:textId="48614035" w:rsidR="00110043" w:rsidRPr="002E01C7" w:rsidRDefault="00E56A1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8</w:t>
            </w:r>
            <w:r w:rsidR="008100E5" w:rsidRPr="002E01C7">
              <w:rPr>
                <w:b/>
                <w:bCs/>
                <w:sz w:val="26"/>
                <w:szCs w:val="26"/>
              </w:rPr>
              <w:t>,</w:t>
            </w:r>
            <w:r w:rsidRPr="002E01C7">
              <w:rPr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1287" w:type="dxa"/>
            <w:shd w:val="clear" w:color="auto" w:fill="auto"/>
          </w:tcPr>
          <w:p w14:paraId="624E65B8" w14:textId="64E9BB7C" w:rsidR="00110043" w:rsidRPr="002E01C7" w:rsidRDefault="008100E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714</w:t>
            </w:r>
          </w:p>
        </w:tc>
        <w:tc>
          <w:tcPr>
            <w:tcW w:w="1286" w:type="dxa"/>
            <w:shd w:val="clear" w:color="auto" w:fill="auto"/>
          </w:tcPr>
          <w:p w14:paraId="1DA3072D" w14:textId="4ABBE8D2" w:rsidR="00110043" w:rsidRPr="002E01C7" w:rsidRDefault="008100E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1286" w:type="dxa"/>
          </w:tcPr>
          <w:p w14:paraId="52E578CF" w14:textId="5145CE21" w:rsidR="00110043" w:rsidRPr="002E01C7" w:rsidRDefault="008100E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1,</w:t>
            </w:r>
            <w:r w:rsidR="00E56A16" w:rsidRPr="002E01C7">
              <w:rPr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1286" w:type="dxa"/>
          </w:tcPr>
          <w:p w14:paraId="3ED969CC" w14:textId="5E51CA29" w:rsidR="00110043" w:rsidRPr="002E01C7" w:rsidRDefault="008100E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328</w:t>
            </w:r>
          </w:p>
        </w:tc>
        <w:tc>
          <w:tcPr>
            <w:tcW w:w="1287" w:type="dxa"/>
            <w:shd w:val="clear" w:color="auto" w:fill="auto"/>
          </w:tcPr>
          <w:p w14:paraId="74A13EAB" w14:textId="6F422AE1" w:rsidR="00110043" w:rsidRPr="002E01C7" w:rsidRDefault="008100E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2E01C7">
              <w:rPr>
                <w:b/>
                <w:bCs/>
                <w:sz w:val="26"/>
                <w:szCs w:val="26"/>
              </w:rPr>
              <w:t>1</w:t>
            </w:r>
            <w:r w:rsidR="00E56A16" w:rsidRPr="002E01C7">
              <w:rPr>
                <w:b/>
                <w:bCs/>
                <w:sz w:val="26"/>
                <w:szCs w:val="26"/>
              </w:rPr>
              <w:t>3</w:t>
            </w:r>
            <w:r w:rsidRPr="002E01C7">
              <w:rPr>
                <w:b/>
                <w:bCs/>
                <w:sz w:val="26"/>
                <w:szCs w:val="26"/>
              </w:rPr>
              <w:t>,</w:t>
            </w:r>
            <w:r w:rsidR="00E56A16" w:rsidRPr="002E01C7">
              <w:rPr>
                <w:b/>
                <w:bCs/>
                <w:sz w:val="26"/>
                <w:szCs w:val="26"/>
              </w:rPr>
              <w:t>663</w:t>
            </w:r>
          </w:p>
        </w:tc>
      </w:tr>
    </w:tbl>
    <w:p w14:paraId="110C7AF7" w14:textId="0CF49AFB" w:rsidR="00E15B5A" w:rsidRPr="002E01C7" w:rsidRDefault="00E15B5A" w:rsidP="0053352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15B5A" w:rsidRPr="002E01C7" w:rsidSect="00C21744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2E01C7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2E01C7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2E01C7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2E01C7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2E01C7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2E01C7" w:rsidRDefault="00526A0D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2E01C7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2E01C7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2E01C7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2E01C7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024AF801" w:rsidR="00526A0D" w:rsidRPr="002E01C7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2E01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D151D"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76" w:type="pct"/>
            <w:vAlign w:val="bottom"/>
          </w:tcPr>
          <w:p w14:paraId="695EE7E6" w14:textId="0F9BD86F" w:rsidR="00526A0D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390</w:t>
            </w:r>
          </w:p>
        </w:tc>
      </w:tr>
      <w:tr w:rsidR="0007080C" w:rsidRPr="002E01C7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07080C" w:rsidRPr="002E01C7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5BEA73F3" w:rsidR="0007080C" w:rsidRPr="002E01C7" w:rsidRDefault="004F0E3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12</w:t>
            </w:r>
          </w:p>
        </w:tc>
      </w:tr>
      <w:tr w:rsidR="0007080C" w:rsidRPr="002E01C7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07080C" w:rsidRPr="002E01C7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0100A82D" w:rsidR="0007080C" w:rsidRPr="002E01C7" w:rsidRDefault="004F0E36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(3</w:t>
            </w:r>
            <w:r w:rsidR="007E73F8"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</w:tr>
      <w:tr w:rsidR="0007080C" w:rsidRPr="002E01C7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107B9032" w:rsidR="0007080C" w:rsidRPr="002E01C7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D151D"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D151D"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D151D" w:rsidRPr="002E0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704993F0" w:rsidR="0007080C" w:rsidRPr="002E01C7" w:rsidRDefault="004F0E36" w:rsidP="0053352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36</w:t>
            </w:r>
            <w:r w:rsidR="007E73F8" w:rsidRPr="002E01C7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</w:tr>
    </w:tbl>
    <w:p w14:paraId="01D5691D" w14:textId="5394574C" w:rsidR="00303A90" w:rsidRPr="002E01C7" w:rsidRDefault="00303A9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2E01C7" w:rsidRDefault="00262831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09BFC90" w14:textId="77777777" w:rsidR="00D54B8C" w:rsidRPr="002E01C7" w:rsidRDefault="00D54B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D54B8C" w:rsidRPr="002E01C7" w14:paraId="04B3350A" w14:textId="77777777" w:rsidTr="004E3076">
        <w:trPr>
          <w:tblHeader/>
        </w:trPr>
        <w:tc>
          <w:tcPr>
            <w:tcW w:w="4158" w:type="dxa"/>
            <w:shd w:val="clear" w:color="auto" w:fill="auto"/>
          </w:tcPr>
          <w:p w14:paraId="4B34D630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09B9EB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E01C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12E34FB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E01C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2E01C7" w14:paraId="2B513D99" w14:textId="77777777" w:rsidTr="004E3076">
        <w:trPr>
          <w:tblHeader/>
        </w:trPr>
        <w:tc>
          <w:tcPr>
            <w:tcW w:w="4158" w:type="dxa"/>
          </w:tcPr>
          <w:p w14:paraId="6A06686B" w14:textId="13DEA88B" w:rsidR="00D54B8C" w:rsidRPr="002E01C7" w:rsidRDefault="00B65D4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2E01C7">
              <w:rPr>
                <w:b/>
                <w:bCs/>
                <w:i/>
                <w:iCs/>
                <w:cs/>
              </w:rPr>
              <w:t>สำหรับ</w:t>
            </w:r>
            <w:r w:rsidR="002D151D" w:rsidRPr="002E01C7">
              <w:rPr>
                <w:b/>
                <w:bCs/>
                <w:i/>
                <w:iCs/>
                <w:cs/>
              </w:rPr>
              <w:t>งวดสามเดือน</w:t>
            </w:r>
            <w:r w:rsidRPr="002E01C7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="002D151D" w:rsidRPr="002E01C7">
              <w:rPr>
                <w:b/>
                <w:bCs/>
                <w:i/>
                <w:iCs/>
                <w:cs/>
              </w:rPr>
              <w:t>31 มีนาคม</w:t>
            </w:r>
          </w:p>
        </w:tc>
        <w:tc>
          <w:tcPr>
            <w:tcW w:w="1282" w:type="dxa"/>
          </w:tcPr>
          <w:p w14:paraId="12E0BC06" w14:textId="058C9093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5299DBEA" w14:textId="2FFE9978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3968083" w14:textId="32906ED5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FCD1FFE" w14:textId="52ADB9D2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B8C" w:rsidRPr="002E01C7" w14:paraId="68C41BAA" w14:textId="77777777" w:rsidTr="004E3076">
        <w:trPr>
          <w:tblHeader/>
        </w:trPr>
        <w:tc>
          <w:tcPr>
            <w:tcW w:w="4158" w:type="dxa"/>
          </w:tcPr>
          <w:p w14:paraId="66B4E6D4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45084176" w14:textId="77777777" w:rsidR="00D54B8C" w:rsidRPr="002E01C7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41FB" w:rsidRPr="002E01C7" w14:paraId="2BCD1219" w14:textId="77777777" w:rsidTr="004E3076">
        <w:tc>
          <w:tcPr>
            <w:tcW w:w="4158" w:type="dxa"/>
          </w:tcPr>
          <w:p w14:paraId="466633C1" w14:textId="77777777" w:rsidR="004041FB" w:rsidRPr="002E01C7" w:rsidRDefault="004041F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01C7">
              <w:rPr>
                <w:rFonts w:ascii="Angsana New" w:hAnsi="Angsana New"/>
                <w:sz w:val="30"/>
                <w:szCs w:val="30"/>
              </w:rPr>
              <w:t>1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59DC5BA3" w14:textId="3538B543" w:rsidR="004041FB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128,2</w:t>
            </w:r>
            <w:r w:rsidR="004C155F" w:rsidRPr="002E01C7">
              <w:t>6</w:t>
            </w:r>
            <w:r w:rsidRPr="002E01C7">
              <w:t>8</w:t>
            </w:r>
          </w:p>
        </w:tc>
        <w:tc>
          <w:tcPr>
            <w:tcW w:w="1283" w:type="dxa"/>
          </w:tcPr>
          <w:p w14:paraId="75B464F6" w14:textId="300ED9CD" w:rsidR="004041FB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E01C7">
              <w:t>81,2</w:t>
            </w:r>
            <w:r w:rsidRPr="002E01C7">
              <w:rPr>
                <w:rFonts w:hint="cs"/>
                <w:cs/>
              </w:rPr>
              <w:t>3</w:t>
            </w:r>
            <w:r w:rsidRPr="002E01C7">
              <w:t>9</w:t>
            </w:r>
          </w:p>
        </w:tc>
        <w:tc>
          <w:tcPr>
            <w:tcW w:w="1282" w:type="dxa"/>
          </w:tcPr>
          <w:p w14:paraId="24922F06" w14:textId="6EE4CDB4" w:rsidR="004041FB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54,025</w:t>
            </w:r>
          </w:p>
        </w:tc>
        <w:tc>
          <w:tcPr>
            <w:tcW w:w="1283" w:type="dxa"/>
          </w:tcPr>
          <w:p w14:paraId="1722C430" w14:textId="10147AC9" w:rsidR="004041FB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E01C7">
              <w:t>46,960</w:t>
            </w:r>
          </w:p>
        </w:tc>
      </w:tr>
      <w:tr w:rsidR="00B44328" w:rsidRPr="002E01C7" w14:paraId="46E2E972" w14:textId="77777777" w:rsidTr="004E3076">
        <w:tc>
          <w:tcPr>
            <w:tcW w:w="4158" w:type="dxa"/>
          </w:tcPr>
          <w:p w14:paraId="753C0672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2E01C7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AD03A8D" w14:textId="32D84B38" w:rsidR="00B44328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39,920</w:t>
            </w:r>
          </w:p>
        </w:tc>
        <w:tc>
          <w:tcPr>
            <w:tcW w:w="1283" w:type="dxa"/>
          </w:tcPr>
          <w:p w14:paraId="416305DE" w14:textId="7299E60D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2E01C7">
              <w:rPr>
                <w:color w:val="000000" w:themeColor="text1"/>
              </w:rPr>
              <w:t>2,154</w:t>
            </w:r>
          </w:p>
        </w:tc>
        <w:tc>
          <w:tcPr>
            <w:tcW w:w="1282" w:type="dxa"/>
          </w:tcPr>
          <w:p w14:paraId="0EE4FCE7" w14:textId="67894A10" w:rsidR="00B4432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E01C7">
              <w:t>1,000</w:t>
            </w:r>
          </w:p>
        </w:tc>
        <w:tc>
          <w:tcPr>
            <w:tcW w:w="1283" w:type="dxa"/>
          </w:tcPr>
          <w:p w14:paraId="01C6E8F0" w14:textId="4F4C792E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E01C7">
              <w:t>-</w:t>
            </w:r>
          </w:p>
        </w:tc>
      </w:tr>
      <w:tr w:rsidR="00B44328" w:rsidRPr="002E01C7" w14:paraId="5765AE13" w14:textId="77777777" w:rsidTr="004E3076">
        <w:tc>
          <w:tcPr>
            <w:tcW w:w="4158" w:type="dxa"/>
          </w:tcPr>
          <w:p w14:paraId="0A22A558" w14:textId="7777777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6E2DCCCD" w14:textId="24803BD3" w:rsidR="00B44328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(40,12</w:t>
            </w:r>
            <w:r w:rsidR="003B3237" w:rsidRPr="002E01C7">
              <w:rPr>
                <w:color w:val="000000" w:themeColor="text1"/>
              </w:rPr>
              <w:t>0</w:t>
            </w:r>
            <w:r w:rsidRPr="002E01C7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6E16B846" w14:textId="56A48A1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E01C7">
              <w:rPr>
                <w:color w:val="000000" w:themeColor="text1"/>
              </w:rPr>
              <w:t>(4,896)</w:t>
            </w:r>
          </w:p>
        </w:tc>
        <w:tc>
          <w:tcPr>
            <w:tcW w:w="1282" w:type="dxa"/>
          </w:tcPr>
          <w:p w14:paraId="78A85388" w14:textId="0DBCBE11" w:rsidR="00B4432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(3,150)</w:t>
            </w:r>
          </w:p>
        </w:tc>
        <w:tc>
          <w:tcPr>
            <w:tcW w:w="1283" w:type="dxa"/>
          </w:tcPr>
          <w:p w14:paraId="6C997D38" w14:textId="135F33FD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E01C7">
              <w:t>(3,429)</w:t>
            </w:r>
          </w:p>
        </w:tc>
      </w:tr>
      <w:tr w:rsidR="00B44328" w:rsidRPr="002E01C7" w14:paraId="26757D5C" w14:textId="77777777" w:rsidTr="004E3076">
        <w:tc>
          <w:tcPr>
            <w:tcW w:w="4158" w:type="dxa"/>
          </w:tcPr>
          <w:p w14:paraId="72D3FBEC" w14:textId="7777777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49747196" w14:textId="7770558D" w:rsidR="00B44328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44</w:t>
            </w:r>
          </w:p>
        </w:tc>
        <w:tc>
          <w:tcPr>
            <w:tcW w:w="1283" w:type="dxa"/>
          </w:tcPr>
          <w:p w14:paraId="13367437" w14:textId="559EC033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E01C7">
              <w:rPr>
                <w:color w:val="000000" w:themeColor="text1"/>
              </w:rPr>
              <w:t>19</w:t>
            </w:r>
          </w:p>
        </w:tc>
        <w:tc>
          <w:tcPr>
            <w:tcW w:w="1282" w:type="dxa"/>
          </w:tcPr>
          <w:p w14:paraId="2B152AF6" w14:textId="157880BE" w:rsidR="00B4432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18</w:t>
            </w:r>
          </w:p>
        </w:tc>
        <w:tc>
          <w:tcPr>
            <w:tcW w:w="1283" w:type="dxa"/>
          </w:tcPr>
          <w:p w14:paraId="661DF60F" w14:textId="0D4C4375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E01C7">
              <w:t>7</w:t>
            </w:r>
          </w:p>
        </w:tc>
      </w:tr>
      <w:tr w:rsidR="00B44328" w:rsidRPr="002E01C7" w14:paraId="05C1B9C2" w14:textId="77777777" w:rsidTr="004E3076">
        <w:tc>
          <w:tcPr>
            <w:tcW w:w="4158" w:type="dxa"/>
          </w:tcPr>
          <w:p w14:paraId="59B595F7" w14:textId="34BDD52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26470816" w14:textId="21800A6E" w:rsidR="00B44328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45</w:t>
            </w:r>
            <w:r w:rsidR="003B3237" w:rsidRPr="002E01C7">
              <w:rPr>
                <w:color w:val="000000" w:themeColor="text1"/>
              </w:rPr>
              <w:t>6</w:t>
            </w:r>
          </w:p>
        </w:tc>
        <w:tc>
          <w:tcPr>
            <w:tcW w:w="1283" w:type="dxa"/>
          </w:tcPr>
          <w:p w14:paraId="0E0E084A" w14:textId="2DD5A90C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(276)</w:t>
            </w:r>
          </w:p>
        </w:tc>
        <w:tc>
          <w:tcPr>
            <w:tcW w:w="1282" w:type="dxa"/>
          </w:tcPr>
          <w:p w14:paraId="4B60BF9F" w14:textId="4AEFB634" w:rsidR="00B4432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-</w:t>
            </w:r>
          </w:p>
        </w:tc>
        <w:tc>
          <w:tcPr>
            <w:tcW w:w="1283" w:type="dxa"/>
          </w:tcPr>
          <w:p w14:paraId="59A40E34" w14:textId="72853829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E01C7">
              <w:t>-</w:t>
            </w:r>
          </w:p>
        </w:tc>
      </w:tr>
      <w:tr w:rsidR="004041FB" w:rsidRPr="002E01C7" w14:paraId="5F79DD8D" w14:textId="77777777" w:rsidTr="004E3076">
        <w:tc>
          <w:tcPr>
            <w:tcW w:w="4158" w:type="dxa"/>
          </w:tcPr>
          <w:p w14:paraId="72101C1C" w14:textId="531C5003" w:rsidR="004041FB" w:rsidRPr="002E01C7" w:rsidRDefault="004041F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6F135994" w14:textId="7D60667B" w:rsidR="004041FB" w:rsidRPr="002E01C7" w:rsidRDefault="003B323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191</w:t>
            </w:r>
          </w:p>
        </w:tc>
        <w:tc>
          <w:tcPr>
            <w:tcW w:w="1283" w:type="dxa"/>
          </w:tcPr>
          <w:p w14:paraId="546062E6" w14:textId="00852961" w:rsidR="004041FB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-</w:t>
            </w:r>
          </w:p>
        </w:tc>
        <w:tc>
          <w:tcPr>
            <w:tcW w:w="1282" w:type="dxa"/>
          </w:tcPr>
          <w:p w14:paraId="10BEED32" w14:textId="692DBB6C" w:rsidR="004041FB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-</w:t>
            </w:r>
          </w:p>
        </w:tc>
        <w:tc>
          <w:tcPr>
            <w:tcW w:w="1283" w:type="dxa"/>
          </w:tcPr>
          <w:p w14:paraId="079E5043" w14:textId="3CCE2D40" w:rsidR="004041FB" w:rsidRPr="002E01C7" w:rsidRDefault="004041F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2E01C7">
              <w:t>-</w:t>
            </w:r>
          </w:p>
        </w:tc>
      </w:tr>
      <w:tr w:rsidR="004041FB" w:rsidRPr="002E01C7" w14:paraId="1AF838AA" w14:textId="77777777" w:rsidTr="00294E64">
        <w:tc>
          <w:tcPr>
            <w:tcW w:w="4158" w:type="dxa"/>
          </w:tcPr>
          <w:p w14:paraId="4E04698E" w14:textId="77777777" w:rsidR="004041FB" w:rsidRPr="002E01C7" w:rsidRDefault="004041F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1A525D0E" w14:textId="77777777" w:rsidR="004041FB" w:rsidRPr="002E01C7" w:rsidRDefault="004041F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Pr="002E01C7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8AE36" w14:textId="20BA0693" w:rsidR="004041FB" w:rsidRPr="002E01C7" w:rsidRDefault="003B3237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D03C71" w14:textId="0F91235E" w:rsidR="004041FB" w:rsidRPr="002E01C7" w:rsidRDefault="004041F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2E01C7">
              <w:rPr>
                <w:color w:val="000000" w:themeColor="text1"/>
              </w:rPr>
              <w:t>(5)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B60F7" w14:textId="1A7C0E2E" w:rsidR="004041FB" w:rsidRPr="002E01C7" w:rsidRDefault="000617F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-</w:t>
            </w:r>
          </w:p>
        </w:tc>
        <w:tc>
          <w:tcPr>
            <w:tcW w:w="1283" w:type="dxa"/>
          </w:tcPr>
          <w:p w14:paraId="4B71700F" w14:textId="77777777" w:rsidR="004041FB" w:rsidRPr="002E01C7" w:rsidRDefault="004041F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</w:p>
          <w:p w14:paraId="45B3BA20" w14:textId="4CAAB1BD" w:rsidR="004041FB" w:rsidRPr="002E01C7" w:rsidRDefault="004041F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2E01C7">
              <w:t>-</w:t>
            </w:r>
          </w:p>
        </w:tc>
      </w:tr>
      <w:tr w:rsidR="004041FB" w:rsidRPr="002E01C7" w14:paraId="27EAC21B" w14:textId="77777777" w:rsidTr="004E3076">
        <w:tc>
          <w:tcPr>
            <w:tcW w:w="4158" w:type="dxa"/>
          </w:tcPr>
          <w:p w14:paraId="00588341" w14:textId="77777777" w:rsidR="004041FB" w:rsidRPr="002E01C7" w:rsidRDefault="004041F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2E01C7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5EB00697" w14:textId="7D53380D" w:rsidR="004041FB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2E01C7">
              <w:rPr>
                <w:b/>
                <w:bCs/>
              </w:rPr>
              <w:t>1</w:t>
            </w:r>
            <w:r w:rsidR="003B3237" w:rsidRPr="002E01C7">
              <w:rPr>
                <w:b/>
                <w:bCs/>
              </w:rPr>
              <w:t>28,769</w:t>
            </w:r>
          </w:p>
        </w:tc>
        <w:tc>
          <w:tcPr>
            <w:tcW w:w="1283" w:type="dxa"/>
          </w:tcPr>
          <w:p w14:paraId="21F9AE9E" w14:textId="1B9F5D25" w:rsidR="004041FB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78,235</w:t>
            </w:r>
          </w:p>
        </w:tc>
        <w:tc>
          <w:tcPr>
            <w:tcW w:w="1282" w:type="dxa"/>
          </w:tcPr>
          <w:p w14:paraId="02ACAA82" w14:textId="56461FAA" w:rsidR="004041FB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51,893</w:t>
            </w:r>
          </w:p>
        </w:tc>
        <w:tc>
          <w:tcPr>
            <w:tcW w:w="1283" w:type="dxa"/>
          </w:tcPr>
          <w:p w14:paraId="3515FF2A" w14:textId="2AB60AF5" w:rsidR="004041FB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43,538</w:t>
            </w:r>
          </w:p>
        </w:tc>
      </w:tr>
      <w:tr w:rsidR="00B44328" w:rsidRPr="002E01C7" w14:paraId="117812B0" w14:textId="77777777" w:rsidTr="00F32505">
        <w:tc>
          <w:tcPr>
            <w:tcW w:w="4158" w:type="dxa"/>
            <w:vAlign w:val="bottom"/>
          </w:tcPr>
          <w:p w14:paraId="74255A1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2E01C7">
              <w:rPr>
                <w:i/>
                <w:iCs/>
                <w:cs/>
              </w:rPr>
              <w:t>หัก</w:t>
            </w:r>
            <w:r w:rsidRPr="002E01C7">
              <w:tab/>
            </w:r>
            <w:r w:rsidRPr="002E01C7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2E01C7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</w:tcPr>
          <w:p w14:paraId="2203096A" w14:textId="77777777" w:rsidR="000617F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</w:p>
          <w:p w14:paraId="57FE7E8C" w14:textId="6B450A24" w:rsidR="00C50752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(8,</w:t>
            </w:r>
            <w:r w:rsidR="003B3237" w:rsidRPr="002E01C7">
              <w:t>209</w:t>
            </w:r>
            <w:r w:rsidRPr="002E01C7">
              <w:t>)</w:t>
            </w:r>
          </w:p>
        </w:tc>
        <w:tc>
          <w:tcPr>
            <w:tcW w:w="1283" w:type="dxa"/>
            <w:vAlign w:val="bottom"/>
          </w:tcPr>
          <w:p w14:paraId="5949984D" w14:textId="3FF8F088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E01C7">
              <w:t>(3,857)</w:t>
            </w:r>
          </w:p>
        </w:tc>
        <w:tc>
          <w:tcPr>
            <w:tcW w:w="1282" w:type="dxa"/>
            <w:vAlign w:val="bottom"/>
          </w:tcPr>
          <w:p w14:paraId="77649AD6" w14:textId="49098365" w:rsidR="00B4432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E01C7">
              <w:t>(300)</w:t>
            </w:r>
          </w:p>
        </w:tc>
        <w:tc>
          <w:tcPr>
            <w:tcW w:w="1283" w:type="dxa"/>
            <w:vAlign w:val="bottom"/>
          </w:tcPr>
          <w:p w14:paraId="6994EDEA" w14:textId="2006836C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2E01C7">
              <w:t>(625)</w:t>
            </w:r>
          </w:p>
        </w:tc>
      </w:tr>
      <w:tr w:rsidR="00B44328" w:rsidRPr="002E01C7" w14:paraId="01755706" w14:textId="77777777" w:rsidTr="004E3076">
        <w:tc>
          <w:tcPr>
            <w:tcW w:w="4158" w:type="dxa"/>
          </w:tcPr>
          <w:p w14:paraId="467193E6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2E01C7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0E43AD9B" w14:textId="06313504" w:rsidR="00B44328" w:rsidRPr="002E01C7" w:rsidRDefault="00C5075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(6,</w:t>
            </w:r>
            <w:r w:rsidR="003B3237" w:rsidRPr="002E01C7">
              <w:t>299</w:t>
            </w:r>
            <w:r w:rsidRPr="002E01C7">
              <w:t>)</w:t>
            </w:r>
          </w:p>
        </w:tc>
        <w:tc>
          <w:tcPr>
            <w:tcW w:w="1283" w:type="dxa"/>
          </w:tcPr>
          <w:p w14:paraId="5567DEFC" w14:textId="7584249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E01C7">
              <w:t>(2,400)</w:t>
            </w:r>
          </w:p>
        </w:tc>
        <w:tc>
          <w:tcPr>
            <w:tcW w:w="1282" w:type="dxa"/>
          </w:tcPr>
          <w:p w14:paraId="0CE254EC" w14:textId="2F8455DE" w:rsidR="00B44328" w:rsidRPr="002E01C7" w:rsidRDefault="000617F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E01C7">
              <w:t>(3,500)</w:t>
            </w:r>
          </w:p>
        </w:tc>
        <w:tc>
          <w:tcPr>
            <w:tcW w:w="1283" w:type="dxa"/>
          </w:tcPr>
          <w:p w14:paraId="61E0A05F" w14:textId="70509DE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2E01C7">
              <w:t>(2,400)</w:t>
            </w:r>
          </w:p>
        </w:tc>
      </w:tr>
      <w:tr w:rsidR="00B44328" w:rsidRPr="002E01C7" w14:paraId="5AC9D180" w14:textId="77777777" w:rsidTr="004E3076">
        <w:tc>
          <w:tcPr>
            <w:tcW w:w="4158" w:type="dxa"/>
          </w:tcPr>
          <w:p w14:paraId="0D9833FC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2E01C7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230F03DF" w14:textId="6B2137CA" w:rsidR="00B44328" w:rsidRPr="002E01C7" w:rsidRDefault="00C50752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(14,</w:t>
            </w:r>
            <w:r w:rsidR="003B3237" w:rsidRPr="002E01C7">
              <w:t>779</w:t>
            </w:r>
            <w:r w:rsidRPr="002E01C7">
              <w:t>)</w:t>
            </w:r>
          </w:p>
        </w:tc>
        <w:tc>
          <w:tcPr>
            <w:tcW w:w="1283" w:type="dxa"/>
          </w:tcPr>
          <w:p w14:paraId="12143F45" w14:textId="020CA509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E01C7">
              <w:t>(880)</w:t>
            </w:r>
          </w:p>
        </w:tc>
        <w:tc>
          <w:tcPr>
            <w:tcW w:w="1282" w:type="dxa"/>
            <w:vAlign w:val="bottom"/>
          </w:tcPr>
          <w:p w14:paraId="2DCBED35" w14:textId="02DEE8DD" w:rsidR="00B44328" w:rsidRPr="002E01C7" w:rsidRDefault="000617F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E01C7">
              <w:t>-</w:t>
            </w:r>
          </w:p>
        </w:tc>
        <w:tc>
          <w:tcPr>
            <w:tcW w:w="1283" w:type="dxa"/>
            <w:vAlign w:val="bottom"/>
          </w:tcPr>
          <w:p w14:paraId="0357CFC1" w14:textId="722BD378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E01C7">
              <w:t>-</w:t>
            </w:r>
          </w:p>
        </w:tc>
      </w:tr>
      <w:tr w:rsidR="00B44328" w:rsidRPr="002E01C7" w14:paraId="336244D4" w14:textId="77777777" w:rsidTr="004E3076">
        <w:tc>
          <w:tcPr>
            <w:tcW w:w="4158" w:type="dxa"/>
          </w:tcPr>
          <w:p w14:paraId="0B770E68" w14:textId="47B68D6D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2E0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82" w:type="dxa"/>
          </w:tcPr>
          <w:p w14:paraId="717060FA" w14:textId="5FF8066F" w:rsidR="00B44328" w:rsidRPr="002E01C7" w:rsidRDefault="00C5075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2E01C7">
              <w:rPr>
                <w:b/>
                <w:bCs/>
              </w:rPr>
              <w:t>9</w:t>
            </w:r>
            <w:r w:rsidR="003B3237" w:rsidRPr="002E01C7">
              <w:rPr>
                <w:b/>
                <w:bCs/>
              </w:rPr>
              <w:t>9</w:t>
            </w:r>
            <w:r w:rsidRPr="002E01C7">
              <w:rPr>
                <w:b/>
                <w:bCs/>
              </w:rPr>
              <w:t>,</w:t>
            </w:r>
            <w:r w:rsidR="003B3237" w:rsidRPr="002E01C7">
              <w:rPr>
                <w:b/>
                <w:bCs/>
              </w:rPr>
              <w:t>482</w:t>
            </w:r>
          </w:p>
        </w:tc>
        <w:tc>
          <w:tcPr>
            <w:tcW w:w="1283" w:type="dxa"/>
          </w:tcPr>
          <w:p w14:paraId="7F4555AC" w14:textId="110F8278" w:rsidR="00B44328" w:rsidRPr="002E01C7" w:rsidRDefault="00B4432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71,098</w:t>
            </w:r>
          </w:p>
        </w:tc>
        <w:tc>
          <w:tcPr>
            <w:tcW w:w="1282" w:type="dxa"/>
          </w:tcPr>
          <w:p w14:paraId="21F49542" w14:textId="0C1C219E" w:rsidR="00B44328" w:rsidRPr="002E01C7" w:rsidRDefault="000617F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48,093</w:t>
            </w:r>
          </w:p>
        </w:tc>
        <w:tc>
          <w:tcPr>
            <w:tcW w:w="1283" w:type="dxa"/>
          </w:tcPr>
          <w:p w14:paraId="3F0EBC80" w14:textId="7B4E58E2" w:rsidR="00B44328" w:rsidRPr="002E01C7" w:rsidRDefault="00B4432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2E01C7">
              <w:rPr>
                <w:b/>
                <w:bCs/>
              </w:rPr>
              <w:t>40,513</w:t>
            </w:r>
          </w:p>
        </w:tc>
      </w:tr>
    </w:tbl>
    <w:p w14:paraId="7B4B6D5F" w14:textId="77777777" w:rsidR="0039397E" w:rsidRPr="002E01C7" w:rsidRDefault="0039397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AEC1D77" w14:textId="77777777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05411B42" w14:textId="77777777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56E18DE" w14:textId="7D2017EC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2E01C7">
        <w:rPr>
          <w:rFonts w:asciiTheme="majorBidi" w:hAnsiTheme="majorBidi"/>
          <w:cs/>
        </w:rPr>
        <w:lastRenderedPageBreak/>
        <w:t>เมื่อวันที่</w:t>
      </w:r>
      <w:r w:rsidRPr="002E01C7">
        <w:rPr>
          <w:rFonts w:asciiTheme="majorBidi" w:hAnsiTheme="majorBidi" w:hint="cs"/>
          <w:cs/>
        </w:rPr>
        <w:t xml:space="preserve"> </w:t>
      </w:r>
      <w:r w:rsidRPr="002E01C7">
        <w:rPr>
          <w:rFonts w:asciiTheme="majorBidi" w:hAnsiTheme="majorBidi"/>
        </w:rPr>
        <w:t xml:space="preserve">9 </w:t>
      </w:r>
      <w:r w:rsidRPr="002E01C7">
        <w:rPr>
          <w:rFonts w:asciiTheme="majorBidi" w:hAnsiTheme="majorBidi" w:hint="cs"/>
          <w:cs/>
        </w:rPr>
        <w:t xml:space="preserve">กุมภาพันธ์ </w:t>
      </w:r>
      <w:r w:rsidRPr="002E01C7">
        <w:rPr>
          <w:rFonts w:asciiTheme="majorBidi" w:hAnsiTheme="majorBidi"/>
        </w:rPr>
        <w:t xml:space="preserve">2567 </w:t>
      </w:r>
      <w:r w:rsidRPr="002E01C7">
        <w:rPr>
          <w:rFonts w:asciiTheme="majorBidi" w:hAnsiTheme="majorBidi"/>
          <w:cs/>
        </w:rPr>
        <w:t>บริษัทได้</w:t>
      </w:r>
      <w:r w:rsidR="0031733F" w:rsidRPr="002E01C7">
        <w:rPr>
          <w:rFonts w:asciiTheme="majorBidi" w:hAnsiTheme="majorBidi"/>
          <w:cs/>
        </w:rPr>
        <w:t>ออกและเสนอขายตั๋วแลกเงินระยะสั้น</w:t>
      </w:r>
      <w:r w:rsidRPr="002E01C7">
        <w:rPr>
          <w:rFonts w:asciiTheme="majorBidi" w:hAnsiTheme="majorBidi"/>
          <w:cs/>
        </w:rPr>
        <w:t xml:space="preserve">กับสถาบันการเงินแห่งหนึ่ง </w:t>
      </w:r>
      <w:r w:rsidRPr="002E01C7">
        <w:rPr>
          <w:rFonts w:asciiTheme="majorBidi" w:hAnsiTheme="majorBidi" w:hint="cs"/>
          <w:cs/>
        </w:rPr>
        <w:t>จำนว</w:t>
      </w:r>
      <w:r w:rsidR="0031733F" w:rsidRPr="002E01C7">
        <w:rPr>
          <w:rFonts w:asciiTheme="majorBidi" w:hAnsiTheme="majorBidi" w:hint="cs"/>
          <w:cs/>
        </w:rPr>
        <w:t xml:space="preserve">น </w:t>
      </w:r>
      <w:r w:rsidRPr="002E01C7">
        <w:rPr>
          <w:rFonts w:asciiTheme="majorBidi" w:hAnsiTheme="majorBidi"/>
        </w:rPr>
        <w:t>1,000</w:t>
      </w:r>
      <w:r w:rsidRPr="002E01C7">
        <w:rPr>
          <w:rFonts w:asciiTheme="majorBidi" w:hAnsiTheme="majorBidi"/>
          <w:cs/>
        </w:rPr>
        <w:t xml:space="preserve"> ล้านบาท อัตราดอกเบี้ย</w:t>
      </w:r>
      <w:r w:rsidR="007120C3" w:rsidRPr="002E01C7">
        <w:rPr>
          <w:rFonts w:asciiTheme="majorBidi" w:hAnsiTheme="majorBidi" w:hint="cs"/>
          <w:cs/>
        </w:rPr>
        <w:t>ร้อยละ</w:t>
      </w:r>
      <w:r w:rsidRPr="002E01C7">
        <w:rPr>
          <w:rFonts w:asciiTheme="majorBidi" w:hAnsiTheme="majorBidi"/>
          <w:cs/>
        </w:rPr>
        <w:t xml:space="preserve"> </w:t>
      </w:r>
      <w:r w:rsidRPr="002E01C7">
        <w:rPr>
          <w:rFonts w:asciiTheme="majorBidi" w:hAnsiTheme="majorBidi"/>
        </w:rPr>
        <w:t>2.</w:t>
      </w:r>
      <w:r w:rsidR="007120C3" w:rsidRPr="002E01C7">
        <w:rPr>
          <w:rFonts w:asciiTheme="majorBidi" w:hAnsiTheme="majorBidi"/>
        </w:rPr>
        <w:t>60</w:t>
      </w:r>
      <w:r w:rsidRPr="002E01C7">
        <w:rPr>
          <w:rFonts w:asciiTheme="majorBidi" w:hAnsiTheme="majorBidi"/>
          <w:cs/>
        </w:rPr>
        <w:t xml:space="preserve"> ต่อป</w:t>
      </w:r>
      <w:r w:rsidRPr="002E01C7">
        <w:rPr>
          <w:rFonts w:asciiTheme="majorBidi" w:hAnsiTheme="majorBidi" w:hint="cs"/>
          <w:cs/>
        </w:rPr>
        <w:t>ี โดย</w:t>
      </w:r>
      <w:r w:rsidRPr="002E01C7">
        <w:rPr>
          <w:rFonts w:asciiTheme="majorBidi" w:hAnsiTheme="majorBidi"/>
          <w:cs/>
        </w:rPr>
        <w:t>ครบกำหนดชำระ</w:t>
      </w:r>
      <w:r w:rsidRPr="002E01C7">
        <w:rPr>
          <w:rFonts w:asciiTheme="majorBidi" w:hAnsiTheme="majorBidi" w:hint="cs"/>
          <w:cs/>
        </w:rPr>
        <w:t xml:space="preserve">คืนในวันที่ </w:t>
      </w:r>
      <w:r w:rsidRPr="002E01C7">
        <w:rPr>
          <w:rFonts w:asciiTheme="majorBidi" w:hAnsiTheme="majorBidi"/>
        </w:rPr>
        <w:t xml:space="preserve">11 </w:t>
      </w:r>
      <w:r w:rsidRPr="002E01C7">
        <w:rPr>
          <w:rFonts w:asciiTheme="majorBidi" w:hAnsiTheme="majorBidi" w:hint="cs"/>
          <w:cs/>
        </w:rPr>
        <w:t xml:space="preserve">มีนาคม </w:t>
      </w:r>
      <w:r w:rsidRPr="002E01C7">
        <w:rPr>
          <w:rFonts w:asciiTheme="majorBidi" w:hAnsiTheme="majorBidi"/>
        </w:rPr>
        <w:t>2567</w:t>
      </w:r>
    </w:p>
    <w:p w14:paraId="201F6047" w14:textId="77777777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</w:p>
    <w:p w14:paraId="2193CFC8" w14:textId="541E0E81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2E01C7">
        <w:rPr>
          <w:rFonts w:asciiTheme="majorBidi" w:hAnsiTheme="majorBidi" w:hint="cs"/>
          <w:i/>
          <w:iCs/>
          <w:cs/>
        </w:rPr>
        <w:t>บริษัท บางจาก ศรีราชา จำกัด (มหาชน)</w:t>
      </w:r>
    </w:p>
    <w:p w14:paraId="7DFC5A97" w14:textId="55EE3E3C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</w:p>
    <w:p w14:paraId="660E71A7" w14:textId="523C4053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 </w:t>
      </w:r>
      <w:r w:rsidRPr="002E01C7">
        <w:rPr>
          <w:rFonts w:asciiTheme="majorBidi" w:hAnsiTheme="majorBidi"/>
        </w:rPr>
        <w:t>1</w:t>
      </w:r>
      <w:r w:rsidRPr="002E01C7">
        <w:rPr>
          <w:rFonts w:asciiTheme="majorBidi" w:hAnsiTheme="majorBidi"/>
          <w:cs/>
        </w:rPr>
        <w:t xml:space="preserve"> วัน และตั๋วสัญญาใช้เงินที่มีกำหนดชำระคืนภายใน </w:t>
      </w:r>
      <w:r w:rsidR="0031733F" w:rsidRPr="002E01C7">
        <w:rPr>
          <w:rFonts w:asciiTheme="majorBidi" w:hAnsiTheme="majorBidi" w:hint="cs"/>
          <w:cs/>
        </w:rPr>
        <w:t>3</w:t>
      </w:r>
      <w:r w:rsidRPr="002E01C7">
        <w:rPr>
          <w:rFonts w:asciiTheme="majorBidi" w:hAnsiTheme="majorBidi"/>
          <w:cs/>
        </w:rPr>
        <w:t xml:space="preserve"> เดือน)</w:t>
      </w:r>
    </w:p>
    <w:p w14:paraId="532B0209" w14:textId="77777777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/>
          <w:cs/>
        </w:rPr>
        <w:t xml:space="preserve"> </w:t>
      </w:r>
    </w:p>
    <w:p w14:paraId="33FA0277" w14:textId="77024CFA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/>
          <w:cs/>
        </w:rPr>
        <w:t>บริษัท</w:t>
      </w:r>
      <w:r w:rsidRPr="002E01C7">
        <w:rPr>
          <w:rFonts w:asciiTheme="majorBidi" w:hAnsiTheme="majorBidi" w:hint="cs"/>
          <w:cs/>
        </w:rPr>
        <w:t>ย่อย</w:t>
      </w:r>
      <w:r w:rsidRPr="002E01C7">
        <w:rPr>
          <w:rFonts w:asciiTheme="majorBidi" w:hAnsiTheme="majorBidi"/>
          <w:cs/>
        </w:rPr>
        <w:t xml:space="preserve">ได้ทำสัญญาเงินกู้ยืมระยะยาวจากสถาบันการเงินซึ่งมีวงเงินจำนวน </w:t>
      </w:r>
      <w:r w:rsidRPr="002E01C7">
        <w:rPr>
          <w:rFonts w:asciiTheme="majorBidi" w:hAnsiTheme="majorBidi"/>
        </w:rPr>
        <w:t>19</w:t>
      </w:r>
      <w:r w:rsidRPr="002E01C7">
        <w:rPr>
          <w:rFonts w:asciiTheme="majorBidi" w:hAnsiTheme="majorBidi"/>
          <w:cs/>
        </w:rPr>
        <w:t>,</w:t>
      </w:r>
      <w:r w:rsidRPr="002E01C7">
        <w:rPr>
          <w:rFonts w:asciiTheme="majorBidi" w:hAnsiTheme="majorBidi"/>
        </w:rPr>
        <w:t>998</w:t>
      </w:r>
      <w:r w:rsidRPr="002E01C7">
        <w:rPr>
          <w:rFonts w:asciiTheme="majorBidi" w:hAnsiTheme="majorBidi"/>
          <w:cs/>
        </w:rPr>
        <w:t xml:space="preserve"> ล้านบาท โดยเงินกู้ยืมนี้เป็นสกุลเงินบาทแบบไม่มีหลักประกัน และมีกำหนดชำระคืนเป็นรายไตรมาส ในระยะเวลา </w:t>
      </w:r>
      <w:r w:rsidRPr="002E01C7">
        <w:rPr>
          <w:rFonts w:asciiTheme="majorBidi" w:hAnsiTheme="majorBidi"/>
        </w:rPr>
        <w:t>4</w:t>
      </w:r>
      <w:r w:rsidRPr="002E01C7">
        <w:rPr>
          <w:rFonts w:asciiTheme="majorBidi" w:hAnsiTheme="majorBidi"/>
          <w:cs/>
        </w:rPr>
        <w:t xml:space="preserve"> ปี โดยอ้างอิงอัตราดอกเบี้ย </w:t>
      </w:r>
      <w:r w:rsidRPr="002E01C7">
        <w:rPr>
          <w:rFonts w:asciiTheme="majorBidi" w:hAnsiTheme="majorBidi" w:cstheme="majorBidi"/>
        </w:rPr>
        <w:t xml:space="preserve">Thai Overnight Repurchase Rate (THOR) </w:t>
      </w:r>
      <w:r w:rsidRPr="002E01C7">
        <w:rPr>
          <w:rFonts w:asciiTheme="majorBidi" w:hAnsiTheme="majorBidi"/>
          <w:cs/>
        </w:rPr>
        <w:t>บวกด้วยส่วนเพิ่ม</w:t>
      </w:r>
    </w:p>
    <w:p w14:paraId="193D57FD" w14:textId="77777777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/>
          <w:cs/>
        </w:rPr>
        <w:t xml:space="preserve"> </w:t>
      </w:r>
    </w:p>
    <w:p w14:paraId="40098567" w14:textId="647E15FA" w:rsidR="00CA10FA" w:rsidRPr="002E01C7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/>
          <w:cs/>
        </w:rPr>
        <w:t>บริษัท</w:t>
      </w:r>
      <w:r w:rsidRPr="002E01C7">
        <w:rPr>
          <w:rFonts w:asciiTheme="majorBidi" w:hAnsiTheme="majorBidi" w:hint="cs"/>
          <w:cs/>
        </w:rPr>
        <w:t>ย่อย</w:t>
      </w:r>
      <w:r w:rsidRPr="002E01C7">
        <w:rPr>
          <w:rFonts w:asciiTheme="majorBidi" w:hAnsiTheme="majorBidi"/>
          <w:cs/>
        </w:rPr>
        <w:t>ได้ปฏิบัติตามข้อกำหนดและเงื่อนไขของสัญญาเงินกู้ยืมดังกล่าวที่ได้ระบุเงื่อนไขบางประการเกี่ยวกับการรักษาอัตราส่วนทางการเงิน เช่น การดำรงอัตราส่วนของหนี้สินที่มีภาระดอกเบี้ยสุทธิต่อส่วนของผู้ถือหุ้น</w:t>
      </w:r>
    </w:p>
    <w:p w14:paraId="56B7C0D6" w14:textId="3C0D0549" w:rsidR="008F544B" w:rsidRPr="002E01C7" w:rsidRDefault="008F544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E2F740C" w14:textId="0878B6B2" w:rsidR="00E44F56" w:rsidRPr="002E01C7" w:rsidRDefault="007120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 w:hint="cs"/>
          <w:cs/>
        </w:rPr>
        <w:t xml:space="preserve"> </w:t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  <w:r w:rsidRPr="002E01C7">
        <w:rPr>
          <w:rFonts w:asciiTheme="majorBidi" w:hAnsiTheme="majorBidi" w:cstheme="majorBidi"/>
          <w:cs/>
        </w:rPr>
        <w:tab/>
      </w:r>
    </w:p>
    <w:p w14:paraId="5EE3483C" w14:textId="13AFAF4C" w:rsidR="00C7681C" w:rsidRPr="002E01C7" w:rsidRDefault="007120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  <w:sectPr w:rsidR="00C7681C" w:rsidRPr="002E01C7" w:rsidSect="00C21744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2E01C7">
        <w:rPr>
          <w:cs/>
        </w:rPr>
        <w:tab/>
      </w:r>
    </w:p>
    <w:p w14:paraId="3093B4F0" w14:textId="77777777" w:rsidR="00825705" w:rsidRPr="002E01C7" w:rsidRDefault="00825705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38C4ACF4" w14:textId="77777777" w:rsidR="00CC529F" w:rsidRPr="002E01C7" w:rsidRDefault="00CC529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p w14:paraId="0E2502D5" w14:textId="0CE1C0CB" w:rsidR="00B7290C" w:rsidRPr="002E01C7" w:rsidRDefault="006B1A8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2E01C7">
        <w:rPr>
          <w:rFonts w:hint="cs"/>
          <w:snapToGrid w:val="0"/>
          <w:cs/>
          <w:lang w:eastAsia="th-TH"/>
        </w:rPr>
        <w:t xml:space="preserve">ในระหว่างงวดสามเดือนสิ้นสุดวันที่ </w:t>
      </w:r>
      <w:r w:rsidRPr="002E01C7">
        <w:rPr>
          <w:snapToGrid w:val="0"/>
          <w:lang w:eastAsia="th-TH"/>
        </w:rPr>
        <w:t xml:space="preserve">31 </w:t>
      </w:r>
      <w:r w:rsidRPr="002E01C7">
        <w:rPr>
          <w:rFonts w:hint="cs"/>
          <w:snapToGrid w:val="0"/>
          <w:cs/>
          <w:lang w:eastAsia="th-TH"/>
        </w:rPr>
        <w:t xml:space="preserve">มีนาคม </w:t>
      </w:r>
      <w:r w:rsidRPr="002E01C7">
        <w:rPr>
          <w:snapToGrid w:val="0"/>
          <w:lang w:eastAsia="th-TH"/>
        </w:rPr>
        <w:t>2567</w:t>
      </w:r>
      <w:r w:rsidRPr="002E01C7">
        <w:rPr>
          <w:rFonts w:hint="cs"/>
          <w:snapToGrid w:val="0"/>
          <w:cs/>
          <w:lang w:eastAsia="th-TH"/>
        </w:rPr>
        <w:t xml:space="preserve"> </w:t>
      </w:r>
      <w:r w:rsidR="00B7290C" w:rsidRPr="002E01C7">
        <w:rPr>
          <w:rFonts w:hint="cs"/>
          <w:snapToGrid w:val="0"/>
          <w:cs/>
          <w:lang w:eastAsia="th-TH"/>
        </w:rPr>
        <w:t>ผู้มีอำนาจตัดสินใจสูงสุดด้านการดำเนินงานได้พิจารณา</w:t>
      </w:r>
      <w:r w:rsidR="005030EF" w:rsidRPr="002E01C7">
        <w:rPr>
          <w:rFonts w:hint="cs"/>
          <w:snapToGrid w:val="0"/>
          <w:cs/>
          <w:lang w:eastAsia="th-TH"/>
        </w:rPr>
        <w:t>รวม</w:t>
      </w:r>
      <w:r w:rsidR="00B7290C" w:rsidRPr="002E01C7">
        <w:rPr>
          <w:rFonts w:hint="cs"/>
          <w:snapToGrid w:val="0"/>
          <w:cs/>
          <w:lang w:eastAsia="th-TH"/>
        </w:rPr>
        <w:t xml:space="preserve">ส่วนงานของบริษัท บางจาก ศรีราชา จำกัด (มหาชน) </w:t>
      </w:r>
      <w:r w:rsidR="00B7290C" w:rsidRPr="002E01C7">
        <w:rPr>
          <w:snapToGrid w:val="0"/>
          <w:lang w:eastAsia="th-TH"/>
        </w:rPr>
        <w:t xml:space="preserve">(“BSRC”) </w:t>
      </w:r>
      <w:r w:rsidR="00B7290C" w:rsidRPr="002E01C7">
        <w:rPr>
          <w:rFonts w:hint="cs"/>
          <w:snapToGrid w:val="0"/>
          <w:cs/>
          <w:lang w:eastAsia="th-TH"/>
        </w:rPr>
        <w:t>รวมกับส่วนงานโรงกลั่นและการค้าน้ำมัน ส่วนงานการตลาด และส่วนงานอื่น ๆ เนื่องจากลักษณะธุรกิจและการจัดสรรทรัพยากร รวมถึงการประเมินผลการปฏิบัติงานแบ่งเป็นส่วนงานโรงกลั่นและการค้าน้ำมัน ส่วนงานการตลาดและส่วนงานอื่น ๆ</w:t>
      </w:r>
    </w:p>
    <w:p w14:paraId="56DA867E" w14:textId="77777777" w:rsidR="000051D0" w:rsidRPr="002E01C7" w:rsidRDefault="000051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cs/>
          <w:lang w:eastAsia="th-TH"/>
        </w:rPr>
      </w:pPr>
    </w:p>
    <w:p w14:paraId="2F8F365F" w14:textId="5F253817" w:rsidR="00C93E5E" w:rsidRPr="002E01C7" w:rsidRDefault="00D54B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2E01C7">
        <w:rPr>
          <w:snapToGrid w:val="0"/>
          <w:cs/>
          <w:lang w:eastAsia="th-TH"/>
        </w:rPr>
        <w:t>ข้อมูลเกี่ยวกับส่วนงานที่รายงาน</w:t>
      </w:r>
      <w:r w:rsidR="00B65D4F" w:rsidRPr="002E01C7">
        <w:rPr>
          <w:snapToGrid w:val="0"/>
          <w:cs/>
          <w:lang w:eastAsia="th-TH"/>
        </w:rPr>
        <w:t>สำหรับ</w:t>
      </w:r>
      <w:r w:rsidR="002D151D" w:rsidRPr="002E01C7">
        <w:rPr>
          <w:snapToGrid w:val="0"/>
          <w:cs/>
          <w:lang w:eastAsia="th-TH"/>
        </w:rPr>
        <w:t>งวดสามเดือน</w:t>
      </w:r>
      <w:r w:rsidR="00B65D4F" w:rsidRPr="002E01C7">
        <w:rPr>
          <w:snapToGrid w:val="0"/>
          <w:cs/>
          <w:lang w:eastAsia="th-TH"/>
        </w:rPr>
        <w:t xml:space="preserve">สิ้นสุดวันที่ </w:t>
      </w:r>
      <w:r w:rsidR="002D151D" w:rsidRPr="002E01C7">
        <w:rPr>
          <w:snapToGrid w:val="0"/>
          <w:lang w:eastAsia="th-TH"/>
        </w:rPr>
        <w:t xml:space="preserve">31 </w:t>
      </w:r>
      <w:r w:rsidR="002D151D" w:rsidRPr="002E01C7">
        <w:rPr>
          <w:snapToGrid w:val="0"/>
          <w:cs/>
          <w:lang w:eastAsia="th-TH"/>
        </w:rPr>
        <w:t xml:space="preserve">มีนาคม </w:t>
      </w:r>
      <w:r w:rsidR="002D151D" w:rsidRPr="002E01C7">
        <w:rPr>
          <w:snapToGrid w:val="0"/>
          <w:lang w:eastAsia="th-TH"/>
        </w:rPr>
        <w:t>2567</w:t>
      </w:r>
      <w:r w:rsidRPr="002E01C7">
        <w:rPr>
          <w:snapToGrid w:val="0"/>
          <w:cs/>
          <w:lang w:eastAsia="th-TH"/>
        </w:rPr>
        <w:t xml:space="preserve"> </w:t>
      </w:r>
      <w:r w:rsidRPr="002E01C7">
        <w:rPr>
          <w:rFonts w:hint="cs"/>
          <w:snapToGrid w:val="0"/>
          <w:cs/>
          <w:lang w:eastAsia="th-TH"/>
        </w:rPr>
        <w:t xml:space="preserve">และ </w:t>
      </w:r>
      <w:r w:rsidR="002D151D" w:rsidRPr="002E01C7">
        <w:rPr>
          <w:snapToGrid w:val="0"/>
          <w:lang w:eastAsia="th-TH"/>
        </w:rPr>
        <w:t>2566</w:t>
      </w:r>
      <w:r w:rsidRPr="002E01C7">
        <w:rPr>
          <w:snapToGrid w:val="0"/>
          <w:cs/>
          <w:lang w:eastAsia="th-TH"/>
        </w:rPr>
        <w:t xml:space="preserve"> มีดังนี้</w:t>
      </w:r>
    </w:p>
    <w:p w14:paraId="2ECE5C9A" w14:textId="77777777" w:rsidR="000051D0" w:rsidRPr="002E01C7" w:rsidRDefault="000051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3"/>
        <w:gridCol w:w="1278"/>
        <w:gridCol w:w="1281"/>
        <w:gridCol w:w="1279"/>
        <w:gridCol w:w="1280"/>
        <w:gridCol w:w="1279"/>
        <w:gridCol w:w="1279"/>
        <w:gridCol w:w="1279"/>
        <w:gridCol w:w="1282"/>
      </w:tblGrid>
      <w:tr w:rsidR="00D54B8C" w:rsidRPr="002E01C7" w14:paraId="151FBA80" w14:textId="77777777" w:rsidTr="005030EF">
        <w:trPr>
          <w:trHeight w:val="99"/>
        </w:trPr>
        <w:tc>
          <w:tcPr>
            <w:tcW w:w="4076" w:type="dxa"/>
          </w:tcPr>
          <w:p w14:paraId="219F7DAB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234" w:type="dxa"/>
            <w:gridSpan w:val="8"/>
          </w:tcPr>
          <w:p w14:paraId="7EA4D8D7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6"/>
                <w:szCs w:val="26"/>
              </w:rPr>
            </w:pPr>
            <w:r w:rsidRPr="002E01C7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6B55" w:rsidRPr="002E01C7" w14:paraId="33DB5217" w14:textId="77777777" w:rsidTr="005030EF">
        <w:trPr>
          <w:trHeight w:val="589"/>
        </w:trPr>
        <w:tc>
          <w:tcPr>
            <w:tcW w:w="4076" w:type="dxa"/>
            <w:vAlign w:val="bottom"/>
          </w:tcPr>
          <w:p w14:paraId="7A288ABC" w14:textId="77777777" w:rsidR="00735D97" w:rsidRPr="002E01C7" w:rsidRDefault="00846B55" w:rsidP="00533528">
            <w:pPr>
              <w:spacing w:line="280" w:lineRule="atLeast"/>
              <w:rPr>
                <w:b/>
                <w:bCs/>
                <w:i/>
                <w:iCs/>
                <w:sz w:val="26"/>
                <w:szCs w:val="26"/>
              </w:rPr>
            </w:pPr>
            <w:r w:rsidRPr="002E01C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5776AC3" w14:textId="42CE1960" w:rsidR="00846B55" w:rsidRPr="002E01C7" w:rsidRDefault="00F16A70" w:rsidP="00533528">
            <w:pPr>
              <w:spacing w:line="280" w:lineRule="atLeast"/>
              <w:rPr>
                <w:b/>
                <w:bCs/>
                <w:i/>
                <w:iCs/>
                <w:sz w:val="26"/>
                <w:szCs w:val="26"/>
              </w:rPr>
            </w:pPr>
            <w:r w:rsidRPr="002E01C7">
              <w:rPr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="00846B55" w:rsidRPr="002E01C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B33ED" w:rsidRPr="002E01C7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="00846B55" w:rsidRPr="002E01C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46B55" w:rsidRPr="002E01C7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846B55" w:rsidRPr="002E01C7">
              <w:rPr>
                <w:b/>
                <w:bCs/>
                <w:i/>
                <w:iCs/>
                <w:sz w:val="26"/>
                <w:szCs w:val="26"/>
              </w:rPr>
              <w:t>25</w:t>
            </w:r>
            <w:r w:rsidR="005910D3" w:rsidRPr="002E01C7">
              <w:rPr>
                <w:b/>
                <w:bCs/>
                <w:i/>
                <w:iCs/>
                <w:sz w:val="26"/>
                <w:szCs w:val="26"/>
              </w:rPr>
              <w:t>67</w:t>
            </w:r>
          </w:p>
        </w:tc>
        <w:tc>
          <w:tcPr>
            <w:tcW w:w="1279" w:type="dxa"/>
            <w:vAlign w:val="bottom"/>
          </w:tcPr>
          <w:p w14:paraId="41478266" w14:textId="77777777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  <w:cs/>
              </w:rPr>
              <w:t>โรงกลั่น</w:t>
            </w:r>
            <w:r w:rsidRPr="002E01C7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282" w:type="dxa"/>
            <w:vAlign w:val="bottom"/>
          </w:tcPr>
          <w:p w14:paraId="6F624870" w14:textId="77777777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279" w:type="dxa"/>
            <w:vAlign w:val="bottom"/>
          </w:tcPr>
          <w:p w14:paraId="2881D22C" w14:textId="77777777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2E01C7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278" w:type="dxa"/>
            <w:vAlign w:val="bottom"/>
          </w:tcPr>
          <w:p w14:paraId="1768A19A" w14:textId="77777777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278" w:type="dxa"/>
            <w:vAlign w:val="bottom"/>
          </w:tcPr>
          <w:p w14:paraId="240C4C97" w14:textId="77777777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6"/>
                <w:szCs w:val="26"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2E01C7">
              <w:rPr>
                <w:sz w:val="26"/>
                <w:szCs w:val="26"/>
                <w:cs/>
              </w:rPr>
              <w:br/>
            </w:r>
            <w:r w:rsidRPr="002E01C7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278" w:type="dxa"/>
            <w:vAlign w:val="bottom"/>
          </w:tcPr>
          <w:p w14:paraId="6097EA97" w14:textId="0EA1DBE5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278" w:type="dxa"/>
            <w:vAlign w:val="bottom"/>
          </w:tcPr>
          <w:p w14:paraId="4E8917C1" w14:textId="4E9B19FD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C6117CF" w14:textId="77777777" w:rsidR="00846B55" w:rsidRPr="002E01C7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6"/>
                <w:szCs w:val="26"/>
                <w:cs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D54B8C" w:rsidRPr="002E01C7" w14:paraId="0FBBBF09" w14:textId="77777777" w:rsidTr="005030EF">
        <w:tc>
          <w:tcPr>
            <w:tcW w:w="4076" w:type="dxa"/>
          </w:tcPr>
          <w:p w14:paraId="7FE919CA" w14:textId="77777777" w:rsidR="00D54B8C" w:rsidRPr="002E01C7" w:rsidRDefault="00D54B8C" w:rsidP="00533528">
            <w:pPr>
              <w:spacing w:line="280" w:lineRule="atLeas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34" w:type="dxa"/>
            <w:gridSpan w:val="8"/>
            <w:vAlign w:val="bottom"/>
          </w:tcPr>
          <w:p w14:paraId="2C8F47A1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2E01C7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F4FDF" w:rsidRPr="002E01C7" w14:paraId="65FCC1C6" w14:textId="77777777" w:rsidTr="005030EF">
        <w:tc>
          <w:tcPr>
            <w:tcW w:w="4076" w:type="dxa"/>
            <w:vAlign w:val="bottom"/>
          </w:tcPr>
          <w:p w14:paraId="309C840D" w14:textId="77777777" w:rsidR="00AF4FDF" w:rsidRPr="002E01C7" w:rsidRDefault="00AF4FDF" w:rsidP="00533528">
            <w:pPr>
              <w:spacing w:line="280" w:lineRule="atLeast"/>
              <w:jc w:val="both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79" w:type="dxa"/>
            <w:vAlign w:val="center"/>
          </w:tcPr>
          <w:p w14:paraId="7F82C102" w14:textId="5F551C6E" w:rsidR="00AF4FDF" w:rsidRPr="002E01C7" w:rsidRDefault="005335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22,747</w:t>
            </w:r>
          </w:p>
        </w:tc>
        <w:tc>
          <w:tcPr>
            <w:tcW w:w="1282" w:type="dxa"/>
            <w:vAlign w:val="center"/>
          </w:tcPr>
          <w:p w14:paraId="56336535" w14:textId="4B6263B5" w:rsidR="00AF4FDF" w:rsidRPr="002E01C7" w:rsidRDefault="00C404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99,</w:t>
            </w:r>
            <w:r w:rsidR="00533528" w:rsidRPr="002E01C7">
              <w:rPr>
                <w:sz w:val="26"/>
                <w:szCs w:val="26"/>
              </w:rPr>
              <w:t>58</w:t>
            </w:r>
            <w:r w:rsidR="00046759" w:rsidRPr="002E01C7">
              <w:rPr>
                <w:sz w:val="26"/>
                <w:szCs w:val="26"/>
              </w:rPr>
              <w:t>4</w:t>
            </w:r>
          </w:p>
        </w:tc>
        <w:tc>
          <w:tcPr>
            <w:tcW w:w="1279" w:type="dxa"/>
            <w:vAlign w:val="center"/>
          </w:tcPr>
          <w:p w14:paraId="0CBE8949" w14:textId="5D251022" w:rsidR="00AF4FDF" w:rsidRPr="002E01C7" w:rsidRDefault="00C404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1,08</w:t>
            </w:r>
            <w:r w:rsidR="00046759" w:rsidRPr="002E01C7">
              <w:rPr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center"/>
          </w:tcPr>
          <w:p w14:paraId="04A55FA2" w14:textId="2A51C622" w:rsidR="00AF4FDF" w:rsidRPr="002E01C7" w:rsidRDefault="00C404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264</w:t>
            </w:r>
          </w:p>
        </w:tc>
        <w:tc>
          <w:tcPr>
            <w:tcW w:w="1278" w:type="dxa"/>
            <w:vAlign w:val="center"/>
          </w:tcPr>
          <w:p w14:paraId="57528079" w14:textId="0920E513" w:rsidR="00AF4FDF" w:rsidRPr="002E01C7" w:rsidRDefault="00C404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11,595</w:t>
            </w:r>
          </w:p>
        </w:tc>
        <w:tc>
          <w:tcPr>
            <w:tcW w:w="1278" w:type="dxa"/>
            <w:vAlign w:val="center"/>
          </w:tcPr>
          <w:p w14:paraId="13178BC2" w14:textId="4FA87B0B" w:rsidR="00AF4FDF" w:rsidRPr="002E01C7" w:rsidRDefault="00C404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11</w:t>
            </w:r>
            <w:r w:rsidR="00533528" w:rsidRPr="002E01C7">
              <w:rPr>
                <w:sz w:val="26"/>
                <w:szCs w:val="26"/>
              </w:rPr>
              <w:t>0</w:t>
            </w:r>
          </w:p>
        </w:tc>
        <w:tc>
          <w:tcPr>
            <w:tcW w:w="1278" w:type="dxa"/>
            <w:vAlign w:val="center"/>
          </w:tcPr>
          <w:p w14:paraId="22C98632" w14:textId="4CA6F223" w:rsidR="00AF4FDF" w:rsidRPr="002E01C7" w:rsidRDefault="00560A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center"/>
          </w:tcPr>
          <w:p w14:paraId="437476C2" w14:textId="1D3E5D25" w:rsidR="00AF4FDF" w:rsidRPr="002E01C7" w:rsidRDefault="00560A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135,</w:t>
            </w:r>
            <w:r w:rsidR="00875444" w:rsidRPr="002E01C7">
              <w:rPr>
                <w:sz w:val="26"/>
                <w:szCs w:val="26"/>
              </w:rPr>
              <w:t>382</w:t>
            </w:r>
          </w:p>
        </w:tc>
      </w:tr>
      <w:tr w:rsidR="00AF4FDF" w:rsidRPr="002E01C7" w14:paraId="2DC3E68A" w14:textId="77777777" w:rsidTr="005030EF">
        <w:tc>
          <w:tcPr>
            <w:tcW w:w="4076" w:type="dxa"/>
          </w:tcPr>
          <w:p w14:paraId="2CA2A5D8" w14:textId="77777777" w:rsidR="00AF4FDF" w:rsidRPr="002E01C7" w:rsidRDefault="00AF4FDF" w:rsidP="00533528">
            <w:pPr>
              <w:spacing w:line="280" w:lineRule="atLeast"/>
              <w:jc w:val="both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79" w:type="dxa"/>
            <w:vAlign w:val="center"/>
          </w:tcPr>
          <w:p w14:paraId="76C10BEF" w14:textId="699783BC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179,88</w:t>
            </w:r>
            <w:r w:rsidR="00875444" w:rsidRPr="002E01C7">
              <w:rPr>
                <w:sz w:val="26"/>
                <w:szCs w:val="26"/>
              </w:rPr>
              <w:t>1</w:t>
            </w:r>
          </w:p>
        </w:tc>
        <w:tc>
          <w:tcPr>
            <w:tcW w:w="1282" w:type="dxa"/>
            <w:vAlign w:val="center"/>
          </w:tcPr>
          <w:p w14:paraId="66F3C011" w14:textId="0860D125" w:rsidR="00AF4FDF" w:rsidRPr="002E01C7" w:rsidRDefault="005335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8</w:t>
            </w:r>
          </w:p>
        </w:tc>
        <w:tc>
          <w:tcPr>
            <w:tcW w:w="1279" w:type="dxa"/>
            <w:vAlign w:val="center"/>
          </w:tcPr>
          <w:p w14:paraId="301C29EA" w14:textId="17889946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11</w:t>
            </w:r>
            <w:r w:rsidR="00046759" w:rsidRPr="002E01C7">
              <w:rPr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center"/>
          </w:tcPr>
          <w:p w14:paraId="4380B266" w14:textId="18E21EA5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</w:rPr>
              <w:t>4,694</w:t>
            </w:r>
          </w:p>
        </w:tc>
        <w:tc>
          <w:tcPr>
            <w:tcW w:w="1278" w:type="dxa"/>
            <w:vAlign w:val="center"/>
          </w:tcPr>
          <w:p w14:paraId="3B48DC54" w14:textId="4E00BB0E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center"/>
          </w:tcPr>
          <w:p w14:paraId="75396438" w14:textId="1B7B8900" w:rsidR="00AF4FDF" w:rsidRPr="002E01C7" w:rsidRDefault="005335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</w:t>
            </w:r>
          </w:p>
        </w:tc>
        <w:tc>
          <w:tcPr>
            <w:tcW w:w="1278" w:type="dxa"/>
            <w:vAlign w:val="center"/>
          </w:tcPr>
          <w:p w14:paraId="0448187A" w14:textId="68A595B0" w:rsidR="00AF4FDF" w:rsidRPr="002E01C7" w:rsidRDefault="00560AD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(18</w:t>
            </w:r>
            <w:r w:rsidR="00046759" w:rsidRPr="002E01C7">
              <w:rPr>
                <w:sz w:val="26"/>
                <w:szCs w:val="26"/>
              </w:rPr>
              <w:t>4</w:t>
            </w:r>
            <w:r w:rsidRPr="002E01C7">
              <w:rPr>
                <w:sz w:val="26"/>
                <w:szCs w:val="26"/>
              </w:rPr>
              <w:t>,</w:t>
            </w:r>
            <w:r w:rsidR="00046759" w:rsidRPr="002E01C7">
              <w:rPr>
                <w:sz w:val="26"/>
                <w:szCs w:val="26"/>
              </w:rPr>
              <w:t>696</w:t>
            </w:r>
            <w:r w:rsidRPr="002E01C7">
              <w:rPr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center"/>
          </w:tcPr>
          <w:p w14:paraId="22D3ADEB" w14:textId="1017C389" w:rsidR="00AF4FDF" w:rsidRPr="002E01C7" w:rsidRDefault="00560AD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-</w:t>
            </w:r>
          </w:p>
        </w:tc>
      </w:tr>
      <w:tr w:rsidR="00AF4FDF" w:rsidRPr="002E01C7" w14:paraId="492F4AEC" w14:textId="77777777" w:rsidTr="005030EF">
        <w:tc>
          <w:tcPr>
            <w:tcW w:w="4076" w:type="dxa"/>
          </w:tcPr>
          <w:p w14:paraId="4F7011A0" w14:textId="77777777" w:rsidR="00AF4FDF" w:rsidRPr="002E01C7" w:rsidRDefault="00AF4FDF" w:rsidP="00533528">
            <w:pPr>
              <w:spacing w:line="280" w:lineRule="atLeas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E01C7">
              <w:rPr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9" w:type="dxa"/>
            <w:vAlign w:val="center"/>
          </w:tcPr>
          <w:p w14:paraId="19610AA2" w14:textId="37A1F6F1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  <w:cs/>
              </w:rPr>
            </w:pPr>
            <w:r w:rsidRPr="002E01C7">
              <w:rPr>
                <w:b/>
                <w:bCs/>
                <w:sz w:val="26"/>
                <w:szCs w:val="26"/>
              </w:rPr>
              <w:t>20</w:t>
            </w:r>
            <w:r w:rsidR="00533528" w:rsidRPr="002E01C7">
              <w:rPr>
                <w:b/>
                <w:bCs/>
                <w:sz w:val="26"/>
                <w:szCs w:val="26"/>
              </w:rPr>
              <w:t>2</w:t>
            </w:r>
            <w:r w:rsidRPr="002E01C7">
              <w:rPr>
                <w:b/>
                <w:bCs/>
                <w:sz w:val="26"/>
                <w:szCs w:val="26"/>
              </w:rPr>
              <w:t>,</w:t>
            </w:r>
            <w:r w:rsidR="00533528" w:rsidRPr="002E01C7">
              <w:rPr>
                <w:b/>
                <w:bCs/>
                <w:sz w:val="26"/>
                <w:szCs w:val="26"/>
              </w:rPr>
              <w:t>628</w:t>
            </w:r>
          </w:p>
        </w:tc>
        <w:tc>
          <w:tcPr>
            <w:tcW w:w="1282" w:type="dxa"/>
            <w:vAlign w:val="center"/>
          </w:tcPr>
          <w:p w14:paraId="3AE1A4B8" w14:textId="5C388DB6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99,</w:t>
            </w:r>
            <w:r w:rsidR="00875444" w:rsidRPr="002E01C7">
              <w:rPr>
                <w:b/>
                <w:bCs/>
                <w:sz w:val="26"/>
                <w:szCs w:val="26"/>
              </w:rPr>
              <w:t>59</w:t>
            </w:r>
            <w:r w:rsidR="00046759" w:rsidRPr="002E01C7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9" w:type="dxa"/>
            <w:vAlign w:val="center"/>
          </w:tcPr>
          <w:p w14:paraId="7D7905B3" w14:textId="3E75A098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  <w:cs/>
              </w:rPr>
            </w:pPr>
            <w:r w:rsidRPr="002E01C7">
              <w:rPr>
                <w:b/>
                <w:bCs/>
                <w:sz w:val="26"/>
                <w:szCs w:val="26"/>
              </w:rPr>
              <w:t>1,194</w:t>
            </w:r>
          </w:p>
        </w:tc>
        <w:tc>
          <w:tcPr>
            <w:tcW w:w="1278" w:type="dxa"/>
            <w:vAlign w:val="center"/>
          </w:tcPr>
          <w:p w14:paraId="26DCA295" w14:textId="6240531D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4,958</w:t>
            </w:r>
          </w:p>
        </w:tc>
        <w:tc>
          <w:tcPr>
            <w:tcW w:w="1278" w:type="dxa"/>
            <w:vAlign w:val="center"/>
          </w:tcPr>
          <w:p w14:paraId="79560006" w14:textId="7612086C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11,595</w:t>
            </w:r>
          </w:p>
        </w:tc>
        <w:tc>
          <w:tcPr>
            <w:tcW w:w="1278" w:type="dxa"/>
            <w:vAlign w:val="center"/>
          </w:tcPr>
          <w:p w14:paraId="734BD479" w14:textId="4B111108" w:rsidR="00AF4FDF" w:rsidRPr="002E01C7" w:rsidRDefault="00C4045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11</w:t>
            </w:r>
            <w:r w:rsidR="00875444" w:rsidRPr="002E01C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8" w:type="dxa"/>
            <w:vAlign w:val="center"/>
          </w:tcPr>
          <w:p w14:paraId="0C54F28B" w14:textId="41281B31" w:rsidR="00AF4FDF" w:rsidRPr="002E01C7" w:rsidRDefault="00560AD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(18</w:t>
            </w:r>
            <w:r w:rsidR="00046759" w:rsidRPr="002E01C7">
              <w:rPr>
                <w:b/>
                <w:bCs/>
                <w:sz w:val="26"/>
                <w:szCs w:val="26"/>
              </w:rPr>
              <w:t>4</w:t>
            </w:r>
            <w:r w:rsidRPr="002E01C7">
              <w:rPr>
                <w:b/>
                <w:bCs/>
                <w:sz w:val="26"/>
                <w:szCs w:val="26"/>
              </w:rPr>
              <w:t>,</w:t>
            </w:r>
            <w:r w:rsidR="00046759" w:rsidRPr="002E01C7">
              <w:rPr>
                <w:b/>
                <w:bCs/>
                <w:sz w:val="26"/>
                <w:szCs w:val="26"/>
              </w:rPr>
              <w:t>696</w:t>
            </w:r>
            <w:r w:rsidRPr="002E01C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center"/>
          </w:tcPr>
          <w:p w14:paraId="3EE3EE07" w14:textId="26EFC69E" w:rsidR="00AF4FDF" w:rsidRPr="002E01C7" w:rsidRDefault="00560AD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135,</w:t>
            </w:r>
            <w:r w:rsidR="00875444" w:rsidRPr="002E01C7">
              <w:rPr>
                <w:b/>
                <w:bCs/>
                <w:sz w:val="26"/>
                <w:szCs w:val="26"/>
              </w:rPr>
              <w:t>382</w:t>
            </w:r>
          </w:p>
        </w:tc>
      </w:tr>
      <w:tr w:rsidR="00AF4FDF" w:rsidRPr="002E01C7" w14:paraId="6BD80761" w14:textId="77777777" w:rsidTr="005030EF">
        <w:tc>
          <w:tcPr>
            <w:tcW w:w="4076" w:type="dxa"/>
          </w:tcPr>
          <w:p w14:paraId="29010D5A" w14:textId="6CF56275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กำไร</w:t>
            </w:r>
            <w:r w:rsidR="004C22B9" w:rsidRPr="002E01C7">
              <w:rPr>
                <w:sz w:val="26"/>
                <w:szCs w:val="26"/>
              </w:rPr>
              <w:t xml:space="preserve"> (</w:t>
            </w:r>
            <w:r w:rsidR="004C22B9" w:rsidRPr="002E01C7">
              <w:rPr>
                <w:rFonts w:hint="cs"/>
                <w:sz w:val="26"/>
                <w:szCs w:val="26"/>
                <w:cs/>
              </w:rPr>
              <w:t>ขาดทุน</w:t>
            </w:r>
            <w:r w:rsidR="004C22B9" w:rsidRPr="002E01C7">
              <w:rPr>
                <w:sz w:val="26"/>
                <w:szCs w:val="26"/>
              </w:rPr>
              <w:t>)</w:t>
            </w:r>
            <w:r w:rsidR="004C22B9" w:rsidRPr="002E01C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E01C7">
              <w:rPr>
                <w:rFonts w:hint="cs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279" w:type="dxa"/>
            <w:vAlign w:val="center"/>
          </w:tcPr>
          <w:p w14:paraId="286A0F9C" w14:textId="7A7A9550" w:rsidR="00AF4FDF" w:rsidRPr="002E01C7" w:rsidRDefault="00B729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4</w:t>
            </w:r>
            <w:r w:rsidRPr="002E01C7">
              <w:rPr>
                <w:sz w:val="26"/>
                <w:szCs w:val="26"/>
              </w:rPr>
              <w:t>,</w:t>
            </w:r>
            <w:r w:rsidR="00EB33ED" w:rsidRPr="002E01C7">
              <w:rPr>
                <w:sz w:val="26"/>
                <w:szCs w:val="26"/>
              </w:rPr>
              <w:t>404</w:t>
            </w:r>
          </w:p>
        </w:tc>
        <w:tc>
          <w:tcPr>
            <w:tcW w:w="1282" w:type="dxa"/>
            <w:vAlign w:val="center"/>
          </w:tcPr>
          <w:p w14:paraId="07E5AC51" w14:textId="5E037859" w:rsidR="00AF4FDF" w:rsidRPr="002E01C7" w:rsidRDefault="00B729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1,</w:t>
            </w:r>
            <w:r w:rsidR="00EB33ED" w:rsidRPr="002E01C7">
              <w:rPr>
                <w:sz w:val="26"/>
                <w:szCs w:val="26"/>
              </w:rPr>
              <w:t>899</w:t>
            </w:r>
          </w:p>
        </w:tc>
        <w:tc>
          <w:tcPr>
            <w:tcW w:w="1279" w:type="dxa"/>
            <w:vAlign w:val="center"/>
          </w:tcPr>
          <w:p w14:paraId="11104E56" w14:textId="78621B07" w:rsidR="00AF4FDF" w:rsidRPr="002E01C7" w:rsidRDefault="00B729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1,411</w:t>
            </w:r>
          </w:p>
        </w:tc>
        <w:tc>
          <w:tcPr>
            <w:tcW w:w="1278" w:type="dxa"/>
            <w:vAlign w:val="center"/>
          </w:tcPr>
          <w:p w14:paraId="3999E17B" w14:textId="2800C3B3" w:rsidR="00AF4FDF" w:rsidRPr="002E01C7" w:rsidRDefault="00B729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284</w:t>
            </w:r>
          </w:p>
        </w:tc>
        <w:tc>
          <w:tcPr>
            <w:tcW w:w="1278" w:type="dxa"/>
            <w:vAlign w:val="center"/>
          </w:tcPr>
          <w:p w14:paraId="5F6BF3EA" w14:textId="27A95CA4" w:rsidR="00AF4FDF" w:rsidRPr="002E01C7" w:rsidRDefault="00B7290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7,404</w:t>
            </w:r>
          </w:p>
        </w:tc>
        <w:tc>
          <w:tcPr>
            <w:tcW w:w="1278" w:type="dxa"/>
            <w:vAlign w:val="center"/>
          </w:tcPr>
          <w:p w14:paraId="4B7935BE" w14:textId="43971D26" w:rsidR="00AF4FDF" w:rsidRPr="002E01C7" w:rsidRDefault="009E5BF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(6</w:t>
            </w:r>
            <w:r w:rsidR="00EB33ED" w:rsidRPr="002E01C7">
              <w:rPr>
                <w:sz w:val="26"/>
                <w:szCs w:val="26"/>
              </w:rPr>
              <w:t>5</w:t>
            </w:r>
            <w:r w:rsidRPr="002E01C7">
              <w:rPr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292F8A7B" w14:textId="6B068A37" w:rsidR="00AF4FDF" w:rsidRPr="002E01C7" w:rsidRDefault="00EB33E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(29)</w:t>
            </w:r>
          </w:p>
        </w:tc>
        <w:tc>
          <w:tcPr>
            <w:tcW w:w="1282" w:type="dxa"/>
            <w:vAlign w:val="center"/>
          </w:tcPr>
          <w:p w14:paraId="65FE6791" w14:textId="328625FC" w:rsidR="00AF4FDF" w:rsidRPr="002E01C7" w:rsidRDefault="009A6A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1</w:t>
            </w:r>
            <w:r w:rsidR="00875444" w:rsidRPr="002E01C7">
              <w:rPr>
                <w:sz w:val="26"/>
                <w:szCs w:val="26"/>
              </w:rPr>
              <w:t>5</w:t>
            </w:r>
            <w:r w:rsidRPr="002E01C7">
              <w:rPr>
                <w:sz w:val="26"/>
                <w:szCs w:val="26"/>
              </w:rPr>
              <w:t>,</w:t>
            </w:r>
            <w:r w:rsidR="00875444" w:rsidRPr="002E01C7">
              <w:rPr>
                <w:sz w:val="26"/>
                <w:szCs w:val="26"/>
              </w:rPr>
              <w:t>308</w:t>
            </w:r>
          </w:p>
        </w:tc>
      </w:tr>
      <w:tr w:rsidR="00AF4FDF" w:rsidRPr="002E01C7" w14:paraId="582DC406" w14:textId="77777777" w:rsidTr="005030EF">
        <w:tc>
          <w:tcPr>
            <w:tcW w:w="4076" w:type="dxa"/>
          </w:tcPr>
          <w:p w14:paraId="59A00F0B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9" w:type="dxa"/>
          </w:tcPr>
          <w:p w14:paraId="6C6E0E1B" w14:textId="6E7951C6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201E57" w14:textId="31142FC4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4C38C540" w14:textId="2BBDF2B1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F3F354" w14:textId="00BB47CB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CAB782" w14:textId="4ECBEFCC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8EEAF78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7B1959C0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28FB9FCA" w14:textId="7E7B5BF7" w:rsidR="00AF4FDF" w:rsidRPr="002E01C7" w:rsidRDefault="009A6A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</w:t>
            </w:r>
            <w:r w:rsidR="00875444" w:rsidRPr="002E01C7">
              <w:rPr>
                <w:sz w:val="26"/>
                <w:szCs w:val="26"/>
              </w:rPr>
              <w:t>5,418</w:t>
            </w:r>
            <w:r w:rsidRPr="002E01C7">
              <w:rPr>
                <w:sz w:val="26"/>
                <w:szCs w:val="26"/>
              </w:rPr>
              <w:t>)</w:t>
            </w:r>
          </w:p>
        </w:tc>
      </w:tr>
      <w:tr w:rsidR="00AF4FDF" w:rsidRPr="002E01C7" w14:paraId="56DE60EA" w14:textId="77777777" w:rsidTr="005030EF">
        <w:tc>
          <w:tcPr>
            <w:tcW w:w="4076" w:type="dxa"/>
          </w:tcPr>
          <w:p w14:paraId="791F2CD8" w14:textId="60A9EE70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6"/>
                <w:szCs w:val="26"/>
                <w:cs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ขาดทุน</w:t>
            </w:r>
            <w:r w:rsidRPr="002E01C7">
              <w:rPr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279" w:type="dxa"/>
          </w:tcPr>
          <w:p w14:paraId="3C0848C4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4DC4911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1EBDE0E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B28080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F877EF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91DBF99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715A52D5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28F840E5" w14:textId="0869B49D" w:rsidR="00AF4FDF" w:rsidRPr="002E01C7" w:rsidRDefault="009A6A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(328)</w:t>
            </w:r>
          </w:p>
        </w:tc>
      </w:tr>
      <w:tr w:rsidR="00AF4FDF" w:rsidRPr="002E01C7" w14:paraId="06536B97" w14:textId="77777777" w:rsidTr="005030EF">
        <w:tc>
          <w:tcPr>
            <w:tcW w:w="4076" w:type="dxa"/>
          </w:tcPr>
          <w:p w14:paraId="6EC60A7F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79" w:type="dxa"/>
          </w:tcPr>
          <w:p w14:paraId="3E8D8EB1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7A7ED26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041A444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5147C042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A791F9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F97C9CF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011B8ED8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center"/>
          </w:tcPr>
          <w:p w14:paraId="12313F3B" w14:textId="12C5ADD2" w:rsidR="00AF4FDF" w:rsidRPr="002E01C7" w:rsidRDefault="009A6A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84</w:t>
            </w:r>
          </w:p>
        </w:tc>
      </w:tr>
      <w:tr w:rsidR="00AF4FDF" w:rsidRPr="002E01C7" w14:paraId="26962D1B" w14:textId="77777777" w:rsidTr="005030EF">
        <w:tc>
          <w:tcPr>
            <w:tcW w:w="4076" w:type="dxa"/>
          </w:tcPr>
          <w:p w14:paraId="49533953" w14:textId="1C6D7C6C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6"/>
                <w:szCs w:val="26"/>
                <w:cs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9" w:type="dxa"/>
          </w:tcPr>
          <w:p w14:paraId="18CB0B35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079B2DE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17CFB47C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64BB79D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FCF35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C4D27E7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5301E6EC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center"/>
          </w:tcPr>
          <w:p w14:paraId="7F457493" w14:textId="2C76FF41" w:rsidR="00AF4FDF" w:rsidRPr="002E01C7" w:rsidRDefault="009A6A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(603)</w:t>
            </w:r>
          </w:p>
        </w:tc>
      </w:tr>
      <w:tr w:rsidR="00AF4FDF" w:rsidRPr="002E01C7" w14:paraId="20860F03" w14:textId="77777777" w:rsidTr="005030EF">
        <w:tc>
          <w:tcPr>
            <w:tcW w:w="4076" w:type="dxa"/>
          </w:tcPr>
          <w:p w14:paraId="6A4D2877" w14:textId="30DCB140" w:rsidR="00AF4FDF" w:rsidRPr="002E01C7" w:rsidRDefault="00AF4FDF" w:rsidP="00533528">
            <w:pPr>
              <w:spacing w:line="280" w:lineRule="atLeast"/>
              <w:jc w:val="both"/>
              <w:rPr>
                <w:sz w:val="26"/>
                <w:szCs w:val="26"/>
                <w:cs/>
              </w:rPr>
            </w:pPr>
            <w:r w:rsidRPr="002E01C7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9" w:type="dxa"/>
            <w:vAlign w:val="bottom"/>
          </w:tcPr>
          <w:p w14:paraId="2D165E42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4E2ADB93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5D3668D2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603901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778062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5484D8BC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4487580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2BC786AB" w14:textId="2E86B032" w:rsidR="00AF4FDF" w:rsidRPr="002E01C7" w:rsidRDefault="009A6A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(1,70</w:t>
            </w:r>
            <w:r w:rsidR="00875444" w:rsidRPr="002E01C7">
              <w:rPr>
                <w:sz w:val="26"/>
                <w:szCs w:val="26"/>
              </w:rPr>
              <w:t>9</w:t>
            </w:r>
            <w:r w:rsidRPr="002E01C7">
              <w:rPr>
                <w:sz w:val="26"/>
                <w:szCs w:val="26"/>
              </w:rPr>
              <w:t>)</w:t>
            </w:r>
          </w:p>
        </w:tc>
      </w:tr>
      <w:tr w:rsidR="00AF4FDF" w:rsidRPr="002E01C7" w14:paraId="39428FE9" w14:textId="77777777" w:rsidTr="005030EF">
        <w:tc>
          <w:tcPr>
            <w:tcW w:w="4076" w:type="dxa"/>
          </w:tcPr>
          <w:p w14:paraId="51FAA51B" w14:textId="77777777" w:rsidR="00AF4FDF" w:rsidRPr="002E01C7" w:rsidRDefault="00AF4FDF" w:rsidP="00533528">
            <w:pPr>
              <w:spacing w:line="280" w:lineRule="atLeast"/>
              <w:jc w:val="both"/>
              <w:rPr>
                <w:sz w:val="26"/>
                <w:szCs w:val="26"/>
                <w:cs/>
              </w:rPr>
            </w:pPr>
            <w:r w:rsidRPr="002E01C7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9" w:type="dxa"/>
            <w:vAlign w:val="bottom"/>
          </w:tcPr>
          <w:p w14:paraId="179CCD6F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7581DFE1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1276C2A9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16940D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3A9B94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056F4321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305C3BCF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72516FFF" w14:textId="176C94A5" w:rsidR="00AF4FDF" w:rsidRPr="002E01C7" w:rsidRDefault="009A6A0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  <w:r w:rsidRPr="002E01C7">
              <w:rPr>
                <w:sz w:val="26"/>
                <w:szCs w:val="26"/>
              </w:rPr>
              <w:t>(4,5</w:t>
            </w:r>
            <w:r w:rsidR="00875444" w:rsidRPr="002E01C7">
              <w:rPr>
                <w:sz w:val="26"/>
                <w:szCs w:val="26"/>
              </w:rPr>
              <w:t>44</w:t>
            </w:r>
            <w:r w:rsidRPr="002E01C7">
              <w:rPr>
                <w:sz w:val="26"/>
                <w:szCs w:val="26"/>
              </w:rPr>
              <w:t>)</w:t>
            </w:r>
          </w:p>
        </w:tc>
      </w:tr>
      <w:tr w:rsidR="00AF4FDF" w:rsidRPr="002E01C7" w14:paraId="7844B2EC" w14:textId="77777777" w:rsidTr="005030EF">
        <w:tc>
          <w:tcPr>
            <w:tcW w:w="4076" w:type="dxa"/>
          </w:tcPr>
          <w:p w14:paraId="4997A44D" w14:textId="7C82A29E" w:rsidR="00AF4FDF" w:rsidRPr="002E01C7" w:rsidRDefault="00AF4FDF" w:rsidP="00533528">
            <w:pPr>
              <w:spacing w:line="280" w:lineRule="atLeas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E01C7">
              <w:rPr>
                <w:rFonts w:hint="cs"/>
                <w:b/>
                <w:bCs/>
                <w:sz w:val="26"/>
                <w:szCs w:val="26"/>
                <w:cs/>
              </w:rPr>
              <w:t>กำไร</w:t>
            </w:r>
            <w:r w:rsidRPr="002E01C7">
              <w:rPr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9" w:type="dxa"/>
            <w:vAlign w:val="bottom"/>
          </w:tcPr>
          <w:p w14:paraId="598702D3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2B84453A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C607D1E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ACA078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94FAC1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2F648BF7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10513B7C" w14:textId="77777777" w:rsidR="00AF4FDF" w:rsidRPr="002E01C7" w:rsidRDefault="00AF4FD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0708D0F3" w14:textId="004ABD55" w:rsidR="00AF4FDF" w:rsidRPr="002E01C7" w:rsidRDefault="009A6A0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6"/>
                <w:szCs w:val="26"/>
              </w:rPr>
            </w:pPr>
            <w:r w:rsidRPr="002E01C7">
              <w:rPr>
                <w:b/>
                <w:bCs/>
                <w:sz w:val="26"/>
                <w:szCs w:val="26"/>
              </w:rPr>
              <w:t>2,79</w:t>
            </w:r>
            <w:r w:rsidR="00875444" w:rsidRPr="002E01C7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4649FD" w:rsidRPr="002E01C7" w14:paraId="5A92267C" w14:textId="77777777" w:rsidTr="005030EF">
        <w:tc>
          <w:tcPr>
            <w:tcW w:w="4076" w:type="dxa"/>
          </w:tcPr>
          <w:p w14:paraId="190200F1" w14:textId="4A41A2AA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234" w:type="dxa"/>
            <w:gridSpan w:val="8"/>
          </w:tcPr>
          <w:p w14:paraId="7CEAE64E" w14:textId="1763ADC9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E01C7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2113" w:rsidRPr="002E01C7" w14:paraId="35C2EFC9" w14:textId="77777777" w:rsidTr="005030EF">
        <w:tc>
          <w:tcPr>
            <w:tcW w:w="4076" w:type="dxa"/>
          </w:tcPr>
          <w:p w14:paraId="197E86FE" w14:textId="1DA71E9F" w:rsidR="004649FD" w:rsidRPr="002E01C7" w:rsidRDefault="004649FD" w:rsidP="00533528">
            <w:pPr>
              <w:spacing w:line="24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E01C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D151D" w:rsidRPr="002E01C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2E01C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="00735D97" w:rsidRPr="002E01C7">
              <w:rPr>
                <w:b/>
                <w:bCs/>
                <w:i/>
                <w:iCs/>
                <w:sz w:val="28"/>
                <w:szCs w:val="28"/>
              </w:rPr>
              <w:br/>
            </w:r>
            <w:r w:rsidR="00111217" w:rsidRPr="002E01C7"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2E01C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3613A" w:rsidRPr="002E01C7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2E01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79" w:type="dxa"/>
            <w:vAlign w:val="bottom"/>
          </w:tcPr>
          <w:p w14:paraId="260D7666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>โรงกลั่น</w:t>
            </w:r>
            <w:r w:rsidRPr="002E01C7">
              <w:rPr>
                <w:rFonts w:hint="cs"/>
                <w:sz w:val="28"/>
                <w:szCs w:val="28"/>
                <w:cs/>
              </w:rPr>
              <w:t>และการค้าน้ำมัน</w:t>
            </w:r>
          </w:p>
        </w:tc>
        <w:tc>
          <w:tcPr>
            <w:tcW w:w="1279" w:type="dxa"/>
            <w:vAlign w:val="bottom"/>
          </w:tcPr>
          <w:p w14:paraId="6D83DC67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>การตลาด</w:t>
            </w:r>
          </w:p>
        </w:tc>
        <w:tc>
          <w:tcPr>
            <w:tcW w:w="1279" w:type="dxa"/>
            <w:vAlign w:val="bottom"/>
          </w:tcPr>
          <w:p w14:paraId="76AB41D8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พลังงาน</w:t>
            </w:r>
            <w:r w:rsidRPr="002E01C7">
              <w:rPr>
                <w:sz w:val="28"/>
                <w:szCs w:val="28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2309E100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279" w:type="dxa"/>
            <w:vAlign w:val="bottom"/>
          </w:tcPr>
          <w:p w14:paraId="4D097545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sz w:val="28"/>
                <w:szCs w:val="28"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2E01C7">
              <w:rPr>
                <w:sz w:val="28"/>
                <w:szCs w:val="28"/>
                <w:cs/>
              </w:rPr>
              <w:br/>
            </w:r>
            <w:r w:rsidRPr="002E01C7">
              <w:rPr>
                <w:rFonts w:hint="cs"/>
                <w:sz w:val="28"/>
                <w:szCs w:val="28"/>
                <w:cs/>
              </w:rPr>
              <w:t>ธรรมชาติ</w:t>
            </w:r>
          </w:p>
        </w:tc>
        <w:tc>
          <w:tcPr>
            <w:tcW w:w="1279" w:type="dxa"/>
            <w:vAlign w:val="bottom"/>
          </w:tcPr>
          <w:p w14:paraId="7EE4C1B6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9" w:type="dxa"/>
            <w:vAlign w:val="bottom"/>
          </w:tcPr>
          <w:p w14:paraId="28E867AB" w14:textId="71A8B3E6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>รายการตัดบัญชีระหว่างกัน</w:t>
            </w:r>
          </w:p>
        </w:tc>
        <w:tc>
          <w:tcPr>
            <w:tcW w:w="1280" w:type="dxa"/>
            <w:vAlign w:val="bottom"/>
          </w:tcPr>
          <w:p w14:paraId="76DDCB08" w14:textId="77777777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4649FD" w:rsidRPr="002E01C7" w14:paraId="26F81FDD" w14:textId="77777777" w:rsidTr="005030EF">
        <w:tc>
          <w:tcPr>
            <w:tcW w:w="4076" w:type="dxa"/>
          </w:tcPr>
          <w:p w14:paraId="1275D1DB" w14:textId="6E1CABFB" w:rsidR="004649FD" w:rsidRPr="002E01C7" w:rsidRDefault="004649FD" w:rsidP="00533528">
            <w:pPr>
              <w:spacing w:line="240" w:lineRule="auto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4" w:type="dxa"/>
            <w:gridSpan w:val="8"/>
            <w:vAlign w:val="bottom"/>
          </w:tcPr>
          <w:p w14:paraId="4D007E3F" w14:textId="3DA6AF21" w:rsidR="004649FD" w:rsidRPr="002E01C7" w:rsidRDefault="004649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2E01C7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4328" w:rsidRPr="002E01C7" w14:paraId="195D6791" w14:textId="77777777" w:rsidTr="005030EF">
        <w:tc>
          <w:tcPr>
            <w:tcW w:w="4076" w:type="dxa"/>
            <w:vAlign w:val="bottom"/>
          </w:tcPr>
          <w:p w14:paraId="17EB271F" w14:textId="0EDB379B" w:rsidR="00B44328" w:rsidRPr="002E01C7" w:rsidRDefault="00B44328" w:rsidP="00533528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79" w:type="dxa"/>
            <w:vAlign w:val="center"/>
          </w:tcPr>
          <w:p w14:paraId="33488ED4" w14:textId="274C50F3" w:rsidR="00B44328" w:rsidRPr="002E01C7" w:rsidRDefault="00F50B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20,044</w:t>
            </w:r>
          </w:p>
        </w:tc>
        <w:tc>
          <w:tcPr>
            <w:tcW w:w="1279" w:type="dxa"/>
            <w:vAlign w:val="center"/>
          </w:tcPr>
          <w:p w14:paraId="019C2832" w14:textId="7BEB4256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49,195</w:t>
            </w:r>
          </w:p>
        </w:tc>
        <w:tc>
          <w:tcPr>
            <w:tcW w:w="1279" w:type="dxa"/>
            <w:vAlign w:val="center"/>
          </w:tcPr>
          <w:p w14:paraId="5EBEBD16" w14:textId="037A5DD2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1,053</w:t>
            </w:r>
          </w:p>
        </w:tc>
        <w:tc>
          <w:tcPr>
            <w:tcW w:w="1280" w:type="dxa"/>
            <w:vAlign w:val="center"/>
          </w:tcPr>
          <w:p w14:paraId="5668D44D" w14:textId="7B348D50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469</w:t>
            </w:r>
          </w:p>
        </w:tc>
        <w:tc>
          <w:tcPr>
            <w:tcW w:w="1279" w:type="dxa"/>
            <w:vAlign w:val="center"/>
          </w:tcPr>
          <w:p w14:paraId="0EA57514" w14:textId="65C0ED1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9,772</w:t>
            </w:r>
          </w:p>
        </w:tc>
        <w:tc>
          <w:tcPr>
            <w:tcW w:w="1279" w:type="dxa"/>
            <w:vAlign w:val="center"/>
          </w:tcPr>
          <w:p w14:paraId="7C893157" w14:textId="18A01925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5</w:t>
            </w:r>
          </w:p>
        </w:tc>
        <w:tc>
          <w:tcPr>
            <w:tcW w:w="1279" w:type="dxa"/>
            <w:vAlign w:val="center"/>
          </w:tcPr>
          <w:p w14:paraId="3636D5D6" w14:textId="54EB1304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80" w:type="dxa"/>
            <w:vAlign w:val="center"/>
          </w:tcPr>
          <w:p w14:paraId="70B636B3" w14:textId="42B42126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80,</w:t>
            </w:r>
            <w:r w:rsidR="00006F30" w:rsidRPr="002E01C7">
              <w:rPr>
                <w:sz w:val="28"/>
                <w:szCs w:val="28"/>
              </w:rPr>
              <w:t>538</w:t>
            </w:r>
          </w:p>
        </w:tc>
      </w:tr>
      <w:tr w:rsidR="00B44328" w:rsidRPr="002E01C7" w14:paraId="5A33665C" w14:textId="77777777" w:rsidTr="005030EF">
        <w:tc>
          <w:tcPr>
            <w:tcW w:w="4076" w:type="dxa"/>
          </w:tcPr>
          <w:p w14:paraId="2F5AE6F1" w14:textId="7317888B" w:rsidR="00B44328" w:rsidRPr="002E01C7" w:rsidRDefault="00B44328" w:rsidP="00533528">
            <w:pPr>
              <w:spacing w:line="240" w:lineRule="auto"/>
              <w:jc w:val="both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79" w:type="dxa"/>
            <w:vAlign w:val="center"/>
          </w:tcPr>
          <w:p w14:paraId="4D5A670B" w14:textId="39F136B7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46,088</w:t>
            </w:r>
          </w:p>
        </w:tc>
        <w:tc>
          <w:tcPr>
            <w:tcW w:w="1279" w:type="dxa"/>
            <w:vAlign w:val="center"/>
          </w:tcPr>
          <w:p w14:paraId="202FF361" w14:textId="50B90B73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25</w:t>
            </w:r>
          </w:p>
        </w:tc>
        <w:tc>
          <w:tcPr>
            <w:tcW w:w="1279" w:type="dxa"/>
            <w:vAlign w:val="center"/>
          </w:tcPr>
          <w:p w14:paraId="6A9896AB" w14:textId="2364575C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4</w:t>
            </w:r>
          </w:p>
        </w:tc>
        <w:tc>
          <w:tcPr>
            <w:tcW w:w="1280" w:type="dxa"/>
            <w:vAlign w:val="center"/>
          </w:tcPr>
          <w:p w14:paraId="7AD9146E" w14:textId="2D21F739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2,473</w:t>
            </w:r>
          </w:p>
        </w:tc>
        <w:tc>
          <w:tcPr>
            <w:tcW w:w="1279" w:type="dxa"/>
            <w:vAlign w:val="center"/>
          </w:tcPr>
          <w:p w14:paraId="74F1B8E4" w14:textId="688069A7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center"/>
          </w:tcPr>
          <w:p w14:paraId="784F099F" w14:textId="4C6DF060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center"/>
          </w:tcPr>
          <w:p w14:paraId="0B311047" w14:textId="3C792E83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(48,590)</w:t>
            </w:r>
          </w:p>
        </w:tc>
        <w:tc>
          <w:tcPr>
            <w:tcW w:w="1280" w:type="dxa"/>
            <w:vAlign w:val="center"/>
          </w:tcPr>
          <w:p w14:paraId="744A1C7A" w14:textId="0E1E856D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</w:tr>
      <w:tr w:rsidR="00B44328" w:rsidRPr="002E01C7" w14:paraId="166B526D" w14:textId="77777777" w:rsidTr="005030EF">
        <w:tc>
          <w:tcPr>
            <w:tcW w:w="4076" w:type="dxa"/>
          </w:tcPr>
          <w:p w14:paraId="00EAC2F3" w14:textId="7566EE90" w:rsidR="00B44328" w:rsidRPr="002E01C7" w:rsidRDefault="00B44328" w:rsidP="00533528">
            <w:pPr>
              <w:spacing w:line="240" w:lineRule="auto"/>
              <w:jc w:val="both"/>
              <w:rPr>
                <w:b/>
                <w:bCs/>
                <w:sz w:val="28"/>
                <w:szCs w:val="28"/>
                <w:cs/>
              </w:rPr>
            </w:pPr>
            <w:r w:rsidRPr="002E01C7">
              <w:rPr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279" w:type="dxa"/>
            <w:vAlign w:val="center"/>
          </w:tcPr>
          <w:p w14:paraId="49458A7E" w14:textId="432F2EB8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6</w:t>
            </w:r>
            <w:r w:rsidR="00341C69" w:rsidRPr="002E01C7">
              <w:rPr>
                <w:b/>
                <w:bCs/>
                <w:sz w:val="28"/>
                <w:szCs w:val="28"/>
              </w:rPr>
              <w:t>6</w:t>
            </w:r>
            <w:r w:rsidRPr="002E01C7">
              <w:rPr>
                <w:b/>
                <w:bCs/>
                <w:sz w:val="28"/>
                <w:szCs w:val="28"/>
              </w:rPr>
              <w:t>,</w:t>
            </w:r>
            <w:r w:rsidR="00341C69" w:rsidRPr="002E01C7">
              <w:rPr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279" w:type="dxa"/>
            <w:vAlign w:val="center"/>
          </w:tcPr>
          <w:p w14:paraId="0BDECFAE" w14:textId="0CB3BF61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49,220</w:t>
            </w:r>
          </w:p>
        </w:tc>
        <w:tc>
          <w:tcPr>
            <w:tcW w:w="1279" w:type="dxa"/>
            <w:vAlign w:val="center"/>
          </w:tcPr>
          <w:p w14:paraId="7DD20539" w14:textId="300FDF03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1,057</w:t>
            </w:r>
          </w:p>
        </w:tc>
        <w:tc>
          <w:tcPr>
            <w:tcW w:w="1280" w:type="dxa"/>
            <w:vAlign w:val="center"/>
          </w:tcPr>
          <w:p w14:paraId="7D1F52B1" w14:textId="3B4407B5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2,942</w:t>
            </w:r>
          </w:p>
        </w:tc>
        <w:tc>
          <w:tcPr>
            <w:tcW w:w="1279" w:type="dxa"/>
            <w:vAlign w:val="center"/>
          </w:tcPr>
          <w:p w14:paraId="35B43B39" w14:textId="5EBE34B9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9,772</w:t>
            </w:r>
          </w:p>
        </w:tc>
        <w:tc>
          <w:tcPr>
            <w:tcW w:w="1279" w:type="dxa"/>
            <w:vAlign w:val="center"/>
          </w:tcPr>
          <w:p w14:paraId="5E50DB56" w14:textId="1AC6141F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9" w:type="dxa"/>
            <w:vAlign w:val="center"/>
          </w:tcPr>
          <w:p w14:paraId="5EFB6614" w14:textId="3145D68A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(48,590)</w:t>
            </w:r>
          </w:p>
        </w:tc>
        <w:tc>
          <w:tcPr>
            <w:tcW w:w="1280" w:type="dxa"/>
            <w:vAlign w:val="center"/>
          </w:tcPr>
          <w:p w14:paraId="6D88066C" w14:textId="7F582C99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80,</w:t>
            </w:r>
            <w:r w:rsidR="00006F30" w:rsidRPr="002E01C7">
              <w:rPr>
                <w:b/>
                <w:bCs/>
                <w:sz w:val="28"/>
                <w:szCs w:val="28"/>
              </w:rPr>
              <w:t>538</w:t>
            </w:r>
          </w:p>
        </w:tc>
      </w:tr>
      <w:tr w:rsidR="00B44328" w:rsidRPr="002E01C7" w14:paraId="715ED387" w14:textId="77777777" w:rsidTr="005030EF">
        <w:tc>
          <w:tcPr>
            <w:tcW w:w="4076" w:type="dxa"/>
          </w:tcPr>
          <w:p w14:paraId="43BD32E6" w14:textId="3ED75EAD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8"/>
                <w:szCs w:val="28"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79" w:type="dxa"/>
            <w:vAlign w:val="center"/>
          </w:tcPr>
          <w:p w14:paraId="4C56880F" w14:textId="55775078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4,02</w:t>
            </w:r>
            <w:r w:rsidRPr="002E01C7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279" w:type="dxa"/>
            <w:vAlign w:val="center"/>
          </w:tcPr>
          <w:p w14:paraId="2EAE7BE5" w14:textId="68C6AF5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73</w:t>
            </w:r>
            <w:r w:rsidRPr="002E01C7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279" w:type="dxa"/>
            <w:vAlign w:val="center"/>
          </w:tcPr>
          <w:p w14:paraId="76D3CEDD" w14:textId="52C25E8C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852</w:t>
            </w:r>
          </w:p>
        </w:tc>
        <w:tc>
          <w:tcPr>
            <w:tcW w:w="1280" w:type="dxa"/>
            <w:vAlign w:val="center"/>
          </w:tcPr>
          <w:p w14:paraId="36B3E9D9" w14:textId="17C8F841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107</w:t>
            </w:r>
          </w:p>
        </w:tc>
        <w:tc>
          <w:tcPr>
            <w:tcW w:w="1279" w:type="dxa"/>
            <w:vAlign w:val="center"/>
          </w:tcPr>
          <w:p w14:paraId="2F1F0386" w14:textId="5C7836A9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5,414</w:t>
            </w:r>
          </w:p>
        </w:tc>
        <w:tc>
          <w:tcPr>
            <w:tcW w:w="1279" w:type="dxa"/>
            <w:vAlign w:val="center"/>
          </w:tcPr>
          <w:p w14:paraId="53D6EF6A" w14:textId="4B1B5DD8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(147)</w:t>
            </w:r>
          </w:p>
        </w:tc>
        <w:tc>
          <w:tcPr>
            <w:tcW w:w="1279" w:type="dxa"/>
            <w:vAlign w:val="center"/>
          </w:tcPr>
          <w:p w14:paraId="77AB9723" w14:textId="3DAAE003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80" w:type="dxa"/>
            <w:vAlign w:val="center"/>
          </w:tcPr>
          <w:p w14:paraId="0CD20D8F" w14:textId="1B837060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</w:rPr>
              <w:t>10,992</w:t>
            </w:r>
          </w:p>
        </w:tc>
      </w:tr>
      <w:tr w:rsidR="00B44328" w:rsidRPr="002E01C7" w14:paraId="786AFB5A" w14:textId="77777777" w:rsidTr="005030EF">
        <w:tc>
          <w:tcPr>
            <w:tcW w:w="4076" w:type="dxa"/>
          </w:tcPr>
          <w:p w14:paraId="5DE5E52A" w14:textId="4311DB9D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9" w:type="dxa"/>
          </w:tcPr>
          <w:p w14:paraId="579577A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C1C94D2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0F85EA86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F82CCEE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7FC8D6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2ECA1C3C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AAA0609" w14:textId="4C2E0404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center"/>
          </w:tcPr>
          <w:p w14:paraId="07B651C1" w14:textId="3037586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(2,80</w:t>
            </w:r>
            <w:r w:rsidRPr="002E01C7">
              <w:rPr>
                <w:rFonts w:hint="cs"/>
                <w:sz w:val="28"/>
                <w:szCs w:val="28"/>
                <w:cs/>
              </w:rPr>
              <w:t>4</w:t>
            </w:r>
            <w:r w:rsidRPr="002E01C7">
              <w:rPr>
                <w:sz w:val="28"/>
                <w:szCs w:val="28"/>
              </w:rPr>
              <w:t>)</w:t>
            </w:r>
          </w:p>
        </w:tc>
      </w:tr>
      <w:tr w:rsidR="00B44328" w:rsidRPr="002E01C7" w14:paraId="76CA32ED" w14:textId="77777777" w:rsidTr="005030EF">
        <w:tc>
          <w:tcPr>
            <w:tcW w:w="4076" w:type="dxa"/>
          </w:tcPr>
          <w:p w14:paraId="4F36065C" w14:textId="3ECF671E" w:rsidR="00B44328" w:rsidRPr="002E01C7" w:rsidRDefault="00EB7B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8"/>
                <w:szCs w:val="28"/>
                <w:cs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กำไร</w:t>
            </w:r>
            <w:r w:rsidR="00B44328" w:rsidRPr="002E01C7">
              <w:rPr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279" w:type="dxa"/>
          </w:tcPr>
          <w:p w14:paraId="669EDCF3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78F34D5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BEAD86C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B7D899E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A1538D4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B321354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B1C5016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center"/>
          </w:tcPr>
          <w:p w14:paraId="68393C46" w14:textId="189683BB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13</w:t>
            </w:r>
          </w:p>
        </w:tc>
      </w:tr>
      <w:tr w:rsidR="00B44328" w:rsidRPr="002E01C7" w14:paraId="1004D25C" w14:textId="77777777" w:rsidTr="005030EF">
        <w:tc>
          <w:tcPr>
            <w:tcW w:w="4076" w:type="dxa"/>
          </w:tcPr>
          <w:p w14:paraId="3B39AC46" w14:textId="315183FB" w:rsidR="00B44328" w:rsidRPr="002E01C7" w:rsidRDefault="00EB7B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8"/>
                <w:szCs w:val="28"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กำไร</w:t>
            </w:r>
            <w:r w:rsidR="00B44328" w:rsidRPr="002E01C7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79" w:type="dxa"/>
          </w:tcPr>
          <w:p w14:paraId="2E92C795" w14:textId="7474D189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FFF63E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13A8D81C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F776451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2504F78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E05727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205A1E4" w14:textId="3688F2BC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center"/>
          </w:tcPr>
          <w:p w14:paraId="6D206D0F" w14:textId="2EE85651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</w:rPr>
              <w:t>29</w:t>
            </w:r>
            <w:r w:rsidRPr="002E01C7"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B44328" w:rsidRPr="002E01C7" w14:paraId="5371445E" w14:textId="77777777" w:rsidTr="005030EF">
        <w:tc>
          <w:tcPr>
            <w:tcW w:w="4076" w:type="dxa"/>
          </w:tcPr>
          <w:p w14:paraId="2406DB48" w14:textId="576CC503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8"/>
                <w:szCs w:val="28"/>
                <w:cs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9" w:type="dxa"/>
          </w:tcPr>
          <w:p w14:paraId="3617140D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E6907B9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E5A0540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bottom"/>
          </w:tcPr>
          <w:p w14:paraId="2E880ED7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4AE167D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15A17EB9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6F87335B" w14:textId="06D44582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center"/>
          </w:tcPr>
          <w:p w14:paraId="30CA1415" w14:textId="2D3E016A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(40</w:t>
            </w:r>
            <w:r w:rsidRPr="002E01C7">
              <w:rPr>
                <w:rFonts w:hint="cs"/>
                <w:sz w:val="28"/>
                <w:szCs w:val="28"/>
                <w:cs/>
              </w:rPr>
              <w:t>2</w:t>
            </w:r>
            <w:r w:rsidRPr="002E01C7">
              <w:rPr>
                <w:sz w:val="28"/>
                <w:szCs w:val="28"/>
              </w:rPr>
              <w:t>)</w:t>
            </w:r>
          </w:p>
        </w:tc>
      </w:tr>
      <w:tr w:rsidR="00B44328" w:rsidRPr="002E01C7" w14:paraId="053C0791" w14:textId="77777777" w:rsidTr="005030EF">
        <w:tc>
          <w:tcPr>
            <w:tcW w:w="4076" w:type="dxa"/>
          </w:tcPr>
          <w:p w14:paraId="3B58A2B7" w14:textId="65C60724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9" w:type="dxa"/>
            <w:vAlign w:val="bottom"/>
          </w:tcPr>
          <w:p w14:paraId="526714C8" w14:textId="24C674F2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57950F60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0C7BC419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bottom"/>
          </w:tcPr>
          <w:p w14:paraId="031EADFB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B0520D1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EC8D955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A464F79" w14:textId="4A3C5A1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center"/>
          </w:tcPr>
          <w:p w14:paraId="16639446" w14:textId="3FE4AAC9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(1,032)</w:t>
            </w:r>
          </w:p>
        </w:tc>
      </w:tr>
      <w:tr w:rsidR="00B44328" w:rsidRPr="002E01C7" w14:paraId="6489A21C" w14:textId="77777777" w:rsidTr="005030EF">
        <w:tc>
          <w:tcPr>
            <w:tcW w:w="4076" w:type="dxa"/>
          </w:tcPr>
          <w:p w14:paraId="6AFAF9C0" w14:textId="03C97F18" w:rsidR="00B44328" w:rsidRPr="002E01C7" w:rsidRDefault="00B44328" w:rsidP="00533528">
            <w:pPr>
              <w:spacing w:line="240" w:lineRule="auto"/>
              <w:jc w:val="both"/>
              <w:rPr>
                <w:sz w:val="28"/>
                <w:szCs w:val="28"/>
                <w:cs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9" w:type="dxa"/>
            <w:vAlign w:val="bottom"/>
          </w:tcPr>
          <w:p w14:paraId="394C1DCE" w14:textId="2955DEFE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382046C5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947D2B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36BF745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FF9F9C4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3EFBD06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F3393CD" w14:textId="58FCF742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center"/>
          </w:tcPr>
          <w:p w14:paraId="08BA0CCC" w14:textId="2CBC5A90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(3,689)</w:t>
            </w:r>
          </w:p>
        </w:tc>
      </w:tr>
      <w:tr w:rsidR="00B44328" w:rsidRPr="002E01C7" w14:paraId="7AF52224" w14:textId="77777777" w:rsidTr="005030EF">
        <w:tc>
          <w:tcPr>
            <w:tcW w:w="4076" w:type="dxa"/>
          </w:tcPr>
          <w:p w14:paraId="0F1CE843" w14:textId="5D37F5A0" w:rsidR="00B44328" w:rsidRPr="002E01C7" w:rsidRDefault="00B44328" w:rsidP="00533528">
            <w:pPr>
              <w:spacing w:line="240" w:lineRule="auto"/>
              <w:jc w:val="both"/>
              <w:rPr>
                <w:sz w:val="28"/>
                <w:szCs w:val="28"/>
                <w:cs/>
              </w:rPr>
            </w:pPr>
            <w:r w:rsidRPr="002E01C7">
              <w:rPr>
                <w:rFonts w:hint="cs"/>
                <w:b/>
                <w:bCs/>
                <w:sz w:val="28"/>
                <w:szCs w:val="28"/>
                <w:cs/>
              </w:rPr>
              <w:t>กำไร</w:t>
            </w:r>
            <w:r w:rsidRPr="002E01C7">
              <w:rPr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79" w:type="dxa"/>
            <w:vAlign w:val="bottom"/>
          </w:tcPr>
          <w:p w14:paraId="63070EE1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20D2C4F4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50DA77BE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8308937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90CF0FA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085732B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AA03C58" w14:textId="3D6FD059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sz w:val="28"/>
                <w:szCs w:val="28"/>
              </w:rPr>
            </w:pPr>
          </w:p>
        </w:tc>
        <w:tc>
          <w:tcPr>
            <w:tcW w:w="1280" w:type="dxa"/>
            <w:vAlign w:val="center"/>
          </w:tcPr>
          <w:p w14:paraId="0037E266" w14:textId="623B4384" w:rsidR="00B44328" w:rsidRPr="002E01C7" w:rsidRDefault="00B4432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8"/>
                <w:szCs w:val="28"/>
              </w:rPr>
            </w:pPr>
            <w:r w:rsidRPr="002E01C7">
              <w:rPr>
                <w:b/>
                <w:bCs/>
                <w:sz w:val="28"/>
                <w:szCs w:val="28"/>
              </w:rPr>
              <w:t>3,370</w:t>
            </w:r>
          </w:p>
        </w:tc>
      </w:tr>
    </w:tbl>
    <w:p w14:paraId="43AB8DBF" w14:textId="77777777" w:rsidR="00F67EBB" w:rsidRPr="002E01C7" w:rsidRDefault="00F67EB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38B39C4" w14:textId="30DDAFBC" w:rsidR="00E47C20" w:rsidRPr="002E01C7" w:rsidRDefault="00A141F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22C0CCC5" w14:textId="26F27869" w:rsidR="00A141F0" w:rsidRPr="002E01C7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2E01C7" w:rsidSect="00C21744">
          <w:headerReference w:type="default" r:id="rId26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2E01C7">
        <w:rPr>
          <w:rFonts w:asciiTheme="majorBidi" w:hAnsiTheme="majorBidi" w:cstheme="majorBidi"/>
          <w:cs/>
        </w:rPr>
        <w:tab/>
      </w:r>
    </w:p>
    <w:p w14:paraId="21E0473B" w14:textId="63E00299" w:rsidR="00223349" w:rsidRPr="002E01C7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37D08D5C" w14:textId="77777777" w:rsidR="00D54B8C" w:rsidRPr="002E01C7" w:rsidRDefault="00D54B8C" w:rsidP="00533528">
      <w:pPr>
        <w:pStyle w:val="ListParagraph"/>
        <w:ind w:left="540" w:right="-45"/>
        <w:jc w:val="thaiDistribute"/>
        <w:rPr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D54B8C" w:rsidRPr="002E01C7" w14:paraId="6B9887CD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56CBDECF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2F839D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904C3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2E01C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54B8C" w:rsidRPr="002E01C7" w14:paraId="786688CB" w14:textId="77777777" w:rsidTr="004E3076">
        <w:trPr>
          <w:tblHeader/>
        </w:trPr>
        <w:tc>
          <w:tcPr>
            <w:tcW w:w="4050" w:type="dxa"/>
          </w:tcPr>
          <w:p w14:paraId="559EB0F1" w14:textId="2E105889" w:rsidR="00D54B8C" w:rsidRPr="002E01C7" w:rsidRDefault="00B65D4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งวดสามเดือน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571DEA" w:rsidRPr="002E01C7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43F6F5ED" w14:textId="0752B548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4455FE8" w14:textId="51062E08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47D4D2E" w14:textId="4970A2A9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606A7F6" w14:textId="081D858F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4B8C" w:rsidRPr="002E01C7" w14:paraId="19AA9AB7" w14:textId="77777777" w:rsidTr="004E3076">
        <w:trPr>
          <w:tblHeader/>
        </w:trPr>
        <w:tc>
          <w:tcPr>
            <w:tcW w:w="4050" w:type="dxa"/>
          </w:tcPr>
          <w:p w14:paraId="109ABA7A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1AF08EFF" w14:textId="77777777" w:rsidR="00D54B8C" w:rsidRPr="002E01C7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2E01C7" w14:paraId="7CAEFBCC" w14:textId="77777777" w:rsidTr="004E3076">
        <w:tc>
          <w:tcPr>
            <w:tcW w:w="4050" w:type="dxa"/>
          </w:tcPr>
          <w:p w14:paraId="40FE1C4C" w14:textId="77777777" w:rsidR="00D54B8C" w:rsidRPr="002E01C7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6F9063D4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1529C27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3D3972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CD18383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B44328" w:rsidRPr="002E01C7" w14:paraId="209091CF" w14:textId="77777777" w:rsidTr="004E3076">
        <w:tc>
          <w:tcPr>
            <w:tcW w:w="4050" w:type="dxa"/>
          </w:tcPr>
          <w:p w14:paraId="5FFEBEB0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4AE65043" w14:textId="077DFE84" w:rsidR="00B44328" w:rsidRPr="002E01C7" w:rsidRDefault="0015274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4</w:t>
            </w:r>
            <w:r w:rsidRPr="002E01C7">
              <w:rPr>
                <w:rFonts w:asciiTheme="majorBidi" w:hAnsiTheme="majorBidi" w:cstheme="majorBidi"/>
              </w:rPr>
              <w:t>,</w:t>
            </w:r>
            <w:r w:rsidRPr="002E01C7">
              <w:rPr>
                <w:rFonts w:asciiTheme="majorBidi" w:hAnsiTheme="majorBidi" w:cstheme="majorBidi" w:hint="cs"/>
                <w:cs/>
              </w:rPr>
              <w:t>147</w:t>
            </w:r>
          </w:p>
        </w:tc>
        <w:tc>
          <w:tcPr>
            <w:tcW w:w="1260" w:type="dxa"/>
          </w:tcPr>
          <w:p w14:paraId="00A1EA84" w14:textId="5A106B56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4,279</w:t>
            </w:r>
          </w:p>
        </w:tc>
        <w:tc>
          <w:tcPr>
            <w:tcW w:w="1350" w:type="dxa"/>
          </w:tcPr>
          <w:p w14:paraId="5EAE8B10" w14:textId="6D889060" w:rsidR="00B44328" w:rsidRPr="002E01C7" w:rsidRDefault="00C715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21</w:t>
            </w:r>
            <w:r w:rsidR="00D91972" w:rsidRPr="002E01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</w:tcPr>
          <w:p w14:paraId="6919DF18" w14:textId="4AF5FD4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411</w:t>
            </w:r>
          </w:p>
        </w:tc>
      </w:tr>
      <w:tr w:rsidR="00B44328" w:rsidRPr="002E01C7" w14:paraId="70931754" w14:textId="77777777" w:rsidTr="004E3076">
        <w:tc>
          <w:tcPr>
            <w:tcW w:w="4050" w:type="dxa"/>
          </w:tcPr>
          <w:p w14:paraId="65366FDD" w14:textId="6D569CA0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ภาษีปีก่อน ๆ ที่บันทึ</w:t>
            </w:r>
            <w:r w:rsidRPr="002E01C7">
              <w:rPr>
                <w:rFonts w:asciiTheme="majorBidi" w:hAnsiTheme="majorBidi" w:cstheme="majorBidi" w:hint="cs"/>
                <w:cs/>
              </w:rPr>
              <w:t>กต่ำไป</w:t>
            </w:r>
          </w:p>
        </w:tc>
        <w:tc>
          <w:tcPr>
            <w:tcW w:w="1260" w:type="dxa"/>
          </w:tcPr>
          <w:p w14:paraId="746E5DEE" w14:textId="0799BDFC" w:rsidR="00B44328" w:rsidRPr="002E01C7" w:rsidRDefault="0015274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</w:tcPr>
          <w:p w14:paraId="49165BD6" w14:textId="7390BE50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9CDFBA1" w14:textId="09E5CD42" w:rsidR="00B44328" w:rsidRPr="002E01C7" w:rsidRDefault="00C715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</w:tcPr>
          <w:p w14:paraId="6E3B35FD" w14:textId="2A6FD7C8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</w:tr>
      <w:tr w:rsidR="00B44328" w:rsidRPr="002E01C7" w14:paraId="20EE9F73" w14:textId="77777777" w:rsidTr="00B84C7E">
        <w:tc>
          <w:tcPr>
            <w:tcW w:w="4050" w:type="dxa"/>
          </w:tcPr>
          <w:p w14:paraId="55F2EB6C" w14:textId="7777777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3E7C74" w14:textId="352A89E3" w:rsidR="00B44328" w:rsidRPr="002E01C7" w:rsidRDefault="0015274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4,155</w:t>
            </w:r>
          </w:p>
        </w:tc>
        <w:tc>
          <w:tcPr>
            <w:tcW w:w="1260" w:type="dxa"/>
          </w:tcPr>
          <w:p w14:paraId="6F394F65" w14:textId="7F6B4A13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4,279</w:t>
            </w:r>
          </w:p>
        </w:tc>
        <w:tc>
          <w:tcPr>
            <w:tcW w:w="1350" w:type="dxa"/>
            <w:vAlign w:val="bottom"/>
          </w:tcPr>
          <w:p w14:paraId="04A7CD0E" w14:textId="425B7032" w:rsidR="00B44328" w:rsidRPr="002E01C7" w:rsidRDefault="00C715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22</w:t>
            </w:r>
            <w:r w:rsidR="00D91972" w:rsidRPr="002E01C7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260" w:type="dxa"/>
            <w:vAlign w:val="bottom"/>
          </w:tcPr>
          <w:p w14:paraId="34725333" w14:textId="1FE983E2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411</w:t>
            </w:r>
          </w:p>
        </w:tc>
      </w:tr>
      <w:tr w:rsidR="00B44328" w:rsidRPr="002E01C7" w14:paraId="2684E2A1" w14:textId="77777777" w:rsidTr="004E3076">
        <w:tc>
          <w:tcPr>
            <w:tcW w:w="4050" w:type="dxa"/>
          </w:tcPr>
          <w:p w14:paraId="7D67C309" w14:textId="7777777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0B21C52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BF52692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6D56C08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49E4333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B44328" w:rsidRPr="002E01C7" w14:paraId="259D83A8" w14:textId="77777777" w:rsidTr="004E3076">
        <w:tc>
          <w:tcPr>
            <w:tcW w:w="4050" w:type="dxa"/>
          </w:tcPr>
          <w:p w14:paraId="52F711EE" w14:textId="7777777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B77B053" w14:textId="2EC09EA5" w:rsidR="00B44328" w:rsidRPr="002E01C7" w:rsidRDefault="0015274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1260" w:type="dxa"/>
          </w:tcPr>
          <w:p w14:paraId="69B44A53" w14:textId="3E6109BB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(590)</w:t>
            </w:r>
          </w:p>
        </w:tc>
        <w:tc>
          <w:tcPr>
            <w:tcW w:w="1350" w:type="dxa"/>
          </w:tcPr>
          <w:p w14:paraId="44943AD4" w14:textId="5707F3D1" w:rsidR="00B44328" w:rsidRPr="002E01C7" w:rsidRDefault="00C715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260" w:type="dxa"/>
          </w:tcPr>
          <w:p w14:paraId="05A1A758" w14:textId="1699BC51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70</w:t>
            </w:r>
          </w:p>
        </w:tc>
      </w:tr>
      <w:tr w:rsidR="00B44328" w:rsidRPr="002E01C7" w14:paraId="79807B22" w14:textId="77777777" w:rsidTr="00B84C7E">
        <w:tc>
          <w:tcPr>
            <w:tcW w:w="4050" w:type="dxa"/>
          </w:tcPr>
          <w:p w14:paraId="26D08FB6" w14:textId="77777777" w:rsidR="00B44328" w:rsidRPr="002E01C7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A25FE21" w14:textId="1EC34F81" w:rsidR="00B44328" w:rsidRPr="002E01C7" w:rsidRDefault="0015274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389</w:t>
            </w:r>
          </w:p>
        </w:tc>
        <w:tc>
          <w:tcPr>
            <w:tcW w:w="1260" w:type="dxa"/>
          </w:tcPr>
          <w:p w14:paraId="0E92F6A2" w14:textId="5C325149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(590)</w:t>
            </w:r>
          </w:p>
        </w:tc>
        <w:tc>
          <w:tcPr>
            <w:tcW w:w="1350" w:type="dxa"/>
            <w:vAlign w:val="bottom"/>
          </w:tcPr>
          <w:p w14:paraId="370C52A2" w14:textId="0C8C94BA" w:rsidR="00B44328" w:rsidRPr="002E01C7" w:rsidRDefault="00C715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260" w:type="dxa"/>
            <w:vAlign w:val="bottom"/>
          </w:tcPr>
          <w:p w14:paraId="6ECAEA04" w14:textId="29C997EE" w:rsidR="00B44328" w:rsidRPr="002E01C7" w:rsidRDefault="00B4432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70</w:t>
            </w:r>
          </w:p>
        </w:tc>
      </w:tr>
      <w:tr w:rsidR="00B44328" w:rsidRPr="002E01C7" w14:paraId="6BFC12E4" w14:textId="77777777" w:rsidTr="004E3076">
        <w:tc>
          <w:tcPr>
            <w:tcW w:w="4050" w:type="dxa"/>
          </w:tcPr>
          <w:p w14:paraId="5100C5E8" w14:textId="77777777" w:rsidR="00B44328" w:rsidRPr="002E01C7" w:rsidRDefault="00B4432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25B5272E" w14:textId="727607F5" w:rsidR="00B44328" w:rsidRPr="002E01C7" w:rsidRDefault="0015274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4,544</w:t>
            </w:r>
          </w:p>
        </w:tc>
        <w:tc>
          <w:tcPr>
            <w:tcW w:w="1260" w:type="dxa"/>
          </w:tcPr>
          <w:p w14:paraId="31ACD7A5" w14:textId="74CCE1C9" w:rsidR="00B44328" w:rsidRPr="002E01C7" w:rsidRDefault="00B4432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3,689</w:t>
            </w:r>
          </w:p>
        </w:tc>
        <w:tc>
          <w:tcPr>
            <w:tcW w:w="1350" w:type="dxa"/>
          </w:tcPr>
          <w:p w14:paraId="4ED996CE" w14:textId="205B12CA" w:rsidR="00B44328" w:rsidRPr="002E01C7" w:rsidRDefault="00C7154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28</w:t>
            </w:r>
            <w:r w:rsidR="00D91972" w:rsidRPr="002E01C7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</w:p>
        </w:tc>
        <w:tc>
          <w:tcPr>
            <w:tcW w:w="1260" w:type="dxa"/>
          </w:tcPr>
          <w:p w14:paraId="0C7B29B7" w14:textId="7A91AFF9" w:rsidR="00B44328" w:rsidRPr="002E01C7" w:rsidRDefault="00B4432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481</w:t>
            </w:r>
          </w:p>
        </w:tc>
      </w:tr>
    </w:tbl>
    <w:p w14:paraId="22C423F9" w14:textId="59A4BA4B" w:rsidR="00D01256" w:rsidRPr="002E01C7" w:rsidRDefault="00D01256" w:rsidP="00533528">
      <w:pPr>
        <w:pStyle w:val="ListParagraph"/>
        <w:ind w:left="540" w:right="-45"/>
        <w:jc w:val="thaiDistribute"/>
        <w:rPr>
          <w:sz w:val="20"/>
          <w:szCs w:val="20"/>
        </w:rPr>
      </w:pPr>
    </w:p>
    <w:p w14:paraId="1E2FB9BE" w14:textId="1B3F86A8" w:rsidR="00A102D5" w:rsidRPr="002E01C7" w:rsidRDefault="00A102D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622B0A" w:rsidRPr="002E01C7">
        <w:rPr>
          <w:rFonts w:asciiTheme="majorBidi" w:hAnsiTheme="majorBidi" w:cstheme="majorBidi" w:hint="cs"/>
          <w:cs/>
        </w:rPr>
        <w:t>สาม</w:t>
      </w:r>
      <w:r w:rsidR="00B65D4F" w:rsidRPr="002E01C7">
        <w:rPr>
          <w:rFonts w:asciiTheme="majorBidi" w:hAnsiTheme="majorBidi" w:cstheme="majorBidi" w:hint="cs"/>
          <w:cs/>
        </w:rPr>
        <w:t>เดือน</w:t>
      </w:r>
      <w:r w:rsidRPr="002E01C7">
        <w:rPr>
          <w:rFonts w:asciiTheme="majorBidi" w:hAnsiTheme="majorBidi" w:cstheme="majorBidi"/>
          <w:cs/>
        </w:rPr>
        <w:t xml:space="preserve">สิ้นสุดวันที่ </w:t>
      </w:r>
      <w:r w:rsidR="009469A2" w:rsidRPr="002E01C7">
        <w:rPr>
          <w:rFonts w:asciiTheme="majorBidi" w:hAnsiTheme="majorBidi" w:cstheme="majorBidi"/>
        </w:rPr>
        <w:t xml:space="preserve">                </w:t>
      </w:r>
      <w:r w:rsidR="002D151D" w:rsidRPr="002E01C7">
        <w:rPr>
          <w:rFonts w:asciiTheme="majorBidi" w:hAnsiTheme="majorBidi" w:cstheme="majorBidi"/>
        </w:rPr>
        <w:t xml:space="preserve">31 </w:t>
      </w:r>
      <w:r w:rsidR="002D151D" w:rsidRPr="002E01C7">
        <w:rPr>
          <w:rFonts w:asciiTheme="majorBidi" w:hAnsiTheme="majorBidi" w:cstheme="majorBidi"/>
          <w:cs/>
        </w:rPr>
        <w:t xml:space="preserve">มีนาคม </w:t>
      </w:r>
      <w:r w:rsidR="002D151D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</w:rPr>
        <w:t xml:space="preserve"> </w:t>
      </w:r>
      <w:r w:rsidR="00470928" w:rsidRPr="002E01C7">
        <w:rPr>
          <w:rFonts w:asciiTheme="majorBidi" w:hAnsiTheme="majorBidi" w:cstheme="majorBidi"/>
          <w:cs/>
        </w:rPr>
        <w:t>คือร้อยล</w:t>
      </w:r>
      <w:r w:rsidR="00470928" w:rsidRPr="002E01C7">
        <w:rPr>
          <w:rFonts w:asciiTheme="majorBidi" w:hAnsiTheme="majorBidi" w:cstheme="majorBidi" w:hint="cs"/>
          <w:cs/>
        </w:rPr>
        <w:t xml:space="preserve">ะ </w:t>
      </w:r>
      <w:r w:rsidR="005030EF" w:rsidRPr="002E01C7">
        <w:rPr>
          <w:rFonts w:asciiTheme="majorBidi" w:hAnsiTheme="majorBidi" w:cstheme="majorBidi"/>
        </w:rPr>
        <w:t>61.96</w:t>
      </w:r>
      <w:r w:rsidR="00BE62B3" w:rsidRPr="002E01C7">
        <w:rPr>
          <w:rFonts w:asciiTheme="majorBidi" w:hAnsiTheme="majorBidi" w:cstheme="majorBidi"/>
        </w:rPr>
        <w:t xml:space="preserve"> </w:t>
      </w:r>
      <w:r w:rsidR="005030EF" w:rsidRPr="002E01C7">
        <w:rPr>
          <w:rFonts w:asciiTheme="majorBidi" w:hAnsiTheme="majorBidi" w:cstheme="majorBidi"/>
          <w:i/>
          <w:iCs/>
        </w:rPr>
        <w:t>(2566</w:t>
      </w:r>
      <w:r w:rsidRPr="002E01C7">
        <w:rPr>
          <w:rFonts w:asciiTheme="majorBidi" w:hAnsiTheme="majorBidi" w:cstheme="majorBidi"/>
          <w:i/>
          <w:iCs/>
        </w:rPr>
        <w:t xml:space="preserve">: </w:t>
      </w:r>
      <w:r w:rsidRPr="002E01C7">
        <w:rPr>
          <w:rFonts w:asciiTheme="majorBidi" w:hAnsiTheme="majorBidi" w:cstheme="majorBidi"/>
          <w:i/>
          <w:iCs/>
          <w:cs/>
        </w:rPr>
        <w:t xml:space="preserve">ร้อยละ </w:t>
      </w:r>
      <w:r w:rsidR="00B44328" w:rsidRPr="002E01C7">
        <w:rPr>
          <w:rFonts w:asciiTheme="majorBidi" w:hAnsiTheme="majorBidi" w:cstheme="majorBidi"/>
          <w:i/>
          <w:iCs/>
        </w:rPr>
        <w:t>52.26</w:t>
      </w:r>
      <w:r w:rsidR="005030EF" w:rsidRPr="002E01C7">
        <w:rPr>
          <w:rFonts w:asciiTheme="majorBidi" w:hAnsiTheme="majorBidi" w:cstheme="majorBidi"/>
          <w:i/>
          <w:iCs/>
        </w:rPr>
        <w:t>)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71AD4E42" w14:textId="77777777" w:rsidR="00571DEA" w:rsidRPr="002E01C7" w:rsidRDefault="00571DEA" w:rsidP="00533528">
      <w:pPr>
        <w:pStyle w:val="ListParagraph"/>
        <w:ind w:left="540" w:right="-45"/>
        <w:jc w:val="thaiDistribute"/>
        <w:rPr>
          <w:sz w:val="20"/>
          <w:szCs w:val="20"/>
          <w:cs/>
        </w:rPr>
      </w:pPr>
    </w:p>
    <w:p w14:paraId="121E8BA8" w14:textId="499CC49E" w:rsidR="0006794F" w:rsidRPr="002E01C7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กำไรต่อหุ้น</w:t>
      </w:r>
    </w:p>
    <w:p w14:paraId="4879D38F" w14:textId="77777777" w:rsidR="00D54B8C" w:rsidRPr="002E01C7" w:rsidRDefault="00D54B8C" w:rsidP="00533528">
      <w:pPr>
        <w:pStyle w:val="ListParagraph"/>
        <w:ind w:left="540" w:right="-45"/>
        <w:jc w:val="thaiDistribute"/>
        <w:rPr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2E01C7" w14:paraId="327362EE" w14:textId="77777777" w:rsidTr="0043613A">
        <w:trPr>
          <w:tblHeader/>
        </w:trPr>
        <w:tc>
          <w:tcPr>
            <w:tcW w:w="4050" w:type="dxa"/>
            <w:shd w:val="clear" w:color="auto" w:fill="auto"/>
          </w:tcPr>
          <w:p w14:paraId="04B5F3BD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2E01C7" w14:paraId="139494C4" w14:textId="77777777" w:rsidTr="0043613A">
        <w:trPr>
          <w:tblHeader/>
        </w:trPr>
        <w:tc>
          <w:tcPr>
            <w:tcW w:w="4050" w:type="dxa"/>
          </w:tcPr>
          <w:p w14:paraId="0FA70DF8" w14:textId="6A5AD1BD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177B73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งวด</w:t>
            </w:r>
            <w:r w:rsidR="005C776A"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="00177B73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16CF9DD7" w14:textId="541DFE46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5E7042B" w14:textId="3C640E83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A97AEE6" w14:textId="1ED59771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281DA01F" w14:textId="04DA0613" w:rsidR="00D54B8C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4B8C" w:rsidRPr="002E01C7" w14:paraId="67AB6B20" w14:textId="77777777" w:rsidTr="004E3076">
        <w:trPr>
          <w:tblHeader/>
        </w:trPr>
        <w:tc>
          <w:tcPr>
            <w:tcW w:w="4050" w:type="dxa"/>
          </w:tcPr>
          <w:p w14:paraId="461BCBF7" w14:textId="77777777" w:rsidR="00D54B8C" w:rsidRPr="002E01C7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2E01C7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2E01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2E0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F3C6D" w:rsidRPr="002E01C7" w14:paraId="1B493AC4" w14:textId="77777777" w:rsidTr="0043613A">
        <w:tc>
          <w:tcPr>
            <w:tcW w:w="4050" w:type="dxa"/>
          </w:tcPr>
          <w:p w14:paraId="36399001" w14:textId="77777777" w:rsidR="006F3C6D" w:rsidRPr="002E01C7" w:rsidRDefault="006F3C6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0BA93672" w:rsidR="006F3C6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</w:t>
            </w:r>
            <w:r w:rsidR="00D91972" w:rsidRPr="002E01C7">
              <w:rPr>
                <w:rFonts w:asciiTheme="majorBidi" w:hAnsiTheme="majorBidi" w:cstheme="majorBidi"/>
              </w:rPr>
              <w:t>43</w:t>
            </w:r>
            <w:r w:rsidR="006F621C" w:rsidRPr="002E01C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83" w:type="dxa"/>
            <w:vAlign w:val="bottom"/>
          </w:tcPr>
          <w:p w14:paraId="5DEE1C78" w14:textId="59E99EF8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2,741</w:t>
            </w:r>
          </w:p>
        </w:tc>
        <w:tc>
          <w:tcPr>
            <w:tcW w:w="1282" w:type="dxa"/>
            <w:vAlign w:val="bottom"/>
          </w:tcPr>
          <w:p w14:paraId="12C70927" w14:textId="218CAA6F" w:rsidR="006F3C6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1,144</w:t>
            </w:r>
          </w:p>
        </w:tc>
        <w:tc>
          <w:tcPr>
            <w:tcW w:w="1283" w:type="dxa"/>
            <w:vAlign w:val="bottom"/>
          </w:tcPr>
          <w:p w14:paraId="78B6E3AC" w14:textId="764A5FAF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1,936</w:t>
            </w:r>
          </w:p>
        </w:tc>
      </w:tr>
      <w:tr w:rsidR="00057E73" w:rsidRPr="002E01C7" w14:paraId="52A6324D" w14:textId="77777777" w:rsidTr="008E2D34">
        <w:tc>
          <w:tcPr>
            <w:tcW w:w="4050" w:type="dxa"/>
          </w:tcPr>
          <w:p w14:paraId="63603FA7" w14:textId="77777777" w:rsidR="00057E73" w:rsidRPr="002E01C7" w:rsidRDefault="00057E7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4B8C150A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3" w:type="dxa"/>
            <w:vAlign w:val="bottom"/>
          </w:tcPr>
          <w:p w14:paraId="2E3CB822" w14:textId="04470F52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(123)</w:t>
            </w:r>
          </w:p>
        </w:tc>
        <w:tc>
          <w:tcPr>
            <w:tcW w:w="1282" w:type="dxa"/>
            <w:vAlign w:val="bottom"/>
          </w:tcPr>
          <w:p w14:paraId="6A70AC11" w14:textId="77CF4836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3" w:type="dxa"/>
            <w:vAlign w:val="bottom"/>
          </w:tcPr>
          <w:p w14:paraId="7F85FF75" w14:textId="737F1A96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(123)</w:t>
            </w:r>
          </w:p>
        </w:tc>
      </w:tr>
      <w:tr w:rsidR="0056344D" w:rsidRPr="002E01C7" w14:paraId="38681750" w14:textId="77777777" w:rsidTr="0043613A">
        <w:tc>
          <w:tcPr>
            <w:tcW w:w="4050" w:type="dxa"/>
          </w:tcPr>
          <w:p w14:paraId="4CE4851F" w14:textId="77777777" w:rsidR="0056344D" w:rsidRPr="002E01C7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3F98086E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2,</w:t>
            </w:r>
            <w:r w:rsidR="00D91972" w:rsidRPr="002E01C7">
              <w:rPr>
                <w:rFonts w:asciiTheme="majorBidi" w:hAnsiTheme="majorBidi" w:cstheme="majorBidi"/>
                <w:b/>
                <w:bCs/>
              </w:rPr>
              <w:t>31</w:t>
            </w:r>
            <w:r w:rsidR="006F621C" w:rsidRPr="002E01C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83" w:type="dxa"/>
            <w:vAlign w:val="bottom"/>
          </w:tcPr>
          <w:p w14:paraId="584279DE" w14:textId="04F92520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2,618</w:t>
            </w:r>
          </w:p>
        </w:tc>
        <w:tc>
          <w:tcPr>
            <w:tcW w:w="1282" w:type="dxa"/>
            <w:vAlign w:val="bottom"/>
          </w:tcPr>
          <w:p w14:paraId="094A2938" w14:textId="29017F8E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1,019</w:t>
            </w:r>
          </w:p>
        </w:tc>
        <w:tc>
          <w:tcPr>
            <w:tcW w:w="1283" w:type="dxa"/>
            <w:vAlign w:val="bottom"/>
          </w:tcPr>
          <w:p w14:paraId="7D1C0E93" w14:textId="2671D6FF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1,813</w:t>
            </w:r>
          </w:p>
        </w:tc>
      </w:tr>
      <w:tr w:rsidR="0056344D" w:rsidRPr="002E01C7" w14:paraId="2E2A350C" w14:textId="77777777" w:rsidTr="0043613A">
        <w:tc>
          <w:tcPr>
            <w:tcW w:w="4050" w:type="dxa"/>
          </w:tcPr>
          <w:p w14:paraId="23AAEAFD" w14:textId="77777777" w:rsidR="0056344D" w:rsidRPr="002E01C7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F05C167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4AD96FEC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12A792F8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1BDEC97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</w:tr>
      <w:tr w:rsidR="0056344D" w:rsidRPr="002E01C7" w14:paraId="241BA1DF" w14:textId="77777777" w:rsidTr="0043613A">
        <w:tc>
          <w:tcPr>
            <w:tcW w:w="4050" w:type="dxa"/>
          </w:tcPr>
          <w:p w14:paraId="70A37C85" w14:textId="77777777" w:rsidR="0056344D" w:rsidRPr="002E01C7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2" w:name="_Hlk134627652"/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AECF499" w14:textId="5AB09476" w:rsidR="0056344D" w:rsidRPr="002E01C7" w:rsidRDefault="007D70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7F707C34" w14:textId="41EB04D6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71300805" w:rsidR="0056344D" w:rsidRPr="002E01C7" w:rsidRDefault="007D701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2A9716EA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1,377</w:t>
            </w:r>
          </w:p>
        </w:tc>
      </w:tr>
      <w:tr w:rsidR="00057E73" w:rsidRPr="002E01C7" w14:paraId="58E12CBF" w14:textId="77777777" w:rsidTr="00490EAA">
        <w:tc>
          <w:tcPr>
            <w:tcW w:w="4050" w:type="dxa"/>
          </w:tcPr>
          <w:p w14:paraId="531DBC4E" w14:textId="77777777" w:rsidR="00057E73" w:rsidRPr="002E01C7" w:rsidRDefault="00057E7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36CDE370" w14:textId="32B7E975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139B1722" w14:textId="6651D778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282" w:type="dxa"/>
            <w:vAlign w:val="bottom"/>
          </w:tcPr>
          <w:p w14:paraId="3FD325DB" w14:textId="7D8AF413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260065F" w14:textId="7E607C4D" w:rsidR="00057E73" w:rsidRPr="002E01C7" w:rsidRDefault="00057E73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(10)</w:t>
            </w:r>
          </w:p>
        </w:tc>
      </w:tr>
      <w:tr w:rsidR="0056344D" w:rsidRPr="002E01C7" w14:paraId="17DBCE46" w14:textId="77777777" w:rsidTr="0043613A">
        <w:tc>
          <w:tcPr>
            <w:tcW w:w="4050" w:type="dxa"/>
          </w:tcPr>
          <w:p w14:paraId="517E8B1B" w14:textId="77777777" w:rsidR="0056344D" w:rsidRPr="002E01C7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7EAB5DFA" w14:textId="7EAEC2A5" w:rsidR="0056344D" w:rsidRPr="002E01C7" w:rsidRDefault="007D70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0F41317D" w14:textId="37557CAF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1,367</w:t>
            </w:r>
          </w:p>
        </w:tc>
        <w:tc>
          <w:tcPr>
            <w:tcW w:w="1282" w:type="dxa"/>
            <w:vAlign w:val="bottom"/>
          </w:tcPr>
          <w:p w14:paraId="53145104" w14:textId="43B385A9" w:rsidR="0056344D" w:rsidRPr="002E01C7" w:rsidRDefault="007D70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4D74E0AB" w14:textId="11B5AED4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1,367</w:t>
            </w:r>
          </w:p>
        </w:tc>
      </w:tr>
      <w:tr w:rsidR="0056344D" w:rsidRPr="002E01C7" w14:paraId="658C192C" w14:textId="77777777" w:rsidTr="0043613A">
        <w:tc>
          <w:tcPr>
            <w:tcW w:w="4050" w:type="dxa"/>
          </w:tcPr>
          <w:p w14:paraId="66851836" w14:textId="77777777" w:rsidR="0056344D" w:rsidRPr="002E01C7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FEC615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3B01CDC6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64D8A057" w14:textId="77777777" w:rsidR="0056344D" w:rsidRPr="002E01C7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344D" w:rsidRPr="002E01C7" w14:paraId="6907AB2B" w14:textId="77777777" w:rsidTr="0043613A">
        <w:tc>
          <w:tcPr>
            <w:tcW w:w="4050" w:type="dxa"/>
            <w:vAlign w:val="bottom"/>
          </w:tcPr>
          <w:p w14:paraId="4AAE9895" w14:textId="77777777" w:rsidR="0056344D" w:rsidRPr="002E01C7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685F2C0F" w:rsidR="0056344D" w:rsidRPr="002E01C7" w:rsidRDefault="007D70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1.6</w:t>
            </w:r>
            <w:r w:rsidR="00D91972" w:rsidRPr="002E01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83" w:type="dxa"/>
          </w:tcPr>
          <w:p w14:paraId="200337A2" w14:textId="70CAD360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1.91</w:t>
            </w:r>
          </w:p>
        </w:tc>
        <w:tc>
          <w:tcPr>
            <w:tcW w:w="1282" w:type="dxa"/>
            <w:vAlign w:val="bottom"/>
          </w:tcPr>
          <w:p w14:paraId="3679F5C7" w14:textId="4B767B9A" w:rsidR="0056344D" w:rsidRPr="002E01C7" w:rsidRDefault="007D701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0.74</w:t>
            </w:r>
          </w:p>
        </w:tc>
        <w:tc>
          <w:tcPr>
            <w:tcW w:w="1283" w:type="dxa"/>
          </w:tcPr>
          <w:p w14:paraId="7FD6A868" w14:textId="3424A65F" w:rsidR="0056344D" w:rsidRPr="002E01C7" w:rsidRDefault="0056344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1.33</w:t>
            </w:r>
          </w:p>
        </w:tc>
      </w:tr>
      <w:bookmarkEnd w:id="12"/>
    </w:tbl>
    <w:p w14:paraId="6BF25D14" w14:textId="77777777" w:rsidR="00641DD6" w:rsidRPr="002E01C7" w:rsidRDefault="00641DD6" w:rsidP="00533528">
      <w:pPr>
        <w:rPr>
          <w:rFonts w:asciiTheme="majorBidi" w:hAnsiTheme="majorBidi" w:cstheme="majorBidi"/>
          <w:shd w:val="clear" w:color="auto" w:fill="D9D9D9"/>
          <w:cs/>
        </w:rPr>
      </w:pPr>
    </w:p>
    <w:p w14:paraId="7284C038" w14:textId="256B31BD" w:rsidR="00F20DB7" w:rsidRPr="002E01C7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 xml:space="preserve">เครื่องมือทางการเงิน </w:t>
      </w:r>
    </w:p>
    <w:p w14:paraId="69CF2225" w14:textId="77777777" w:rsidR="00F20DB7" w:rsidRPr="002E01C7" w:rsidRDefault="00F20DB7" w:rsidP="00533528">
      <w:pPr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2E01C7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E01C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2E01C7" w:rsidRDefault="00F20DB7" w:rsidP="0053352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935692D" w14:textId="4688484A" w:rsidR="00F20DB7" w:rsidRPr="002E01C7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2E01C7" w:rsidRDefault="00FD0015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2E01C7" w:rsidRDefault="00FD0015" w:rsidP="00533528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2E01C7" w:rsidSect="00C21744">
          <w:headerReference w:type="default" r:id="rId2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2E01C7" w14:paraId="5F1B0BD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AC09A21" w14:textId="77777777" w:rsidR="002E57C2" w:rsidRPr="002E01C7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2E01C7" w14:paraId="4B53BA1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4C0E240" w14:textId="77777777" w:rsidR="002E57C2" w:rsidRPr="002E01C7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2E01C7" w14:paraId="2439EFBD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10940E6D" w14:textId="5E4D8D81" w:rsidR="002E57C2" w:rsidRPr="002E01C7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2E01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2E0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2E6A233" w14:textId="77777777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E9721D" w14:textId="77777777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0CB71B" w14:textId="77777777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2E01C7" w:rsidRDefault="002E57C2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 xml:space="preserve">ระดับ </w:t>
            </w:r>
            <w:r w:rsidRPr="002E01C7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2FFE42" w14:textId="77777777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2E01C7" w14:paraId="697215B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D62E9F7" w14:textId="77777777" w:rsidR="002E57C2" w:rsidRPr="002E01C7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2E01C7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2E01C7" w14:paraId="3D7CA3BE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4F8F7DD" w14:textId="11D74562" w:rsidR="002E57C2" w:rsidRPr="002E01C7" w:rsidRDefault="002E57C2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B38F202" w14:textId="0A8D8A2F" w:rsidR="002E57C2" w:rsidRPr="002E01C7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5585BB" w14:textId="72FAEEC9" w:rsidR="002E57C2" w:rsidRPr="002E01C7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8A958B" w14:textId="53C25168" w:rsidR="002E57C2" w:rsidRPr="002E01C7" w:rsidRDefault="002E57C2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FC52542" w14:textId="770C8BCE" w:rsidR="002E57C2" w:rsidRPr="002E01C7" w:rsidRDefault="002E57C2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198ACB" w14:textId="375C4CE1" w:rsidR="002E57C2" w:rsidRPr="002E01C7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1C5DC2B7" w14:textId="6AFE3511" w:rsidR="002E57C2" w:rsidRPr="002E01C7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D05F0" w14:textId="3546CB82" w:rsidR="002E57C2" w:rsidRPr="002E01C7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F0ACC7" w14:textId="77F9F74A" w:rsidR="002E57C2" w:rsidRPr="002E01C7" w:rsidRDefault="002E57C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7720D80" w14:textId="4B90D382" w:rsidR="002E57C2" w:rsidRPr="002E01C7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2E01C7" w14:paraId="2494DFF1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A28B5C" w14:textId="714D59CF" w:rsidR="00EF1B83" w:rsidRPr="002E01C7" w:rsidRDefault="00EF1B83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589E3A5B" w14:textId="1B58A350" w:rsidR="00EF1B83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BC6E4A" w14:textId="52453B86" w:rsidR="00EF1B83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</w:t>
            </w:r>
            <w:r w:rsidR="00597634" w:rsidRPr="002E01C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14:paraId="3B67C0A8" w14:textId="49AE7E7B" w:rsidR="00EF1B83" w:rsidRPr="002E01C7" w:rsidRDefault="00283819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</w:t>
            </w: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,818</w:t>
            </w:r>
          </w:p>
        </w:tc>
        <w:tc>
          <w:tcPr>
            <w:tcW w:w="1244" w:type="dxa"/>
            <w:shd w:val="clear" w:color="auto" w:fill="auto"/>
          </w:tcPr>
          <w:p w14:paraId="17D9448D" w14:textId="3832DDD1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B6BAD67" w14:textId="13330A8B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/>
              </w:rPr>
              <w:t>1,85</w:t>
            </w:r>
            <w:r w:rsidR="00597634" w:rsidRPr="002E01C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006B902B" w14:textId="297734C4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1,85</w:t>
            </w:r>
            <w:r w:rsidR="00597634"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78AE3613" w14:textId="487169A1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466E4B1" w14:textId="390C37B5" w:rsidR="00EF1B83" w:rsidRPr="002E01C7" w:rsidRDefault="00D9197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AEA964D" w14:textId="18501242" w:rsidR="00EF1B83" w:rsidRPr="002E01C7" w:rsidRDefault="00D91972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1,85</w:t>
            </w:r>
            <w:r w:rsidR="00597634"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D91CE0" w:rsidRPr="002E01C7" w14:paraId="6E907073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CAA0FB" w14:textId="169C814F" w:rsidR="00D91CE0" w:rsidRPr="002E01C7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3B8E8C89" w14:textId="327DF939" w:rsidR="00D91CE0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6B224F5" w14:textId="1A3B0595" w:rsidR="00D91CE0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775</w:t>
            </w:r>
          </w:p>
        </w:tc>
        <w:tc>
          <w:tcPr>
            <w:tcW w:w="1244" w:type="dxa"/>
            <w:shd w:val="clear" w:color="auto" w:fill="auto"/>
          </w:tcPr>
          <w:p w14:paraId="5B40A5E4" w14:textId="46370741" w:rsidR="00D91CE0" w:rsidRPr="002E01C7" w:rsidRDefault="00283819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290254" w14:textId="12747E95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24B3CEF" w14:textId="2A5C4658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4B6D96A8" w14:textId="6CF0F762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39925B" w14:textId="734F4E2E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9B09968" w14:textId="545EDDED" w:rsidR="00D91CE0" w:rsidRPr="002E01C7" w:rsidRDefault="002838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76F9F748" w14:textId="407235A3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775</w:t>
            </w:r>
          </w:p>
        </w:tc>
      </w:tr>
      <w:tr w:rsidR="00D91CE0" w:rsidRPr="002E01C7" w14:paraId="5559A229" w14:textId="77777777" w:rsidTr="00283819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0597333" w14:textId="77777777" w:rsidR="00D91CE0" w:rsidRPr="002E01C7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2E01C7" w:rsidRDefault="00D91CE0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C25095" w14:textId="25CECC49" w:rsidR="00D91CE0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EBE0F" w14:textId="11459498" w:rsidR="00D91CE0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F3679E" w14:textId="61FF32DB" w:rsidR="00D91CE0" w:rsidRPr="002E01C7" w:rsidRDefault="00283819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1,206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43AC0C" w14:textId="1A28E3F0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968DD1" w14:textId="2C739F0D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870029" w14:textId="1B35B835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8538CC" w14:textId="76E88724" w:rsidR="00D91CE0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23DCFA" w14:textId="4F960512" w:rsidR="00D91CE0" w:rsidRPr="002E01C7" w:rsidRDefault="002838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</w:rPr>
              <w:t>1,</w:t>
            </w:r>
            <w:r w:rsidR="00D91972" w:rsidRPr="002E01C7">
              <w:rPr>
                <w:sz w:val="28"/>
                <w:szCs w:val="28"/>
              </w:rPr>
              <w:t>236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60E1573" w14:textId="5EA66971" w:rsidR="00D91CE0" w:rsidRPr="002E01C7" w:rsidRDefault="002838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1,</w:t>
            </w:r>
            <w:r w:rsidR="00D91972" w:rsidRPr="002E01C7">
              <w:rPr>
                <w:sz w:val="28"/>
                <w:szCs w:val="28"/>
              </w:rPr>
              <w:t>236</w:t>
            </w:r>
          </w:p>
        </w:tc>
      </w:tr>
      <w:tr w:rsidR="00A23E9A" w:rsidRPr="002E01C7" w14:paraId="2A1EEB40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58F05574" w14:textId="1D034B6E" w:rsidR="00A23E9A" w:rsidRPr="002E01C7" w:rsidRDefault="00A23E9A" w:rsidP="00533528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เงินให้กู้ยืม</w:t>
            </w:r>
            <w:r w:rsidR="000A60E5" w:rsidRPr="002E01C7">
              <w:rPr>
                <w:rFonts w:hint="cs"/>
                <w:sz w:val="28"/>
                <w:szCs w:val="28"/>
                <w:cs/>
              </w:rPr>
              <w:t xml:space="preserve"> </w:t>
            </w:r>
            <w:r w:rsidR="000A60E5" w:rsidRPr="002E01C7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0B1E2E" w14:textId="097FD86D" w:rsidR="00A23E9A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9198CA" w14:textId="35624690" w:rsidR="00A23E9A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9F3B34" w14:textId="164EE463" w:rsidR="00A23E9A" w:rsidRPr="002E01C7" w:rsidRDefault="00283819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AEE7BF" w14:textId="061E777D" w:rsidR="00A23E9A" w:rsidRPr="002E01C7" w:rsidRDefault="000051D0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376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FD6A84" w14:textId="4EF67063" w:rsidR="00A23E9A" w:rsidRPr="002E01C7" w:rsidRDefault="000051D0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FEC4BE1" w14:textId="42CCBA8C" w:rsidR="00A23E9A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727CF61" w14:textId="6B3AFDB8" w:rsidR="00A23E9A" w:rsidRPr="002E01C7" w:rsidRDefault="000051D0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4B9183" w14:textId="431D6653" w:rsidR="00A23E9A" w:rsidRPr="002E01C7" w:rsidRDefault="002838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719F6D4" w14:textId="5CA73DF7" w:rsidR="00A23E9A" w:rsidRPr="002E01C7" w:rsidRDefault="000051D0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</w:p>
        </w:tc>
      </w:tr>
      <w:tr w:rsidR="00EF1B83" w:rsidRPr="002E01C7" w14:paraId="30B49289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036C2E34" w14:textId="24AA3FC6" w:rsidR="00EF1B83" w:rsidRPr="002E01C7" w:rsidRDefault="00EF1B83" w:rsidP="005335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5BB3D0FE" w14:textId="55D6FA0A" w:rsidR="00EF1B83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85</w:t>
            </w:r>
          </w:p>
        </w:tc>
        <w:tc>
          <w:tcPr>
            <w:tcW w:w="1244" w:type="dxa"/>
            <w:shd w:val="clear" w:color="auto" w:fill="auto"/>
          </w:tcPr>
          <w:p w14:paraId="7DAE2952" w14:textId="01166A5F" w:rsidR="00EF1B83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FC03D9" w14:textId="3ADC804D" w:rsidR="00EF1B83" w:rsidRPr="002E01C7" w:rsidRDefault="00283819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49E015" w14:textId="75002C98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8067ACD" w14:textId="329284CF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228" w:type="dxa"/>
            <w:shd w:val="clear" w:color="auto" w:fill="auto"/>
          </w:tcPr>
          <w:p w14:paraId="07E6DA9B" w14:textId="209F46A2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7E39950" w14:textId="04D8E4BB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1244" w:type="dxa"/>
            <w:shd w:val="clear" w:color="auto" w:fill="auto"/>
          </w:tcPr>
          <w:p w14:paraId="0E4ECBE5" w14:textId="6776559A" w:rsidR="00EF1B83" w:rsidRPr="002E01C7" w:rsidRDefault="002838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2054F00" w14:textId="32E79F64" w:rsidR="00EF1B8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639</w:t>
            </w:r>
          </w:p>
        </w:tc>
      </w:tr>
      <w:tr w:rsidR="00283819" w:rsidRPr="002E01C7" w14:paraId="407CBD73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1696097" w14:textId="32D5477D" w:rsidR="00283819" w:rsidRPr="002E01C7" w:rsidRDefault="00283819" w:rsidP="00533528">
            <w:pPr>
              <w:spacing w:line="240" w:lineRule="auto"/>
              <w:ind w:left="-14"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12AB3BC1" w14:textId="3B245A8F" w:rsidR="00283819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2005BF" w14:textId="7CB2E9C0" w:rsidR="00283819" w:rsidRPr="002E01C7" w:rsidRDefault="00283819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D8957CA" w14:textId="76BE67BA" w:rsidR="00283819" w:rsidRPr="002E01C7" w:rsidRDefault="00283819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8F9AD55" w14:textId="23E07862" w:rsidR="00283819" w:rsidRPr="002E01C7" w:rsidRDefault="00283819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261" w:type="dxa"/>
            <w:shd w:val="clear" w:color="auto" w:fill="auto"/>
          </w:tcPr>
          <w:p w14:paraId="7D7B849F" w14:textId="77B45199" w:rsidR="00283819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228" w:type="dxa"/>
            <w:shd w:val="clear" w:color="auto" w:fill="auto"/>
          </w:tcPr>
          <w:p w14:paraId="069BB370" w14:textId="19658A46" w:rsidR="00283819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E3F83EA" w14:textId="0AA96BF5" w:rsidR="00283819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1244" w:type="dxa"/>
            <w:shd w:val="clear" w:color="auto" w:fill="auto"/>
          </w:tcPr>
          <w:p w14:paraId="05B472A4" w14:textId="41BEDB4C" w:rsidR="00283819" w:rsidRPr="002E01C7" w:rsidRDefault="0028381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69EADC1" w14:textId="72B54DB5" w:rsidR="00283819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</w:p>
        </w:tc>
      </w:tr>
      <w:tr w:rsidR="00EF1B83" w:rsidRPr="002E01C7" w14:paraId="29DAA0C4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665BF3" w14:textId="264D2CCE" w:rsidR="00EF1B83" w:rsidRPr="002E01C7" w:rsidRDefault="00EF1B83" w:rsidP="005335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7B98C335" w14:textId="77777777" w:rsidR="00EF1B83" w:rsidRPr="002E01C7" w:rsidRDefault="00EF1B83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B6E1903" w14:textId="77777777" w:rsidR="00EF1B83" w:rsidRPr="002E01C7" w:rsidRDefault="00EF1B83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1A3D417" w14:textId="77777777" w:rsidR="00EF1B83" w:rsidRPr="002E01C7" w:rsidRDefault="00EF1B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3454D28" w14:textId="77777777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4B9397B1" w14:textId="77777777" w:rsidR="00EF1B83" w:rsidRPr="002E01C7" w:rsidRDefault="00EF1B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780DFCD" w14:textId="1CA125B2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AFECA2" w14:textId="1C08E761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95C2B08" w14:textId="1CC065AA" w:rsidR="00EF1B83" w:rsidRPr="002E01C7" w:rsidRDefault="00EF1B8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BE135D3" w14:textId="77777777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2E01C7" w14:paraId="402EE13C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56531F" w14:textId="563E5019" w:rsidR="00EF1B83" w:rsidRPr="002E01C7" w:rsidRDefault="00EF1B83" w:rsidP="00533528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2E01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12D7E827" w14:textId="2F93B343" w:rsidR="00EF1B83" w:rsidRPr="002E01C7" w:rsidRDefault="00EF1B83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AE3F786" w14:textId="5050E58F" w:rsidR="00EF1B83" w:rsidRPr="002E01C7" w:rsidRDefault="00EF1B83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2EA5E31" w14:textId="4A837F15" w:rsidR="00EF1B83" w:rsidRPr="002E01C7" w:rsidRDefault="00EF1B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5E88C5A" w14:textId="31AF2431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7707503" w14:textId="270C444B" w:rsidR="00EF1B83" w:rsidRPr="002E01C7" w:rsidRDefault="00EF1B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69B913" w14:textId="1CA4B895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F462D3F" w14:textId="7649DC9B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5A9190B" w14:textId="0AA11428" w:rsidR="00EF1B83" w:rsidRPr="002E01C7" w:rsidRDefault="00EF1B8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F80183F" w14:textId="608F0118" w:rsidR="00EF1B83" w:rsidRPr="002E01C7" w:rsidRDefault="00EF1B83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18E3" w:rsidRPr="002E01C7" w14:paraId="123BBE17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183850D" w14:textId="07E66644" w:rsidR="002318E3" w:rsidRPr="002E01C7" w:rsidRDefault="002318E3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E01C7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06478E9A" w14:textId="49AF0D2E" w:rsidR="002318E3" w:rsidRPr="002E01C7" w:rsidRDefault="005A301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BF4005" w14:textId="2B861722" w:rsidR="002318E3" w:rsidRPr="002E01C7" w:rsidRDefault="005A301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43F31E" w14:textId="6F40DD0A" w:rsidR="002318E3" w:rsidRPr="002E01C7" w:rsidRDefault="005A301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1C7751" w14:textId="48E0F94C" w:rsidR="002318E3" w:rsidRPr="002E01C7" w:rsidRDefault="00283819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16,891</w:t>
            </w:r>
          </w:p>
        </w:tc>
        <w:tc>
          <w:tcPr>
            <w:tcW w:w="1261" w:type="dxa"/>
            <w:shd w:val="clear" w:color="auto" w:fill="auto"/>
          </w:tcPr>
          <w:p w14:paraId="2744C711" w14:textId="03BF8361" w:rsidR="002318E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16</w:t>
            </w:r>
            <w:r w:rsidR="005A3016" w:rsidRPr="002E01C7">
              <w:rPr>
                <w:rFonts w:ascii="Angsana New" w:hAnsi="Angsana New"/>
                <w:sz w:val="28"/>
                <w:szCs w:val="28"/>
              </w:rPr>
              <w:t>,</w:t>
            </w:r>
            <w:r w:rsidRPr="002E01C7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228" w:type="dxa"/>
            <w:shd w:val="clear" w:color="auto" w:fill="auto"/>
          </w:tcPr>
          <w:p w14:paraId="4BEBACB0" w14:textId="1DF8CB55" w:rsidR="002318E3" w:rsidRPr="002E01C7" w:rsidRDefault="005A3016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4B0070" w14:textId="1578A6B5" w:rsidR="002318E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16,429</w:t>
            </w:r>
          </w:p>
        </w:tc>
        <w:tc>
          <w:tcPr>
            <w:tcW w:w="1244" w:type="dxa"/>
            <w:shd w:val="clear" w:color="auto" w:fill="auto"/>
          </w:tcPr>
          <w:p w14:paraId="37243796" w14:textId="74FFD039" w:rsidR="002318E3" w:rsidRPr="002E01C7" w:rsidRDefault="00283819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245" w:type="dxa"/>
            <w:shd w:val="clear" w:color="auto" w:fill="auto"/>
          </w:tcPr>
          <w:p w14:paraId="431B87F6" w14:textId="376710C3" w:rsidR="002318E3" w:rsidRPr="002E01C7" w:rsidRDefault="005A3016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16,549</w:t>
            </w:r>
          </w:p>
        </w:tc>
      </w:tr>
      <w:tr w:rsidR="002318E3" w:rsidRPr="002E01C7" w14:paraId="6BF91F58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F8240B" w14:textId="14278FF6" w:rsidR="002318E3" w:rsidRPr="002E01C7" w:rsidRDefault="002318E3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E01C7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395B337C" w14:textId="5B9984BC" w:rsidR="002318E3" w:rsidRPr="002E01C7" w:rsidRDefault="005A301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5B6339" w14:textId="52325056" w:rsidR="002318E3" w:rsidRPr="002E01C7" w:rsidRDefault="005A301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5E0C27" w14:textId="266CB4C2" w:rsidR="002318E3" w:rsidRPr="002E01C7" w:rsidRDefault="005A301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992C" w14:textId="3E13CEB0" w:rsidR="002318E3" w:rsidRPr="002E01C7" w:rsidRDefault="005A3016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D91972" w:rsidRPr="002E01C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D91972" w:rsidRPr="002E01C7">
              <w:rPr>
                <w:rFonts w:ascii="Angsana New" w:hAnsi="Angsana New"/>
                <w:sz w:val="28"/>
                <w:szCs w:val="28"/>
                <w:lang w:bidi="th-TH"/>
              </w:rPr>
              <w:t>493</w:t>
            </w:r>
          </w:p>
        </w:tc>
        <w:tc>
          <w:tcPr>
            <w:tcW w:w="1261" w:type="dxa"/>
            <w:shd w:val="clear" w:color="auto" w:fill="auto"/>
          </w:tcPr>
          <w:p w14:paraId="2199AAAF" w14:textId="74050764" w:rsidR="002318E3" w:rsidRPr="002E01C7" w:rsidRDefault="00D91972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65,493</w:t>
            </w:r>
          </w:p>
        </w:tc>
        <w:tc>
          <w:tcPr>
            <w:tcW w:w="1228" w:type="dxa"/>
            <w:shd w:val="clear" w:color="auto" w:fill="auto"/>
          </w:tcPr>
          <w:p w14:paraId="6E54C02B" w14:textId="6C9D38B8" w:rsidR="002318E3" w:rsidRPr="002E01C7" w:rsidRDefault="005A3016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FC956F" w14:textId="74C88D22" w:rsidR="002318E3" w:rsidRPr="002E01C7" w:rsidRDefault="00D91972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65,236</w:t>
            </w:r>
          </w:p>
        </w:tc>
        <w:tc>
          <w:tcPr>
            <w:tcW w:w="1244" w:type="dxa"/>
            <w:shd w:val="clear" w:color="auto" w:fill="auto"/>
          </w:tcPr>
          <w:p w14:paraId="39042917" w14:textId="2540EAFF" w:rsidR="002318E3" w:rsidRPr="002E01C7" w:rsidRDefault="005A30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901FAA3" w14:textId="450C11BA" w:rsidR="002318E3" w:rsidRPr="002E01C7" w:rsidRDefault="00D91972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65,236</w:t>
            </w:r>
          </w:p>
        </w:tc>
      </w:tr>
      <w:tr w:rsidR="003B42BA" w:rsidRPr="002E01C7" w14:paraId="1DADCDD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38BD4AF" w14:textId="2FBE5A8B" w:rsidR="003B42BA" w:rsidRPr="002E01C7" w:rsidRDefault="003B42BA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7EA2FD6B" w14:textId="67EE0B14" w:rsidR="003B42BA" w:rsidRPr="002E01C7" w:rsidRDefault="000051D0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52</w:t>
            </w:r>
          </w:p>
        </w:tc>
        <w:tc>
          <w:tcPr>
            <w:tcW w:w="1244" w:type="dxa"/>
            <w:shd w:val="clear" w:color="auto" w:fill="auto"/>
          </w:tcPr>
          <w:p w14:paraId="4996D5F1" w14:textId="0BF48272" w:rsidR="003B42BA" w:rsidRPr="002E01C7" w:rsidRDefault="005A301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A515D5" w14:textId="335F2E26" w:rsidR="003B42BA" w:rsidRPr="002E01C7" w:rsidRDefault="005A301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6EE3EE6" w14:textId="657A4011" w:rsidR="003B42BA" w:rsidRPr="002E01C7" w:rsidRDefault="005A3016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90FE4E3" w14:textId="7859598D" w:rsidR="003B42BA" w:rsidRPr="002E01C7" w:rsidRDefault="000051D0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228" w:type="dxa"/>
            <w:shd w:val="clear" w:color="auto" w:fill="auto"/>
          </w:tcPr>
          <w:p w14:paraId="268A98DF" w14:textId="045ABCD5" w:rsidR="003B42BA" w:rsidRPr="002E01C7" w:rsidRDefault="005A3016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244" w:type="dxa"/>
            <w:shd w:val="clear" w:color="auto" w:fill="auto"/>
          </w:tcPr>
          <w:p w14:paraId="50E21C23" w14:textId="37A0B2A2" w:rsidR="003B42BA" w:rsidRPr="002E01C7" w:rsidRDefault="000051D0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244" w:type="dxa"/>
            <w:shd w:val="clear" w:color="auto" w:fill="auto"/>
          </w:tcPr>
          <w:p w14:paraId="7361F9CD" w14:textId="6695D790" w:rsidR="003B42BA" w:rsidRPr="002E01C7" w:rsidRDefault="005A301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B31EB5" w14:textId="1992131F" w:rsidR="003B42BA" w:rsidRPr="002E01C7" w:rsidRDefault="005A3016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  <w:r w:rsidR="000051D0"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503954C7" w14:textId="77777777" w:rsidR="00D91972" w:rsidRPr="002E01C7" w:rsidRDefault="00D91972" w:rsidP="00533528">
      <w:r w:rsidRPr="002E01C7">
        <w:br w:type="page"/>
      </w: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4D0EDA" w:rsidRPr="002E01C7" w14:paraId="78337B6D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4198E476" w14:textId="7B10D7F2" w:rsidR="004D0EDA" w:rsidRPr="002E01C7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0EDA" w:rsidRPr="002E01C7" w14:paraId="2BD37C2B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A13015A" w14:textId="77777777" w:rsidR="004D0EDA" w:rsidRPr="002E01C7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0EDA" w:rsidRPr="002E01C7" w14:paraId="42C7626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B4F525D" w14:textId="504EA564" w:rsidR="004D0EDA" w:rsidRPr="002E01C7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2E01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01C7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2E01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2E01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44" w:type="dxa"/>
            <w:vAlign w:val="bottom"/>
          </w:tcPr>
          <w:p w14:paraId="5D17A455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2E0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1092DC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ECEDF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B32FC2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4D0EDA" w:rsidRPr="002E01C7" w:rsidRDefault="004D0EDA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 xml:space="preserve">ระดับ </w:t>
            </w:r>
            <w:r w:rsidRPr="002E01C7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77E491A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0EDA" w:rsidRPr="002E01C7" w14:paraId="21B1F46E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6170246" w14:textId="77777777" w:rsidR="004D0EDA" w:rsidRPr="002E01C7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4D0EDA" w:rsidRPr="002E01C7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D0EDA" w:rsidRPr="002E01C7" w14:paraId="36EF7242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2FAEFE9" w14:textId="77777777" w:rsidR="004D0EDA" w:rsidRPr="002E01C7" w:rsidRDefault="004D0EDA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FD29038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BF36E44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4D9E9D8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ECAD5B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C34424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19E8E0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307C45F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055909" w14:textId="77777777" w:rsidR="004D0EDA" w:rsidRPr="002E01C7" w:rsidRDefault="004D0E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4359705" w14:textId="77777777" w:rsidR="004D0EDA" w:rsidRPr="002E01C7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F3C6D" w:rsidRPr="002E01C7" w14:paraId="363354D9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FF26D8" w14:textId="77777777" w:rsidR="006F3C6D" w:rsidRPr="002E01C7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4981F047" w14:textId="27B196E5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8EBBC65" w14:textId="28D9CAF2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38</w:t>
            </w:r>
          </w:p>
        </w:tc>
        <w:tc>
          <w:tcPr>
            <w:tcW w:w="1244" w:type="dxa"/>
            <w:shd w:val="clear" w:color="auto" w:fill="auto"/>
          </w:tcPr>
          <w:p w14:paraId="26A7380C" w14:textId="57BBF471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1244" w:type="dxa"/>
            <w:shd w:val="clear" w:color="auto" w:fill="auto"/>
          </w:tcPr>
          <w:p w14:paraId="781DF787" w14:textId="1438E38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0ADE7B6" w14:textId="3C893CE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1,86</w:t>
            </w:r>
            <w:r w:rsidRPr="002E01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1A9EF9BA" w14:textId="22BF8AEE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Pr="002E01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5FDF086B" w14:textId="515FE5A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52E563" w14:textId="21874506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936CBC0" w14:textId="214031B4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Pr="002E01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6F3C6D" w:rsidRPr="002E01C7" w14:paraId="38EFF13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4AE956" w14:textId="77777777" w:rsidR="006F3C6D" w:rsidRPr="002E01C7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56E686A5" w14:textId="6DBB2866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4C85230" w14:textId="5396A3C2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244" w:type="dxa"/>
            <w:shd w:val="clear" w:color="auto" w:fill="auto"/>
          </w:tcPr>
          <w:p w14:paraId="7405EB01" w14:textId="2723CA29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1570F6" w14:textId="1C69E73A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B9B60EA" w14:textId="77E90E96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02E1B8CB" w14:textId="61FD33E5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87AF7AC" w14:textId="6A84A65B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07C569C" w14:textId="504064D1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E01C7">
              <w:rPr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0D134FFA" w14:textId="3178CE30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</w:tr>
      <w:tr w:rsidR="006F3C6D" w:rsidRPr="002E01C7" w14:paraId="4A8518D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8061BE1" w14:textId="77777777" w:rsidR="006F3C6D" w:rsidRPr="002E01C7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6F3C6D" w:rsidRPr="002E01C7" w:rsidRDefault="006F3C6D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AF4405" w14:textId="20B2A35A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D155E5" w14:textId="05B9C459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D9297B" w14:textId="3212E7E8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1,179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190DC2" w14:textId="2B39FBA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31762F" w14:textId="3C28C19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8FD772" w14:textId="2BF73085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48F93F" w14:textId="230E6EC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8EAEA4" w14:textId="2D044633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E01C7">
              <w:rPr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CEB1BB" w14:textId="32EB4A9F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1,209</w:t>
            </w:r>
          </w:p>
        </w:tc>
      </w:tr>
      <w:tr w:rsidR="006F3C6D" w:rsidRPr="002E01C7" w14:paraId="7410855F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F16DC00" w14:textId="77777777" w:rsidR="006F3C6D" w:rsidRPr="002E01C7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E01C7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02DB6B" w14:textId="4B004C9B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A8759C" w14:textId="227A6819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B49E11" w14:textId="6CFEEE2F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20B517" w14:textId="4450F00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162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CFEEB3" w14:textId="721735A5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051D79" w14:textId="5049E861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879A2" w14:textId="3A6808E2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36F0B0C" w14:textId="094ED03B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607CB57" w14:textId="526BF444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</w:p>
        </w:tc>
      </w:tr>
      <w:tr w:rsidR="006F3C6D" w:rsidRPr="002E01C7" w14:paraId="5EF4FDAD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8D97344" w14:textId="77777777" w:rsidR="006F3C6D" w:rsidRPr="002E01C7" w:rsidRDefault="006F3C6D" w:rsidP="005335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0927C4F5" w14:textId="537B60D3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244" w:type="dxa"/>
            <w:shd w:val="clear" w:color="auto" w:fill="auto"/>
          </w:tcPr>
          <w:p w14:paraId="55BBA8E5" w14:textId="5500F504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485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4B3462" w14:textId="2B52370F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254940" w14:textId="69251293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477F830" w14:textId="01D45570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228" w:type="dxa"/>
            <w:shd w:val="clear" w:color="auto" w:fill="auto"/>
          </w:tcPr>
          <w:p w14:paraId="49791E68" w14:textId="707B3F05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244" w:type="dxa"/>
            <w:shd w:val="clear" w:color="auto" w:fill="auto"/>
          </w:tcPr>
          <w:p w14:paraId="469054DF" w14:textId="45898E88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244" w:type="dxa"/>
            <w:shd w:val="clear" w:color="auto" w:fill="auto"/>
          </w:tcPr>
          <w:p w14:paraId="2A14C7BA" w14:textId="7CC15B11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A3F06CE" w14:textId="54F0A7C9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1,068</w:t>
            </w:r>
          </w:p>
        </w:tc>
      </w:tr>
      <w:tr w:rsidR="006F3C6D" w:rsidRPr="002E01C7" w14:paraId="09FA425C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9DAB311" w14:textId="59AB442D" w:rsidR="006F3C6D" w:rsidRPr="002E01C7" w:rsidRDefault="006F3C6D" w:rsidP="00533528">
            <w:pPr>
              <w:spacing w:line="240" w:lineRule="auto"/>
              <w:ind w:left="-14" w:right="-90"/>
              <w:rPr>
                <w:color w:val="000000"/>
                <w:sz w:val="28"/>
                <w:szCs w:val="28"/>
                <w:cs/>
              </w:rPr>
            </w:pPr>
            <w:r w:rsidRPr="002E01C7">
              <w:rPr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6614752E" w14:textId="2F619C4B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E05607" w14:textId="4EB5ADA8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512F18" w14:textId="2AD3D9A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B88A2C8" w14:textId="1C51AA6C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2E01C7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261" w:type="dxa"/>
            <w:shd w:val="clear" w:color="auto" w:fill="auto"/>
          </w:tcPr>
          <w:p w14:paraId="03D99E43" w14:textId="0403A10B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2E01C7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228" w:type="dxa"/>
            <w:shd w:val="clear" w:color="auto" w:fill="auto"/>
          </w:tcPr>
          <w:p w14:paraId="4E992E61" w14:textId="1A45D221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595285C" w14:textId="039AF922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244" w:type="dxa"/>
            <w:shd w:val="clear" w:color="auto" w:fill="auto"/>
          </w:tcPr>
          <w:p w14:paraId="263A4B8F" w14:textId="6B544938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5716346" w14:textId="1B89C835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</w:tr>
      <w:tr w:rsidR="006F3C6D" w:rsidRPr="002E01C7" w14:paraId="11C3A04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7B4C4F7" w14:textId="77777777" w:rsidR="006F3C6D" w:rsidRPr="002E01C7" w:rsidRDefault="006F3C6D" w:rsidP="005335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6CF51FE1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4E72A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0CB4E371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2862DD6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0991EAB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D3A5B3D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2CB1A30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4B873E9" w14:textId="77777777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3438EA1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F3C6D" w:rsidRPr="002E01C7" w14:paraId="7231943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E8FCA5" w14:textId="77777777" w:rsidR="006F3C6D" w:rsidRPr="002E01C7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2E01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D30FD8A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7B686F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86220DF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793EDD8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118415A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3A8FD0EB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A4E9C31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4CACEF3" w14:textId="77777777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372479A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F3C6D" w:rsidRPr="002E01C7" w14:paraId="49B4A24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31007CD" w14:textId="77777777" w:rsidR="006F3C6D" w:rsidRPr="002E01C7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E01C7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49082D32" w14:textId="119CF632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BABC64" w14:textId="31658F33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DA3160" w14:textId="6D8317FF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CA5230B" w14:textId="7F24AB5B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14,243</w:t>
            </w:r>
          </w:p>
        </w:tc>
        <w:tc>
          <w:tcPr>
            <w:tcW w:w="1261" w:type="dxa"/>
            <w:shd w:val="clear" w:color="auto" w:fill="auto"/>
          </w:tcPr>
          <w:p w14:paraId="563E1784" w14:textId="61C0445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</w:rPr>
              <w:t>14,243</w:t>
            </w:r>
          </w:p>
        </w:tc>
        <w:tc>
          <w:tcPr>
            <w:tcW w:w="1228" w:type="dxa"/>
            <w:shd w:val="clear" w:color="auto" w:fill="auto"/>
          </w:tcPr>
          <w:p w14:paraId="2718F779" w14:textId="611D9866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3DAB29B" w14:textId="27A1FE6B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  <w:tc>
          <w:tcPr>
            <w:tcW w:w="1244" w:type="dxa"/>
            <w:shd w:val="clear" w:color="auto" w:fill="auto"/>
          </w:tcPr>
          <w:p w14:paraId="78028905" w14:textId="758CCF6F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44F852C" w14:textId="0C3E4EA0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</w:tr>
      <w:tr w:rsidR="006F3C6D" w:rsidRPr="002E01C7" w14:paraId="6491B98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1C36274" w14:textId="77777777" w:rsidR="006F3C6D" w:rsidRPr="002E01C7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E01C7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2FA4C6FF" w14:textId="3627ADD2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72E9B8" w14:textId="6D0CF2A3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7D23D0" w14:textId="40CEA02B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D3D8F4" w14:textId="1CEBFC0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61" w:type="dxa"/>
            <w:shd w:val="clear" w:color="auto" w:fill="auto"/>
          </w:tcPr>
          <w:p w14:paraId="6F36BBD0" w14:textId="0EE0FA62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28" w:type="dxa"/>
            <w:shd w:val="clear" w:color="auto" w:fill="auto"/>
          </w:tcPr>
          <w:p w14:paraId="21D01D17" w14:textId="52CE27B8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7F8BF04" w14:textId="4B68A502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  <w:tc>
          <w:tcPr>
            <w:tcW w:w="1244" w:type="dxa"/>
            <w:shd w:val="clear" w:color="auto" w:fill="auto"/>
          </w:tcPr>
          <w:p w14:paraId="2CC4D71E" w14:textId="76B86E20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67D6B80" w14:textId="070610FA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</w:tr>
      <w:tr w:rsidR="006F3C6D" w:rsidRPr="002E01C7" w14:paraId="1DF37314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588754C" w14:textId="77777777" w:rsidR="006F3C6D" w:rsidRPr="002E01C7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2E01C7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1F08AFFD" w14:textId="5A9638FF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321</w:t>
            </w:r>
          </w:p>
        </w:tc>
        <w:tc>
          <w:tcPr>
            <w:tcW w:w="1244" w:type="dxa"/>
            <w:shd w:val="clear" w:color="auto" w:fill="auto"/>
          </w:tcPr>
          <w:p w14:paraId="2B544C69" w14:textId="6463934E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042744" w14:textId="1B62AF2F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66354B7" w14:textId="4F079F2D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BB5B15E" w14:textId="270A3EA8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1228" w:type="dxa"/>
            <w:shd w:val="clear" w:color="auto" w:fill="auto"/>
          </w:tcPr>
          <w:p w14:paraId="14624888" w14:textId="124EFFBE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244" w:type="dxa"/>
            <w:shd w:val="clear" w:color="auto" w:fill="auto"/>
          </w:tcPr>
          <w:p w14:paraId="198533AB" w14:textId="0B5E96B9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244" w:type="dxa"/>
            <w:shd w:val="clear" w:color="auto" w:fill="auto"/>
          </w:tcPr>
          <w:p w14:paraId="261BEBAF" w14:textId="26F0F574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E01C7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82D53C5" w14:textId="30892E54" w:rsidR="006F3C6D" w:rsidRPr="002E01C7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01C7">
              <w:rPr>
                <w:rFonts w:ascii="Angsana New" w:hAnsi="Angsana New"/>
                <w:sz w:val="28"/>
                <w:szCs w:val="28"/>
                <w:lang w:val="en-US" w:bidi="th-TH"/>
              </w:rPr>
              <w:t>479</w:t>
            </w:r>
          </w:p>
        </w:tc>
      </w:tr>
    </w:tbl>
    <w:p w14:paraId="46C9AA59" w14:textId="77777777" w:rsidR="004D0EDA" w:rsidRPr="002E01C7" w:rsidRDefault="004D0EDA" w:rsidP="00533528">
      <w:pPr>
        <w:rPr>
          <w:rFonts w:asciiTheme="majorBidi" w:hAnsiTheme="majorBidi" w:cstheme="majorBidi"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2E01C7" w14:paraId="514511B8" w14:textId="77777777" w:rsidTr="00A5026E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FA428AD" w14:textId="77777777" w:rsidR="00AF0583" w:rsidRPr="002E01C7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2E01C7" w14:paraId="355D28AD" w14:textId="77777777" w:rsidTr="00FB3D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6AD7440C" w14:textId="77777777" w:rsidR="00AF0583" w:rsidRPr="002E01C7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2E01C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2E01C7" w14:paraId="05C5AAFE" w14:textId="77777777" w:rsidTr="00D069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3E2D1918" w:rsidR="00AF0583" w:rsidRPr="002E01C7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2D151D"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2C7039" w14:textId="77777777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BC8F" w14:textId="77777777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7DF7A" w14:textId="77777777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2E01C7" w:rsidRDefault="00AF0583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2E01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63F548" w14:textId="77777777" w:rsidR="00AF0583" w:rsidRPr="002E01C7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2E01C7" w14:paraId="7FABBC8D" w14:textId="77777777" w:rsidTr="00A351C2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DAF9C9" w14:textId="77777777" w:rsidR="00DF2A09" w:rsidRPr="002E01C7" w:rsidRDefault="00DF2A09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2E01C7" w:rsidRDefault="00DF2A09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2E01C7" w14:paraId="10A4532F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AF0583" w:rsidRPr="002E01C7" w:rsidRDefault="00AF0583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2E01C7" w:rsidRDefault="00AF0583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E7A7470" w14:textId="1080E1D0" w:rsidR="00AF0583" w:rsidRPr="002E01C7" w:rsidRDefault="00AF05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60BA7AA" w14:textId="05906BB6" w:rsidR="00AF0583" w:rsidRPr="002E01C7" w:rsidRDefault="00AF0583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462B97" w14:textId="10F7980A" w:rsidR="00AF0583" w:rsidRPr="002E01C7" w:rsidRDefault="00AF05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2E01C7" w:rsidRDefault="00AF0583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2E01C7" w:rsidRDefault="00AF0583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2E01C7" w:rsidRDefault="00AF0583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0839F6" w14:textId="3858FF91" w:rsidR="00AF0583" w:rsidRPr="002E01C7" w:rsidRDefault="00AF0583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16" w:rsidRPr="002E01C7" w14:paraId="1446E4B1" w14:textId="77777777" w:rsidTr="00F15C28">
        <w:trPr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5A3016" w:rsidRPr="002E01C7" w:rsidRDefault="005A3016" w:rsidP="0053352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0529F193" w14:textId="61C33037" w:rsidR="005A3016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97634"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708008B6" w14:textId="6D856466" w:rsidR="005A3016" w:rsidRPr="002E01C7" w:rsidRDefault="005A301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315</w:t>
            </w:r>
          </w:p>
        </w:tc>
        <w:tc>
          <w:tcPr>
            <w:tcW w:w="1395" w:type="dxa"/>
            <w:shd w:val="clear" w:color="auto" w:fill="auto"/>
          </w:tcPr>
          <w:p w14:paraId="44B53B29" w14:textId="6D9A5B5A" w:rsidR="005A3016" w:rsidRPr="002E01C7" w:rsidRDefault="005A3016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6E293DE" w14:textId="43432EAE" w:rsidR="005A3016" w:rsidRPr="002E01C7" w:rsidRDefault="005A301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597634"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394" w:type="dxa"/>
            <w:shd w:val="clear" w:color="auto" w:fill="auto"/>
          </w:tcPr>
          <w:p w14:paraId="2B6284E2" w14:textId="7B2FAEB8" w:rsidR="005A3016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597634"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2D9D8237" w14:textId="0CEAAC27" w:rsidR="005A3016" w:rsidRPr="002E01C7" w:rsidRDefault="005A301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621EDCC" w14:textId="21DB077F" w:rsidR="005A3016" w:rsidRPr="002E01C7" w:rsidRDefault="005A301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8C90EBB" w14:textId="396A46CD" w:rsidR="005A3016" w:rsidRPr="002E01C7" w:rsidRDefault="005A301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597634"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B75B6C" w:rsidRPr="002E01C7" w14:paraId="55AB4BE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B75B6C" w:rsidRPr="002E01C7" w:rsidRDefault="00B75B6C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2E01C7" w:rsidRDefault="00B75B6C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DD068D6" w14:textId="49B97256" w:rsidR="00B75B6C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76756" w14:textId="4C15C723" w:rsidR="00B75B6C" w:rsidRPr="002E01C7" w:rsidRDefault="005A301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98C093" w14:textId="55AF8621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C829C" w14:textId="47C02F08" w:rsidR="00B75B6C" w:rsidRPr="002E01C7" w:rsidRDefault="005A301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99FFE9" w14:textId="13F92A28" w:rsidR="00B75B6C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31224" w14:textId="1C21407F" w:rsidR="00B75B6C" w:rsidRPr="002E01C7" w:rsidRDefault="005A301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BD2BCC" w14:textId="67288F68" w:rsidR="00B75B6C" w:rsidRPr="002E01C7" w:rsidRDefault="005A301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F38111" w14:textId="64CBD67D" w:rsidR="00B75B6C" w:rsidRPr="002E01C7" w:rsidRDefault="005A301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2E01C7" w14:paraId="33912F4D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278CD2BD" w14:textId="77777777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2A610993" w14:textId="6A64189E" w:rsidR="00B75B6C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4F44A95" w14:textId="1D115B43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5E07A33" w14:textId="1DF013CE" w:rsidR="00B75B6C" w:rsidRPr="002E01C7" w:rsidRDefault="000051D0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5A3016"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395" w:type="dxa"/>
            <w:shd w:val="clear" w:color="auto" w:fill="auto"/>
          </w:tcPr>
          <w:p w14:paraId="3ECDFB8E" w14:textId="628870E8" w:rsidR="00B75B6C" w:rsidRPr="002E01C7" w:rsidRDefault="000051D0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5A3016"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394" w:type="dxa"/>
            <w:shd w:val="clear" w:color="auto" w:fill="auto"/>
          </w:tcPr>
          <w:p w14:paraId="2E0ABBED" w14:textId="58D2FAD3" w:rsidR="00B75B6C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03D6E2C" w14:textId="24A4D773" w:rsidR="00B75B6C" w:rsidRPr="002E01C7" w:rsidRDefault="000051D0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4,510</w:t>
            </w:r>
          </w:p>
        </w:tc>
        <w:tc>
          <w:tcPr>
            <w:tcW w:w="1395" w:type="dxa"/>
            <w:shd w:val="clear" w:color="auto" w:fill="auto"/>
          </w:tcPr>
          <w:p w14:paraId="2EE16D6E" w14:textId="62EA09F4" w:rsidR="00B75B6C" w:rsidRPr="002E01C7" w:rsidRDefault="000051D0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F113E55" w14:textId="4663BA4C" w:rsidR="00B75B6C" w:rsidRPr="002E01C7" w:rsidRDefault="000051D0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A3016" w:rsidRPr="002E01C7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B75B6C" w:rsidRPr="002E01C7" w14:paraId="4F52987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0AD8E" w14:textId="48385108" w:rsidR="00B75B6C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DF0091" w14:textId="3DE6E877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741E75" w14:textId="5E70EFE0" w:rsidR="00B75B6C" w:rsidRPr="002E01C7" w:rsidRDefault="005A3016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3C30B" w14:textId="45D9A941" w:rsidR="00B75B6C" w:rsidRPr="002E01C7" w:rsidRDefault="005A301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345FAA" w14:textId="30ED56A2" w:rsidR="00B75B6C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9BE2B4" w14:textId="3BEC2B66" w:rsidR="00B75B6C" w:rsidRPr="002E01C7" w:rsidRDefault="005A301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87EBF" w14:textId="1126E0EA" w:rsidR="00B75B6C" w:rsidRPr="002E01C7" w:rsidRDefault="005A301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D1B06" w14:textId="7F4868B1" w:rsidR="00B75B6C" w:rsidRPr="002E01C7" w:rsidRDefault="005A301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432</w:t>
            </w:r>
          </w:p>
        </w:tc>
      </w:tr>
      <w:tr w:rsidR="00B75B6C" w:rsidRPr="002E01C7" w14:paraId="0C781C0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2288D02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746FBD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750B2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0871B9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11AFF82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A9A7CF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3E004B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0DAB79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2E01C7" w14:paraId="1404927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8D2C43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AFA48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2120B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7F1A9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93BC83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7D3007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2706C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26E76" w14:textId="77777777" w:rsidR="00B75B6C" w:rsidRPr="002E01C7" w:rsidRDefault="00B75B6C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2E01C7" w14:paraId="5D3E5E81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6AE053D" w14:textId="1B8F1B58" w:rsidR="00B75B6C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C278142" w14:textId="3E1D4793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5A74224" w14:textId="41A22E04" w:rsidR="00B75B6C" w:rsidRPr="002E01C7" w:rsidRDefault="005A3016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395" w:type="dxa"/>
            <w:shd w:val="clear" w:color="auto" w:fill="auto"/>
          </w:tcPr>
          <w:p w14:paraId="226A2604" w14:textId="1087F84D" w:rsidR="00B75B6C" w:rsidRPr="002E01C7" w:rsidRDefault="005A301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394" w:type="dxa"/>
            <w:shd w:val="clear" w:color="auto" w:fill="auto"/>
          </w:tcPr>
          <w:p w14:paraId="28C96A92" w14:textId="46FAC583" w:rsidR="00B75B6C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A0DA02" w14:textId="1CC5C8CA" w:rsidR="00B75B6C" w:rsidRPr="002E01C7" w:rsidRDefault="005A301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395" w:type="dxa"/>
            <w:shd w:val="clear" w:color="auto" w:fill="auto"/>
          </w:tcPr>
          <w:p w14:paraId="04068A9E" w14:textId="1441533A" w:rsidR="00B75B6C" w:rsidRPr="002E01C7" w:rsidRDefault="005A301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E6D96C8" w14:textId="36F2CC9B" w:rsidR="00B75B6C" w:rsidRPr="002E01C7" w:rsidRDefault="005A301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B75B6C" w:rsidRPr="002E01C7" w14:paraId="4C3CD73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4B2E9E15" w14:textId="5C18CA7F" w:rsidR="00B75B6C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5D74972" w14:textId="044F994A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29A6798" w14:textId="472CEFA7" w:rsidR="00B75B6C" w:rsidRPr="002E01C7" w:rsidRDefault="005A301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40,070</w:t>
            </w:r>
          </w:p>
        </w:tc>
        <w:tc>
          <w:tcPr>
            <w:tcW w:w="1395" w:type="dxa"/>
            <w:shd w:val="clear" w:color="auto" w:fill="auto"/>
          </w:tcPr>
          <w:p w14:paraId="1C95190A" w14:textId="0F87877D" w:rsidR="00B75B6C" w:rsidRPr="002E01C7" w:rsidRDefault="005A301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40,070</w:t>
            </w:r>
          </w:p>
        </w:tc>
        <w:tc>
          <w:tcPr>
            <w:tcW w:w="1394" w:type="dxa"/>
            <w:shd w:val="clear" w:color="auto" w:fill="auto"/>
          </w:tcPr>
          <w:p w14:paraId="3A05C12B" w14:textId="1D7806F6" w:rsidR="00B75B6C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DE710" w14:textId="255CB6BD" w:rsidR="00B75B6C" w:rsidRPr="002E01C7" w:rsidRDefault="005A301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40,799</w:t>
            </w:r>
          </w:p>
        </w:tc>
        <w:tc>
          <w:tcPr>
            <w:tcW w:w="1395" w:type="dxa"/>
            <w:shd w:val="clear" w:color="auto" w:fill="auto"/>
          </w:tcPr>
          <w:p w14:paraId="6FC3860D" w14:textId="29228AF3" w:rsidR="00B75B6C" w:rsidRPr="002E01C7" w:rsidRDefault="005A301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7F1A467" w14:textId="5E52E505" w:rsidR="00B75B6C" w:rsidRPr="002E01C7" w:rsidRDefault="005A301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40,799</w:t>
            </w:r>
          </w:p>
        </w:tc>
      </w:tr>
      <w:tr w:rsidR="00B75B6C" w:rsidRPr="002E01C7" w14:paraId="3859843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B75B6C" w:rsidRPr="002E01C7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60B217AF" w14:textId="140B5520" w:rsidR="00B75B6C" w:rsidRPr="002E01C7" w:rsidRDefault="005A301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</w:p>
        </w:tc>
        <w:tc>
          <w:tcPr>
            <w:tcW w:w="1395" w:type="dxa"/>
            <w:shd w:val="clear" w:color="auto" w:fill="auto"/>
          </w:tcPr>
          <w:p w14:paraId="563FFB0C" w14:textId="7CB858E9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7FFDB65" w14:textId="4737E937" w:rsidR="00B75B6C" w:rsidRPr="002E01C7" w:rsidRDefault="005A3016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A790F" w14:textId="4C51D050" w:rsidR="00B75B6C" w:rsidRPr="002E01C7" w:rsidRDefault="005A301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</w:p>
        </w:tc>
        <w:tc>
          <w:tcPr>
            <w:tcW w:w="1394" w:type="dxa"/>
            <w:shd w:val="clear" w:color="auto" w:fill="auto"/>
          </w:tcPr>
          <w:p w14:paraId="36014A62" w14:textId="20AFD313" w:rsidR="00B75B6C" w:rsidRPr="002E01C7" w:rsidRDefault="005A301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9C94EDB" w14:textId="08984749" w:rsidR="00B75B6C" w:rsidRPr="002E01C7" w:rsidRDefault="005A301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</w:p>
        </w:tc>
        <w:tc>
          <w:tcPr>
            <w:tcW w:w="1395" w:type="dxa"/>
            <w:shd w:val="clear" w:color="auto" w:fill="auto"/>
          </w:tcPr>
          <w:p w14:paraId="4F2CF515" w14:textId="2D394C91" w:rsidR="00B75B6C" w:rsidRPr="002E01C7" w:rsidRDefault="005A301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1AD490" w14:textId="307E0534" w:rsidR="00B75B6C" w:rsidRPr="002E01C7" w:rsidRDefault="005A301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</w:p>
        </w:tc>
      </w:tr>
    </w:tbl>
    <w:p w14:paraId="3FBE05BB" w14:textId="77777777" w:rsidR="007278F3" w:rsidRPr="002E01C7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2E01C7" w:rsidRDefault="00D069BB" w:rsidP="00533528"/>
    <w:p w14:paraId="57125F5E" w14:textId="77777777" w:rsidR="00AE6599" w:rsidRPr="002E01C7" w:rsidRDefault="00AE6599" w:rsidP="00533528"/>
    <w:p w14:paraId="55AC91C6" w14:textId="77777777" w:rsidR="00D069BB" w:rsidRPr="002E01C7" w:rsidRDefault="00D069BB" w:rsidP="0053352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2E01C7" w14:paraId="0C5CBBFD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EB123D3" w14:textId="77777777" w:rsidR="00D069BB" w:rsidRPr="002E01C7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2E01C7" w14:paraId="17044164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CA49E11" w14:textId="77777777" w:rsidR="00D069BB" w:rsidRPr="002E01C7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2E01C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2E01C7" w14:paraId="7CB53505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94D4B9C" w14:textId="4CC70257" w:rsidR="00D069BB" w:rsidRPr="002E01C7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01C7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2E01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2E01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2E01C7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5525E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5A860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096EF9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2E01C7" w:rsidRDefault="00D069BB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2E01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1D56B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69BB" w:rsidRPr="002E01C7" w14:paraId="33381628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EC00823" w14:textId="77777777" w:rsidR="00D069BB" w:rsidRPr="002E01C7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2E01C7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2E01C7" w14:paraId="52B73190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09B6BFBF" w14:textId="77777777" w:rsidR="00D069BB" w:rsidRPr="002E01C7" w:rsidRDefault="00D069BB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777157C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800639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07B79D2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957A73B" w14:textId="77777777" w:rsidR="00D069BB" w:rsidRPr="002E01C7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2E01C7" w14:paraId="61AD47FE" w14:textId="77777777" w:rsidTr="007D6BC3">
        <w:trPr>
          <w:trHeight w:val="261"/>
        </w:trPr>
        <w:tc>
          <w:tcPr>
            <w:tcW w:w="3375" w:type="dxa"/>
            <w:shd w:val="clear" w:color="auto" w:fill="auto"/>
          </w:tcPr>
          <w:p w14:paraId="58F544D1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545DE828" w14:textId="1E85EC01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31A02564" w14:textId="44E2A313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1395" w:type="dxa"/>
            <w:shd w:val="clear" w:color="auto" w:fill="auto"/>
          </w:tcPr>
          <w:p w14:paraId="67C74584" w14:textId="49A04F0C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2C2D123" w14:textId="38D3CD53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</w:tcPr>
          <w:p w14:paraId="66DE130A" w14:textId="24DD3070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708D52FA" w14:textId="65C15C9B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B533AF" w14:textId="1E8C44D4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A8CABF2" w14:textId="5D77AC66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35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6F3C6D" w:rsidRPr="002E01C7" w14:paraId="39D8A43E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AFB663" w14:textId="77777777" w:rsidR="006F3C6D" w:rsidRPr="002E01C7" w:rsidRDefault="006F3C6D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6F3C6D" w:rsidRPr="002E01C7" w:rsidRDefault="006F3C6D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3D031C9" w14:textId="31B07103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2C09E" w14:textId="7CDB814C" w:rsidR="006F3C6D" w:rsidRPr="002E01C7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7423A6" w14:textId="63F3C3E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885E42" w14:textId="760B5308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950AB5" w14:textId="036C908C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877A1" w14:textId="3A52B676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A225F7" w14:textId="220087F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763B3" w14:textId="2CD637C1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</w:tr>
      <w:tr w:rsidR="006F3C6D" w:rsidRPr="002E01C7" w14:paraId="76F29805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721ACAC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1EA2DA1" w14:textId="0EA1F6C0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FE56FF3" w14:textId="3AAB2054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049DDC" w14:textId="3949EEC1" w:rsidR="006F3C6D" w:rsidRPr="002E01C7" w:rsidRDefault="006F3C6D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5" w:type="dxa"/>
            <w:shd w:val="clear" w:color="auto" w:fill="auto"/>
          </w:tcPr>
          <w:p w14:paraId="2C28DFEF" w14:textId="4D8BFAC1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4" w:type="dxa"/>
            <w:shd w:val="clear" w:color="auto" w:fill="auto"/>
          </w:tcPr>
          <w:p w14:paraId="37239397" w14:textId="603136CF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E1D16F" w14:textId="6C1B2890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395" w:type="dxa"/>
            <w:shd w:val="clear" w:color="auto" w:fill="auto"/>
          </w:tcPr>
          <w:p w14:paraId="742C7766" w14:textId="476D179E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ED696E" w14:textId="5AAE91E0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6F3C6D" w:rsidRPr="002E01C7" w14:paraId="3449650F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53BEE9B5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E18A230" w14:textId="3CC5160E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12F8AE" w14:textId="488F50E4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B24F8" w14:textId="6DB626CA" w:rsidR="006F3C6D" w:rsidRPr="002E01C7" w:rsidRDefault="006F3C6D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261E60" w14:textId="5B739289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768325F" w14:textId="7A294638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15D1F" w14:textId="3A652729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3E5CC7" w14:textId="62840845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A3B7F" w14:textId="319013F6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</w:tr>
      <w:tr w:rsidR="006F3C6D" w:rsidRPr="002E01C7" w14:paraId="741A13D5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7EB6B5D4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26A8DDC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D116E7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68578F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F3F944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FAE8A41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FAD6AC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0A7673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EFE2F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2E01C7" w14:paraId="641D37AF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2777CC84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9ED9A6D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4A2375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3F33DF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B5A8F0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11EB823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8ACBFE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C0885E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3C733A" w14:textId="77777777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2E01C7" w14:paraId="0D0AB25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EE1695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BE53315" w14:textId="4EFED0C2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2E5AE7B" w14:textId="086FFBEE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637647" w14:textId="3905794B" w:rsidR="006F3C6D" w:rsidRPr="002E01C7" w:rsidRDefault="006F3C6D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5" w:type="dxa"/>
            <w:shd w:val="clear" w:color="auto" w:fill="auto"/>
          </w:tcPr>
          <w:p w14:paraId="62BD7A93" w14:textId="1CA1FC41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4" w:type="dxa"/>
            <w:shd w:val="clear" w:color="auto" w:fill="auto"/>
          </w:tcPr>
          <w:p w14:paraId="1A14521D" w14:textId="5E0163F9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EEDEA" w14:textId="236D133F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1395" w:type="dxa"/>
            <w:shd w:val="clear" w:color="auto" w:fill="auto"/>
          </w:tcPr>
          <w:p w14:paraId="2419F982" w14:textId="415F327D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85BF5B" w14:textId="118EF252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</w:tr>
      <w:tr w:rsidR="006F3C6D" w:rsidRPr="002E01C7" w14:paraId="1AE55BD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6E689ADB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3E09A8F0" w14:textId="07010000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A2CFE3" w14:textId="10B7C2BC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0E02FE" w14:textId="11C45C6F" w:rsidR="006F3C6D" w:rsidRPr="002E01C7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 w:rsidRPr="002E0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</w:t>
            </w: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395" w:type="dxa"/>
            <w:shd w:val="clear" w:color="auto" w:fill="auto"/>
          </w:tcPr>
          <w:p w14:paraId="7C95A7B5" w14:textId="5F6F9CCC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40,06</w:t>
            </w:r>
            <w:r w:rsidRPr="002E01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394" w:type="dxa"/>
            <w:shd w:val="clear" w:color="auto" w:fill="auto"/>
          </w:tcPr>
          <w:p w14:paraId="144FB801" w14:textId="26EB3CD4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152AB8B" w14:textId="13BED44F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  <w:tc>
          <w:tcPr>
            <w:tcW w:w="1395" w:type="dxa"/>
            <w:shd w:val="clear" w:color="auto" w:fill="auto"/>
          </w:tcPr>
          <w:p w14:paraId="6B8BE1A3" w14:textId="27566013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05C2ADD" w14:textId="067F93CF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</w:tr>
      <w:tr w:rsidR="006F3C6D" w:rsidRPr="002E01C7" w14:paraId="69F2C346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6C01352C" w14:textId="77777777" w:rsidR="006F3C6D" w:rsidRPr="002E01C7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01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0561D2AC" w14:textId="7065A65C" w:rsidR="006F3C6D" w:rsidRPr="002E01C7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14DBC35D" w14:textId="0FCBCCA3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DE28713" w14:textId="0E19A069" w:rsidR="006F3C6D" w:rsidRPr="002E01C7" w:rsidRDefault="006F3C6D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64B7E7" w14:textId="0CC3DAD2" w:rsidR="006F3C6D" w:rsidRPr="002E01C7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4" w:type="dxa"/>
            <w:shd w:val="clear" w:color="auto" w:fill="auto"/>
          </w:tcPr>
          <w:p w14:paraId="60EFBDC8" w14:textId="4E8C0023" w:rsidR="006F3C6D" w:rsidRPr="002E01C7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508994" w14:textId="2BB488C8" w:rsidR="006F3C6D" w:rsidRPr="002E01C7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74BAF07E" w14:textId="625D95B5" w:rsidR="006F3C6D" w:rsidRPr="002E01C7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2A90A09" w14:textId="69A91662" w:rsidR="006F3C6D" w:rsidRPr="002E01C7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</w:tr>
    </w:tbl>
    <w:p w14:paraId="7D81DE55" w14:textId="58613E3B" w:rsidR="00467D72" w:rsidRPr="002E01C7" w:rsidRDefault="00467D72" w:rsidP="00533528">
      <w:pPr>
        <w:rPr>
          <w:cs/>
        </w:rPr>
      </w:pPr>
      <w:r w:rsidRPr="002E01C7">
        <w:br w:type="page"/>
      </w:r>
    </w:p>
    <w:p w14:paraId="2D486180" w14:textId="7F709935" w:rsidR="00E41D0B" w:rsidRPr="002E01C7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2E01C7" w:rsidSect="00C21744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2E01C7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844CDA" w:rsidRPr="002E01C7">
        <w:rPr>
          <w:rFonts w:asciiTheme="majorBidi" w:hAnsiTheme="majorBidi" w:cstheme="majorBidi"/>
        </w:rPr>
        <w:t>2</w:t>
      </w:r>
      <w:r w:rsidRPr="002E01C7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2E01C7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1A063994" w:rsidR="007278F3" w:rsidRPr="002E01C7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2E01C7">
        <w:rPr>
          <w:rFonts w:asciiTheme="majorBidi" w:hAnsiTheme="majorBidi" w:cstheme="majorBidi"/>
        </w:rPr>
        <w:t>3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2E01C7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2E01C7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2E01C7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2E01C7" w:rsidRDefault="00CC770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4C565C60" w14:textId="02A33FFC" w:rsidR="003B7AD9" w:rsidRPr="002E01C7" w:rsidRDefault="003B7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i/>
          <w:iCs/>
          <w:cs/>
        </w:rPr>
        <w:tab/>
      </w:r>
      <w:r w:rsidRPr="002E01C7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42B923F1" w14:textId="77777777" w:rsidR="00C67B0B" w:rsidRPr="002E01C7" w:rsidRDefault="00C67B0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350"/>
        <w:gridCol w:w="1530"/>
        <w:gridCol w:w="1350"/>
      </w:tblGrid>
      <w:tr w:rsidR="0071039C" w:rsidRPr="002E01C7" w14:paraId="534A1BFD" w14:textId="77777777" w:rsidTr="000A76F5">
        <w:tc>
          <w:tcPr>
            <w:tcW w:w="3870" w:type="dxa"/>
            <w:vAlign w:val="bottom"/>
          </w:tcPr>
          <w:p w14:paraId="330A52ED" w14:textId="77777777" w:rsidR="00367316" w:rsidRPr="002E01C7" w:rsidRDefault="00367316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9C485B5" w14:textId="6148F20F" w:rsidR="00367316" w:rsidRPr="002E01C7" w:rsidRDefault="00367316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71039C" w:rsidRPr="002E01C7" w14:paraId="076985C3" w14:textId="77777777" w:rsidTr="000A76F5">
        <w:tc>
          <w:tcPr>
            <w:tcW w:w="3870" w:type="dxa"/>
            <w:vAlign w:val="bottom"/>
            <w:hideMark/>
          </w:tcPr>
          <w:p w14:paraId="786A82B1" w14:textId="77777777" w:rsidR="0071039C" w:rsidRPr="002E01C7" w:rsidRDefault="0071039C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600D1424" w14:textId="77777777" w:rsidR="0071039C" w:rsidRPr="002E01C7" w:rsidRDefault="0071039C" w:rsidP="0053352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2817BD2" w14:textId="70CA9B7E" w:rsidR="0071039C" w:rsidRPr="002E01C7" w:rsidRDefault="0071039C" w:rsidP="0053352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</w:rPr>
              <w:t>1</w:t>
            </w:r>
            <w:r w:rsidRPr="002E01C7">
              <w:rPr>
                <w:rFonts w:asciiTheme="majorBidi" w:hAnsiTheme="majorBidi" w:hint="cs"/>
                <w:cs/>
              </w:rPr>
              <w:t xml:space="preserve"> </w:t>
            </w:r>
            <w:r w:rsidRPr="002E01C7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350" w:type="dxa"/>
            <w:vAlign w:val="bottom"/>
            <w:hideMark/>
          </w:tcPr>
          <w:p w14:paraId="5BE51790" w14:textId="78A73AA3" w:rsidR="0071039C" w:rsidRPr="002E01C7" w:rsidRDefault="0071039C" w:rsidP="0053352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62078DA8" w14:textId="0E3D2C9C" w:rsidR="0071039C" w:rsidRPr="002E01C7" w:rsidRDefault="0071039C" w:rsidP="0053352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858C835" w14:textId="77777777" w:rsidR="0071039C" w:rsidRPr="002E01C7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5C506F84" w14:textId="303CB13B" w:rsidR="0071039C" w:rsidRPr="002E01C7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จากการแปลงค่า</w:t>
            </w:r>
            <w:r w:rsidRPr="002E01C7">
              <w:rPr>
                <w:rFonts w:asciiTheme="majorBidi" w:hAnsiTheme="majorBidi" w:cstheme="majorBidi"/>
                <w:cs/>
              </w:rPr>
              <w:br/>
            </w:r>
            <w:r w:rsidRPr="002E01C7">
              <w:rPr>
                <w:rFonts w:asciiTheme="majorBidi" w:hAnsiTheme="majorBidi" w:cstheme="majorBidi" w:hint="cs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7F3EDC4C" w14:textId="77777777" w:rsidR="0071039C" w:rsidRPr="002E01C7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9655E2" w14:textId="64176426" w:rsidR="0071039C" w:rsidRPr="002E01C7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 xml:space="preserve">31 </w:t>
            </w:r>
            <w:r w:rsidRPr="002E01C7">
              <w:rPr>
                <w:rFonts w:asciiTheme="majorBidi" w:hAnsiTheme="majorBidi" w:cstheme="majorBidi" w:hint="cs"/>
                <w:cs/>
              </w:rPr>
              <w:t xml:space="preserve">มีนาคม </w:t>
            </w:r>
          </w:p>
        </w:tc>
      </w:tr>
      <w:tr w:rsidR="004C22B9" w:rsidRPr="002E01C7" w14:paraId="4D7DACEA" w14:textId="77777777" w:rsidTr="0017207D">
        <w:tc>
          <w:tcPr>
            <w:tcW w:w="3870" w:type="dxa"/>
          </w:tcPr>
          <w:p w14:paraId="37DEA3DC" w14:textId="49DF373D" w:rsidR="004C22B9" w:rsidRPr="002E01C7" w:rsidRDefault="004C22B9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00" w:type="dxa"/>
            <w:gridSpan w:val="4"/>
          </w:tcPr>
          <w:p w14:paraId="5FAB663A" w14:textId="6FB58F87" w:rsidR="004C22B9" w:rsidRPr="002E01C7" w:rsidRDefault="004C22B9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2E01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44EAE" w:rsidRPr="002E01C7" w14:paraId="3B3EB8C6" w14:textId="77777777" w:rsidTr="000A76F5">
        <w:tc>
          <w:tcPr>
            <w:tcW w:w="3870" w:type="dxa"/>
          </w:tcPr>
          <w:p w14:paraId="79D601A1" w14:textId="1356EC7D" w:rsidR="00944EAE" w:rsidRPr="002E01C7" w:rsidRDefault="00944EAE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</w:rPr>
              <w:t>2567</w:t>
            </w:r>
          </w:p>
        </w:tc>
        <w:tc>
          <w:tcPr>
            <w:tcW w:w="1170" w:type="dxa"/>
          </w:tcPr>
          <w:p w14:paraId="22096EC8" w14:textId="77777777" w:rsidR="00944EAE" w:rsidRPr="002E01C7" w:rsidRDefault="00944EA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EEBBAB5" w14:textId="77777777" w:rsidR="00944EAE" w:rsidRPr="002E01C7" w:rsidRDefault="00944EA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466999C" w14:textId="77777777" w:rsidR="00944EAE" w:rsidRPr="002E01C7" w:rsidRDefault="00944EA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1F9FB5" w14:textId="77777777" w:rsidR="00944EAE" w:rsidRPr="002E01C7" w:rsidRDefault="00944EA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1039C" w:rsidRPr="002E01C7" w14:paraId="1932021F" w14:textId="77777777" w:rsidTr="000A76F5">
        <w:tc>
          <w:tcPr>
            <w:tcW w:w="9270" w:type="dxa"/>
            <w:gridSpan w:val="5"/>
          </w:tcPr>
          <w:p w14:paraId="1F3D9962" w14:textId="28E50EE8" w:rsidR="0071039C" w:rsidRPr="002E01C7" w:rsidRDefault="0071039C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0A76F5" w:rsidRPr="002E01C7" w14:paraId="221D5071" w14:textId="77777777" w:rsidTr="000A76F5">
        <w:tc>
          <w:tcPr>
            <w:tcW w:w="3870" w:type="dxa"/>
          </w:tcPr>
          <w:p w14:paraId="2E88179C" w14:textId="77777777" w:rsidR="0071039C" w:rsidRPr="002E01C7" w:rsidRDefault="0071039C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ตราสาร</w:t>
            </w:r>
            <w:r w:rsidRPr="002E01C7">
              <w:rPr>
                <w:rFonts w:hint="cs"/>
                <w:cs/>
              </w:rPr>
              <w:t>ทุน</w:t>
            </w:r>
            <w:r w:rsidRPr="002E01C7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2E01C7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170" w:type="dxa"/>
          </w:tcPr>
          <w:p w14:paraId="3F6B748E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A852547" w14:textId="31FC844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02F3CDE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791DECE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76F5" w:rsidRPr="002E01C7" w14:paraId="31D2C8AA" w14:textId="77777777" w:rsidTr="000A76F5">
        <w:tc>
          <w:tcPr>
            <w:tcW w:w="3870" w:type="dxa"/>
          </w:tcPr>
          <w:p w14:paraId="59A3BD17" w14:textId="77777777" w:rsidR="0071039C" w:rsidRPr="002E01C7" w:rsidRDefault="0071039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2AD80CE" w14:textId="063CF5B5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38</w:t>
            </w:r>
          </w:p>
        </w:tc>
        <w:tc>
          <w:tcPr>
            <w:tcW w:w="1350" w:type="dxa"/>
            <w:vAlign w:val="bottom"/>
          </w:tcPr>
          <w:p w14:paraId="6CA50D92" w14:textId="103428F0" w:rsidR="0071039C" w:rsidRPr="002E01C7" w:rsidRDefault="005976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530" w:type="dxa"/>
            <w:vAlign w:val="bottom"/>
          </w:tcPr>
          <w:p w14:paraId="7FD9685F" w14:textId="628C66E6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B52C815" w14:textId="4760575F" w:rsidR="0071039C" w:rsidRPr="002E01C7" w:rsidRDefault="00C7083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3</w:t>
            </w:r>
            <w:r w:rsidR="00597634" w:rsidRPr="002E01C7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0A76F5" w:rsidRPr="002E01C7" w14:paraId="674A677F" w14:textId="77777777" w:rsidTr="000A76F5">
        <w:tc>
          <w:tcPr>
            <w:tcW w:w="3870" w:type="dxa"/>
          </w:tcPr>
          <w:p w14:paraId="7E68DF1F" w14:textId="77777777" w:rsidR="0071039C" w:rsidRPr="002E01C7" w:rsidRDefault="0071039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9851158" w14:textId="4D5F5167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1</w:t>
            </w:r>
            <w:r w:rsidRPr="002E01C7">
              <w:rPr>
                <w:rFonts w:asciiTheme="majorBidi" w:hAnsiTheme="majorBidi" w:cstheme="majorBidi"/>
              </w:rPr>
              <w:t>,827</w:t>
            </w:r>
          </w:p>
        </w:tc>
        <w:tc>
          <w:tcPr>
            <w:tcW w:w="1350" w:type="dxa"/>
            <w:vAlign w:val="bottom"/>
          </w:tcPr>
          <w:p w14:paraId="671C8DAE" w14:textId="3865693E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</w:t>
            </w:r>
            <w:r w:rsidR="00C70837"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  <w:vAlign w:val="bottom"/>
          </w:tcPr>
          <w:p w14:paraId="7F7F48E1" w14:textId="359FE91E" w:rsidR="0071039C" w:rsidRPr="002E01C7" w:rsidRDefault="00C7083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vAlign w:val="bottom"/>
          </w:tcPr>
          <w:p w14:paraId="3293B318" w14:textId="30EF212E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</w:t>
            </w:r>
            <w:r w:rsidR="00C70837" w:rsidRPr="002E01C7">
              <w:rPr>
                <w:rFonts w:asciiTheme="majorBidi" w:hAnsiTheme="majorBidi" w:cstheme="majorBidi"/>
              </w:rPr>
              <w:t>818</w:t>
            </w:r>
          </w:p>
        </w:tc>
      </w:tr>
      <w:tr w:rsidR="009F3597" w:rsidRPr="002E01C7" w14:paraId="0F545ED4" w14:textId="77777777" w:rsidTr="000A76F5">
        <w:tc>
          <w:tcPr>
            <w:tcW w:w="3870" w:type="dxa"/>
          </w:tcPr>
          <w:p w14:paraId="1F2B5BD0" w14:textId="77777777" w:rsidR="009F3597" w:rsidRPr="002E01C7" w:rsidRDefault="009F3597" w:rsidP="00533528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6E045E" w14:textId="77777777" w:rsidR="009F3597" w:rsidRPr="002E01C7" w:rsidRDefault="009F359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0AA60C4" w14:textId="77777777" w:rsidR="009F3597" w:rsidRPr="002E01C7" w:rsidRDefault="009F359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34F1826" w14:textId="77777777" w:rsidR="009F3597" w:rsidRPr="002E01C7" w:rsidRDefault="009F359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C5E0E39" w14:textId="77777777" w:rsidR="009F3597" w:rsidRPr="002E01C7" w:rsidRDefault="009F359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</w:tc>
      </w:tr>
      <w:tr w:rsidR="000A76F5" w:rsidRPr="002E01C7" w14:paraId="087B9CE9" w14:textId="77777777" w:rsidTr="000A76F5">
        <w:tc>
          <w:tcPr>
            <w:tcW w:w="3870" w:type="dxa"/>
            <w:hideMark/>
          </w:tcPr>
          <w:p w14:paraId="4285DADA" w14:textId="7BE107E1" w:rsidR="0071039C" w:rsidRPr="002E01C7" w:rsidRDefault="0071039C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1170" w:type="dxa"/>
          </w:tcPr>
          <w:p w14:paraId="0AF80718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F9E1302" w14:textId="60F75155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77A7C4B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A3B5A1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8E398D" w:rsidRPr="002E01C7" w14:paraId="64A4B3CB" w14:textId="77777777" w:rsidTr="000A76F5">
        <w:tc>
          <w:tcPr>
            <w:tcW w:w="9270" w:type="dxa"/>
            <w:gridSpan w:val="5"/>
            <w:hideMark/>
          </w:tcPr>
          <w:p w14:paraId="2AC863AD" w14:textId="4C149E2D" w:rsidR="008E398D" w:rsidRPr="002E01C7" w:rsidRDefault="008E398D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0A76F5" w:rsidRPr="002E01C7" w14:paraId="1BAA1FA7" w14:textId="77777777" w:rsidTr="000A76F5">
        <w:tc>
          <w:tcPr>
            <w:tcW w:w="3870" w:type="dxa"/>
          </w:tcPr>
          <w:p w14:paraId="1D926BAF" w14:textId="4D476D7E" w:rsidR="0071039C" w:rsidRPr="002E01C7" w:rsidRDefault="0071039C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ตราสาร</w:t>
            </w:r>
            <w:r w:rsidRPr="002E01C7">
              <w:rPr>
                <w:rFonts w:hint="cs"/>
                <w:cs/>
              </w:rPr>
              <w:t>ทุน</w:t>
            </w:r>
            <w:r w:rsidRPr="002E01C7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2E01C7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170" w:type="dxa"/>
          </w:tcPr>
          <w:p w14:paraId="273F4E77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FC57A0C" w14:textId="2CDCA1FE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BFC12CC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49435D" w14:textId="77777777" w:rsidR="0071039C" w:rsidRPr="002E01C7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76F5" w:rsidRPr="002E01C7" w14:paraId="7B2C2D96" w14:textId="77777777" w:rsidTr="000A76F5">
        <w:tc>
          <w:tcPr>
            <w:tcW w:w="3870" w:type="dxa"/>
          </w:tcPr>
          <w:p w14:paraId="1B8F6268" w14:textId="484061CD" w:rsidR="0071039C" w:rsidRPr="002E01C7" w:rsidRDefault="0071039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CE1D59E" w14:textId="50A88614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8B11CF" w14:textId="2640CB59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4BBE5752" w14:textId="0A5D5148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938A45" w14:textId="09CB8552" w:rsidR="0071039C" w:rsidRPr="002E01C7" w:rsidRDefault="007103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51</w:t>
            </w:r>
          </w:p>
        </w:tc>
      </w:tr>
      <w:tr w:rsidR="000A76F5" w:rsidRPr="002E01C7" w14:paraId="331D0748" w14:textId="77777777" w:rsidTr="000A76F5">
        <w:tc>
          <w:tcPr>
            <w:tcW w:w="3870" w:type="dxa"/>
            <w:hideMark/>
          </w:tcPr>
          <w:p w14:paraId="688D0D7A" w14:textId="2F9A73C1" w:rsidR="000A76F5" w:rsidRPr="002E01C7" w:rsidRDefault="000A76F5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2FCCC18" w14:textId="5705A93E" w:rsidR="000A76F5" w:rsidRPr="002E01C7" w:rsidRDefault="000A76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FF5FF9" w14:textId="0D32AD27" w:rsidR="000A76F5" w:rsidRPr="002E01C7" w:rsidRDefault="000A76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29CEAD4" w14:textId="1A96F7A3" w:rsidR="000A76F5" w:rsidRPr="002E01C7" w:rsidRDefault="000A76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350" w:type="dxa"/>
          </w:tcPr>
          <w:p w14:paraId="081545A2" w14:textId="3C5B7CEE" w:rsidR="000A76F5" w:rsidRPr="002E01C7" w:rsidRDefault="000A76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1,190</w:t>
            </w:r>
          </w:p>
        </w:tc>
      </w:tr>
    </w:tbl>
    <w:p w14:paraId="4ACDD349" w14:textId="77777777" w:rsidR="000A76F5" w:rsidRPr="002E01C7" w:rsidRDefault="000A76F5" w:rsidP="00533528"/>
    <w:p w14:paraId="172E12D5" w14:textId="77777777" w:rsidR="000A76F5" w:rsidRPr="002E01C7" w:rsidRDefault="000A76F5" w:rsidP="00533528"/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1660"/>
        <w:gridCol w:w="1660"/>
        <w:gridCol w:w="1661"/>
      </w:tblGrid>
      <w:tr w:rsidR="00AB7B76" w:rsidRPr="002E01C7" w14:paraId="366AA94C" w14:textId="77777777" w:rsidTr="000A76F5">
        <w:trPr>
          <w:tblHeader/>
        </w:trPr>
        <w:tc>
          <w:tcPr>
            <w:tcW w:w="4109" w:type="dxa"/>
            <w:vAlign w:val="bottom"/>
          </w:tcPr>
          <w:p w14:paraId="4167A9A5" w14:textId="77777777" w:rsidR="00AB7B76" w:rsidRPr="002E01C7" w:rsidRDefault="00AB7B76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81" w:type="dxa"/>
            <w:gridSpan w:val="3"/>
            <w:vAlign w:val="bottom"/>
          </w:tcPr>
          <w:p w14:paraId="6DBAE832" w14:textId="2E49850B" w:rsidR="00AB7B76" w:rsidRPr="002E01C7" w:rsidRDefault="00AB7B76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562A" w:rsidRPr="002E01C7" w14:paraId="1E9D1897" w14:textId="77777777" w:rsidTr="00EB7B60">
        <w:trPr>
          <w:tblHeader/>
        </w:trPr>
        <w:tc>
          <w:tcPr>
            <w:tcW w:w="4109" w:type="dxa"/>
            <w:vAlign w:val="bottom"/>
            <w:hideMark/>
          </w:tcPr>
          <w:p w14:paraId="335D6EB7" w14:textId="0A356080" w:rsidR="00AC562A" w:rsidRPr="002E01C7" w:rsidRDefault="00FD6E6E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60" w:type="dxa"/>
            <w:vAlign w:val="bottom"/>
            <w:hideMark/>
          </w:tcPr>
          <w:p w14:paraId="226D2B50" w14:textId="77777777" w:rsidR="00AC562A" w:rsidRPr="002E01C7" w:rsidRDefault="00AC562A" w:rsidP="0053352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12364D1" w14:textId="77777777" w:rsidR="00AC562A" w:rsidRPr="002E01C7" w:rsidRDefault="00AC562A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>1</w:t>
            </w:r>
            <w:r w:rsidRPr="002E01C7">
              <w:rPr>
                <w:rFonts w:asciiTheme="majorBidi" w:hAnsiTheme="majorBidi" w:hint="cs"/>
                <w:cs/>
              </w:rPr>
              <w:t xml:space="preserve"> </w:t>
            </w:r>
            <w:r w:rsidRPr="002E01C7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60" w:type="dxa"/>
            <w:vAlign w:val="bottom"/>
            <w:hideMark/>
          </w:tcPr>
          <w:p w14:paraId="7C5A5B2C" w14:textId="77777777" w:rsidR="00AC562A" w:rsidRPr="002E01C7" w:rsidRDefault="00AC562A" w:rsidP="0053352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61" w:type="dxa"/>
            <w:vAlign w:val="bottom"/>
            <w:hideMark/>
          </w:tcPr>
          <w:p w14:paraId="13D7B129" w14:textId="77777777" w:rsidR="00AC562A" w:rsidRPr="002E01C7" w:rsidRDefault="00AC562A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4B42931" w14:textId="2B19D312" w:rsidR="00AC562A" w:rsidRPr="002E01C7" w:rsidRDefault="002D151D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</w:rPr>
              <w:t xml:space="preserve">31 </w:t>
            </w:r>
            <w:r w:rsidRPr="002E01C7">
              <w:rPr>
                <w:rFonts w:asciiTheme="majorBidi" w:hAnsiTheme="majorBidi" w:cstheme="majorBidi" w:hint="cs"/>
                <w:cs/>
              </w:rPr>
              <w:t>มีนาคม</w:t>
            </w:r>
            <w:r w:rsidR="00AC562A" w:rsidRPr="002E01C7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AC562A" w:rsidRPr="002E01C7" w14:paraId="33729A8A" w14:textId="77777777" w:rsidTr="00EB7B60">
        <w:tc>
          <w:tcPr>
            <w:tcW w:w="4109" w:type="dxa"/>
            <w:hideMark/>
          </w:tcPr>
          <w:p w14:paraId="0585A630" w14:textId="55A731FB" w:rsidR="00AC562A" w:rsidRPr="002E01C7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60" w:type="dxa"/>
          </w:tcPr>
          <w:p w14:paraId="73452666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0" w:type="dxa"/>
          </w:tcPr>
          <w:p w14:paraId="0C6734F0" w14:textId="084B73B0" w:rsidR="00AC562A" w:rsidRPr="002E01C7" w:rsidRDefault="000A6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61" w:type="dxa"/>
          </w:tcPr>
          <w:p w14:paraId="70E8F101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6E" w:rsidRPr="002E01C7" w14:paraId="6585A03A" w14:textId="77777777" w:rsidTr="00EB7B60">
        <w:tc>
          <w:tcPr>
            <w:tcW w:w="4109" w:type="dxa"/>
          </w:tcPr>
          <w:p w14:paraId="6701115D" w14:textId="5A8AB60C" w:rsidR="00FD6E6E" w:rsidRPr="002E01C7" w:rsidRDefault="00FD6E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</w:rPr>
              <w:t>2567</w:t>
            </w:r>
          </w:p>
        </w:tc>
        <w:tc>
          <w:tcPr>
            <w:tcW w:w="1660" w:type="dxa"/>
          </w:tcPr>
          <w:p w14:paraId="2F0409A8" w14:textId="77777777" w:rsidR="00FD6E6E" w:rsidRPr="002E01C7" w:rsidRDefault="00FD6E6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0" w:type="dxa"/>
          </w:tcPr>
          <w:p w14:paraId="48F348F3" w14:textId="77777777" w:rsidR="00FD6E6E" w:rsidRPr="002E01C7" w:rsidRDefault="00FD6E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61" w:type="dxa"/>
          </w:tcPr>
          <w:p w14:paraId="384260BA" w14:textId="77777777" w:rsidR="00FD6E6E" w:rsidRPr="002E01C7" w:rsidRDefault="00FD6E6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2E01C7" w14:paraId="05E6AB03" w14:textId="77777777" w:rsidTr="00EB7B60">
        <w:tc>
          <w:tcPr>
            <w:tcW w:w="4109" w:type="dxa"/>
            <w:hideMark/>
          </w:tcPr>
          <w:p w14:paraId="4E9F7E9E" w14:textId="77777777" w:rsidR="00AC562A" w:rsidRPr="002E01C7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60" w:type="dxa"/>
            <w:vAlign w:val="bottom"/>
          </w:tcPr>
          <w:p w14:paraId="57C94F1C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1660" w:type="dxa"/>
            <w:vAlign w:val="bottom"/>
          </w:tcPr>
          <w:p w14:paraId="774B9208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61" w:type="dxa"/>
            <w:vAlign w:val="bottom"/>
          </w:tcPr>
          <w:p w14:paraId="6D94F0CC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AC562A" w:rsidRPr="002E01C7" w14:paraId="610B699F" w14:textId="77777777" w:rsidTr="00EB7B60">
        <w:tc>
          <w:tcPr>
            <w:tcW w:w="4109" w:type="dxa"/>
          </w:tcPr>
          <w:p w14:paraId="7D3B50F4" w14:textId="77777777" w:rsidR="00AC562A" w:rsidRPr="002E01C7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2E01C7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2E01C7">
              <w:rPr>
                <w:rFonts w:hint="cs"/>
                <w:color w:val="000000" w:themeColor="text1"/>
                <w:cs/>
              </w:rPr>
              <w:t>ทุน</w:t>
            </w:r>
            <w:r w:rsidRPr="002E01C7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2E01C7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60" w:type="dxa"/>
          </w:tcPr>
          <w:p w14:paraId="679D89B0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660" w:type="dxa"/>
          </w:tcPr>
          <w:p w14:paraId="2E873DFF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</w:tcPr>
          <w:p w14:paraId="7130326D" w14:textId="77777777" w:rsidR="00AC562A" w:rsidRPr="002E01C7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75B6C" w:rsidRPr="002E01C7" w14:paraId="48C99B02" w14:textId="77777777" w:rsidTr="00EB7B60">
        <w:tc>
          <w:tcPr>
            <w:tcW w:w="4109" w:type="dxa"/>
            <w:hideMark/>
          </w:tcPr>
          <w:p w14:paraId="0DDFD381" w14:textId="77777777" w:rsidR="00B75B6C" w:rsidRPr="002E01C7" w:rsidRDefault="00B75B6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1C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60" w:type="dxa"/>
            <w:tcBorders>
              <w:top w:val="nil"/>
              <w:left w:val="nil"/>
            </w:tcBorders>
          </w:tcPr>
          <w:p w14:paraId="5EC1AE10" w14:textId="192FA53F" w:rsidR="00B75B6C" w:rsidRPr="002E01C7" w:rsidRDefault="007357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6C966B0A" w14:textId="4BC09C28" w:rsidR="00B75B6C" w:rsidRPr="002E01C7" w:rsidRDefault="005976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(1)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37B22887" w14:textId="50DCA5FD" w:rsidR="00B75B6C" w:rsidRPr="002E01C7" w:rsidRDefault="00C7083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597634" w:rsidRPr="002E01C7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</w:tr>
      <w:tr w:rsidR="00B75B6C" w:rsidRPr="002E01C7" w14:paraId="585BE6DE" w14:textId="77777777" w:rsidTr="00EB7B60">
        <w:tc>
          <w:tcPr>
            <w:tcW w:w="4109" w:type="dxa"/>
            <w:hideMark/>
          </w:tcPr>
          <w:p w14:paraId="794C7F01" w14:textId="77777777" w:rsidR="00B75B6C" w:rsidRPr="002E01C7" w:rsidRDefault="00B75B6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01C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14:paraId="06B13D0E" w14:textId="58114E7A" w:rsidR="00B75B6C" w:rsidRPr="002E01C7" w:rsidRDefault="007357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14:paraId="429748FB" w14:textId="4C2A1340" w:rsidR="00B75B6C" w:rsidRPr="002E01C7" w:rsidRDefault="007357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70837" w:rsidRPr="002E01C7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2E01C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2B5E3675" w14:textId="75002678" w:rsidR="00B75B6C" w:rsidRPr="002E01C7" w:rsidRDefault="00C7083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315</w:t>
            </w:r>
          </w:p>
        </w:tc>
      </w:tr>
      <w:tr w:rsidR="00AC562A" w:rsidRPr="002E01C7" w14:paraId="2CFB6F3F" w14:textId="77777777" w:rsidTr="00EB7B60">
        <w:tc>
          <w:tcPr>
            <w:tcW w:w="4109" w:type="dxa"/>
          </w:tcPr>
          <w:p w14:paraId="6C503DAC" w14:textId="77777777" w:rsidR="00AC562A" w:rsidRPr="002E01C7" w:rsidRDefault="00AC562A" w:rsidP="00533528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DBAE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3D42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44DB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2E01C7" w14:paraId="0EB78BC7" w14:textId="77777777" w:rsidTr="00EB7B60">
        <w:tc>
          <w:tcPr>
            <w:tcW w:w="4109" w:type="dxa"/>
          </w:tcPr>
          <w:p w14:paraId="22C286A8" w14:textId="07C2B999" w:rsidR="00AC562A" w:rsidRPr="002E01C7" w:rsidRDefault="002D151D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BCE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2632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61C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2E01C7" w14:paraId="656E3485" w14:textId="77777777" w:rsidTr="00EB7B60">
        <w:tc>
          <w:tcPr>
            <w:tcW w:w="4109" w:type="dxa"/>
          </w:tcPr>
          <w:p w14:paraId="44E79269" w14:textId="6ADFD1CA" w:rsidR="00AC562A" w:rsidRPr="002E01C7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ADC6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519E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939F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2E01C7" w14:paraId="5B0AB937" w14:textId="77777777" w:rsidTr="00EB7B60">
        <w:tc>
          <w:tcPr>
            <w:tcW w:w="4109" w:type="dxa"/>
          </w:tcPr>
          <w:p w14:paraId="4FE1B299" w14:textId="2780300A" w:rsidR="00AC562A" w:rsidRPr="002E01C7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2E01C7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115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9D3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EFBC" w14:textId="77777777" w:rsidR="00AC562A" w:rsidRPr="002E01C7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F3C6D" w:rsidRPr="002E01C7" w14:paraId="2DB10578" w14:textId="77777777" w:rsidTr="00EB7B60">
        <w:tc>
          <w:tcPr>
            <w:tcW w:w="4109" w:type="dxa"/>
          </w:tcPr>
          <w:p w14:paraId="45705C7B" w14:textId="7BBFBAA2" w:rsidR="006F3C6D" w:rsidRPr="002E01C7" w:rsidRDefault="006F3C6D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AAF0" w14:textId="6D26B5E0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  <w:r w:rsidRPr="002E01C7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4615" w14:textId="5C96452A" w:rsidR="006F3C6D" w:rsidRPr="002E01C7" w:rsidRDefault="00F1500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6329" w14:textId="030BF5C8" w:rsidR="006F3C6D" w:rsidRPr="002E01C7" w:rsidRDefault="00F1500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51</w:t>
            </w:r>
          </w:p>
        </w:tc>
      </w:tr>
      <w:tr w:rsidR="006F3C6D" w:rsidRPr="002E01C7" w14:paraId="5FE1964F" w14:textId="77777777" w:rsidTr="00EB7B60">
        <w:tc>
          <w:tcPr>
            <w:tcW w:w="4109" w:type="dxa"/>
          </w:tcPr>
          <w:p w14:paraId="5AE29D4B" w14:textId="0567D23D" w:rsidR="006F3C6D" w:rsidRPr="002E01C7" w:rsidRDefault="006F3C6D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vAlign w:val="bottom"/>
          </w:tcPr>
          <w:p w14:paraId="42B938F6" w14:textId="38EE5AED" w:rsidR="006F3C6D" w:rsidRPr="002E01C7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 w:hint="cs"/>
                <w:color w:val="000000" w:themeColor="text1"/>
                <w:cs/>
              </w:rPr>
              <w:t>425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vAlign w:val="bottom"/>
          </w:tcPr>
          <w:p w14:paraId="479A4FD9" w14:textId="0BE8434A" w:rsidR="006F3C6D" w:rsidRPr="002E01C7" w:rsidRDefault="00F1500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BB7A92A" w14:textId="00B788A0" w:rsidR="006F3C6D" w:rsidRPr="002E01C7" w:rsidRDefault="00F1500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E01C7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</w:tr>
    </w:tbl>
    <w:p w14:paraId="58B4AD9C" w14:textId="77777777" w:rsidR="00027638" w:rsidRPr="002E01C7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6752725" w14:textId="0F1554A2" w:rsidR="00027638" w:rsidRPr="002E01C7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E01C7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776B7860" w14:textId="77777777" w:rsidR="00027638" w:rsidRPr="002E01C7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2"/>
        <w:gridCol w:w="1442"/>
        <w:gridCol w:w="1442"/>
        <w:gridCol w:w="1443"/>
      </w:tblGrid>
      <w:tr w:rsidR="00D94FDB" w:rsidRPr="002E01C7" w14:paraId="171F4D76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AA98A02" w14:textId="77777777" w:rsidR="00D94FDB" w:rsidRPr="002E01C7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  <w:vAlign w:val="bottom"/>
          </w:tcPr>
          <w:p w14:paraId="3E2E73DA" w14:textId="20E6C795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4FDB" w:rsidRPr="002E01C7" w14:paraId="4D8049EE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0EFC87" w14:textId="77777777" w:rsidR="00D94FDB" w:rsidRPr="002E01C7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FAC299" w14:textId="77777777" w:rsidR="00D94FDB" w:rsidRPr="002E01C7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0855A7" w14:textId="2EE76C05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2E01C7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2E01C7">
              <w:rPr>
                <w:rFonts w:asciiTheme="majorBidi" w:hAnsiTheme="majorBidi" w:cstheme="majorBidi"/>
              </w:rPr>
              <w:t>12</w:t>
            </w:r>
            <w:r w:rsidRPr="002E01C7">
              <w:rPr>
                <w:rFonts w:asciiTheme="majorBidi" w:hAnsiTheme="majorBidi"/>
                <w:cs/>
              </w:rPr>
              <w:t xml:space="preserve"> </w:t>
            </w:r>
            <w:r w:rsidRPr="002E01C7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773506" w14:textId="5F788DDE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2E01C7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2E01C7">
              <w:rPr>
                <w:rFonts w:asciiTheme="majorBidi" w:hAnsiTheme="majorBidi"/>
                <w:cs/>
              </w:rPr>
              <w:t xml:space="preserve">- </w:t>
            </w:r>
            <w:r w:rsidRPr="002E01C7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8D3A1B4" w14:textId="7F27C4A5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2E01C7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2E01C7">
              <w:rPr>
                <w:rFonts w:asciiTheme="majorBidi" w:hAnsiTheme="majorBidi" w:cstheme="majorBidi"/>
              </w:rPr>
              <w:t>-</w:t>
            </w:r>
            <w:r w:rsidRPr="002E01C7">
              <w:rPr>
                <w:rFonts w:asciiTheme="majorBidi" w:hAnsiTheme="majorBidi"/>
                <w:cs/>
              </w:rPr>
              <w:t xml:space="preserve"> </w:t>
            </w:r>
            <w:r w:rsidRPr="002E01C7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E5E49D" w14:textId="77777777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4FDB" w:rsidRPr="002E01C7" w14:paraId="4F037796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DA102B5" w14:textId="77777777" w:rsidR="00D94FDB" w:rsidRPr="002E01C7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4F1AC07" w14:textId="77777777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/>
                <w:cs/>
              </w:rPr>
              <w:t>(</w:t>
            </w:r>
            <w:r w:rsidRPr="002E01C7">
              <w:rPr>
                <w:rFonts w:asciiTheme="majorBidi" w:hAnsiTheme="majorBidi" w:cstheme="majorBidi"/>
              </w:rPr>
              <w:t>Stage 1</w:t>
            </w:r>
            <w:r w:rsidRPr="002E01C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DD20043" w14:textId="77777777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/>
                <w:cs/>
              </w:rPr>
              <w:t>(</w:t>
            </w:r>
            <w:r w:rsidRPr="002E01C7">
              <w:rPr>
                <w:rFonts w:asciiTheme="majorBidi" w:hAnsiTheme="majorBidi" w:cstheme="majorBidi"/>
              </w:rPr>
              <w:t>Stage 2</w:t>
            </w:r>
            <w:r w:rsidRPr="002E01C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A751D85" w14:textId="77777777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/>
                <w:cs/>
              </w:rPr>
              <w:t>(</w:t>
            </w:r>
            <w:r w:rsidRPr="002E01C7">
              <w:rPr>
                <w:rFonts w:asciiTheme="majorBidi" w:hAnsiTheme="majorBidi" w:cstheme="majorBidi"/>
              </w:rPr>
              <w:t>Stage 3</w:t>
            </w:r>
            <w:r w:rsidRPr="002E01C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14291" w14:textId="77777777" w:rsidR="00D94FDB" w:rsidRPr="002E01C7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2E01C7" w14:paraId="5A35266F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F355607" w14:textId="77777777" w:rsidR="00582C68" w:rsidRPr="002E01C7" w:rsidRDefault="00582C6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  <w:vAlign w:val="bottom"/>
          </w:tcPr>
          <w:p w14:paraId="3E80471E" w14:textId="1168C620" w:rsidR="00582C68" w:rsidRPr="002E01C7" w:rsidRDefault="00582C6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B37A4" w:rsidRPr="002E01C7" w14:paraId="1C8395F1" w14:textId="77777777" w:rsidTr="004C2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4E371B6" w14:textId="20ACD9A5" w:rsidR="003B37A4" w:rsidRPr="002E01C7" w:rsidRDefault="003B37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01C7">
              <w:rPr>
                <w:rFonts w:asciiTheme="majorBidi" w:hAnsiTheme="majorBidi" w:cstheme="majorBidi"/>
              </w:rPr>
              <w:t>1</w:t>
            </w:r>
            <w:r w:rsidRPr="002E01C7">
              <w:rPr>
                <w:rFonts w:asciiTheme="majorBidi" w:hAnsiTheme="majorBidi"/>
                <w:cs/>
              </w:rPr>
              <w:t xml:space="preserve"> </w:t>
            </w:r>
            <w:r w:rsidRPr="002E01C7">
              <w:rPr>
                <w:rFonts w:asciiTheme="majorBidi" w:hAnsiTheme="majorBidi" w:cstheme="majorBidi"/>
                <w:cs/>
              </w:rPr>
              <w:t>มกราคม</w:t>
            </w:r>
            <w:r w:rsidRPr="002E01C7">
              <w:rPr>
                <w:rFonts w:asciiTheme="majorBidi" w:hAnsiTheme="majorBidi"/>
                <w:cs/>
              </w:rPr>
              <w:t xml:space="preserve"> </w:t>
            </w:r>
            <w:r w:rsidR="002D151D" w:rsidRPr="002E01C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748E1234" w14:textId="3D2C69FC" w:rsidR="003B37A4" w:rsidRPr="002E01C7" w:rsidRDefault="003B37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5C400F58" w14:textId="6FB93A4C" w:rsidR="003B37A4" w:rsidRPr="002E01C7" w:rsidRDefault="00C43FF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42" w:type="dxa"/>
            <w:shd w:val="clear" w:color="auto" w:fill="auto"/>
          </w:tcPr>
          <w:p w14:paraId="3D97A8E1" w14:textId="72D0FC1A" w:rsidR="003B37A4" w:rsidRPr="002E01C7" w:rsidRDefault="003B37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0C365C67" w14:textId="6916BCFB" w:rsidR="003B37A4" w:rsidRPr="002E01C7" w:rsidRDefault="00C43FF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27</w:t>
            </w:r>
          </w:p>
        </w:tc>
      </w:tr>
      <w:tr w:rsidR="00C43FFA" w:rsidRPr="002E01C7" w14:paraId="6CF57F9F" w14:textId="77777777" w:rsidTr="002963BE">
        <w:trPr>
          <w:trHeight w:val="567"/>
        </w:trPr>
        <w:tc>
          <w:tcPr>
            <w:tcW w:w="3420" w:type="dxa"/>
            <w:shd w:val="clear" w:color="auto" w:fill="auto"/>
            <w:vAlign w:val="bottom"/>
          </w:tcPr>
          <w:p w14:paraId="581C2AD3" w14:textId="0B7ECFAA" w:rsidR="00C43FFA" w:rsidRPr="002E01C7" w:rsidRDefault="00C43FF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  <w:cs/>
              </w:rPr>
              <w:t>การวัดมูลค่าใหม่สุทธิของสำรอง</w:t>
            </w:r>
            <w:r w:rsidR="002963BE" w:rsidRPr="002E01C7">
              <w:rPr>
                <w:rFonts w:asciiTheme="majorBidi" w:hAnsiTheme="majorBidi" w:cstheme="majorBidi"/>
              </w:rPr>
              <w:br/>
            </w:r>
            <w:r w:rsidRPr="002E01C7">
              <w:rPr>
                <w:rFonts w:asciiTheme="majorBidi" w:hAnsiTheme="majorBidi" w:cstheme="majorBidi"/>
                <w:cs/>
              </w:rPr>
              <w:t>ผลขาดทุน</w:t>
            </w:r>
          </w:p>
        </w:tc>
        <w:tc>
          <w:tcPr>
            <w:tcW w:w="1442" w:type="dxa"/>
            <w:shd w:val="clear" w:color="auto" w:fill="auto"/>
          </w:tcPr>
          <w:p w14:paraId="543CF5AC" w14:textId="77777777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4BA3CF9F" w14:textId="41A99C27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4EE96A85" w14:textId="77777777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6660E0F9" w14:textId="334E4567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42" w:type="dxa"/>
            <w:shd w:val="clear" w:color="auto" w:fill="auto"/>
          </w:tcPr>
          <w:p w14:paraId="09F744B9" w14:textId="77777777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2DA3A4F9" w14:textId="6E142D31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0A1A0A33" w14:textId="77777777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79FCA93D" w14:textId="15070205" w:rsidR="00C43FFA" w:rsidRPr="002E01C7" w:rsidRDefault="00C43FF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15</w:t>
            </w:r>
          </w:p>
        </w:tc>
      </w:tr>
      <w:tr w:rsidR="003B37A4" w:rsidRPr="002E01C7" w14:paraId="0B60F61D" w14:textId="77777777" w:rsidTr="002963BE">
        <w:trPr>
          <w:trHeight w:val="309"/>
        </w:trPr>
        <w:tc>
          <w:tcPr>
            <w:tcW w:w="3420" w:type="dxa"/>
            <w:shd w:val="clear" w:color="auto" w:fill="auto"/>
            <w:vAlign w:val="bottom"/>
          </w:tcPr>
          <w:p w14:paraId="2533786A" w14:textId="341BEE86" w:rsidR="003B37A4" w:rsidRPr="002E01C7" w:rsidRDefault="003B37A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D151D" w:rsidRPr="002E01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2D151D" w:rsidRPr="002E01C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Pr="002E01C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D151D" w:rsidRPr="002E01C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429F346D" w14:textId="76CAF608" w:rsidR="003B37A4" w:rsidRPr="002E01C7" w:rsidRDefault="003B37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06E4654" w14:textId="5208A4C6" w:rsidR="003B37A4" w:rsidRPr="002E01C7" w:rsidRDefault="00C43FF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1442" w:type="dxa"/>
            <w:shd w:val="clear" w:color="auto" w:fill="auto"/>
          </w:tcPr>
          <w:p w14:paraId="2754771D" w14:textId="2DB48F24" w:rsidR="003B37A4" w:rsidRPr="002E01C7" w:rsidRDefault="003B37A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01328D3C" w14:textId="645FF964" w:rsidR="003B37A4" w:rsidRPr="002E01C7" w:rsidRDefault="00C43FF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</w:tr>
    </w:tbl>
    <w:p w14:paraId="72336B85" w14:textId="77777777" w:rsidR="00530DDB" w:rsidRPr="002E01C7" w:rsidRDefault="00530D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A837AB0" w14:textId="77777777" w:rsidR="00765B48" w:rsidRPr="002E01C7" w:rsidRDefault="00765B48" w:rsidP="00533528"/>
    <w:p w14:paraId="739B42E1" w14:textId="1840A9A9" w:rsidR="00765B48" w:rsidRPr="002E01C7" w:rsidRDefault="00765B48" w:rsidP="0053352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765B48" w:rsidRPr="002E01C7" w:rsidSect="00C21744">
          <w:headerReference w:type="default" r:id="rId3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2E01C7">
        <w:rPr>
          <w:rFonts w:asciiTheme="majorBidi" w:hAnsiTheme="majorBidi" w:cstheme="majorBidi"/>
          <w:b/>
          <w:bCs/>
          <w:i/>
          <w:iCs/>
        </w:rPr>
        <w:tab/>
      </w:r>
    </w:p>
    <w:tbl>
      <w:tblPr>
        <w:tblpPr w:leftFromText="180" w:rightFromText="180" w:vertAnchor="text" w:horzAnchor="page" w:tblpX="1418" w:tblpYSpec="inside"/>
        <w:tblW w:w="13608" w:type="dxa"/>
        <w:tblLayout w:type="fixed"/>
        <w:tblLook w:val="01E0" w:firstRow="1" w:lastRow="1" w:firstColumn="1" w:lastColumn="1" w:noHBand="0" w:noVBand="0"/>
      </w:tblPr>
      <w:tblGrid>
        <w:gridCol w:w="6236"/>
        <w:gridCol w:w="1228"/>
        <w:gridCol w:w="1229"/>
        <w:gridCol w:w="1229"/>
        <w:gridCol w:w="1229"/>
        <w:gridCol w:w="1228"/>
        <w:gridCol w:w="1229"/>
      </w:tblGrid>
      <w:tr w:rsidR="00F964D6" w:rsidRPr="002E01C7" w14:paraId="40A3943D" w14:textId="77777777" w:rsidTr="00B1394D">
        <w:tc>
          <w:tcPr>
            <w:tcW w:w="6236" w:type="dxa"/>
          </w:tcPr>
          <w:p w14:paraId="5CBDA909" w14:textId="77777777" w:rsidR="00F964D6" w:rsidRPr="002E01C7" w:rsidRDefault="00F964D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5" w:type="dxa"/>
            <w:gridSpan w:val="4"/>
            <w:vAlign w:val="center"/>
          </w:tcPr>
          <w:p w14:paraId="4D171F9D" w14:textId="27010A52" w:rsidR="00F964D6" w:rsidRPr="002E01C7" w:rsidRDefault="00F964D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center"/>
          </w:tcPr>
          <w:p w14:paraId="18A9AECC" w14:textId="6DAC642F" w:rsidR="00F964D6" w:rsidRPr="002E01C7" w:rsidRDefault="00F964D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A0E" w:rsidRPr="002E01C7" w14:paraId="653EA602" w14:textId="77777777" w:rsidTr="00F964D6">
        <w:tc>
          <w:tcPr>
            <w:tcW w:w="6236" w:type="dxa"/>
          </w:tcPr>
          <w:p w14:paraId="7A226B90" w14:textId="77777777" w:rsidR="00430A0E" w:rsidRPr="002E01C7" w:rsidRDefault="00430A0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5855ED6" w14:textId="0BDE4427" w:rsidR="00430A0E" w:rsidRPr="002E01C7" w:rsidRDefault="00430A0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28" w:type="dxa"/>
            <w:vAlign w:val="center"/>
          </w:tcPr>
          <w:p w14:paraId="38940465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229" w:type="dxa"/>
            <w:vAlign w:val="center"/>
          </w:tcPr>
          <w:p w14:paraId="21796990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เงินเยน</w:t>
            </w:r>
          </w:p>
          <w:p w14:paraId="49D38F1B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ญี่ปุ่น</w:t>
            </w:r>
          </w:p>
        </w:tc>
        <w:tc>
          <w:tcPr>
            <w:tcW w:w="1229" w:type="dxa"/>
            <w:vAlign w:val="center"/>
          </w:tcPr>
          <w:p w14:paraId="4AD58B66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7D51A869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อื่น ๆ</w:t>
            </w:r>
          </w:p>
        </w:tc>
        <w:tc>
          <w:tcPr>
            <w:tcW w:w="1229" w:type="dxa"/>
            <w:vAlign w:val="center"/>
          </w:tcPr>
          <w:p w14:paraId="40B6B49D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3C3BB73D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รวม</w:t>
            </w:r>
          </w:p>
        </w:tc>
        <w:tc>
          <w:tcPr>
            <w:tcW w:w="1228" w:type="dxa"/>
            <w:vAlign w:val="center"/>
          </w:tcPr>
          <w:p w14:paraId="59F16E95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229" w:type="dxa"/>
            <w:vAlign w:val="center"/>
          </w:tcPr>
          <w:p w14:paraId="2EFD0C6B" w14:textId="77777777" w:rsidR="00430A0E" w:rsidRPr="002E01C7" w:rsidRDefault="00430A0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D22768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รวม</w:t>
            </w:r>
          </w:p>
        </w:tc>
      </w:tr>
      <w:tr w:rsidR="00F964D6" w:rsidRPr="002E01C7" w14:paraId="0CAC7F17" w14:textId="77777777" w:rsidTr="006070EE">
        <w:tc>
          <w:tcPr>
            <w:tcW w:w="6236" w:type="dxa"/>
          </w:tcPr>
          <w:p w14:paraId="666F8BB6" w14:textId="77777777" w:rsidR="00F964D6" w:rsidRPr="002E01C7" w:rsidRDefault="00F964D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5" w:type="dxa"/>
            <w:gridSpan w:val="4"/>
            <w:vAlign w:val="bottom"/>
          </w:tcPr>
          <w:p w14:paraId="7D414DE3" w14:textId="4EE9F2E8" w:rsidR="00F964D6" w:rsidRPr="002E01C7" w:rsidRDefault="00F964D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E01C7">
              <w:rPr>
                <w:rFonts w:asciiTheme="majorBidi" w:hAnsiTheme="majorBidi" w:cstheme="majorBidi"/>
                <w:i/>
                <w:iCs/>
              </w:rPr>
              <w:t>(</w:t>
            </w:r>
            <w:r w:rsidRPr="002E01C7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E01C7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457" w:type="dxa"/>
            <w:gridSpan w:val="2"/>
            <w:vAlign w:val="bottom"/>
          </w:tcPr>
          <w:p w14:paraId="737939D4" w14:textId="187801CE" w:rsidR="00F964D6" w:rsidRPr="002E01C7" w:rsidRDefault="00F964D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E01C7">
              <w:rPr>
                <w:rFonts w:asciiTheme="majorBidi" w:hAnsiTheme="majorBidi" w:cstheme="majorBidi"/>
                <w:i/>
                <w:iCs/>
              </w:rPr>
              <w:t>(</w:t>
            </w:r>
            <w:r w:rsidRPr="002E01C7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E01C7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430A0E" w:rsidRPr="002E01C7" w14:paraId="6B025AFD" w14:textId="77777777" w:rsidTr="00F964D6">
        <w:tc>
          <w:tcPr>
            <w:tcW w:w="6236" w:type="dxa"/>
          </w:tcPr>
          <w:p w14:paraId="05A797FD" w14:textId="77777777" w:rsidR="00430A0E" w:rsidRPr="002E01C7" w:rsidRDefault="00430A0E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8" w:type="dxa"/>
            <w:vAlign w:val="bottom"/>
          </w:tcPr>
          <w:p w14:paraId="097E6967" w14:textId="3762D14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4,759</w:t>
            </w:r>
          </w:p>
        </w:tc>
        <w:tc>
          <w:tcPr>
            <w:tcW w:w="1229" w:type="dxa"/>
            <w:vAlign w:val="bottom"/>
          </w:tcPr>
          <w:p w14:paraId="519E5980" w14:textId="792CFB6C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</w:t>
            </w:r>
          </w:p>
        </w:tc>
        <w:tc>
          <w:tcPr>
            <w:tcW w:w="1229" w:type="dxa"/>
            <w:vAlign w:val="bottom"/>
          </w:tcPr>
          <w:p w14:paraId="1DAD44FC" w14:textId="341455D4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172</w:t>
            </w:r>
          </w:p>
        </w:tc>
        <w:tc>
          <w:tcPr>
            <w:tcW w:w="1229" w:type="dxa"/>
            <w:vAlign w:val="bottom"/>
          </w:tcPr>
          <w:p w14:paraId="1B3C2ABA" w14:textId="689DA81D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4,932</w:t>
            </w:r>
          </w:p>
        </w:tc>
        <w:tc>
          <w:tcPr>
            <w:tcW w:w="1228" w:type="dxa"/>
            <w:vAlign w:val="bottom"/>
          </w:tcPr>
          <w:p w14:paraId="6E3FD75E" w14:textId="4E4ED9EE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607</w:t>
            </w:r>
          </w:p>
        </w:tc>
        <w:tc>
          <w:tcPr>
            <w:tcW w:w="1229" w:type="dxa"/>
            <w:vAlign w:val="bottom"/>
          </w:tcPr>
          <w:p w14:paraId="10B781FC" w14:textId="342FF025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607</w:t>
            </w:r>
          </w:p>
        </w:tc>
      </w:tr>
      <w:tr w:rsidR="00430A0E" w:rsidRPr="002E01C7" w14:paraId="387D71E2" w14:textId="77777777" w:rsidTr="00F964D6">
        <w:tc>
          <w:tcPr>
            <w:tcW w:w="6236" w:type="dxa"/>
          </w:tcPr>
          <w:p w14:paraId="54698FD3" w14:textId="77777777" w:rsidR="00430A0E" w:rsidRPr="002E01C7" w:rsidRDefault="00430A0E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28" w:type="dxa"/>
            <w:vAlign w:val="bottom"/>
          </w:tcPr>
          <w:p w14:paraId="70BF6B7D" w14:textId="5A923CAB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22,198</w:t>
            </w:r>
          </w:p>
        </w:tc>
        <w:tc>
          <w:tcPr>
            <w:tcW w:w="1229" w:type="dxa"/>
            <w:vAlign w:val="bottom"/>
          </w:tcPr>
          <w:p w14:paraId="7A8B9271" w14:textId="372E4B81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16C484E1" w14:textId="7F7FA7D6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7</w:t>
            </w:r>
          </w:p>
        </w:tc>
        <w:tc>
          <w:tcPr>
            <w:tcW w:w="1229" w:type="dxa"/>
            <w:vAlign w:val="bottom"/>
          </w:tcPr>
          <w:p w14:paraId="0C2A7638" w14:textId="23EE3931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22,205</w:t>
            </w:r>
          </w:p>
        </w:tc>
        <w:tc>
          <w:tcPr>
            <w:tcW w:w="1228" w:type="dxa"/>
            <w:vAlign w:val="bottom"/>
          </w:tcPr>
          <w:p w14:paraId="54060AF3" w14:textId="0ED79C7D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1,426</w:t>
            </w:r>
          </w:p>
        </w:tc>
        <w:tc>
          <w:tcPr>
            <w:tcW w:w="1229" w:type="dxa"/>
            <w:vAlign w:val="bottom"/>
          </w:tcPr>
          <w:p w14:paraId="303D3DED" w14:textId="59CBC940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1,426</w:t>
            </w:r>
          </w:p>
        </w:tc>
      </w:tr>
      <w:tr w:rsidR="00430A0E" w:rsidRPr="002E01C7" w14:paraId="449F2A70" w14:textId="77777777" w:rsidTr="00F964D6">
        <w:tc>
          <w:tcPr>
            <w:tcW w:w="6236" w:type="dxa"/>
          </w:tcPr>
          <w:p w14:paraId="3F86BB33" w14:textId="77777777" w:rsidR="00430A0E" w:rsidRPr="002E01C7" w:rsidRDefault="00430A0E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28" w:type="dxa"/>
            <w:vAlign w:val="bottom"/>
          </w:tcPr>
          <w:p w14:paraId="2EC87409" w14:textId="19A1E692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(1,575)</w:t>
            </w:r>
          </w:p>
        </w:tc>
        <w:tc>
          <w:tcPr>
            <w:tcW w:w="1229" w:type="dxa"/>
            <w:vAlign w:val="bottom"/>
          </w:tcPr>
          <w:p w14:paraId="5B18554F" w14:textId="45BA31F6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(1,598)</w:t>
            </w:r>
          </w:p>
        </w:tc>
        <w:tc>
          <w:tcPr>
            <w:tcW w:w="1229" w:type="dxa"/>
            <w:vAlign w:val="bottom"/>
          </w:tcPr>
          <w:p w14:paraId="078AB07C" w14:textId="2034805A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6EA14A47" w14:textId="796CA8F3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(3,173)</w:t>
            </w:r>
          </w:p>
        </w:tc>
        <w:tc>
          <w:tcPr>
            <w:tcW w:w="1228" w:type="dxa"/>
            <w:vAlign w:val="bottom"/>
          </w:tcPr>
          <w:p w14:paraId="3CAB7FB4" w14:textId="009B1DE3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5F972624" w14:textId="79F47423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</w:tr>
      <w:tr w:rsidR="00430A0E" w:rsidRPr="002E01C7" w14:paraId="7C241CF0" w14:textId="77777777" w:rsidTr="00F964D6">
        <w:tc>
          <w:tcPr>
            <w:tcW w:w="6236" w:type="dxa"/>
          </w:tcPr>
          <w:p w14:paraId="292BF217" w14:textId="77777777" w:rsidR="00430A0E" w:rsidRPr="002E01C7" w:rsidRDefault="00430A0E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28" w:type="dxa"/>
            <w:vAlign w:val="bottom"/>
          </w:tcPr>
          <w:p w14:paraId="15F3294F" w14:textId="723FBF86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(40,492)</w:t>
            </w:r>
          </w:p>
        </w:tc>
        <w:tc>
          <w:tcPr>
            <w:tcW w:w="1229" w:type="dxa"/>
            <w:vAlign w:val="bottom"/>
          </w:tcPr>
          <w:p w14:paraId="2C848415" w14:textId="4271825A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(12)</w:t>
            </w:r>
          </w:p>
        </w:tc>
        <w:tc>
          <w:tcPr>
            <w:tcW w:w="1229" w:type="dxa"/>
            <w:vAlign w:val="bottom"/>
          </w:tcPr>
          <w:p w14:paraId="123477B4" w14:textId="5DF560CF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(24)</w:t>
            </w:r>
          </w:p>
        </w:tc>
        <w:tc>
          <w:tcPr>
            <w:tcW w:w="1229" w:type="dxa"/>
            <w:vAlign w:val="bottom"/>
          </w:tcPr>
          <w:p w14:paraId="01E0F80E" w14:textId="4D656E51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(40,52</w:t>
            </w:r>
            <w:r w:rsidR="00E23747" w:rsidRPr="002E01C7">
              <w:t>8</w:t>
            </w:r>
            <w:r w:rsidRPr="002E01C7">
              <w:t>)</w:t>
            </w:r>
          </w:p>
        </w:tc>
        <w:tc>
          <w:tcPr>
            <w:tcW w:w="1228" w:type="dxa"/>
            <w:vAlign w:val="bottom"/>
          </w:tcPr>
          <w:p w14:paraId="2E98E563" w14:textId="764F174C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(10,416)</w:t>
            </w:r>
          </w:p>
        </w:tc>
        <w:tc>
          <w:tcPr>
            <w:tcW w:w="1229" w:type="dxa"/>
            <w:vAlign w:val="bottom"/>
          </w:tcPr>
          <w:p w14:paraId="6114F5BC" w14:textId="4F3DC8E2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(10,416)</w:t>
            </w:r>
          </w:p>
        </w:tc>
      </w:tr>
      <w:tr w:rsidR="00430A0E" w:rsidRPr="002E01C7" w14:paraId="63B663A5" w14:textId="77777777" w:rsidTr="00F964D6">
        <w:tc>
          <w:tcPr>
            <w:tcW w:w="6236" w:type="dxa"/>
          </w:tcPr>
          <w:p w14:paraId="107715C2" w14:textId="77777777" w:rsidR="00430A0E" w:rsidRPr="002E01C7" w:rsidRDefault="00430A0E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28" w:type="dxa"/>
            <w:vAlign w:val="bottom"/>
          </w:tcPr>
          <w:p w14:paraId="438A5C9D" w14:textId="3C0641F4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(15,110)</w:t>
            </w:r>
          </w:p>
        </w:tc>
        <w:tc>
          <w:tcPr>
            <w:tcW w:w="1229" w:type="dxa"/>
            <w:vAlign w:val="bottom"/>
          </w:tcPr>
          <w:p w14:paraId="2E0FC229" w14:textId="6FE5F0DD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(1,6</w:t>
            </w:r>
            <w:r w:rsidR="00953101" w:rsidRPr="002E01C7">
              <w:rPr>
                <w:b/>
                <w:bCs/>
              </w:rPr>
              <w:t>09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229" w:type="dxa"/>
            <w:vAlign w:val="bottom"/>
          </w:tcPr>
          <w:p w14:paraId="4C48A262" w14:textId="5CF3954C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155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198A6EFB" w14:textId="00C60678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(16,56</w:t>
            </w:r>
            <w:r w:rsidR="00953101" w:rsidRPr="002E01C7">
              <w:rPr>
                <w:b/>
                <w:bCs/>
              </w:rPr>
              <w:t>4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228" w:type="dxa"/>
            <w:vAlign w:val="bottom"/>
          </w:tcPr>
          <w:p w14:paraId="6ED063CE" w14:textId="23686494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(8,383)</w:t>
            </w:r>
          </w:p>
        </w:tc>
        <w:tc>
          <w:tcPr>
            <w:tcW w:w="1229" w:type="dxa"/>
            <w:vAlign w:val="bottom"/>
          </w:tcPr>
          <w:p w14:paraId="319CB41C" w14:textId="0D3C9682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(8,383)</w:t>
            </w:r>
          </w:p>
        </w:tc>
      </w:tr>
      <w:tr w:rsidR="00430A0E" w:rsidRPr="002E01C7" w14:paraId="30EF650D" w14:textId="77777777" w:rsidTr="00F964D6">
        <w:tc>
          <w:tcPr>
            <w:tcW w:w="6236" w:type="dxa"/>
          </w:tcPr>
          <w:p w14:paraId="1C85E875" w14:textId="64C22F99" w:rsidR="00430A0E" w:rsidRPr="002E01C7" w:rsidRDefault="00430A0E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28" w:type="dxa"/>
            <w:vAlign w:val="bottom"/>
          </w:tcPr>
          <w:p w14:paraId="583392F7" w14:textId="14862D90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4D99EBFD" w14:textId="4B59A474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t>179</w:t>
            </w:r>
          </w:p>
        </w:tc>
        <w:tc>
          <w:tcPr>
            <w:tcW w:w="1229" w:type="dxa"/>
            <w:vAlign w:val="bottom"/>
          </w:tcPr>
          <w:p w14:paraId="6DCA900E" w14:textId="5C4CD874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t>-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0F054D6B" w14:textId="384FEA0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t>179</w:t>
            </w:r>
          </w:p>
        </w:tc>
        <w:tc>
          <w:tcPr>
            <w:tcW w:w="1228" w:type="dxa"/>
            <w:vAlign w:val="bottom"/>
          </w:tcPr>
          <w:p w14:paraId="5977BDBD" w14:textId="5174EB0C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3EE9F882" w14:textId="39D18A9E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t>-</w:t>
            </w:r>
          </w:p>
        </w:tc>
      </w:tr>
      <w:tr w:rsidR="00430A0E" w:rsidRPr="002E01C7" w14:paraId="084759E2" w14:textId="77777777" w:rsidTr="00F964D6">
        <w:tc>
          <w:tcPr>
            <w:tcW w:w="6236" w:type="dxa"/>
          </w:tcPr>
          <w:p w14:paraId="46393A5B" w14:textId="77777777" w:rsidR="00430A0E" w:rsidRPr="002E01C7" w:rsidRDefault="00430A0E" w:rsidP="0053352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228" w:type="dxa"/>
            <w:vAlign w:val="bottom"/>
          </w:tcPr>
          <w:p w14:paraId="1C808C0E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122</w:t>
            </w:r>
          </w:p>
        </w:tc>
        <w:tc>
          <w:tcPr>
            <w:tcW w:w="1229" w:type="dxa"/>
            <w:vAlign w:val="bottom"/>
          </w:tcPr>
          <w:p w14:paraId="0A89AF9C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4EA717A8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7B437978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122</w:t>
            </w:r>
          </w:p>
        </w:tc>
        <w:tc>
          <w:tcPr>
            <w:tcW w:w="1228" w:type="dxa"/>
            <w:vAlign w:val="bottom"/>
          </w:tcPr>
          <w:p w14:paraId="6697F0F2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10AAECB3" w14:textId="77777777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</w:tr>
      <w:tr w:rsidR="00430A0E" w:rsidRPr="002E01C7" w14:paraId="1EBCCB00" w14:textId="77777777" w:rsidTr="00F964D6">
        <w:tc>
          <w:tcPr>
            <w:tcW w:w="6236" w:type="dxa"/>
          </w:tcPr>
          <w:p w14:paraId="0204913D" w14:textId="50BF6961" w:rsidR="00430A0E" w:rsidRPr="002E01C7" w:rsidRDefault="00430A0E" w:rsidP="0053352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28" w:type="dxa"/>
            <w:vAlign w:val="bottom"/>
          </w:tcPr>
          <w:p w14:paraId="0444708F" w14:textId="40E5D002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4,509</w:t>
            </w:r>
          </w:p>
        </w:tc>
        <w:tc>
          <w:tcPr>
            <w:tcW w:w="1229" w:type="dxa"/>
            <w:vAlign w:val="bottom"/>
          </w:tcPr>
          <w:p w14:paraId="509ED58C" w14:textId="4E5CB0B4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790A50B9" w14:textId="4FE78E7C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1BC7D134" w14:textId="3A7C33FF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4,509</w:t>
            </w:r>
          </w:p>
        </w:tc>
        <w:tc>
          <w:tcPr>
            <w:tcW w:w="1228" w:type="dxa"/>
            <w:vAlign w:val="bottom"/>
          </w:tcPr>
          <w:p w14:paraId="5BB18571" w14:textId="7D464456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4,509</w:t>
            </w:r>
          </w:p>
        </w:tc>
        <w:tc>
          <w:tcPr>
            <w:tcW w:w="1229" w:type="dxa"/>
            <w:vAlign w:val="bottom"/>
          </w:tcPr>
          <w:p w14:paraId="294031A2" w14:textId="2F1A709D" w:rsidR="00430A0E" w:rsidRPr="002E01C7" w:rsidRDefault="00430A0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4,509</w:t>
            </w:r>
          </w:p>
        </w:tc>
      </w:tr>
      <w:tr w:rsidR="00430A0E" w:rsidRPr="002E01C7" w14:paraId="0FF9D198" w14:textId="77777777" w:rsidTr="00F964D6">
        <w:tc>
          <w:tcPr>
            <w:tcW w:w="6236" w:type="dxa"/>
          </w:tcPr>
          <w:p w14:paraId="4BC48CDA" w14:textId="63EE0271" w:rsidR="00430A0E" w:rsidRPr="002E01C7" w:rsidRDefault="00430A0E" w:rsidP="0053352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28" w:type="dxa"/>
            <w:vAlign w:val="bottom"/>
          </w:tcPr>
          <w:p w14:paraId="4E5C5678" w14:textId="00993843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6,174</w:t>
            </w:r>
          </w:p>
        </w:tc>
        <w:tc>
          <w:tcPr>
            <w:tcW w:w="1229" w:type="dxa"/>
            <w:vAlign w:val="bottom"/>
          </w:tcPr>
          <w:p w14:paraId="476E1A2D" w14:textId="54F3C52D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vAlign w:val="bottom"/>
          </w:tcPr>
          <w:p w14:paraId="1F2CFC30" w14:textId="01521A65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1BD38705" w14:textId="0240DE73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6,174</w:t>
            </w:r>
          </w:p>
        </w:tc>
        <w:tc>
          <w:tcPr>
            <w:tcW w:w="1228" w:type="dxa"/>
            <w:vAlign w:val="bottom"/>
          </w:tcPr>
          <w:p w14:paraId="1CEF8C88" w14:textId="011771BE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6,174</w:t>
            </w:r>
          </w:p>
        </w:tc>
        <w:tc>
          <w:tcPr>
            <w:tcW w:w="1229" w:type="dxa"/>
            <w:vAlign w:val="bottom"/>
          </w:tcPr>
          <w:p w14:paraId="6753ABFC" w14:textId="6DB8F945" w:rsidR="00430A0E" w:rsidRPr="002E01C7" w:rsidRDefault="00430A0E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6,174</w:t>
            </w:r>
          </w:p>
        </w:tc>
      </w:tr>
      <w:tr w:rsidR="00430A0E" w:rsidRPr="002E01C7" w14:paraId="740FC48C" w14:textId="77777777" w:rsidTr="00F964D6">
        <w:trPr>
          <w:trHeight w:val="434"/>
        </w:trPr>
        <w:tc>
          <w:tcPr>
            <w:tcW w:w="6236" w:type="dxa"/>
          </w:tcPr>
          <w:p w14:paraId="7DEA6F09" w14:textId="77777777" w:rsidR="00430A0E" w:rsidRPr="002E01C7" w:rsidRDefault="00430A0E" w:rsidP="0053352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28" w:type="dxa"/>
            <w:vAlign w:val="bottom"/>
          </w:tcPr>
          <w:p w14:paraId="25B29CAA" w14:textId="5C011DAE" w:rsidR="00430A0E" w:rsidRPr="002E01C7" w:rsidRDefault="00430A0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(4,305)</w:t>
            </w:r>
          </w:p>
        </w:tc>
        <w:tc>
          <w:tcPr>
            <w:tcW w:w="1229" w:type="dxa"/>
            <w:vAlign w:val="bottom"/>
          </w:tcPr>
          <w:p w14:paraId="5030EAEA" w14:textId="4B4E6AC1" w:rsidR="00430A0E" w:rsidRPr="002E01C7" w:rsidRDefault="00430A0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(1,43</w:t>
            </w:r>
            <w:r w:rsidR="00953101" w:rsidRPr="002E01C7">
              <w:rPr>
                <w:b/>
                <w:bCs/>
              </w:rPr>
              <w:t>0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229" w:type="dxa"/>
            <w:vAlign w:val="bottom"/>
          </w:tcPr>
          <w:p w14:paraId="453E072E" w14:textId="44ECACF8" w:rsidR="00430A0E" w:rsidRPr="002E01C7" w:rsidRDefault="00430A0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155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77A649B2" w14:textId="48D95D04" w:rsidR="00430A0E" w:rsidRPr="002E01C7" w:rsidRDefault="00430A0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(5,58</w:t>
            </w:r>
            <w:r w:rsidR="00953101" w:rsidRPr="002E01C7">
              <w:rPr>
                <w:b/>
                <w:bCs/>
              </w:rPr>
              <w:t>0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228" w:type="dxa"/>
            <w:vAlign w:val="bottom"/>
          </w:tcPr>
          <w:p w14:paraId="416637A3" w14:textId="7B645372" w:rsidR="00430A0E" w:rsidRPr="002E01C7" w:rsidRDefault="00430A0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2,300</w:t>
            </w:r>
          </w:p>
        </w:tc>
        <w:tc>
          <w:tcPr>
            <w:tcW w:w="1229" w:type="dxa"/>
            <w:vAlign w:val="bottom"/>
          </w:tcPr>
          <w:p w14:paraId="57B273C2" w14:textId="5EEFF593" w:rsidR="00430A0E" w:rsidRPr="002E01C7" w:rsidRDefault="00430A0E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2,300</w:t>
            </w:r>
          </w:p>
        </w:tc>
      </w:tr>
    </w:tbl>
    <w:p w14:paraId="43E57A8D" w14:textId="77777777" w:rsidR="00833140" w:rsidRPr="002E01C7" w:rsidRDefault="00833140" w:rsidP="00533528"/>
    <w:p w14:paraId="5AF32B3F" w14:textId="77777777" w:rsidR="00F95476" w:rsidRPr="002E01C7" w:rsidRDefault="00F95476" w:rsidP="00533528"/>
    <w:p w14:paraId="72C9D3EE" w14:textId="77777777" w:rsidR="00430A0E" w:rsidRPr="002E01C7" w:rsidRDefault="00430A0E" w:rsidP="00533528"/>
    <w:p w14:paraId="40093E10" w14:textId="77777777" w:rsidR="00430A0E" w:rsidRPr="002E01C7" w:rsidRDefault="00430A0E" w:rsidP="00533528"/>
    <w:p w14:paraId="39134347" w14:textId="77777777" w:rsidR="00430A0E" w:rsidRPr="002E01C7" w:rsidRDefault="00430A0E" w:rsidP="00533528"/>
    <w:p w14:paraId="74753836" w14:textId="77777777" w:rsidR="00F0121F" w:rsidRPr="002E01C7" w:rsidRDefault="00F0121F" w:rsidP="00533528"/>
    <w:p w14:paraId="51E0883B" w14:textId="77777777" w:rsidR="00F0121F" w:rsidRPr="002E01C7" w:rsidRDefault="00F0121F" w:rsidP="00533528"/>
    <w:p w14:paraId="303940DF" w14:textId="77777777" w:rsidR="00F0121F" w:rsidRPr="002E01C7" w:rsidRDefault="00F0121F" w:rsidP="00533528"/>
    <w:p w14:paraId="36453F0A" w14:textId="77777777" w:rsidR="00F0121F" w:rsidRPr="002E01C7" w:rsidRDefault="00F0121F" w:rsidP="00533528"/>
    <w:p w14:paraId="499E4B78" w14:textId="77777777" w:rsidR="00F0121F" w:rsidRPr="002E01C7" w:rsidRDefault="00F0121F" w:rsidP="00533528"/>
    <w:p w14:paraId="2AE9BD3A" w14:textId="77777777" w:rsidR="00F0121F" w:rsidRPr="002E01C7" w:rsidRDefault="00F0121F" w:rsidP="00533528"/>
    <w:p w14:paraId="682033BD" w14:textId="77777777" w:rsidR="00F0121F" w:rsidRPr="002E01C7" w:rsidRDefault="00F0121F" w:rsidP="00533528"/>
    <w:p w14:paraId="2D2C7D67" w14:textId="77777777" w:rsidR="00F0121F" w:rsidRPr="002E01C7" w:rsidRDefault="00F0121F" w:rsidP="00533528"/>
    <w:p w14:paraId="3656EE98" w14:textId="77777777" w:rsidR="00F0121F" w:rsidRPr="002E01C7" w:rsidRDefault="00F0121F" w:rsidP="00533528"/>
    <w:p w14:paraId="242339AA" w14:textId="77777777" w:rsidR="000C7EE0" w:rsidRPr="002E01C7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E5555B" w14:textId="77777777" w:rsidR="000C7EE0" w:rsidRPr="002E01C7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B5F7AFC" w14:textId="77777777" w:rsidR="000C7EE0" w:rsidRPr="002E01C7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1B9512" w14:textId="454035DF" w:rsidR="00F0121F" w:rsidRPr="002E01C7" w:rsidRDefault="00F0121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2E01C7">
        <w:rPr>
          <w:cs/>
        </w:rPr>
        <w:br w:type="page"/>
      </w:r>
    </w:p>
    <w:p w14:paraId="7915F7BB" w14:textId="77777777" w:rsidR="00F0121F" w:rsidRPr="002E01C7" w:rsidRDefault="00F0121F" w:rsidP="00533528"/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1171"/>
        <w:gridCol w:w="1171"/>
        <w:gridCol w:w="1171"/>
        <w:gridCol w:w="1171"/>
        <w:gridCol w:w="1171"/>
        <w:gridCol w:w="1171"/>
        <w:gridCol w:w="1171"/>
      </w:tblGrid>
      <w:tr w:rsidR="00F95476" w:rsidRPr="002E01C7" w14:paraId="3A94A696" w14:textId="77777777" w:rsidTr="00F95476">
        <w:trPr>
          <w:trHeight w:val="73"/>
        </w:trPr>
        <w:tc>
          <w:tcPr>
            <w:tcW w:w="4950" w:type="dxa"/>
          </w:tcPr>
          <w:p w14:paraId="6109AA2E" w14:textId="77777777" w:rsidR="00F95476" w:rsidRPr="002E01C7" w:rsidRDefault="00F9547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4" w:type="dxa"/>
            <w:gridSpan w:val="5"/>
            <w:vAlign w:val="center"/>
          </w:tcPr>
          <w:p w14:paraId="2B6F7F2D" w14:textId="7D3F66AF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3513" w:type="dxa"/>
            <w:gridSpan w:val="3"/>
            <w:vAlign w:val="center"/>
          </w:tcPr>
          <w:p w14:paraId="05F8F326" w14:textId="1EF44A50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95476" w:rsidRPr="002E01C7" w14:paraId="31327C6F" w14:textId="77777777" w:rsidTr="00F95476">
        <w:tc>
          <w:tcPr>
            <w:tcW w:w="4950" w:type="dxa"/>
          </w:tcPr>
          <w:p w14:paraId="3274A76E" w14:textId="77777777" w:rsidR="00F95476" w:rsidRPr="002E01C7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31F6829C" w14:textId="27B59E17" w:rsidR="00F95476" w:rsidRPr="002E01C7" w:rsidRDefault="00E7100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F95476"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5476"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F95476"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2E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E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center"/>
          </w:tcPr>
          <w:p w14:paraId="58FD7A47" w14:textId="68410BF6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171" w:type="dxa"/>
            <w:vAlign w:val="center"/>
          </w:tcPr>
          <w:p w14:paraId="2274CAF7" w14:textId="77777777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เงินเยน</w:t>
            </w:r>
          </w:p>
          <w:p w14:paraId="0F48ED4F" w14:textId="759B1D19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ญี่ปุ่น</w:t>
            </w:r>
          </w:p>
        </w:tc>
        <w:tc>
          <w:tcPr>
            <w:tcW w:w="1171" w:type="dxa"/>
            <w:vAlign w:val="center"/>
          </w:tcPr>
          <w:p w14:paraId="7BC4984F" w14:textId="5AB85133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171" w:type="dxa"/>
            <w:vAlign w:val="center"/>
          </w:tcPr>
          <w:p w14:paraId="6C0FFAF3" w14:textId="77777777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4013F9C6" w14:textId="3C1B2BEC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อื่น ๆ</w:t>
            </w:r>
          </w:p>
        </w:tc>
        <w:tc>
          <w:tcPr>
            <w:tcW w:w="1171" w:type="dxa"/>
            <w:vAlign w:val="center"/>
          </w:tcPr>
          <w:p w14:paraId="7970C915" w14:textId="77777777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5961EA22" w14:textId="76DF2E5A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รวม</w:t>
            </w:r>
          </w:p>
        </w:tc>
        <w:tc>
          <w:tcPr>
            <w:tcW w:w="1171" w:type="dxa"/>
            <w:vAlign w:val="center"/>
          </w:tcPr>
          <w:p w14:paraId="1C6005F3" w14:textId="4AF5403A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171" w:type="dxa"/>
            <w:vAlign w:val="center"/>
          </w:tcPr>
          <w:p w14:paraId="3DADC344" w14:textId="77777777" w:rsidR="00F95476" w:rsidRPr="002E01C7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2E1976" w14:textId="4E28EB82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เงินยูโร</w:t>
            </w:r>
          </w:p>
        </w:tc>
        <w:tc>
          <w:tcPr>
            <w:tcW w:w="1171" w:type="dxa"/>
            <w:vAlign w:val="center"/>
          </w:tcPr>
          <w:p w14:paraId="12DFB1F8" w14:textId="77777777" w:rsidR="00F95476" w:rsidRPr="002E01C7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10ED3" w14:textId="2ABB4578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2E01C7">
              <w:rPr>
                <w:rFonts w:hint="cs"/>
                <w:cs/>
              </w:rPr>
              <w:t>รวม</w:t>
            </w:r>
          </w:p>
        </w:tc>
      </w:tr>
      <w:tr w:rsidR="00F95476" w:rsidRPr="002E01C7" w14:paraId="280D77C2" w14:textId="77777777" w:rsidTr="00F95476">
        <w:tc>
          <w:tcPr>
            <w:tcW w:w="4950" w:type="dxa"/>
          </w:tcPr>
          <w:p w14:paraId="09ED3FDC" w14:textId="77777777" w:rsidR="00F95476" w:rsidRPr="002E01C7" w:rsidRDefault="00F9547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4" w:type="dxa"/>
            <w:gridSpan w:val="5"/>
            <w:vAlign w:val="center"/>
          </w:tcPr>
          <w:p w14:paraId="004F591E" w14:textId="086EE02D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E01C7">
              <w:rPr>
                <w:rFonts w:asciiTheme="majorBidi" w:hAnsiTheme="majorBidi" w:cstheme="majorBidi"/>
                <w:i/>
                <w:iCs/>
              </w:rPr>
              <w:t>(</w:t>
            </w:r>
            <w:r w:rsidRPr="002E01C7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E01C7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3513" w:type="dxa"/>
            <w:gridSpan w:val="3"/>
            <w:vAlign w:val="center"/>
          </w:tcPr>
          <w:p w14:paraId="375DE456" w14:textId="6CE091FE" w:rsidR="00F95476" w:rsidRPr="002E01C7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  <w:i/>
                <w:iCs/>
              </w:rPr>
              <w:t>(</w:t>
            </w:r>
            <w:r w:rsidRPr="002E01C7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E01C7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B3061" w:rsidRPr="002E01C7" w14:paraId="11DB3BC8" w14:textId="77777777" w:rsidTr="00F33C5E">
        <w:tc>
          <w:tcPr>
            <w:tcW w:w="4950" w:type="dxa"/>
          </w:tcPr>
          <w:p w14:paraId="1FA2FE87" w14:textId="77777777" w:rsidR="00AB3061" w:rsidRPr="002E01C7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B0B454D" w14:textId="4FFE8AD4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6,999</w:t>
            </w:r>
          </w:p>
        </w:tc>
        <w:tc>
          <w:tcPr>
            <w:tcW w:w="1171" w:type="dxa"/>
            <w:vAlign w:val="bottom"/>
          </w:tcPr>
          <w:p w14:paraId="0A6E8706" w14:textId="4A2EC7C2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</w:t>
            </w:r>
          </w:p>
        </w:tc>
        <w:tc>
          <w:tcPr>
            <w:tcW w:w="1171" w:type="dxa"/>
            <w:vAlign w:val="bottom"/>
          </w:tcPr>
          <w:p w14:paraId="4D3EA1CF" w14:textId="19621731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3,544</w:t>
            </w:r>
          </w:p>
        </w:tc>
        <w:tc>
          <w:tcPr>
            <w:tcW w:w="1171" w:type="dxa"/>
            <w:vAlign w:val="bottom"/>
          </w:tcPr>
          <w:p w14:paraId="795A7486" w14:textId="62D2D69D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129</w:t>
            </w:r>
          </w:p>
        </w:tc>
        <w:tc>
          <w:tcPr>
            <w:tcW w:w="1171" w:type="dxa"/>
            <w:vAlign w:val="bottom"/>
          </w:tcPr>
          <w:p w14:paraId="76D2579D" w14:textId="4BD9133F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10,673</w:t>
            </w:r>
          </w:p>
        </w:tc>
        <w:tc>
          <w:tcPr>
            <w:tcW w:w="1171" w:type="dxa"/>
            <w:vAlign w:val="bottom"/>
          </w:tcPr>
          <w:p w14:paraId="7E7824EE" w14:textId="5263AD12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2,629</w:t>
            </w:r>
          </w:p>
        </w:tc>
        <w:tc>
          <w:tcPr>
            <w:tcW w:w="1171" w:type="dxa"/>
            <w:vAlign w:val="bottom"/>
          </w:tcPr>
          <w:p w14:paraId="740874D5" w14:textId="54F37C8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622DCB40" w14:textId="5E24933F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2,629</w:t>
            </w:r>
          </w:p>
        </w:tc>
      </w:tr>
      <w:tr w:rsidR="00AB3061" w:rsidRPr="002E01C7" w14:paraId="73127ED0" w14:textId="77777777" w:rsidTr="00F33C5E">
        <w:tc>
          <w:tcPr>
            <w:tcW w:w="4950" w:type="dxa"/>
          </w:tcPr>
          <w:p w14:paraId="22911FDB" w14:textId="608F24F1" w:rsidR="00AB3061" w:rsidRPr="002E01C7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347FD0E0" w14:textId="406F2A54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17,625</w:t>
            </w:r>
          </w:p>
        </w:tc>
        <w:tc>
          <w:tcPr>
            <w:tcW w:w="1171" w:type="dxa"/>
            <w:vAlign w:val="bottom"/>
          </w:tcPr>
          <w:p w14:paraId="267D03AF" w14:textId="3611C376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2503100A" w14:textId="145B4A40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54</w:t>
            </w:r>
          </w:p>
        </w:tc>
        <w:tc>
          <w:tcPr>
            <w:tcW w:w="1171" w:type="dxa"/>
            <w:vAlign w:val="bottom"/>
          </w:tcPr>
          <w:p w14:paraId="7AD1280D" w14:textId="38809B32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124</w:t>
            </w:r>
          </w:p>
        </w:tc>
        <w:tc>
          <w:tcPr>
            <w:tcW w:w="1171" w:type="dxa"/>
            <w:vAlign w:val="bottom"/>
          </w:tcPr>
          <w:p w14:paraId="018B23B5" w14:textId="6BEF3744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17,803</w:t>
            </w:r>
          </w:p>
        </w:tc>
        <w:tc>
          <w:tcPr>
            <w:tcW w:w="1171" w:type="dxa"/>
            <w:vAlign w:val="bottom"/>
          </w:tcPr>
          <w:p w14:paraId="51E58296" w14:textId="5D980EE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34</w:t>
            </w:r>
          </w:p>
        </w:tc>
        <w:tc>
          <w:tcPr>
            <w:tcW w:w="1171" w:type="dxa"/>
            <w:vAlign w:val="bottom"/>
          </w:tcPr>
          <w:p w14:paraId="08CBC265" w14:textId="2D80CDE6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rPr>
                <w:rFonts w:hint="cs"/>
                <w:cs/>
              </w:rPr>
              <w:t>1</w:t>
            </w:r>
          </w:p>
        </w:tc>
        <w:tc>
          <w:tcPr>
            <w:tcW w:w="1171" w:type="dxa"/>
            <w:vAlign w:val="bottom"/>
          </w:tcPr>
          <w:p w14:paraId="6CCF984C" w14:textId="419C269A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35</w:t>
            </w:r>
          </w:p>
        </w:tc>
      </w:tr>
      <w:tr w:rsidR="00AB3061" w:rsidRPr="002E01C7" w14:paraId="022B9EA3" w14:textId="77777777" w:rsidTr="00F33C5E">
        <w:tc>
          <w:tcPr>
            <w:tcW w:w="4950" w:type="dxa"/>
          </w:tcPr>
          <w:p w14:paraId="2797DE49" w14:textId="667D8176" w:rsidR="00AB3061" w:rsidRPr="002E01C7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8375F94" w14:textId="42A2C912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(7,564)</w:t>
            </w:r>
          </w:p>
        </w:tc>
        <w:tc>
          <w:tcPr>
            <w:tcW w:w="1171" w:type="dxa"/>
            <w:vAlign w:val="bottom"/>
          </w:tcPr>
          <w:p w14:paraId="4F5A6810" w14:textId="3759156B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(1,606)</w:t>
            </w:r>
          </w:p>
        </w:tc>
        <w:tc>
          <w:tcPr>
            <w:tcW w:w="1171" w:type="dxa"/>
            <w:vAlign w:val="bottom"/>
          </w:tcPr>
          <w:p w14:paraId="5A570999" w14:textId="5CA8BDE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176BD5D9" w14:textId="4A8FBD8C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58181FFA" w14:textId="2765382D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(9,170)</w:t>
            </w:r>
          </w:p>
        </w:tc>
        <w:tc>
          <w:tcPr>
            <w:tcW w:w="1171" w:type="dxa"/>
            <w:vAlign w:val="bottom"/>
          </w:tcPr>
          <w:p w14:paraId="308F9B27" w14:textId="72613BF0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56656883" w14:textId="17456186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rPr>
                <w:rFonts w:hint="cs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103FFF23" w14:textId="30AAA23D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</w:tr>
      <w:tr w:rsidR="00AB3061" w:rsidRPr="002E01C7" w14:paraId="095BF145" w14:textId="77777777" w:rsidTr="00F33C5E">
        <w:tc>
          <w:tcPr>
            <w:tcW w:w="4950" w:type="dxa"/>
          </w:tcPr>
          <w:p w14:paraId="7EAC5304" w14:textId="131B0542" w:rsidR="00AB3061" w:rsidRPr="002E01C7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33F9AD8D" w14:textId="48CA27AC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(2</w:t>
            </w:r>
            <w:r w:rsidRPr="002E01C7">
              <w:rPr>
                <w:rFonts w:hint="cs"/>
                <w:cs/>
              </w:rPr>
              <w:t>5</w:t>
            </w:r>
            <w:r w:rsidRPr="002E01C7">
              <w:t>,</w:t>
            </w:r>
            <w:r w:rsidRPr="002E01C7">
              <w:rPr>
                <w:rFonts w:hint="cs"/>
                <w:cs/>
              </w:rPr>
              <w:t>595</w:t>
            </w:r>
            <w:r w:rsidRPr="002E01C7">
              <w:t>)</w:t>
            </w:r>
          </w:p>
        </w:tc>
        <w:tc>
          <w:tcPr>
            <w:tcW w:w="1171" w:type="dxa"/>
            <w:vAlign w:val="bottom"/>
          </w:tcPr>
          <w:p w14:paraId="0C83BFAF" w14:textId="32CC7C2B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(10)</w:t>
            </w:r>
          </w:p>
        </w:tc>
        <w:tc>
          <w:tcPr>
            <w:tcW w:w="1171" w:type="dxa"/>
            <w:vAlign w:val="bottom"/>
          </w:tcPr>
          <w:p w14:paraId="355D5EA9" w14:textId="71899CF4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(42)</w:t>
            </w:r>
          </w:p>
        </w:tc>
        <w:tc>
          <w:tcPr>
            <w:tcW w:w="1171" w:type="dxa"/>
            <w:vAlign w:val="bottom"/>
          </w:tcPr>
          <w:p w14:paraId="1C39F7F1" w14:textId="19A6FBBF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(119)</w:t>
            </w:r>
          </w:p>
        </w:tc>
        <w:tc>
          <w:tcPr>
            <w:tcW w:w="1171" w:type="dxa"/>
            <w:vAlign w:val="bottom"/>
          </w:tcPr>
          <w:p w14:paraId="5A055B2D" w14:textId="4D8458E9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(25,766)</w:t>
            </w:r>
          </w:p>
        </w:tc>
        <w:tc>
          <w:tcPr>
            <w:tcW w:w="1171" w:type="dxa"/>
            <w:vAlign w:val="bottom"/>
          </w:tcPr>
          <w:p w14:paraId="1A87A8C3" w14:textId="427113C2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(8,094)</w:t>
            </w:r>
          </w:p>
        </w:tc>
        <w:tc>
          <w:tcPr>
            <w:tcW w:w="1171" w:type="dxa"/>
            <w:vAlign w:val="bottom"/>
          </w:tcPr>
          <w:p w14:paraId="16B4A08E" w14:textId="070FE168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61620B64" w14:textId="4A6907EA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(8,094)</w:t>
            </w:r>
          </w:p>
        </w:tc>
      </w:tr>
      <w:tr w:rsidR="00AB3061" w:rsidRPr="002E01C7" w14:paraId="4DAFBAA8" w14:textId="77777777" w:rsidTr="00F33C5E">
        <w:tc>
          <w:tcPr>
            <w:tcW w:w="4950" w:type="dxa"/>
          </w:tcPr>
          <w:p w14:paraId="274393CC" w14:textId="6E2A6B23" w:rsidR="00AB3061" w:rsidRPr="002E01C7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vAlign w:val="bottom"/>
          </w:tcPr>
          <w:p w14:paraId="6689C7A2" w14:textId="4E63FC5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(8,535)</w:t>
            </w:r>
          </w:p>
        </w:tc>
        <w:tc>
          <w:tcPr>
            <w:tcW w:w="1171" w:type="dxa"/>
            <w:vAlign w:val="bottom"/>
          </w:tcPr>
          <w:p w14:paraId="4EBC797A" w14:textId="34D6FD1A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(1,615)</w:t>
            </w:r>
          </w:p>
        </w:tc>
        <w:tc>
          <w:tcPr>
            <w:tcW w:w="1171" w:type="dxa"/>
            <w:vAlign w:val="bottom"/>
          </w:tcPr>
          <w:p w14:paraId="2F8D1F2E" w14:textId="2E88055F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3,556</w:t>
            </w:r>
          </w:p>
        </w:tc>
        <w:tc>
          <w:tcPr>
            <w:tcW w:w="1171" w:type="dxa"/>
            <w:vAlign w:val="bottom"/>
          </w:tcPr>
          <w:p w14:paraId="7B6B1AA8" w14:textId="55DD74F7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134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53F1E3BA" w14:textId="5B4110CD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(6,460)</w:t>
            </w:r>
          </w:p>
        </w:tc>
        <w:tc>
          <w:tcPr>
            <w:tcW w:w="1171" w:type="dxa"/>
            <w:vAlign w:val="bottom"/>
          </w:tcPr>
          <w:p w14:paraId="01BA435F" w14:textId="4B039433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(5,431)</w:t>
            </w:r>
          </w:p>
        </w:tc>
        <w:tc>
          <w:tcPr>
            <w:tcW w:w="1171" w:type="dxa"/>
            <w:vAlign w:val="bottom"/>
          </w:tcPr>
          <w:p w14:paraId="0FB4E553" w14:textId="63593567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</w:t>
            </w:r>
          </w:p>
        </w:tc>
        <w:tc>
          <w:tcPr>
            <w:tcW w:w="1171" w:type="dxa"/>
            <w:vAlign w:val="bottom"/>
          </w:tcPr>
          <w:p w14:paraId="61B73D18" w14:textId="11757F99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(5,430)</w:t>
            </w:r>
          </w:p>
        </w:tc>
      </w:tr>
      <w:tr w:rsidR="00AB3061" w:rsidRPr="002E01C7" w14:paraId="6B573EBA" w14:textId="77777777" w:rsidTr="003E28D8">
        <w:tc>
          <w:tcPr>
            <w:tcW w:w="4950" w:type="dxa"/>
          </w:tcPr>
          <w:p w14:paraId="69988FF4" w14:textId="77777777" w:rsidR="00AB3061" w:rsidRPr="002E01C7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1CD76413" w14:textId="77777777" w:rsidR="00AB3061" w:rsidRPr="002E01C7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</w:rPr>
              <w:tab/>
            </w: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0E26FDFA" w14:textId="124D33EA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08EA27D5" w14:textId="00D217D0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180</w:t>
            </w:r>
          </w:p>
        </w:tc>
        <w:tc>
          <w:tcPr>
            <w:tcW w:w="1171" w:type="dxa"/>
            <w:vAlign w:val="bottom"/>
          </w:tcPr>
          <w:p w14:paraId="1A06B8D9" w14:textId="32A05396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00A9A108" w14:textId="75D8866D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0EEE2597" w14:textId="279DAC7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180</w:t>
            </w:r>
          </w:p>
        </w:tc>
        <w:tc>
          <w:tcPr>
            <w:tcW w:w="1171" w:type="dxa"/>
            <w:vAlign w:val="bottom"/>
          </w:tcPr>
          <w:p w14:paraId="6124D3A4" w14:textId="75F5C49A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6BB114BC" w14:textId="70843736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5CD826D9" w14:textId="0F28A55E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</w:tr>
      <w:tr w:rsidR="00AB3061" w:rsidRPr="002E01C7" w14:paraId="5128A0A3" w14:textId="77777777" w:rsidTr="00F33C5E">
        <w:tc>
          <w:tcPr>
            <w:tcW w:w="4950" w:type="dxa"/>
          </w:tcPr>
          <w:p w14:paraId="0D0E54FE" w14:textId="77777777" w:rsidR="00AB3061" w:rsidRPr="002E01C7" w:rsidRDefault="00AB3061" w:rsidP="0053352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9DF4BA4" w14:textId="5F9182AD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122</w:t>
            </w:r>
          </w:p>
        </w:tc>
        <w:tc>
          <w:tcPr>
            <w:tcW w:w="1171" w:type="dxa"/>
            <w:vAlign w:val="bottom"/>
          </w:tcPr>
          <w:p w14:paraId="0665DBB3" w14:textId="30107822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0CAA2517" w14:textId="3C33C43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60808AF4" w14:textId="4C26D3F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765DACA2" w14:textId="4C93EB84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122</w:t>
            </w:r>
          </w:p>
        </w:tc>
        <w:tc>
          <w:tcPr>
            <w:tcW w:w="1171" w:type="dxa"/>
            <w:vAlign w:val="bottom"/>
          </w:tcPr>
          <w:p w14:paraId="02B4B56C" w14:textId="74AF186B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4A4D1CFA" w14:textId="7C48BEE6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69A0995E" w14:textId="0FB7ECC8" w:rsidR="00AB3061" w:rsidRPr="002E01C7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-</w:t>
            </w:r>
          </w:p>
        </w:tc>
      </w:tr>
      <w:tr w:rsidR="00AB3061" w:rsidRPr="002E01C7" w14:paraId="29647A55" w14:textId="77777777" w:rsidTr="00F33C5E">
        <w:tc>
          <w:tcPr>
            <w:tcW w:w="4950" w:type="dxa"/>
          </w:tcPr>
          <w:p w14:paraId="1EA776DE" w14:textId="77777777" w:rsidR="00AB3061" w:rsidRPr="002E01C7" w:rsidRDefault="00AB3061" w:rsidP="0053352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70" w:type="dxa"/>
            <w:vAlign w:val="bottom"/>
          </w:tcPr>
          <w:p w14:paraId="1987DA79" w14:textId="76D085F3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2,741</w:t>
            </w:r>
          </w:p>
        </w:tc>
        <w:tc>
          <w:tcPr>
            <w:tcW w:w="1171" w:type="dxa"/>
            <w:vAlign w:val="bottom"/>
          </w:tcPr>
          <w:p w14:paraId="0BD513CD" w14:textId="492B2A42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086549A9" w14:textId="51F65FA2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73E60F94" w14:textId="5D88D214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30C795FD" w14:textId="6BDB9057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2,741</w:t>
            </w:r>
          </w:p>
        </w:tc>
        <w:tc>
          <w:tcPr>
            <w:tcW w:w="1171" w:type="dxa"/>
            <w:vAlign w:val="bottom"/>
          </w:tcPr>
          <w:p w14:paraId="73D1CA39" w14:textId="05EF38CF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2,741</w:t>
            </w:r>
          </w:p>
        </w:tc>
        <w:tc>
          <w:tcPr>
            <w:tcW w:w="1171" w:type="dxa"/>
            <w:vAlign w:val="bottom"/>
          </w:tcPr>
          <w:p w14:paraId="1A596A07" w14:textId="45631240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2E01C7">
              <w:t>-</w:t>
            </w:r>
          </w:p>
        </w:tc>
        <w:tc>
          <w:tcPr>
            <w:tcW w:w="1171" w:type="dxa"/>
            <w:vAlign w:val="bottom"/>
          </w:tcPr>
          <w:p w14:paraId="5247D934" w14:textId="51C60D69" w:rsidR="00AB3061" w:rsidRPr="002E01C7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2E01C7">
              <w:t>2,741</w:t>
            </w:r>
          </w:p>
        </w:tc>
      </w:tr>
      <w:tr w:rsidR="00AB3061" w:rsidRPr="002E01C7" w14:paraId="76DE295B" w14:textId="77777777" w:rsidTr="00F33C5E">
        <w:trPr>
          <w:trHeight w:val="434"/>
        </w:trPr>
        <w:tc>
          <w:tcPr>
            <w:tcW w:w="4950" w:type="dxa"/>
          </w:tcPr>
          <w:p w14:paraId="0EB5CB93" w14:textId="77777777" w:rsidR="00AB3061" w:rsidRPr="002E01C7" w:rsidRDefault="00AB3061" w:rsidP="0053352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vAlign w:val="bottom"/>
          </w:tcPr>
          <w:p w14:paraId="6F4F7ED2" w14:textId="4B064E69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</w:t>
            </w:r>
            <w:r w:rsidR="00243D60" w:rsidRPr="002E01C7">
              <w:rPr>
                <w:b/>
                <w:bCs/>
              </w:rPr>
              <w:t>5,672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171" w:type="dxa"/>
            <w:vAlign w:val="bottom"/>
          </w:tcPr>
          <w:p w14:paraId="57C135E0" w14:textId="5BDD0FE5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(1,435)</w:t>
            </w:r>
          </w:p>
        </w:tc>
        <w:tc>
          <w:tcPr>
            <w:tcW w:w="1171" w:type="dxa"/>
            <w:vAlign w:val="bottom"/>
          </w:tcPr>
          <w:p w14:paraId="2A3CA852" w14:textId="7A10ABC6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3,556</w:t>
            </w:r>
          </w:p>
        </w:tc>
        <w:tc>
          <w:tcPr>
            <w:tcW w:w="1171" w:type="dxa"/>
            <w:vAlign w:val="bottom"/>
          </w:tcPr>
          <w:p w14:paraId="350F2D4C" w14:textId="41C39EE4" w:rsidR="00AB3061" w:rsidRPr="002E01C7" w:rsidRDefault="00243D6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134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74121260" w14:textId="49440F5C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</w:t>
            </w:r>
            <w:r w:rsidR="00243D60" w:rsidRPr="002E01C7">
              <w:rPr>
                <w:b/>
                <w:bCs/>
              </w:rPr>
              <w:t>3,417)</w:t>
            </w:r>
          </w:p>
        </w:tc>
        <w:tc>
          <w:tcPr>
            <w:tcW w:w="1171" w:type="dxa"/>
            <w:vAlign w:val="bottom"/>
          </w:tcPr>
          <w:p w14:paraId="7457DCBD" w14:textId="513C31AF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(2,690)</w:t>
            </w:r>
          </w:p>
        </w:tc>
        <w:tc>
          <w:tcPr>
            <w:tcW w:w="1171" w:type="dxa"/>
            <w:vAlign w:val="bottom"/>
          </w:tcPr>
          <w:p w14:paraId="47273BC4" w14:textId="0D4AEE34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2E01C7">
              <w:rPr>
                <w:b/>
                <w:bCs/>
              </w:rPr>
              <w:t>1</w:t>
            </w:r>
          </w:p>
        </w:tc>
        <w:tc>
          <w:tcPr>
            <w:tcW w:w="1171" w:type="dxa"/>
            <w:vAlign w:val="bottom"/>
          </w:tcPr>
          <w:p w14:paraId="69BC4634" w14:textId="50FF1DFB" w:rsidR="00AB3061" w:rsidRPr="002E01C7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2E01C7">
              <w:rPr>
                <w:b/>
                <w:bCs/>
              </w:rPr>
              <w:t>(2,689)</w:t>
            </w:r>
          </w:p>
        </w:tc>
      </w:tr>
    </w:tbl>
    <w:p w14:paraId="42107C68" w14:textId="0D816FB6" w:rsidR="00027638" w:rsidRPr="002E01C7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04083D39" w14:textId="4B65C53B" w:rsidR="00027638" w:rsidRPr="002E01C7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2E01C7">
        <w:rPr>
          <w:sz w:val="28"/>
          <w:szCs w:val="28"/>
          <w:cs/>
        </w:rPr>
        <w:tab/>
      </w:r>
    </w:p>
    <w:p w14:paraId="63B91664" w14:textId="4E9CE600" w:rsidR="00DF7445" w:rsidRPr="002E01C7" w:rsidRDefault="00DF7445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2E01C7" w:rsidRDefault="00DF7445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sectPr w:rsidR="00DF7445" w:rsidRPr="002E01C7" w:rsidSect="00C21744">
          <w:headerReference w:type="default" r:id="rId31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2E01C7" w:rsidRDefault="00F20DB7" w:rsidP="00533528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2E01C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2E01C7" w:rsidRDefault="00EC1ABA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2E01C7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2E01C7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2E01C7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2E01C7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2E01C7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027638" w:rsidRPr="002E01C7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3A949478" w:rsidR="00027638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1FA175B7" w14:textId="43F74B46" w:rsidR="00027638" w:rsidRPr="002E01C7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24624E6E" w:rsidR="00027638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43B80F54" w14:textId="7B317DD9" w:rsidR="00027638" w:rsidRPr="002E01C7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7638" w:rsidRPr="002E01C7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027638" w:rsidRPr="002E01C7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3D2CAB0E" w:rsidR="00027638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39F1D8E" w14:textId="4522F636" w:rsidR="00027638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6A3DCE50" w14:textId="3B496BE5" w:rsidR="00027638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020CB52" w14:textId="30462508" w:rsidR="00027638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27638" w:rsidRPr="002E01C7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027638" w:rsidRPr="002E01C7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027638" w:rsidRPr="002E01C7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77FC" w:rsidRPr="002E01C7" w14:paraId="2CD57B22" w14:textId="77777777" w:rsidTr="00CC3C90">
        <w:tc>
          <w:tcPr>
            <w:tcW w:w="4140" w:type="dxa"/>
          </w:tcPr>
          <w:p w14:paraId="4078153F" w14:textId="19DBEE6C" w:rsidR="00A977FC" w:rsidRPr="002E01C7" w:rsidRDefault="00A977F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82" w:type="dxa"/>
          </w:tcPr>
          <w:p w14:paraId="59D3EC40" w14:textId="77777777" w:rsidR="00A977FC" w:rsidRPr="002E01C7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1B2F57" w14:textId="77777777" w:rsidR="00A977FC" w:rsidRPr="002E01C7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7F3D925" w14:textId="77777777" w:rsidR="00A977FC" w:rsidRPr="002E01C7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DE57A7" w14:textId="77777777" w:rsidR="00A977FC" w:rsidRPr="002E01C7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A977FC" w:rsidRPr="002E01C7" w14:paraId="5C27F72B" w14:textId="77777777" w:rsidTr="00CC3C90">
        <w:tc>
          <w:tcPr>
            <w:tcW w:w="4140" w:type="dxa"/>
          </w:tcPr>
          <w:p w14:paraId="14E19C8C" w14:textId="70F7D7DF" w:rsidR="00A977FC" w:rsidRPr="002E01C7" w:rsidRDefault="00A977F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2" w:type="dxa"/>
          </w:tcPr>
          <w:p w14:paraId="2E3F6E7E" w14:textId="0ECA4212" w:rsidR="00A977FC" w:rsidRPr="002E01C7" w:rsidRDefault="00D56FB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1,5</w:t>
            </w:r>
            <w:r w:rsidR="00A83C09" w:rsidRPr="002E01C7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83" w:type="dxa"/>
          </w:tcPr>
          <w:p w14:paraId="527EA420" w14:textId="4E893DBD" w:rsidR="00A977FC" w:rsidRPr="002E01C7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1,</w:t>
            </w:r>
            <w:r w:rsidR="00D54A5D" w:rsidRPr="002E01C7">
              <w:t>278</w:t>
            </w:r>
          </w:p>
        </w:tc>
        <w:tc>
          <w:tcPr>
            <w:tcW w:w="1282" w:type="dxa"/>
          </w:tcPr>
          <w:p w14:paraId="5F6B3CFC" w14:textId="08B44EF9" w:rsidR="00A977FC" w:rsidRPr="002E01C7" w:rsidRDefault="00D54A5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4,510</w:t>
            </w:r>
          </w:p>
        </w:tc>
        <w:tc>
          <w:tcPr>
            <w:tcW w:w="1283" w:type="dxa"/>
          </w:tcPr>
          <w:p w14:paraId="300F75D3" w14:textId="34497FB1" w:rsidR="00A977FC" w:rsidRPr="002E01C7" w:rsidRDefault="00F631A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510</w:t>
            </w:r>
          </w:p>
        </w:tc>
      </w:tr>
      <w:tr w:rsidR="00FE7661" w:rsidRPr="002E01C7" w14:paraId="33AA01A8" w14:textId="77777777" w:rsidTr="00CC3C90">
        <w:tc>
          <w:tcPr>
            <w:tcW w:w="4140" w:type="dxa"/>
          </w:tcPr>
          <w:p w14:paraId="04420C75" w14:textId="30E52F22" w:rsidR="00FE7661" w:rsidRPr="002E01C7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74E4A431" w14:textId="010C792D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(82,384)</w:t>
            </w:r>
          </w:p>
        </w:tc>
        <w:tc>
          <w:tcPr>
            <w:tcW w:w="1283" w:type="dxa"/>
          </w:tcPr>
          <w:p w14:paraId="027BD4C8" w14:textId="34FFFB5B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(79,532)</w:t>
            </w:r>
          </w:p>
        </w:tc>
        <w:tc>
          <w:tcPr>
            <w:tcW w:w="1282" w:type="dxa"/>
          </w:tcPr>
          <w:p w14:paraId="639E9C33" w14:textId="552195A3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(40,520)</w:t>
            </w:r>
          </w:p>
        </w:tc>
        <w:tc>
          <w:tcPr>
            <w:tcW w:w="1283" w:type="dxa"/>
          </w:tcPr>
          <w:p w14:paraId="56DB3C6D" w14:textId="5473DB72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E01C7">
              <w:t>(40,669)</w:t>
            </w:r>
          </w:p>
        </w:tc>
      </w:tr>
      <w:tr w:rsidR="00FE7661" w:rsidRPr="002E01C7" w14:paraId="456A590F" w14:textId="77777777" w:rsidTr="00CC3C90">
        <w:tc>
          <w:tcPr>
            <w:tcW w:w="4140" w:type="dxa"/>
          </w:tcPr>
          <w:p w14:paraId="1D1AC3C4" w14:textId="5228E7A9" w:rsidR="00FE7661" w:rsidRPr="002E01C7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E7661" w:rsidRPr="002E01C7" w14:paraId="59EF07A8" w14:textId="77777777" w:rsidTr="001E5112">
        <w:tc>
          <w:tcPr>
            <w:tcW w:w="4140" w:type="dxa"/>
          </w:tcPr>
          <w:p w14:paraId="1BE76A2B" w14:textId="064C1385" w:rsidR="00FE7661" w:rsidRPr="002E01C7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6A1243D2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(4</w:t>
            </w:r>
            <w:r w:rsidR="00A83C09" w:rsidRPr="002E01C7">
              <w:rPr>
                <w:rFonts w:asciiTheme="majorBidi" w:hAnsiTheme="majorBidi" w:cstheme="majorBidi"/>
              </w:rPr>
              <w:t>3</w:t>
            </w:r>
            <w:r w:rsidRPr="002E01C7">
              <w:rPr>
                <w:rFonts w:asciiTheme="majorBidi" w:hAnsiTheme="majorBidi" w:cstheme="majorBidi"/>
              </w:rPr>
              <w:t>,115)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0C06FE" w14:textId="393C1502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(44,656)</w:t>
            </w:r>
          </w:p>
        </w:tc>
        <w:tc>
          <w:tcPr>
            <w:tcW w:w="1282" w:type="dxa"/>
            <w:shd w:val="clear" w:color="auto" w:fill="auto"/>
          </w:tcPr>
          <w:p w14:paraId="5974F7E4" w14:textId="65CC5A27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(12,273)</w:t>
            </w:r>
          </w:p>
        </w:tc>
        <w:tc>
          <w:tcPr>
            <w:tcW w:w="1283" w:type="dxa"/>
            <w:vAlign w:val="bottom"/>
          </w:tcPr>
          <w:p w14:paraId="7756D9D0" w14:textId="1942B08D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(12,556)</w:t>
            </w:r>
          </w:p>
        </w:tc>
      </w:tr>
      <w:tr w:rsidR="00FE7661" w:rsidRPr="002E01C7" w14:paraId="682F95C3" w14:textId="77777777" w:rsidTr="001E5112">
        <w:tc>
          <w:tcPr>
            <w:tcW w:w="4140" w:type="dxa"/>
          </w:tcPr>
          <w:p w14:paraId="602A7A83" w14:textId="4BD36899" w:rsidR="00FE7661" w:rsidRPr="002E01C7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51CB8A23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(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12</w:t>
            </w:r>
            <w:r w:rsidR="00A83C09" w:rsidRPr="002E01C7">
              <w:rPr>
                <w:rFonts w:asciiTheme="majorBidi" w:hAnsiTheme="majorBidi" w:cstheme="majorBidi"/>
                <w:b/>
                <w:bCs/>
              </w:rPr>
              <w:t>3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,9</w:t>
            </w:r>
            <w:r w:rsidR="00A83C09" w:rsidRPr="002E01C7">
              <w:rPr>
                <w:rFonts w:asciiTheme="majorBidi" w:hAnsiTheme="majorBidi" w:cstheme="majorBidi"/>
                <w:b/>
                <w:bCs/>
              </w:rPr>
              <w:t>97</w:t>
            </w:r>
            <w:r w:rsidRPr="002E01C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E9D03D8" w14:textId="60AC2DB9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b/>
                <w:bCs/>
              </w:rPr>
              <w:t>(12</w:t>
            </w:r>
            <w:r w:rsidR="00D56FB2" w:rsidRPr="002E01C7">
              <w:rPr>
                <w:b/>
                <w:bCs/>
              </w:rPr>
              <w:t>2</w:t>
            </w:r>
            <w:r w:rsidRPr="002E01C7">
              <w:rPr>
                <w:b/>
                <w:bCs/>
              </w:rPr>
              <w:t>,</w:t>
            </w:r>
            <w:r w:rsidR="00D56FB2" w:rsidRPr="002E01C7">
              <w:rPr>
                <w:b/>
                <w:bCs/>
              </w:rPr>
              <w:t>910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8A952D4" w14:textId="27F97BBF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(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48</w:t>
            </w:r>
            <w:r w:rsidRPr="002E01C7">
              <w:rPr>
                <w:rFonts w:asciiTheme="majorBidi" w:hAnsiTheme="majorBidi" w:cstheme="majorBidi"/>
                <w:b/>
                <w:bCs/>
              </w:rPr>
              <w:t>,2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8</w:t>
            </w:r>
            <w:r w:rsidRPr="002E01C7">
              <w:rPr>
                <w:rFonts w:asciiTheme="majorBidi" w:hAnsiTheme="majorBidi" w:cstheme="majorBidi"/>
                <w:b/>
                <w:bCs/>
              </w:rPr>
              <w:t>3)</w:t>
            </w:r>
          </w:p>
        </w:tc>
        <w:tc>
          <w:tcPr>
            <w:tcW w:w="1283" w:type="dxa"/>
            <w:vAlign w:val="bottom"/>
          </w:tcPr>
          <w:p w14:paraId="72DB754A" w14:textId="3D898E41" w:rsidR="00FE7661" w:rsidRPr="002E01C7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2E01C7">
              <w:rPr>
                <w:b/>
                <w:bCs/>
              </w:rPr>
              <w:t>(5</w:t>
            </w:r>
            <w:r w:rsidR="00F631A2" w:rsidRPr="002E01C7">
              <w:rPr>
                <w:b/>
                <w:bCs/>
              </w:rPr>
              <w:t>2,7</w:t>
            </w:r>
            <w:r w:rsidR="00D56FB2" w:rsidRPr="002E01C7">
              <w:rPr>
                <w:b/>
                <w:bCs/>
              </w:rPr>
              <w:t>1</w:t>
            </w:r>
            <w:r w:rsidRPr="002E01C7">
              <w:rPr>
                <w:b/>
                <w:bCs/>
              </w:rPr>
              <w:t>5)</w:t>
            </w:r>
          </w:p>
        </w:tc>
      </w:tr>
      <w:tr w:rsidR="00FE7661" w:rsidRPr="002E01C7" w14:paraId="20E6DBDB" w14:textId="77777777" w:rsidTr="00CC3C90">
        <w:tc>
          <w:tcPr>
            <w:tcW w:w="4140" w:type="dxa"/>
          </w:tcPr>
          <w:p w14:paraId="78E0158F" w14:textId="20B5D46F" w:rsidR="00FE7661" w:rsidRPr="002E01C7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220DA4CA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78702D73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537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5BBAF796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7195D20B" w:rsidR="00FE7661" w:rsidRPr="002E01C7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-</w:t>
            </w:r>
          </w:p>
        </w:tc>
      </w:tr>
      <w:tr w:rsidR="00FE7661" w:rsidRPr="002E01C7" w14:paraId="063FEDB4" w14:textId="77777777" w:rsidTr="00CC3C90">
        <w:tc>
          <w:tcPr>
            <w:tcW w:w="4140" w:type="dxa"/>
          </w:tcPr>
          <w:p w14:paraId="538D2B90" w14:textId="54CFDC36" w:rsidR="00FE7661" w:rsidRPr="002E01C7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179F411A" w:rsidR="00FE7661" w:rsidRPr="002E01C7" w:rsidRDefault="00FE76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(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12</w:t>
            </w:r>
            <w:r w:rsidR="00A83C09" w:rsidRPr="002E01C7">
              <w:rPr>
                <w:rFonts w:asciiTheme="majorBidi" w:hAnsiTheme="majorBidi" w:cstheme="majorBidi"/>
                <w:b/>
                <w:bCs/>
              </w:rPr>
              <w:t>3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,4</w:t>
            </w:r>
            <w:r w:rsidR="00A83C09" w:rsidRPr="002E01C7">
              <w:rPr>
                <w:rFonts w:asciiTheme="majorBidi" w:hAnsiTheme="majorBidi" w:cstheme="majorBidi"/>
                <w:b/>
                <w:bCs/>
              </w:rPr>
              <w:t>83</w:t>
            </w:r>
            <w:r w:rsidRPr="002E01C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1B8DE5DE" w:rsidR="00FE7661" w:rsidRPr="002E01C7" w:rsidRDefault="00FE76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b/>
                <w:bCs/>
              </w:rPr>
              <w:t>(12</w:t>
            </w:r>
            <w:r w:rsidR="00D56FB2" w:rsidRPr="002E01C7">
              <w:rPr>
                <w:b/>
                <w:bCs/>
              </w:rPr>
              <w:t>2</w:t>
            </w:r>
            <w:r w:rsidRPr="002E01C7">
              <w:rPr>
                <w:b/>
                <w:bCs/>
              </w:rPr>
              <w:t>,</w:t>
            </w:r>
            <w:r w:rsidR="00D56FB2" w:rsidRPr="002E01C7">
              <w:rPr>
                <w:b/>
                <w:bCs/>
              </w:rPr>
              <w:t>373</w:t>
            </w:r>
            <w:r w:rsidRPr="002E01C7">
              <w:rPr>
                <w:b/>
                <w:b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3A1A505D" w:rsidR="00FE7661" w:rsidRPr="002E01C7" w:rsidRDefault="00FE76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(</w:t>
            </w:r>
            <w:r w:rsidR="00D56FB2" w:rsidRPr="002E01C7">
              <w:rPr>
                <w:rFonts w:asciiTheme="majorBidi" w:hAnsiTheme="majorBidi" w:cstheme="majorBidi"/>
                <w:b/>
                <w:bCs/>
              </w:rPr>
              <w:t>48,283</w:t>
            </w:r>
            <w:r w:rsidRPr="002E01C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763CC3C4" w:rsidR="00FE7661" w:rsidRPr="002E01C7" w:rsidRDefault="00FE76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b/>
                <w:bCs/>
              </w:rPr>
              <w:t>(</w:t>
            </w:r>
            <w:r w:rsidR="0001320D" w:rsidRPr="002E01C7">
              <w:rPr>
                <w:b/>
                <w:bCs/>
              </w:rPr>
              <w:t>5</w:t>
            </w:r>
            <w:r w:rsidR="00F631A2" w:rsidRPr="002E01C7">
              <w:rPr>
                <w:b/>
                <w:bCs/>
              </w:rPr>
              <w:t>2</w:t>
            </w:r>
            <w:r w:rsidR="0001320D" w:rsidRPr="002E01C7">
              <w:rPr>
                <w:b/>
                <w:bCs/>
              </w:rPr>
              <w:t>,</w:t>
            </w:r>
            <w:r w:rsidR="00F631A2" w:rsidRPr="002E01C7">
              <w:rPr>
                <w:b/>
                <w:bCs/>
              </w:rPr>
              <w:t>7</w:t>
            </w:r>
            <w:r w:rsidR="0001320D" w:rsidRPr="002E01C7">
              <w:rPr>
                <w:b/>
                <w:bCs/>
              </w:rPr>
              <w:t>15</w:t>
            </w:r>
            <w:r w:rsidRPr="002E01C7">
              <w:rPr>
                <w:b/>
                <w:bCs/>
              </w:rPr>
              <w:t>)</w:t>
            </w:r>
          </w:p>
        </w:tc>
      </w:tr>
    </w:tbl>
    <w:p w14:paraId="573E69A4" w14:textId="77777777" w:rsidR="00946D34" w:rsidRPr="002E01C7" w:rsidRDefault="00946D34" w:rsidP="00533528">
      <w:pPr>
        <w:rPr>
          <w:rFonts w:asciiTheme="majorBidi" w:hAnsiTheme="majorBidi" w:cstheme="majorBidi"/>
          <w:cs/>
        </w:rPr>
      </w:pPr>
    </w:p>
    <w:p w14:paraId="2F260F24" w14:textId="03525B0D" w:rsidR="00223349" w:rsidRPr="002E01C7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2E01C7" w:rsidRDefault="00663EDE" w:rsidP="00533528">
      <w:pPr>
        <w:spacing w:line="240" w:lineRule="auto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2E01C7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2E01C7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2E01C7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2E01C7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5CF0" w:rsidRPr="002E01C7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2356CA41" w:rsidR="006C5CF0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5A46D8CB" w:rsidR="006C5CF0" w:rsidRPr="002E01C7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52128AB2" w:rsidR="006C5CF0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7304B985" w:rsidR="006C5CF0" w:rsidRPr="002E01C7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CF0" w:rsidRPr="002E01C7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12111CC1" w:rsidR="006C5CF0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F0D659D" w14:textId="4BF4EDA9" w:rsidR="006C5CF0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000005F7" w14:textId="5AF47D2A" w:rsidR="006C5CF0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1BF1849D" w14:textId="6B0BE76D" w:rsidR="006C5CF0" w:rsidRPr="002E01C7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5CF0" w:rsidRPr="002E01C7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2E01C7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2E01C7" w14:paraId="05E7425D" w14:textId="77777777" w:rsidTr="00823AF1">
        <w:tc>
          <w:tcPr>
            <w:tcW w:w="4050" w:type="dxa"/>
          </w:tcPr>
          <w:p w14:paraId="70B113DE" w14:textId="77777777" w:rsidR="006C5CF0" w:rsidRPr="002E01C7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2E01C7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2E01C7" w14:paraId="5F653017" w14:textId="77777777" w:rsidTr="004E3076">
        <w:tc>
          <w:tcPr>
            <w:tcW w:w="4050" w:type="dxa"/>
          </w:tcPr>
          <w:p w14:paraId="13E99180" w14:textId="764E3BE3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169958B7" w:rsidR="0069287F" w:rsidRPr="002E01C7" w:rsidRDefault="001C728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 w:hint="cs"/>
                <w:cs/>
              </w:rPr>
              <w:t>14</w:t>
            </w:r>
            <w:r w:rsidRPr="002E01C7">
              <w:rPr>
                <w:rFonts w:asciiTheme="majorBidi" w:hAnsiTheme="majorBidi" w:cstheme="majorBidi"/>
              </w:rPr>
              <w:t>,436</w:t>
            </w:r>
          </w:p>
        </w:tc>
        <w:tc>
          <w:tcPr>
            <w:tcW w:w="1283" w:type="dxa"/>
            <w:shd w:val="clear" w:color="auto" w:fill="auto"/>
          </w:tcPr>
          <w:p w14:paraId="74298CA4" w14:textId="543056BD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17,36</w:t>
            </w:r>
            <w:r w:rsidRPr="002E01C7">
              <w:rPr>
                <w:rFonts w:hint="cs"/>
                <w:cs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79057613" w14:textId="50AA1EAC" w:rsidR="0069287F" w:rsidRPr="002E01C7" w:rsidRDefault="001C728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283" w:type="dxa"/>
          </w:tcPr>
          <w:p w14:paraId="618FA977" w14:textId="22E341F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640</w:t>
            </w:r>
          </w:p>
        </w:tc>
      </w:tr>
      <w:tr w:rsidR="0069287F" w:rsidRPr="002E01C7" w14:paraId="3A79B774" w14:textId="77777777" w:rsidTr="004E3076">
        <w:tc>
          <w:tcPr>
            <w:tcW w:w="4050" w:type="dxa"/>
          </w:tcPr>
          <w:p w14:paraId="4DA3706C" w14:textId="3ECFA18C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121CC417" w14:textId="13ED1004" w:rsidR="0069287F" w:rsidRPr="002E01C7" w:rsidRDefault="001C728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749B6C8F" w14:textId="5D7C779C" w:rsidR="0069287F" w:rsidRPr="002E01C7" w:rsidRDefault="006928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rPr>
                <w:rFonts w:hint="cs"/>
                <w:cs/>
              </w:rPr>
              <w:t>1</w:t>
            </w:r>
            <w:r w:rsidRPr="002E01C7">
              <w:t>5</w:t>
            </w:r>
          </w:p>
        </w:tc>
        <w:tc>
          <w:tcPr>
            <w:tcW w:w="1282" w:type="dxa"/>
            <w:shd w:val="clear" w:color="auto" w:fill="auto"/>
          </w:tcPr>
          <w:p w14:paraId="09A0B1B9" w14:textId="29678CEB" w:rsidR="0069287F" w:rsidRPr="002E01C7" w:rsidRDefault="001C728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03666884" w:rsidR="0069287F" w:rsidRPr="002E01C7" w:rsidRDefault="006928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-</w:t>
            </w:r>
          </w:p>
        </w:tc>
      </w:tr>
      <w:tr w:rsidR="0069287F" w:rsidRPr="002E01C7" w14:paraId="32AB57C5" w14:textId="77777777" w:rsidTr="004E3076">
        <w:tc>
          <w:tcPr>
            <w:tcW w:w="4050" w:type="dxa"/>
          </w:tcPr>
          <w:p w14:paraId="47F2D7D8" w14:textId="77777777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7922DECC" w:rsidR="0069287F" w:rsidRPr="002E01C7" w:rsidRDefault="001C728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14,437</w:t>
            </w:r>
          </w:p>
        </w:tc>
        <w:tc>
          <w:tcPr>
            <w:tcW w:w="1283" w:type="dxa"/>
            <w:shd w:val="clear" w:color="auto" w:fill="auto"/>
          </w:tcPr>
          <w:p w14:paraId="5F27DBC9" w14:textId="6EC70E3D" w:rsidR="0069287F" w:rsidRPr="002E01C7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b/>
                <w:bCs/>
              </w:rPr>
              <w:t>17,</w:t>
            </w:r>
            <w:r w:rsidRPr="002E01C7">
              <w:rPr>
                <w:rFonts w:hint="cs"/>
                <w:b/>
                <w:bCs/>
                <w:cs/>
              </w:rPr>
              <w:t>380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42C84511" w:rsidR="0069287F" w:rsidRPr="002E01C7" w:rsidRDefault="001C728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570</w:t>
            </w:r>
          </w:p>
        </w:tc>
        <w:tc>
          <w:tcPr>
            <w:tcW w:w="1283" w:type="dxa"/>
            <w:vAlign w:val="bottom"/>
          </w:tcPr>
          <w:p w14:paraId="644E80AD" w14:textId="266CE3DC" w:rsidR="0069287F" w:rsidRPr="002E01C7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b/>
                <w:bCs/>
              </w:rPr>
              <w:t>640</w:t>
            </w:r>
          </w:p>
        </w:tc>
      </w:tr>
      <w:tr w:rsidR="0069287F" w:rsidRPr="002E01C7" w14:paraId="5179CCBE" w14:textId="77777777" w:rsidTr="00EE70EB">
        <w:tc>
          <w:tcPr>
            <w:tcW w:w="4050" w:type="dxa"/>
          </w:tcPr>
          <w:p w14:paraId="7253021F" w14:textId="1839FEC1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2E01C7" w14:paraId="4A3E216C" w14:textId="77777777" w:rsidTr="00E23505">
        <w:tc>
          <w:tcPr>
            <w:tcW w:w="4050" w:type="dxa"/>
          </w:tcPr>
          <w:p w14:paraId="53335A95" w14:textId="77777777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0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2E01C7" w14:paraId="77F4BF2C" w14:textId="77777777" w:rsidTr="00EE70EB">
        <w:tc>
          <w:tcPr>
            <w:tcW w:w="4050" w:type="dxa"/>
          </w:tcPr>
          <w:p w14:paraId="4C9519A1" w14:textId="77777777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714924B3" w:rsidR="0069287F" w:rsidRPr="002E01C7" w:rsidRDefault="001C728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2,032</w:t>
            </w:r>
          </w:p>
        </w:tc>
        <w:tc>
          <w:tcPr>
            <w:tcW w:w="1283" w:type="dxa"/>
            <w:shd w:val="clear" w:color="auto" w:fill="auto"/>
          </w:tcPr>
          <w:p w14:paraId="51494E41" w14:textId="19B3FADA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1,980</w:t>
            </w:r>
          </w:p>
        </w:tc>
        <w:tc>
          <w:tcPr>
            <w:tcW w:w="1282" w:type="dxa"/>
            <w:shd w:val="clear" w:color="auto" w:fill="auto"/>
          </w:tcPr>
          <w:p w14:paraId="044BF6E6" w14:textId="0A8A039E" w:rsidR="0069287F" w:rsidRPr="002E01C7" w:rsidRDefault="001C728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283" w:type="dxa"/>
          </w:tcPr>
          <w:p w14:paraId="714B7C84" w14:textId="30245DF7" w:rsidR="0069287F" w:rsidRPr="002E01C7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t>126</w:t>
            </w:r>
          </w:p>
        </w:tc>
      </w:tr>
      <w:tr w:rsidR="0069287F" w:rsidRPr="002E01C7" w14:paraId="7B21F5A9" w14:textId="77777777" w:rsidTr="00EE70EB">
        <w:tc>
          <w:tcPr>
            <w:tcW w:w="4050" w:type="dxa"/>
          </w:tcPr>
          <w:p w14:paraId="44EA51C0" w14:textId="3C7165D6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01C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  <w:shd w:val="clear" w:color="auto" w:fill="auto"/>
          </w:tcPr>
          <w:p w14:paraId="6C4F077E" w14:textId="297795E3" w:rsidR="0069287F" w:rsidRPr="002E01C7" w:rsidRDefault="00503A0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4,198</w:t>
            </w:r>
          </w:p>
        </w:tc>
        <w:tc>
          <w:tcPr>
            <w:tcW w:w="1283" w:type="dxa"/>
            <w:shd w:val="clear" w:color="auto" w:fill="auto"/>
          </w:tcPr>
          <w:p w14:paraId="2EDF5753" w14:textId="28AB2A01" w:rsidR="0069287F" w:rsidRPr="002E01C7" w:rsidRDefault="006928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1,581</w:t>
            </w:r>
          </w:p>
        </w:tc>
        <w:tc>
          <w:tcPr>
            <w:tcW w:w="1282" w:type="dxa"/>
            <w:shd w:val="clear" w:color="auto" w:fill="auto"/>
          </w:tcPr>
          <w:p w14:paraId="4925CA04" w14:textId="2F2818EB" w:rsidR="0069287F" w:rsidRPr="002E01C7" w:rsidRDefault="001C728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E01C7">
              <w:rPr>
                <w:rFonts w:asciiTheme="majorBidi" w:hAnsiTheme="majorBidi" w:cstheme="majorBidi"/>
              </w:rPr>
              <w:t>3,865</w:t>
            </w:r>
          </w:p>
        </w:tc>
        <w:tc>
          <w:tcPr>
            <w:tcW w:w="1283" w:type="dxa"/>
          </w:tcPr>
          <w:p w14:paraId="49C3E481" w14:textId="7E35A9B7" w:rsidR="0069287F" w:rsidRPr="002E01C7" w:rsidRDefault="006928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E01C7">
              <w:t>1,269</w:t>
            </w:r>
          </w:p>
        </w:tc>
      </w:tr>
      <w:tr w:rsidR="0069287F" w:rsidRPr="002E01C7" w14:paraId="18392F2F" w14:textId="77777777" w:rsidTr="00EE70EB">
        <w:tc>
          <w:tcPr>
            <w:tcW w:w="4050" w:type="dxa"/>
          </w:tcPr>
          <w:p w14:paraId="0356F87E" w14:textId="77777777" w:rsidR="0069287F" w:rsidRPr="002E01C7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0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59CA0549" w:rsidR="0069287F" w:rsidRPr="002E01C7" w:rsidRDefault="00503A0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6,230</w:t>
            </w:r>
          </w:p>
        </w:tc>
        <w:tc>
          <w:tcPr>
            <w:tcW w:w="1283" w:type="dxa"/>
            <w:shd w:val="clear" w:color="auto" w:fill="auto"/>
          </w:tcPr>
          <w:p w14:paraId="037E315F" w14:textId="7D05EFA6" w:rsidR="0069287F" w:rsidRPr="002E01C7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01C7">
              <w:rPr>
                <w:b/>
                <w:bCs/>
              </w:rPr>
              <w:t>3,561</w:t>
            </w:r>
          </w:p>
        </w:tc>
        <w:tc>
          <w:tcPr>
            <w:tcW w:w="1282" w:type="dxa"/>
            <w:shd w:val="clear" w:color="auto" w:fill="auto"/>
          </w:tcPr>
          <w:p w14:paraId="1B38C622" w14:textId="5306D6A6" w:rsidR="0069287F" w:rsidRPr="002E01C7" w:rsidRDefault="001C728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rFonts w:asciiTheme="majorBidi" w:hAnsiTheme="majorBidi" w:cstheme="majorBidi"/>
                <w:b/>
                <w:bCs/>
              </w:rPr>
              <w:t>3,944</w:t>
            </w:r>
          </w:p>
        </w:tc>
        <w:tc>
          <w:tcPr>
            <w:tcW w:w="1283" w:type="dxa"/>
          </w:tcPr>
          <w:p w14:paraId="6C15B7CD" w14:textId="42697EEA" w:rsidR="0069287F" w:rsidRPr="002E01C7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E01C7">
              <w:rPr>
                <w:b/>
                <w:bCs/>
              </w:rPr>
              <w:t>1,395</w:t>
            </w:r>
          </w:p>
        </w:tc>
      </w:tr>
    </w:tbl>
    <w:p w14:paraId="2CF56990" w14:textId="77777777" w:rsidR="009A178C" w:rsidRPr="002E01C7" w:rsidRDefault="009A17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2E01C7">
        <w:rPr>
          <w:rFonts w:asciiTheme="majorBidi" w:hAnsiTheme="majorBidi" w:cstheme="majorBidi"/>
          <w:b/>
          <w:bCs/>
        </w:rPr>
        <w:br w:type="page"/>
      </w:r>
    </w:p>
    <w:p w14:paraId="3FA8632A" w14:textId="6170518D" w:rsidR="008E6C3E" w:rsidRPr="002E01C7" w:rsidRDefault="008E6C3E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E01C7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56EBC9E" w14:textId="74317C06" w:rsidR="008E6C3E" w:rsidRPr="002E01C7" w:rsidRDefault="008E6C3E" w:rsidP="00533528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7FF5F4D" w14:textId="42014283" w:rsidR="00A00403" w:rsidRPr="002E01C7" w:rsidRDefault="00BE6252" w:rsidP="00533528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E01C7">
        <w:rPr>
          <w:rFonts w:asciiTheme="majorBidi" w:hAnsiTheme="majorBidi" w:cstheme="majorBidi"/>
          <w:sz w:val="30"/>
          <w:szCs w:val="30"/>
          <w:lang w:bidi="th-TH"/>
        </w:rPr>
        <w:t>18</w:t>
      </w:r>
      <w:r w:rsidR="0053181F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.1</w:t>
      </w:r>
      <w:r w:rsidR="0053181F" w:rsidRPr="002E01C7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แขวงบางจาก เขตพระโขนง กรุงเทพมหานคร โดยบริษัทถูกเรียกให้รื้อถอนอาคารและคืนทรัพย์สิน 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หากคืนไม่ได้ ให้ชดใช้เป็นเงินจำนวน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5,000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อนึ่ง เมื่อปี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2538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ดังกล่าว และในปี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ศาลฎีกาได้มีคำพิพากษายกฟ้องโดยพิจารณาว่าที่ดินโฉนด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ได้ถูกน้ำกัดเซาะกลายเป็น</w:t>
      </w:r>
      <w:r w:rsidR="005B3379" w:rsidRPr="002E01C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แม่น้ำเจ้าพระยาไปหมดแล้ว การฟ้องคดีนี้เป็นการนำโฉนดที่ดิน </w:t>
      </w:r>
      <w:r w:rsidR="005B3379" w:rsidRPr="002E01C7">
        <w:rPr>
          <w:rFonts w:asciiTheme="majorBidi" w:hAnsiTheme="majorBidi" w:cstheme="majorBidi"/>
          <w:spacing w:val="-2"/>
          <w:sz w:val="30"/>
          <w:szCs w:val="30"/>
          <w:lang w:bidi="th-TH"/>
        </w:rPr>
        <w:t>2465</w:t>
      </w:r>
      <w:r w:rsidR="005B3379" w:rsidRPr="002E01C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ขึ้นมาฟ้องใหม่ ซึ่งบริษัทจะดำเนินการต่อสู้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คดี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และเมื่อวันที่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28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ธันวาคม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2565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ศาลชั้นต้นได้มีคำพิพากษาให้ยกฟ้องของโจทก์เนื่องจากรับฟังข้อเท็จจริงตามคำพิพ</w:t>
      </w:r>
      <w:r w:rsidR="005B3379" w:rsidRPr="002E01C7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าก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ษาศาลฎีกาในคดีก่อนว่าที่ดินโฉนด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2465 </w:t>
      </w:r>
      <w:r w:rsidR="005B3379" w:rsidRPr="002E01C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ถูกน้ำกัดเซาะกลายเป็นแม่น้ำและตกเป็นสา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>ธารณสมบัติของแผ่นดินไปหมดแล้ว ทั้งนี้โจทก์ได้ยื่นอุทธรณ์เม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ื่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>อวันท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ี่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28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และบริษัทได้ยื่นคำแก้อุทธรณ์แล้วเมื่อวันที่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19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5B3379" w:rsidRPr="002E01C7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คดีอยู่ในระหว่างการพิจารณาของศาลอุทธรณ์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B3379" w:rsidRPr="002E01C7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โดยบริษัทเชื่อว่าผลทางคดีจะไม่เกิดผลกระทบแก่บริษัท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2289B767" w14:textId="77777777" w:rsidR="00F94D67" w:rsidRPr="002E01C7" w:rsidRDefault="00F94D67" w:rsidP="00533528">
      <w:pPr>
        <w:pStyle w:val="ListParagraph"/>
        <w:autoSpaceDE w:val="0"/>
        <w:autoSpaceDN w:val="0"/>
        <w:ind w:left="600" w:hanging="6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4FB67" w14:textId="77777777" w:rsidR="003356A9" w:rsidRPr="002E01C7" w:rsidRDefault="00CD21EF" w:rsidP="00533528">
      <w:pPr>
        <w:pStyle w:val="block"/>
        <w:spacing w:after="0" w:line="240" w:lineRule="auto"/>
        <w:ind w:right="-7" w:hanging="567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2E01C7">
        <w:rPr>
          <w:rFonts w:asciiTheme="majorBidi" w:hAnsiTheme="majorBidi" w:cstheme="majorBidi"/>
          <w:sz w:val="30"/>
          <w:szCs w:val="30"/>
          <w:lang w:bidi="th-TH"/>
        </w:rPr>
        <w:t>18</w:t>
      </w:r>
      <w:r w:rsidR="0053181F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.2 </w:t>
      </w:r>
      <w:r w:rsidR="0053181F" w:rsidRPr="002E01C7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อ้างว่าบริษัทและบริษัทย่อยผิดสัญญาการลงทุนดังกล่าว เรียกร้องให้บริษัทและบริษัทย่อยชดใช้เงินจำนวนประมาณ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23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ข้อเรียกร้องอยู่ในกระบวนการอนุญาโตตุลาการแล้ว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>โดยเ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มื่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>อวัน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="005B3379" w:rsidRPr="002E01C7">
        <w:rPr>
          <w:rFonts w:asciiTheme="majorBidi" w:hAnsiTheme="majorBidi" w:cstheme="majorBidi"/>
          <w:sz w:val="30"/>
          <w:szCs w:val="30"/>
          <w:lang w:bidi="th-TH"/>
        </w:rPr>
        <w:t xml:space="preserve"> 2566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บริษัทและบริษัทย่อยได้</w:t>
      </w:r>
      <w:r w:rsidR="005B3379" w:rsidRPr="002E01C7">
        <w:rPr>
          <w:rFonts w:asciiTheme="majorBidi" w:hAnsiTheme="majorBidi" w:cstheme="majorBidi" w:hint="cs"/>
          <w:sz w:val="30"/>
          <w:szCs w:val="30"/>
          <w:cs/>
          <w:lang w:bidi="th-TH"/>
        </w:rPr>
        <w:t>ยื่</w:t>
      </w:r>
      <w:r w:rsidR="005B3379" w:rsidRPr="002E01C7">
        <w:rPr>
          <w:rFonts w:asciiTheme="majorBidi" w:hAnsiTheme="majorBidi" w:cstheme="majorBidi"/>
          <w:sz w:val="30"/>
          <w:szCs w:val="30"/>
          <w:cs/>
        </w:rPr>
        <w:t>นคำคัดค้านเสนอต่อคณะอนุญาโตตุลาการแล้ว บริษัทและบริษัทย่อยจึงไม่ได้บันทึกหนี้สินหรือผลกระทบอื่นที่อาจ</w:t>
      </w:r>
      <w:r w:rsidR="005B3379" w:rsidRPr="002E01C7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เกิดขึ้นจากข้อพิพาทดังกล่าว</w:t>
      </w:r>
    </w:p>
    <w:p w14:paraId="0AD124E5" w14:textId="77777777" w:rsidR="003356A9" w:rsidRPr="002E01C7" w:rsidRDefault="003356A9" w:rsidP="00533528">
      <w:pPr>
        <w:spacing w:line="240" w:lineRule="auto"/>
        <w:rPr>
          <w:rFonts w:asciiTheme="majorBidi" w:hAnsiTheme="majorBidi" w:cstheme="majorBidi"/>
        </w:rPr>
      </w:pPr>
    </w:p>
    <w:p w14:paraId="27B0DFED" w14:textId="2F7DDE97" w:rsidR="004E4394" w:rsidRPr="002E01C7" w:rsidRDefault="00CD10F4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E01C7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E01C7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</w:t>
      </w:r>
      <w:bookmarkStart w:id="13" w:name="_Hlk150157314"/>
      <w:r w:rsidRPr="002E01C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ภายหลังรอบระยะเวลารายงาน</w:t>
      </w:r>
    </w:p>
    <w:bookmarkEnd w:id="13"/>
    <w:p w14:paraId="3FF73823" w14:textId="3D894131" w:rsidR="0002244C" w:rsidRPr="002E01C7" w:rsidRDefault="0002244C" w:rsidP="00533528">
      <w:pPr>
        <w:spacing w:line="240" w:lineRule="auto"/>
        <w:rPr>
          <w:rFonts w:asciiTheme="majorBidi" w:hAnsiTheme="majorBidi" w:cstheme="majorBidi"/>
        </w:rPr>
      </w:pPr>
    </w:p>
    <w:p w14:paraId="299A0C20" w14:textId="77777777" w:rsidR="005B3379" w:rsidRPr="002E01C7" w:rsidRDefault="005B337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2E01C7">
        <w:rPr>
          <w:rFonts w:asciiTheme="majorBidi" w:hAnsiTheme="majorBidi" w:cstheme="majorBidi" w:hint="cs"/>
          <w:i/>
          <w:iCs/>
          <w:cs/>
        </w:rPr>
        <w:t>การจ่ายเงินปันผล</w:t>
      </w:r>
    </w:p>
    <w:p w14:paraId="2AD0DC24" w14:textId="77777777" w:rsidR="005B3379" w:rsidRPr="002E01C7" w:rsidRDefault="005B337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i/>
          <w:iCs/>
        </w:rPr>
      </w:pPr>
    </w:p>
    <w:p w14:paraId="5AAEFA10" w14:textId="6D95D04D" w:rsidR="005B3379" w:rsidRPr="002E01C7" w:rsidRDefault="00D315D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2E01C7">
        <w:rPr>
          <w:rFonts w:asciiTheme="majorBidi" w:hAnsiTheme="majorBidi" w:cstheme="majorBidi"/>
          <w:cs/>
        </w:rPr>
        <w:t>ในวันที่</w:t>
      </w:r>
      <w:r w:rsidRPr="002E01C7">
        <w:rPr>
          <w:rFonts w:asciiTheme="majorBidi" w:hAnsiTheme="majorBidi" w:cstheme="majorBidi"/>
        </w:rPr>
        <w:t xml:space="preserve"> 11 </w:t>
      </w:r>
      <w:r w:rsidRPr="002E01C7">
        <w:rPr>
          <w:rFonts w:asciiTheme="majorBidi" w:hAnsiTheme="majorBidi" w:cstheme="majorBidi"/>
          <w:cs/>
        </w:rPr>
        <w:t xml:space="preserve">เมษายน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ของบริษัท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  <w:cs/>
        </w:rPr>
        <w:t>ได้มีมติเห็นชอบการจัดสรรกำไรเพื่อ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 xml:space="preserve">จ่ายเงินปันผลสำหรับปี </w:t>
      </w:r>
      <w:r w:rsidR="00CC7B6A" w:rsidRPr="002E01C7">
        <w:rPr>
          <w:rFonts w:asciiTheme="majorBidi" w:hAnsiTheme="majorBidi" w:cstheme="majorBidi"/>
          <w:shd w:val="clear" w:color="auto" w:fill="FFFFFF"/>
        </w:rPr>
        <w:t>2566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="00CC7B6A" w:rsidRPr="002E01C7">
        <w:rPr>
          <w:rFonts w:asciiTheme="majorBidi" w:hAnsiTheme="majorBidi" w:cstheme="majorBidi"/>
          <w:shd w:val="clear" w:color="auto" w:fill="FFFFFF"/>
        </w:rPr>
        <w:t>2.00</w:t>
      </w:r>
      <w:r w:rsidR="005B3379" w:rsidRPr="002E01C7">
        <w:rPr>
          <w:rFonts w:asciiTheme="majorBidi" w:hAnsiTheme="majorBidi" w:cstheme="majorBidi"/>
          <w:shd w:val="clear" w:color="auto" w:fill="FFFFFF"/>
        </w:rPr>
        <w:t xml:space="preserve"> 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="00CC7B6A" w:rsidRPr="002E01C7">
        <w:rPr>
          <w:rFonts w:asciiTheme="majorBidi" w:hAnsiTheme="majorBidi" w:cstheme="majorBidi"/>
          <w:shd w:val="clear" w:color="auto" w:fill="FFFFFF"/>
        </w:rPr>
        <w:t>0.50</w:t>
      </w:r>
      <w:r w:rsidR="005B3379" w:rsidRPr="002E01C7">
        <w:rPr>
          <w:rFonts w:asciiTheme="majorBidi" w:hAnsiTheme="majorBidi" w:cstheme="majorBidi"/>
          <w:shd w:val="clear" w:color="auto" w:fill="FFFFFF"/>
        </w:rPr>
        <w:t xml:space="preserve"> 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 xml:space="preserve">บาท และจ่ายเงินปันผลงวดสุดท้ายในอัตราหุ้นละ </w:t>
      </w:r>
      <w:r w:rsidR="00CC7B6A" w:rsidRPr="002E01C7">
        <w:rPr>
          <w:rFonts w:asciiTheme="majorBidi" w:hAnsiTheme="majorBidi" w:cstheme="majorBidi"/>
          <w:shd w:val="clear" w:color="auto" w:fill="FFFFFF"/>
        </w:rPr>
        <w:t>1.50</w:t>
      </w:r>
      <w:r w:rsidR="005B3379" w:rsidRPr="002E01C7">
        <w:rPr>
          <w:rFonts w:asciiTheme="majorBidi" w:hAnsiTheme="majorBidi" w:cstheme="majorBidi"/>
          <w:shd w:val="clear" w:color="auto" w:fill="FFFFFF"/>
        </w:rPr>
        <w:t xml:space="preserve"> 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>บาท ให้แก่ผู้ถือหุ้นเฉพาะผู้ที่มีสิทธิรับเงินปันผล</w:t>
      </w:r>
      <w:r w:rsidR="003356A9" w:rsidRPr="002E01C7">
        <w:rPr>
          <w:rFonts w:asciiTheme="majorBidi" w:hAnsiTheme="majorBidi" w:cstheme="majorBidi"/>
          <w:shd w:val="clear" w:color="auto" w:fill="FFFFFF"/>
        </w:rPr>
        <w:t xml:space="preserve"> 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>โดยกำหนดจ่ายเงินปันผลในวันที่</w:t>
      </w:r>
      <w:r w:rsidR="005B3379" w:rsidRPr="002E01C7">
        <w:rPr>
          <w:rFonts w:asciiTheme="majorBidi" w:hAnsiTheme="majorBidi" w:cstheme="majorBidi"/>
          <w:shd w:val="clear" w:color="auto" w:fill="FFFFFF"/>
        </w:rPr>
        <w:t xml:space="preserve"> 24 </w:t>
      </w:r>
      <w:r w:rsidR="005B3379" w:rsidRPr="002E01C7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="005B3379" w:rsidRPr="002E01C7">
        <w:rPr>
          <w:rFonts w:asciiTheme="majorBidi" w:hAnsiTheme="majorBidi" w:cstheme="majorBidi"/>
          <w:shd w:val="clear" w:color="auto" w:fill="FFFFFF"/>
        </w:rPr>
        <w:t>2567</w:t>
      </w:r>
    </w:p>
    <w:p w14:paraId="5FE7940C" w14:textId="77777777" w:rsidR="00270C40" w:rsidRPr="002E01C7" w:rsidRDefault="00270C4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</w:p>
    <w:p w14:paraId="522787CB" w14:textId="34AA1E4A" w:rsidR="00270C40" w:rsidRPr="002E01C7" w:rsidRDefault="00270C4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 w:cstheme="majorBidi"/>
          <w:cs/>
        </w:rPr>
        <w:lastRenderedPageBreak/>
        <w:t>ในวันที่</w:t>
      </w:r>
      <w:r w:rsidRPr="002E01C7">
        <w:rPr>
          <w:rFonts w:asciiTheme="majorBidi" w:hAnsiTheme="majorBidi" w:cstheme="majorBidi"/>
        </w:rPr>
        <w:t xml:space="preserve"> 5 </w:t>
      </w:r>
      <w:r w:rsidRPr="002E01C7">
        <w:rPr>
          <w:rFonts w:asciiTheme="majorBidi" w:hAnsiTheme="majorBidi" w:cstheme="majorBidi"/>
          <w:cs/>
        </w:rPr>
        <w:t xml:space="preserve">เมษายน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ของบริษัท</w:t>
      </w:r>
      <w:r w:rsidR="00FD1919" w:rsidRPr="002E01C7">
        <w:rPr>
          <w:rFonts w:asciiTheme="majorBidi" w:hAnsiTheme="majorBidi" w:cstheme="majorBidi" w:hint="cs"/>
          <w:cs/>
        </w:rPr>
        <w:t xml:space="preserve">บีบีจีไอ จำกัด </w:t>
      </w:r>
      <w:r w:rsidR="00FD1919" w:rsidRPr="002E01C7">
        <w:rPr>
          <w:rFonts w:asciiTheme="majorBidi" w:hAnsiTheme="majorBidi" w:cstheme="majorBidi"/>
        </w:rPr>
        <w:t>(</w:t>
      </w:r>
      <w:r w:rsidR="00FD1919" w:rsidRPr="002E01C7">
        <w:rPr>
          <w:rFonts w:asciiTheme="majorBidi" w:hAnsiTheme="majorBidi" w:cstheme="majorBidi" w:hint="cs"/>
          <w:cs/>
        </w:rPr>
        <w:t>มหาชน</w:t>
      </w:r>
      <w:r w:rsidR="00FD1919" w:rsidRPr="002E01C7">
        <w:rPr>
          <w:rFonts w:asciiTheme="majorBidi" w:hAnsiTheme="majorBidi" w:cstheme="majorBidi"/>
        </w:rPr>
        <w:t>)</w:t>
      </w:r>
      <w:r w:rsidR="00FD1919" w:rsidRPr="002E01C7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 </w:t>
      </w:r>
      <w:r w:rsidRPr="002E01C7">
        <w:rPr>
          <w:rFonts w:asciiTheme="majorBidi" w:hAnsiTheme="majorBidi" w:cstheme="majorBidi"/>
          <w:cs/>
        </w:rPr>
        <w:t>มีมติ</w:t>
      </w:r>
      <w:r w:rsidR="00FD1919" w:rsidRPr="002E01C7">
        <w:rPr>
          <w:rFonts w:asciiTheme="majorBidi" w:hAnsiTheme="majorBidi" w:cstheme="majorBidi" w:hint="cs"/>
          <w:cs/>
        </w:rPr>
        <w:t>อนุมัติ</w:t>
      </w:r>
      <w:r w:rsidR="002D6E8A" w:rsidRPr="002E01C7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="002D6E8A" w:rsidRPr="002E01C7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2E01C7">
        <w:rPr>
          <w:rFonts w:asciiTheme="majorBidi" w:hAnsiTheme="majorBidi" w:cstheme="majorBidi"/>
          <w:cs/>
        </w:rPr>
        <w:t>ปี</w:t>
      </w:r>
      <w:r w:rsidRPr="002E01C7">
        <w:rPr>
          <w:rFonts w:asciiTheme="majorBidi" w:hAnsiTheme="majorBidi" w:cstheme="majorBidi"/>
        </w:rPr>
        <w:t xml:space="preserve"> 2566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เป็นเงินสดในอัตราหุ้นละ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</w:rPr>
        <w:t>0.05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บาท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  <w:cs/>
        </w:rPr>
        <w:t xml:space="preserve">รวมเป็นเงินประมาณ </w:t>
      </w:r>
      <w:r w:rsidRPr="002E01C7">
        <w:rPr>
          <w:rFonts w:asciiTheme="majorBidi" w:hAnsiTheme="majorBidi" w:cstheme="majorBidi"/>
        </w:rPr>
        <w:t>72.30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ล้าน</w:t>
      </w:r>
      <w:r w:rsidRPr="002E01C7">
        <w:rPr>
          <w:rFonts w:asciiTheme="majorBidi" w:hAnsiTheme="majorBidi" w:cstheme="majorBidi"/>
          <w:cs/>
        </w:rPr>
        <w:t>บาท ให้แก่ผู้ถือหุ้นที่มีรายชื่อในสมุดทะเบียนผู้ถือหุ้น ณ วันที่</w:t>
      </w:r>
      <w:r w:rsidRPr="002E01C7">
        <w:rPr>
          <w:rFonts w:asciiTheme="majorBidi" w:hAnsiTheme="majorBidi" w:cstheme="majorBidi"/>
        </w:rPr>
        <w:t xml:space="preserve"> 5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มีนาคม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/>
          <w:cs/>
        </w:rPr>
        <w:t>และกำหนดจ่ายเงินปันผลในวันที่</w:t>
      </w:r>
      <w:r w:rsidR="00FD1919" w:rsidRPr="002E01C7">
        <w:rPr>
          <w:rFonts w:asciiTheme="majorBidi" w:hAnsiTheme="majorBidi" w:cstheme="majorBidi" w:hint="cs"/>
          <w:cs/>
        </w:rPr>
        <w:t xml:space="preserve"> </w:t>
      </w:r>
      <w:r w:rsidRPr="002E01C7">
        <w:rPr>
          <w:rFonts w:asciiTheme="majorBidi" w:hAnsiTheme="majorBidi" w:cstheme="majorBidi"/>
        </w:rPr>
        <w:t xml:space="preserve">3 </w:t>
      </w:r>
      <w:r w:rsidRPr="002E01C7">
        <w:rPr>
          <w:rFonts w:asciiTheme="majorBidi" w:hAnsiTheme="majorBidi" w:cstheme="majorBidi"/>
          <w:cs/>
        </w:rPr>
        <w:t xml:space="preserve">พฤษภาคม </w:t>
      </w:r>
      <w:r w:rsidRPr="002E01C7">
        <w:rPr>
          <w:rFonts w:asciiTheme="majorBidi" w:hAnsiTheme="majorBidi" w:cstheme="majorBidi"/>
        </w:rPr>
        <w:t xml:space="preserve">2567 </w:t>
      </w:r>
    </w:p>
    <w:p w14:paraId="313D4B2F" w14:textId="77777777" w:rsidR="00D315D2" w:rsidRPr="002E01C7" w:rsidRDefault="00D315D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</w:p>
    <w:p w14:paraId="0296D44C" w14:textId="5218D811" w:rsidR="00D315D2" w:rsidRPr="002E01C7" w:rsidRDefault="00D315D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2E01C7">
        <w:rPr>
          <w:rFonts w:asciiTheme="majorBidi" w:hAnsiTheme="majorBidi" w:cstheme="majorBidi"/>
          <w:cs/>
        </w:rPr>
        <w:t>ในวันที่</w:t>
      </w:r>
      <w:r w:rsidRPr="002E01C7">
        <w:rPr>
          <w:rFonts w:asciiTheme="majorBidi" w:hAnsiTheme="majorBidi" w:cstheme="majorBidi"/>
        </w:rPr>
        <w:t xml:space="preserve"> 9 </w:t>
      </w:r>
      <w:r w:rsidRPr="002E01C7">
        <w:rPr>
          <w:rFonts w:asciiTheme="majorBidi" w:hAnsiTheme="majorBidi" w:cstheme="majorBidi"/>
          <w:cs/>
        </w:rPr>
        <w:t xml:space="preserve">เมษายน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 w:hint="cs"/>
        </w:rPr>
        <w:t xml:space="preserve"> </w:t>
      </w:r>
      <w:r w:rsidR="00FD1919" w:rsidRPr="002E01C7">
        <w:rPr>
          <w:rFonts w:asciiTheme="majorBidi" w:hAnsiTheme="majorBidi" w:cstheme="majorBidi" w:hint="cs"/>
          <w:cs/>
        </w:rPr>
        <w:t xml:space="preserve">ของบริษัทบีซีพีจี จำกัด </w:t>
      </w:r>
      <w:r w:rsidR="00FD1919" w:rsidRPr="002E01C7">
        <w:rPr>
          <w:rFonts w:asciiTheme="majorBidi" w:hAnsiTheme="majorBidi" w:cstheme="majorBidi"/>
        </w:rPr>
        <w:t>(</w:t>
      </w:r>
      <w:r w:rsidR="00FD1919" w:rsidRPr="002E01C7">
        <w:rPr>
          <w:rFonts w:asciiTheme="majorBidi" w:hAnsiTheme="majorBidi" w:cstheme="majorBidi" w:hint="cs"/>
          <w:cs/>
        </w:rPr>
        <w:t>มหาชน</w:t>
      </w:r>
      <w:r w:rsidR="00FD1919" w:rsidRPr="002E01C7">
        <w:rPr>
          <w:rFonts w:asciiTheme="majorBidi" w:hAnsiTheme="majorBidi" w:cstheme="majorBidi"/>
        </w:rPr>
        <w:t>)</w:t>
      </w:r>
      <w:r w:rsidR="00FD1919" w:rsidRPr="002E01C7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  <w:cs/>
        </w:rPr>
        <w:t>มีมติ</w:t>
      </w:r>
      <w:r w:rsidR="00FD1919" w:rsidRPr="002E01C7">
        <w:rPr>
          <w:rFonts w:asciiTheme="majorBidi" w:hAnsiTheme="majorBidi" w:cstheme="majorBidi" w:hint="cs"/>
          <w:cs/>
        </w:rPr>
        <w:t>อนุมัติ</w:t>
      </w:r>
      <w:r w:rsidRPr="002E01C7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="00FD1919" w:rsidRPr="002E01C7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ปี </w:t>
      </w:r>
      <w:r w:rsidRPr="002E01C7">
        <w:rPr>
          <w:rFonts w:asciiTheme="majorBidi" w:hAnsiTheme="majorBidi" w:cstheme="majorBidi"/>
          <w:shd w:val="clear" w:color="auto" w:fill="FFFFFF"/>
        </w:rPr>
        <w:t>2566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Pr="002E01C7">
        <w:rPr>
          <w:rFonts w:asciiTheme="majorBidi" w:hAnsiTheme="majorBidi" w:cstheme="majorBidi"/>
          <w:shd w:val="clear" w:color="auto" w:fill="FFFFFF"/>
        </w:rPr>
        <w:t xml:space="preserve">0.25 </w:t>
      </w:r>
      <w:r w:rsidRPr="002E01C7">
        <w:rPr>
          <w:rFonts w:asciiTheme="majorBidi" w:hAnsiTheme="majorBidi" w:cstheme="majorBidi"/>
          <w:shd w:val="clear" w:color="auto" w:fill="FFFFFF"/>
          <w:cs/>
        </w:rPr>
        <w:t>บาท ซึ่งบริษัท</w:t>
      </w:r>
      <w:r w:rsidR="00FD1919" w:rsidRPr="002E01C7">
        <w:rPr>
          <w:rFonts w:asciiTheme="majorBidi" w:hAnsiTheme="majorBidi" w:cstheme="majorBidi" w:hint="cs"/>
          <w:shd w:val="clear" w:color="auto" w:fill="FFFFFF"/>
          <w:cs/>
        </w:rPr>
        <w:t>ย่อย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ได้จ่ายเงินปันผลระหว่างกาลไปแล้วในอัตราหุ้นละ </w:t>
      </w:r>
      <w:r w:rsidRPr="002E01C7">
        <w:rPr>
          <w:rFonts w:asciiTheme="majorBidi" w:hAnsiTheme="majorBidi" w:cstheme="majorBidi"/>
          <w:shd w:val="clear" w:color="auto" w:fill="FFFFFF"/>
        </w:rPr>
        <w:t xml:space="preserve">0.10 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บาท และจ่ายเงินปันผลงวดสุดท้ายในอัตราหุ้นละ </w:t>
      </w:r>
      <w:r w:rsidRPr="002E01C7">
        <w:rPr>
          <w:rFonts w:asciiTheme="majorBidi" w:hAnsiTheme="majorBidi" w:cstheme="majorBidi"/>
          <w:shd w:val="clear" w:color="auto" w:fill="FFFFFF"/>
        </w:rPr>
        <w:t xml:space="preserve">0.15 </w:t>
      </w:r>
      <w:r w:rsidRPr="002E01C7">
        <w:rPr>
          <w:rFonts w:asciiTheme="majorBidi" w:hAnsiTheme="majorBidi" w:cstheme="majorBidi"/>
          <w:shd w:val="clear" w:color="auto" w:fill="FFFFFF"/>
          <w:cs/>
        </w:rPr>
        <w:t>บาท ให้แก่ผู้ถือหุ้นเฉพาะผู้ที่มีสิทธิรับเงินปันผล โดยกำหนดจ่ายเงินปันผลในวันที่</w:t>
      </w:r>
      <w:r w:rsidRPr="002E01C7">
        <w:rPr>
          <w:rFonts w:asciiTheme="majorBidi" w:hAnsiTheme="majorBidi" w:cstheme="majorBidi"/>
          <w:shd w:val="clear" w:color="auto" w:fill="FFFFFF"/>
        </w:rPr>
        <w:t xml:space="preserve"> 22 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Pr="002E01C7">
        <w:rPr>
          <w:rFonts w:asciiTheme="majorBidi" w:hAnsiTheme="majorBidi" w:cstheme="majorBidi"/>
          <w:shd w:val="clear" w:color="auto" w:fill="FFFFFF"/>
        </w:rPr>
        <w:t>2567</w:t>
      </w:r>
    </w:p>
    <w:p w14:paraId="63308BAC" w14:textId="77777777" w:rsidR="00270C40" w:rsidRPr="002E01C7" w:rsidRDefault="00270C4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66A4797A" w14:textId="288DDFFC" w:rsidR="00270C40" w:rsidRPr="002E01C7" w:rsidRDefault="00270C4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2E01C7">
        <w:rPr>
          <w:rFonts w:asciiTheme="majorBidi" w:hAnsiTheme="majorBidi" w:cstheme="majorBidi"/>
          <w:cs/>
        </w:rPr>
        <w:t>ในวันที่</w:t>
      </w:r>
      <w:r w:rsidRPr="002E01C7">
        <w:rPr>
          <w:rFonts w:asciiTheme="majorBidi" w:hAnsiTheme="majorBidi" w:cstheme="majorBidi"/>
        </w:rPr>
        <w:t xml:space="preserve"> 10 </w:t>
      </w:r>
      <w:r w:rsidRPr="002E01C7">
        <w:rPr>
          <w:rFonts w:asciiTheme="majorBidi" w:hAnsiTheme="majorBidi" w:cstheme="majorBidi"/>
          <w:cs/>
        </w:rPr>
        <w:t xml:space="preserve">เมษายน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 w:hint="cs"/>
        </w:rPr>
        <w:t xml:space="preserve"> </w:t>
      </w:r>
      <w:r w:rsidRPr="002E01C7">
        <w:rPr>
          <w:rFonts w:asciiTheme="majorBidi" w:hAnsiTheme="majorBidi" w:cstheme="majorBidi" w:hint="cs"/>
          <w:cs/>
        </w:rPr>
        <w:t>ของบริษัท</w:t>
      </w:r>
      <w:r w:rsidR="002D6E8A" w:rsidRPr="002E01C7">
        <w:rPr>
          <w:rFonts w:asciiTheme="majorBidi" w:hAnsiTheme="majorBidi" w:cstheme="majorBidi" w:hint="cs"/>
          <w:cs/>
        </w:rPr>
        <w:t xml:space="preserve"> บางจาก</w:t>
      </w:r>
      <w:r w:rsidR="002E494D" w:rsidRPr="002E01C7">
        <w:rPr>
          <w:rFonts w:asciiTheme="majorBidi" w:hAnsiTheme="majorBidi" w:cstheme="majorBidi"/>
        </w:rPr>
        <w:t xml:space="preserve"> </w:t>
      </w:r>
      <w:r w:rsidR="002D6E8A" w:rsidRPr="002E01C7">
        <w:rPr>
          <w:rFonts w:asciiTheme="majorBidi" w:hAnsiTheme="majorBidi" w:cstheme="majorBidi" w:hint="cs"/>
          <w:cs/>
        </w:rPr>
        <w:t xml:space="preserve">ศรีราชา จำกัด </w:t>
      </w:r>
      <w:r w:rsidR="002D6E8A" w:rsidRPr="002E01C7">
        <w:rPr>
          <w:rFonts w:asciiTheme="majorBidi" w:hAnsiTheme="majorBidi" w:cstheme="majorBidi"/>
        </w:rPr>
        <w:t>(</w:t>
      </w:r>
      <w:r w:rsidR="002D6E8A" w:rsidRPr="002E01C7">
        <w:rPr>
          <w:rFonts w:asciiTheme="majorBidi" w:hAnsiTheme="majorBidi" w:cstheme="majorBidi" w:hint="cs"/>
          <w:cs/>
        </w:rPr>
        <w:t>มหาชน</w:t>
      </w:r>
      <w:r w:rsidR="002D6E8A" w:rsidRPr="002E01C7">
        <w:rPr>
          <w:rFonts w:asciiTheme="majorBidi" w:hAnsiTheme="majorBidi" w:cstheme="majorBidi"/>
        </w:rPr>
        <w:t>)</w:t>
      </w:r>
      <w:r w:rsidR="002D6E8A" w:rsidRPr="002E01C7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</w:t>
      </w:r>
      <w:r w:rsidR="002D6E8A" w:rsidRPr="002E01C7">
        <w:rPr>
          <w:rFonts w:asciiTheme="majorBidi" w:hAnsiTheme="majorBidi" w:cstheme="majorBidi" w:hint="cs"/>
        </w:rPr>
        <w:t xml:space="preserve"> </w:t>
      </w:r>
      <w:r w:rsidR="002D6E8A" w:rsidRPr="002E01C7">
        <w:rPr>
          <w:rFonts w:asciiTheme="majorBidi" w:hAnsiTheme="majorBidi" w:cstheme="majorBidi"/>
          <w:cs/>
        </w:rPr>
        <w:t>มีมติ</w:t>
      </w:r>
      <w:r w:rsidR="002D6E8A" w:rsidRPr="002E01C7">
        <w:rPr>
          <w:rFonts w:asciiTheme="majorBidi" w:hAnsiTheme="majorBidi" w:cstheme="majorBidi" w:hint="cs"/>
          <w:cs/>
        </w:rPr>
        <w:t>อนุมัติ</w:t>
      </w:r>
      <w:r w:rsidR="002D6E8A" w:rsidRPr="002E01C7">
        <w:rPr>
          <w:rFonts w:asciiTheme="majorBidi" w:hAnsiTheme="majorBidi" w:cstheme="majorBidi"/>
          <w:shd w:val="clear" w:color="auto" w:fill="FFFFFF"/>
          <w:cs/>
        </w:rPr>
        <w:t>จ่ายเงิน</w:t>
      </w:r>
      <w:r w:rsidRPr="002E01C7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="00FD1919" w:rsidRPr="002E01C7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ปี </w:t>
      </w:r>
      <w:r w:rsidRPr="002E01C7">
        <w:rPr>
          <w:rFonts w:asciiTheme="majorBidi" w:hAnsiTheme="majorBidi" w:cstheme="majorBidi"/>
          <w:shd w:val="clear" w:color="auto" w:fill="FFFFFF"/>
        </w:rPr>
        <w:t>2566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Pr="002E01C7">
        <w:rPr>
          <w:rFonts w:asciiTheme="majorBidi" w:hAnsiTheme="majorBidi" w:cstheme="majorBidi"/>
          <w:shd w:val="clear" w:color="auto" w:fill="FFFFFF"/>
        </w:rPr>
        <w:t xml:space="preserve">0.25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 xml:space="preserve">บาท </w:t>
      </w:r>
      <w:r w:rsidRPr="002E01C7">
        <w:rPr>
          <w:rFonts w:asciiTheme="majorBidi" w:hAnsiTheme="majorBidi" w:cstheme="majorBidi"/>
          <w:shd w:val="clear" w:color="auto" w:fill="FFFFFF"/>
          <w:cs/>
        </w:rPr>
        <w:t>ให้แก่ผู้ถือหุ้นเฉพาะผู้ที่มีสิทธิรับเงินปันผล โดยกำหนดจ่ายเงินปันผลในวันที่</w:t>
      </w:r>
      <w:r w:rsidRPr="002E01C7">
        <w:rPr>
          <w:rFonts w:asciiTheme="majorBidi" w:hAnsiTheme="majorBidi" w:cstheme="majorBidi"/>
          <w:shd w:val="clear" w:color="auto" w:fill="FFFFFF"/>
        </w:rPr>
        <w:t xml:space="preserve"> 9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 xml:space="preserve"> พฤษภาคม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 </w:t>
      </w:r>
      <w:r w:rsidRPr="002E01C7">
        <w:rPr>
          <w:rFonts w:asciiTheme="majorBidi" w:hAnsiTheme="majorBidi" w:cstheme="majorBidi"/>
          <w:shd w:val="clear" w:color="auto" w:fill="FFFFFF"/>
        </w:rPr>
        <w:t>2567</w:t>
      </w:r>
    </w:p>
    <w:p w14:paraId="1EBE766A" w14:textId="77777777" w:rsidR="00F62B54" w:rsidRPr="002E01C7" w:rsidRDefault="00F62B5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52D2B52" w14:textId="1E032A84" w:rsidR="007B60A8" w:rsidRPr="002E01C7" w:rsidRDefault="007B60A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s/>
        </w:rPr>
      </w:pPr>
      <w:r w:rsidRPr="002E01C7">
        <w:rPr>
          <w:rFonts w:asciiTheme="majorBidi" w:hAnsiTheme="majorBidi" w:cstheme="majorBidi" w:hint="cs"/>
          <w:i/>
          <w:iCs/>
          <w:cs/>
        </w:rPr>
        <w:t>เงินกู้ยืม</w:t>
      </w:r>
      <w:r w:rsidR="00F7716C" w:rsidRPr="002E01C7">
        <w:rPr>
          <w:rFonts w:asciiTheme="majorBidi" w:hAnsiTheme="majorBidi" w:cstheme="majorBidi" w:hint="cs"/>
          <w:i/>
          <w:iCs/>
          <w:cs/>
        </w:rPr>
        <w:t>และหุ้นกู้</w:t>
      </w:r>
    </w:p>
    <w:p w14:paraId="4B70CAE2" w14:textId="77777777" w:rsidR="00D91972" w:rsidRPr="002E01C7" w:rsidRDefault="00D9197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269F1A4C" w14:textId="778B4FEC" w:rsidR="00D91972" w:rsidRPr="002E01C7" w:rsidRDefault="00D91972" w:rsidP="00533528">
      <w:pPr>
        <w:ind w:left="567"/>
        <w:rPr>
          <w:rFonts w:asciiTheme="majorBidi" w:hAnsiTheme="majorBidi" w:cstheme="majorBidi"/>
          <w:shd w:val="clear" w:color="auto" w:fill="FFFFFF"/>
        </w:rPr>
      </w:pP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เมื่อวันที่ </w:t>
      </w:r>
      <w:r w:rsidR="0031733F" w:rsidRPr="002E01C7">
        <w:rPr>
          <w:rFonts w:asciiTheme="majorBidi" w:hAnsiTheme="majorBidi" w:cstheme="majorBidi"/>
          <w:shd w:val="clear" w:color="auto" w:fill="FFFFFF"/>
        </w:rPr>
        <w:t>5</w:t>
      </w:r>
      <w:r w:rsidRPr="002E01C7">
        <w:rPr>
          <w:rFonts w:asciiTheme="majorBidi" w:hAnsiTheme="majorBidi" w:cstheme="majorBidi"/>
          <w:shd w:val="clear" w:color="auto" w:fill="FFFFFF"/>
        </w:rPr>
        <w:t xml:space="preserve">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 xml:space="preserve">เมษายน </w:t>
      </w:r>
      <w:r w:rsidRPr="002E01C7">
        <w:rPr>
          <w:rFonts w:asciiTheme="majorBidi" w:hAnsiTheme="majorBidi" w:cstheme="majorBidi"/>
          <w:shd w:val="clear" w:color="auto" w:fill="FFFFFF"/>
        </w:rPr>
        <w:t xml:space="preserve">2567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>บริษัทได้</w:t>
      </w:r>
      <w:r w:rsidR="0031733F" w:rsidRPr="002E01C7">
        <w:rPr>
          <w:rFonts w:asciiTheme="majorBidi" w:hAnsiTheme="majorBidi" w:cstheme="majorBidi"/>
          <w:shd w:val="clear" w:color="auto" w:fill="FFFFFF"/>
          <w:cs/>
        </w:rPr>
        <w:t xml:space="preserve">ออกและเสนอขายตั๋วแลกเงินระยะสั้นกับสถาบันการเงินแห่งหนึ่ง จำนวน </w:t>
      </w:r>
      <w:r w:rsidR="0031733F" w:rsidRPr="002E01C7">
        <w:rPr>
          <w:rFonts w:asciiTheme="majorBidi" w:hAnsiTheme="majorBidi" w:cstheme="majorBidi"/>
          <w:shd w:val="clear" w:color="auto" w:fill="FFFFFF"/>
        </w:rPr>
        <w:t xml:space="preserve">2,500 </w:t>
      </w:r>
      <w:r w:rsidR="0031733F" w:rsidRPr="002E01C7">
        <w:rPr>
          <w:rFonts w:asciiTheme="majorBidi" w:hAnsiTheme="majorBidi" w:cstheme="majorBidi"/>
          <w:shd w:val="clear" w:color="auto" w:fill="FFFFFF"/>
          <w:cs/>
        </w:rPr>
        <w:t xml:space="preserve">ล้านบาท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 xml:space="preserve">อัตราดอกเบี้ยร้อยละ </w:t>
      </w:r>
      <w:r w:rsidRPr="002E01C7">
        <w:rPr>
          <w:rFonts w:asciiTheme="majorBidi" w:hAnsiTheme="majorBidi" w:cstheme="majorBidi"/>
          <w:shd w:val="clear" w:color="auto" w:fill="FFFFFF"/>
        </w:rPr>
        <w:t>2.</w:t>
      </w:r>
      <w:r w:rsidR="00CB719B" w:rsidRPr="002E01C7">
        <w:rPr>
          <w:rFonts w:asciiTheme="majorBidi" w:hAnsiTheme="majorBidi" w:cstheme="majorBidi"/>
          <w:shd w:val="clear" w:color="auto" w:fill="FFFFFF"/>
        </w:rPr>
        <w:t xml:space="preserve">65 </w:t>
      </w:r>
      <w:r w:rsidR="00F631A2" w:rsidRPr="002E01C7">
        <w:rPr>
          <w:rFonts w:asciiTheme="majorBidi" w:hAnsiTheme="majorBidi" w:cstheme="majorBidi" w:hint="cs"/>
          <w:shd w:val="clear" w:color="auto" w:fill="FFFFFF"/>
          <w:cs/>
        </w:rPr>
        <w:t xml:space="preserve">ต่อปี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 xml:space="preserve">มีกำหนดชำระคืนในวันที่ </w:t>
      </w:r>
      <w:r w:rsidR="00CB719B" w:rsidRPr="002E01C7">
        <w:rPr>
          <w:rFonts w:asciiTheme="majorBidi" w:hAnsiTheme="majorBidi" w:cstheme="majorBidi"/>
          <w:shd w:val="clear" w:color="auto" w:fill="FFFFFF"/>
        </w:rPr>
        <w:t xml:space="preserve">10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 xml:space="preserve">พฤษภาคม </w:t>
      </w:r>
      <w:r w:rsidRPr="002E01C7">
        <w:rPr>
          <w:rFonts w:asciiTheme="majorBidi" w:hAnsiTheme="majorBidi" w:cstheme="majorBidi"/>
          <w:shd w:val="clear" w:color="auto" w:fill="FFFFFF"/>
        </w:rPr>
        <w:t>2567</w:t>
      </w:r>
    </w:p>
    <w:p w14:paraId="6491FA6B" w14:textId="77777777" w:rsidR="00CB719B" w:rsidRPr="002E01C7" w:rsidRDefault="00CB719B" w:rsidP="00533528">
      <w:pPr>
        <w:ind w:left="567"/>
        <w:rPr>
          <w:rFonts w:asciiTheme="majorBidi" w:hAnsiTheme="majorBidi" w:cstheme="majorBidi"/>
          <w:shd w:val="clear" w:color="auto" w:fill="FFFFFF"/>
        </w:rPr>
      </w:pPr>
    </w:p>
    <w:p w14:paraId="1D1A0C4F" w14:textId="5E7F6CD5" w:rsidR="00270C40" w:rsidRPr="002E01C7" w:rsidRDefault="00270C40" w:rsidP="00533528">
      <w:pPr>
        <w:ind w:left="567"/>
        <w:rPr>
          <w:rFonts w:asciiTheme="majorBidi" w:hAnsiTheme="majorBidi" w:cstheme="majorBidi"/>
          <w:shd w:val="clear" w:color="auto" w:fill="FFFFFF"/>
        </w:rPr>
      </w:pP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เมื่อวันที่ </w:t>
      </w:r>
      <w:r w:rsidRPr="002E01C7">
        <w:rPr>
          <w:rFonts w:asciiTheme="majorBidi" w:hAnsiTheme="majorBidi" w:cstheme="majorBidi"/>
          <w:shd w:val="clear" w:color="auto" w:fill="FFFFFF"/>
        </w:rPr>
        <w:t xml:space="preserve">10 </w:t>
      </w:r>
      <w:r w:rsidRPr="002E01C7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Pr="002E01C7">
        <w:rPr>
          <w:rFonts w:asciiTheme="majorBidi" w:hAnsiTheme="majorBidi" w:cstheme="majorBidi"/>
          <w:shd w:val="clear" w:color="auto" w:fill="FFFFFF"/>
        </w:rPr>
        <w:t xml:space="preserve">2567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>ที่ประชุมสามัญผู้ถือหุ้นประจำปี</w:t>
      </w:r>
      <w:r w:rsidRPr="002E01C7">
        <w:rPr>
          <w:rFonts w:asciiTheme="majorBidi" w:hAnsiTheme="majorBidi" w:cstheme="majorBidi" w:hint="cs"/>
          <w:shd w:val="clear" w:color="auto" w:fill="FFFFFF"/>
        </w:rPr>
        <w:t xml:space="preserve"> </w:t>
      </w:r>
      <w:r w:rsidRPr="002E01C7">
        <w:rPr>
          <w:rFonts w:asciiTheme="majorBidi" w:hAnsiTheme="majorBidi" w:cstheme="majorBidi"/>
          <w:shd w:val="clear" w:color="auto" w:fill="FFFFFF"/>
        </w:rPr>
        <w:t>2567</w:t>
      </w:r>
      <w:r w:rsidRPr="002E01C7">
        <w:rPr>
          <w:rFonts w:asciiTheme="majorBidi" w:hAnsiTheme="majorBidi" w:cstheme="majorBidi" w:hint="cs"/>
          <w:shd w:val="clear" w:color="auto" w:fill="FFFFFF"/>
        </w:rPr>
        <w:t xml:space="preserve"> </w:t>
      </w:r>
      <w:r w:rsidRPr="002E01C7">
        <w:rPr>
          <w:rFonts w:asciiTheme="majorBidi" w:hAnsiTheme="majorBidi" w:cstheme="majorBidi" w:hint="cs"/>
          <w:shd w:val="clear" w:color="auto" w:fill="FFFFFF"/>
          <w:cs/>
        </w:rPr>
        <w:t>ของบริษัท</w:t>
      </w:r>
      <w:r w:rsidR="00264DA5" w:rsidRPr="002E01C7">
        <w:rPr>
          <w:rFonts w:asciiTheme="majorBidi" w:hAnsiTheme="majorBidi" w:cstheme="majorBidi" w:hint="cs"/>
          <w:shd w:val="clear" w:color="auto" w:fill="FFFFFF"/>
          <w:cs/>
        </w:rPr>
        <w:t xml:space="preserve"> บางจาก ศรีราชา จำกัด</w:t>
      </w:r>
      <w:r w:rsidR="000F7B4E" w:rsidRPr="002E01C7">
        <w:rPr>
          <w:rFonts w:asciiTheme="majorBidi" w:hAnsiTheme="majorBidi" w:cstheme="majorBidi" w:hint="cs"/>
          <w:shd w:val="clear" w:color="auto" w:fill="FFFFFF"/>
          <w:cs/>
        </w:rPr>
        <w:t xml:space="preserve"> </w:t>
      </w:r>
      <w:r w:rsidR="000F7B4E" w:rsidRPr="002E01C7">
        <w:rPr>
          <w:rFonts w:asciiTheme="majorBidi" w:hAnsiTheme="majorBidi" w:cstheme="majorBidi"/>
          <w:shd w:val="clear" w:color="auto" w:fill="FFFFFF"/>
        </w:rPr>
        <w:t>(</w:t>
      </w:r>
      <w:r w:rsidR="000F7B4E" w:rsidRPr="002E01C7">
        <w:rPr>
          <w:rFonts w:asciiTheme="majorBidi" w:hAnsiTheme="majorBidi" w:cstheme="majorBidi" w:hint="cs"/>
          <w:shd w:val="clear" w:color="auto" w:fill="FFFFFF"/>
          <w:cs/>
        </w:rPr>
        <w:t>มหาชน</w:t>
      </w:r>
      <w:r w:rsidR="000F7B4E" w:rsidRPr="002E01C7">
        <w:rPr>
          <w:rFonts w:asciiTheme="majorBidi" w:hAnsiTheme="majorBidi" w:cstheme="majorBidi"/>
          <w:shd w:val="clear" w:color="auto" w:fill="FFFFFF"/>
        </w:rPr>
        <w:t>)</w:t>
      </w:r>
      <w:r w:rsidR="000F7B4E" w:rsidRPr="002E01C7">
        <w:rPr>
          <w:rFonts w:asciiTheme="majorBidi" w:hAnsiTheme="majorBidi" w:cstheme="majorBidi" w:hint="cs"/>
          <w:shd w:val="clear" w:color="auto" w:fill="FFFFFF"/>
          <w:cs/>
        </w:rPr>
        <w:t xml:space="preserve"> </w:t>
      </w:r>
      <w:r w:rsidRPr="002E01C7">
        <w:rPr>
          <w:rFonts w:asciiTheme="majorBidi" w:hAnsiTheme="majorBidi" w:cstheme="majorBidi"/>
          <w:shd w:val="clear" w:color="auto" w:fill="FFFFFF"/>
          <w:cs/>
        </w:rPr>
        <w:t>ได้มี</w:t>
      </w:r>
      <w:r w:rsidRPr="002E01C7">
        <w:rPr>
          <w:rFonts w:asciiTheme="majorBidi" w:hAnsiTheme="majorBidi" w:cstheme="majorBidi"/>
          <w:spacing w:val="-4"/>
          <w:shd w:val="clear" w:color="auto" w:fill="FFFFFF"/>
          <w:cs/>
        </w:rPr>
        <w:t>มติ</w:t>
      </w:r>
      <w:r w:rsidR="0010236D" w:rsidRPr="002E01C7">
        <w:rPr>
          <w:rFonts w:asciiTheme="majorBidi" w:hAnsiTheme="majorBidi" w:cstheme="majorBidi" w:hint="cs"/>
          <w:spacing w:val="-4"/>
          <w:shd w:val="clear" w:color="auto" w:fill="FFFFFF"/>
          <w:cs/>
        </w:rPr>
        <w:t>อนุมัติ</w:t>
      </w:r>
      <w:r w:rsidRPr="002E01C7">
        <w:rPr>
          <w:rFonts w:asciiTheme="majorBidi" w:hAnsiTheme="majorBidi" w:cstheme="majorBidi" w:hint="cs"/>
          <w:spacing w:val="-4"/>
          <w:shd w:val="clear" w:color="auto" w:fill="FFFFFF"/>
          <w:cs/>
        </w:rPr>
        <w:t xml:space="preserve">วงเงินในการออกและเสนอขายหุ้นกู้ ระยะเวลา </w:t>
      </w:r>
      <w:r w:rsidRPr="002E01C7">
        <w:rPr>
          <w:rFonts w:asciiTheme="majorBidi" w:hAnsiTheme="majorBidi" w:cstheme="majorBidi"/>
          <w:spacing w:val="-4"/>
          <w:shd w:val="clear" w:color="auto" w:fill="FFFFFF"/>
        </w:rPr>
        <w:t xml:space="preserve">5 </w:t>
      </w:r>
      <w:r w:rsidRPr="002E01C7">
        <w:rPr>
          <w:rFonts w:asciiTheme="majorBidi" w:hAnsiTheme="majorBidi" w:cstheme="majorBidi" w:hint="cs"/>
          <w:spacing w:val="-4"/>
          <w:shd w:val="clear" w:color="auto" w:fill="FFFFFF"/>
          <w:cs/>
        </w:rPr>
        <w:t xml:space="preserve">ปี (ปี </w:t>
      </w:r>
      <w:r w:rsidRPr="002E01C7">
        <w:rPr>
          <w:rFonts w:asciiTheme="majorBidi" w:hAnsiTheme="majorBidi" w:cstheme="majorBidi"/>
          <w:spacing w:val="-4"/>
          <w:shd w:val="clear" w:color="auto" w:fill="FFFFFF"/>
        </w:rPr>
        <w:t>2567</w:t>
      </w:r>
      <w:r w:rsidR="009263E7" w:rsidRPr="002E01C7">
        <w:rPr>
          <w:rFonts w:asciiTheme="majorBidi" w:hAnsiTheme="majorBidi" w:cstheme="majorBidi" w:hint="cs"/>
          <w:spacing w:val="-4"/>
          <w:shd w:val="clear" w:color="auto" w:fill="FFFFFF"/>
          <w:cs/>
        </w:rPr>
        <w:t xml:space="preserve"> </w:t>
      </w:r>
      <w:r w:rsidR="009263E7" w:rsidRPr="002E01C7">
        <w:rPr>
          <w:rFonts w:asciiTheme="majorBidi" w:hAnsiTheme="majorBidi" w:cstheme="majorBidi"/>
          <w:spacing w:val="-4"/>
          <w:shd w:val="clear" w:color="auto" w:fill="FFFFFF"/>
        </w:rPr>
        <w:t xml:space="preserve">- </w:t>
      </w:r>
      <w:r w:rsidRPr="002E01C7">
        <w:rPr>
          <w:rFonts w:asciiTheme="majorBidi" w:hAnsiTheme="majorBidi" w:cstheme="majorBidi"/>
          <w:spacing w:val="-4"/>
          <w:shd w:val="clear" w:color="auto" w:fill="FFFFFF"/>
        </w:rPr>
        <w:t xml:space="preserve">2571) </w:t>
      </w:r>
      <w:r w:rsidRPr="002E01C7">
        <w:rPr>
          <w:rFonts w:asciiTheme="majorBidi" w:hAnsiTheme="majorBidi" w:cstheme="majorBidi" w:hint="cs"/>
          <w:spacing w:val="-4"/>
          <w:shd w:val="clear" w:color="auto" w:fill="FFFFFF"/>
          <w:cs/>
        </w:rPr>
        <w:t xml:space="preserve">โดยมีวงเงินรวมไม่เกิน </w:t>
      </w:r>
      <w:r w:rsidRPr="002E01C7">
        <w:rPr>
          <w:rFonts w:asciiTheme="majorBidi" w:hAnsiTheme="majorBidi" w:cstheme="majorBidi"/>
          <w:spacing w:val="-4"/>
          <w:shd w:val="clear" w:color="auto" w:fill="FFFFFF"/>
        </w:rPr>
        <w:t xml:space="preserve">30,000 </w:t>
      </w:r>
      <w:r w:rsidRPr="002E01C7">
        <w:rPr>
          <w:rFonts w:asciiTheme="majorBidi" w:hAnsiTheme="majorBidi" w:cstheme="majorBidi" w:hint="cs"/>
          <w:spacing w:val="-4"/>
          <w:shd w:val="clear" w:color="auto" w:fill="FFFFFF"/>
          <w:cs/>
        </w:rPr>
        <w:t>ล้านบาท</w:t>
      </w:r>
    </w:p>
    <w:p w14:paraId="21E07E07" w14:textId="77777777" w:rsidR="00F7716C" w:rsidRPr="002E01C7" w:rsidRDefault="00F771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7FA4EDCC" w14:textId="565F8937" w:rsidR="00F7716C" w:rsidRPr="002E01C7" w:rsidRDefault="00F771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r w:rsidRPr="002E01C7">
        <w:rPr>
          <w:rFonts w:asciiTheme="majorBidi" w:hAnsiTheme="majorBidi"/>
        </w:rPr>
        <w:t xml:space="preserve">OKEA ASA </w:t>
      </w:r>
      <w:r w:rsidRPr="002E01C7">
        <w:rPr>
          <w:rFonts w:asciiTheme="majorBidi" w:hAnsiTheme="majorBidi"/>
          <w:cs/>
        </w:rPr>
        <w:t>ได้</w:t>
      </w:r>
      <w:r w:rsidR="00E61069" w:rsidRPr="002E01C7">
        <w:rPr>
          <w:rFonts w:asciiTheme="majorBidi" w:hAnsiTheme="majorBidi" w:hint="cs"/>
          <w:cs/>
        </w:rPr>
        <w:t>ออก</w:t>
      </w:r>
      <w:r w:rsidRPr="002E01C7">
        <w:rPr>
          <w:rFonts w:asciiTheme="majorBidi" w:hAnsiTheme="majorBidi"/>
          <w:cs/>
        </w:rPr>
        <w:t>หุ้นกู้ไม่ด้อยสิทธิแบบมีหลักประกัน มูลค่า</w:t>
      </w:r>
      <w:r w:rsidRPr="002E01C7">
        <w:rPr>
          <w:rFonts w:asciiTheme="majorBidi" w:hAnsiTheme="majorBidi"/>
        </w:rPr>
        <w:t xml:space="preserve"> 125 </w:t>
      </w:r>
      <w:r w:rsidRPr="002E01C7">
        <w:rPr>
          <w:rFonts w:asciiTheme="majorBidi" w:hAnsiTheme="majorBidi" w:hint="cs"/>
          <w:cs/>
        </w:rPr>
        <w:t>ล้าน</w:t>
      </w:r>
      <w:r w:rsidRPr="002E01C7">
        <w:rPr>
          <w:rFonts w:asciiTheme="majorBidi" w:hAnsiTheme="majorBidi"/>
          <w:cs/>
        </w:rPr>
        <w:t>ดอลลาร์สหรัฐฯ โดยมีระยะเวลา</w:t>
      </w:r>
      <w:r w:rsidRPr="002E01C7">
        <w:rPr>
          <w:rFonts w:asciiTheme="majorBidi" w:hAnsiTheme="majorBidi"/>
        </w:rPr>
        <w:t xml:space="preserve"> 4 </w:t>
      </w:r>
      <w:r w:rsidRPr="002E01C7">
        <w:rPr>
          <w:rFonts w:asciiTheme="majorBidi" w:hAnsiTheme="majorBidi"/>
          <w:cs/>
        </w:rPr>
        <w:t>ปี หุ้นกู้ดังกล่าวมีอัตราดอกเบี้ยคงที่ร้อยละ</w:t>
      </w:r>
      <w:r w:rsidRPr="002E01C7">
        <w:rPr>
          <w:rFonts w:asciiTheme="majorBidi" w:hAnsiTheme="majorBidi"/>
        </w:rPr>
        <w:t xml:space="preserve"> 9.125 </w:t>
      </w:r>
      <w:r w:rsidRPr="002E01C7">
        <w:rPr>
          <w:rFonts w:asciiTheme="majorBidi" w:hAnsiTheme="majorBidi"/>
          <w:cs/>
        </w:rPr>
        <w:t>ต่อปี</w:t>
      </w:r>
      <w:r w:rsidR="00BE44ED" w:rsidRPr="002E01C7">
        <w:rPr>
          <w:rFonts w:asciiTheme="majorBidi" w:hAnsiTheme="majorBidi" w:hint="cs"/>
          <w:cs/>
        </w:rPr>
        <w:t xml:space="preserve"> </w:t>
      </w:r>
    </w:p>
    <w:p w14:paraId="0E12F4F8" w14:textId="77777777" w:rsidR="00653FE6" w:rsidRPr="002E01C7" w:rsidRDefault="00653FE6" w:rsidP="00533528">
      <w:pPr>
        <w:jc w:val="thaiDistribute"/>
        <w:rPr>
          <w:rFonts w:asciiTheme="majorBidi" w:hAnsiTheme="majorBidi" w:cstheme="majorBidi"/>
          <w:shd w:val="clear" w:color="auto" w:fill="FFFFFF"/>
        </w:rPr>
      </w:pPr>
    </w:p>
    <w:p w14:paraId="02EAEAD3" w14:textId="77777777" w:rsidR="00B87DFC" w:rsidRPr="002E01C7" w:rsidRDefault="00B87DF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2E01C7">
        <w:rPr>
          <w:rFonts w:asciiTheme="majorBidi" w:hAnsiTheme="majorBidi" w:cstheme="majorBidi" w:hint="cs"/>
          <w:i/>
          <w:iCs/>
          <w:cs/>
        </w:rPr>
        <w:t>เงินลงทุนในบริษัทย่อย</w:t>
      </w:r>
    </w:p>
    <w:p w14:paraId="093F42AC" w14:textId="77777777" w:rsidR="00B87DFC" w:rsidRPr="002E01C7" w:rsidRDefault="00B87DF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AED85CB" w14:textId="77777777" w:rsidR="00B87DFC" w:rsidRPr="002E01C7" w:rsidRDefault="00B87DF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r w:rsidRPr="002E01C7">
        <w:rPr>
          <w:rFonts w:asciiTheme="majorBidi" w:hAnsiTheme="majorBidi"/>
          <w:cs/>
        </w:rPr>
        <w:t xml:space="preserve">เมื่อวันที่ </w:t>
      </w:r>
      <w:r w:rsidRPr="002E01C7">
        <w:rPr>
          <w:rFonts w:asciiTheme="majorBidi" w:hAnsiTheme="majorBidi"/>
        </w:rPr>
        <w:t>19</w:t>
      </w:r>
      <w:r w:rsidRPr="002E01C7">
        <w:rPr>
          <w:rFonts w:asciiTheme="majorBidi" w:hAnsiTheme="majorBidi"/>
          <w:cs/>
        </w:rPr>
        <w:t xml:space="preserve"> เมษายน </w:t>
      </w:r>
      <w:r w:rsidRPr="002E01C7">
        <w:rPr>
          <w:rFonts w:asciiTheme="majorBidi" w:hAnsiTheme="majorBidi"/>
        </w:rPr>
        <w:t>2567</w:t>
      </w:r>
      <w:r w:rsidRPr="002E01C7">
        <w:rPr>
          <w:rFonts w:asciiTheme="majorBidi" w:hAnsiTheme="majorBidi"/>
          <w:cs/>
        </w:rPr>
        <w:t xml:space="preserve"> ที่ประชุมวิสามัญผู้ถือหุ้นของ</w:t>
      </w:r>
      <w:r w:rsidRPr="002E01C7">
        <w:rPr>
          <w:rFonts w:asciiTheme="majorBidi" w:hAnsiTheme="majorBidi" w:hint="cs"/>
          <w:cs/>
        </w:rPr>
        <w:t xml:space="preserve">บริษัท บีเอสจีเอฟ จำกัด </w:t>
      </w:r>
      <w:r w:rsidRPr="002E01C7">
        <w:rPr>
          <w:rFonts w:asciiTheme="majorBidi" w:hAnsiTheme="majorBidi"/>
        </w:rPr>
        <w:t xml:space="preserve">(“BSGF”) </w:t>
      </w:r>
      <w:r w:rsidRPr="002E01C7">
        <w:rPr>
          <w:rFonts w:asciiTheme="majorBidi" w:hAnsiTheme="majorBidi" w:hint="cs"/>
          <w:cs/>
        </w:rPr>
        <w:t xml:space="preserve">ซึ่งเป็นบริษัทย่อยของกลุ่มบริษัท </w:t>
      </w:r>
      <w:r w:rsidRPr="002E01C7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2E01C7">
        <w:rPr>
          <w:rFonts w:asciiTheme="majorBidi" w:hAnsiTheme="majorBidi"/>
        </w:rPr>
        <w:t>5</w:t>
      </w:r>
      <w:r w:rsidRPr="002E01C7">
        <w:rPr>
          <w:rFonts w:asciiTheme="majorBidi" w:hAnsiTheme="majorBidi"/>
          <w:cs/>
        </w:rPr>
        <w:t xml:space="preserve"> เป็นทุนจดทะเบียนใหม่ จำนวน </w:t>
      </w:r>
      <w:r w:rsidRPr="002E01C7">
        <w:rPr>
          <w:rFonts w:asciiTheme="majorBidi" w:hAnsiTheme="majorBidi"/>
        </w:rPr>
        <w:t>1,000</w:t>
      </w:r>
      <w:r w:rsidRPr="002E01C7">
        <w:rPr>
          <w:rFonts w:asciiTheme="majorBidi" w:hAnsiTheme="majorBidi"/>
          <w:cs/>
        </w:rPr>
        <w:t xml:space="preserve"> ล้านบาท เป็นหุ้นสามัญจำนวน </w:t>
      </w:r>
      <w:r w:rsidRPr="002E01C7">
        <w:rPr>
          <w:rFonts w:asciiTheme="majorBidi" w:hAnsiTheme="majorBidi"/>
        </w:rPr>
        <w:t>100</w:t>
      </w:r>
      <w:r w:rsidRPr="002E01C7">
        <w:rPr>
          <w:rFonts w:asciiTheme="majorBidi" w:hAnsiTheme="majorBidi"/>
          <w:cs/>
        </w:rPr>
        <w:t xml:space="preserve"> ล้านหุ้น มูลค่าที่ตราไว้หุ้นละ </w:t>
      </w:r>
      <w:r w:rsidRPr="002E01C7">
        <w:rPr>
          <w:rFonts w:asciiTheme="majorBidi" w:hAnsiTheme="majorBidi"/>
        </w:rPr>
        <w:t>10</w:t>
      </w:r>
      <w:r w:rsidRPr="002E01C7">
        <w:rPr>
          <w:rFonts w:asciiTheme="majorBidi" w:hAnsiTheme="majorBidi"/>
          <w:cs/>
        </w:rPr>
        <w:t xml:space="preserve"> บาท บริษัทได้ชำระค่าหุ้นเพิ่มทุนจำนวน </w:t>
      </w:r>
      <w:r w:rsidRPr="002E01C7">
        <w:rPr>
          <w:rFonts w:asciiTheme="majorBidi" w:hAnsiTheme="majorBidi"/>
        </w:rPr>
        <w:t>800</w:t>
      </w:r>
      <w:r w:rsidRPr="002E01C7">
        <w:rPr>
          <w:rFonts w:asciiTheme="majorBidi" w:hAnsiTheme="majorBidi"/>
          <w:cs/>
        </w:rPr>
        <w:t xml:space="preserve"> ล้านบาทแล้วในเดือนเมษายน </w:t>
      </w:r>
      <w:r w:rsidRPr="002E01C7">
        <w:rPr>
          <w:rFonts w:asciiTheme="majorBidi" w:hAnsiTheme="majorBidi"/>
        </w:rPr>
        <w:t>2567</w:t>
      </w:r>
      <w:r w:rsidRPr="002E01C7">
        <w:rPr>
          <w:rFonts w:asciiTheme="majorBidi" w:hAnsiTheme="majorBidi"/>
          <w:cs/>
        </w:rPr>
        <w:t xml:space="preserve"> และ </w:t>
      </w:r>
      <w:r w:rsidRPr="002E01C7">
        <w:rPr>
          <w:rFonts w:asciiTheme="majorBidi" w:hAnsiTheme="majorBidi"/>
        </w:rPr>
        <w:t xml:space="preserve">BSGF </w:t>
      </w:r>
      <w:r w:rsidRPr="002E01C7">
        <w:rPr>
          <w:rFonts w:asciiTheme="majorBidi" w:hAnsiTheme="majorBidi"/>
          <w:cs/>
        </w:rPr>
        <w:t>ได้นำเงินเพิ่มทุนเข้าจดทะเบียนเรียบร้อยแล้วในเดือนเดียวกัน</w:t>
      </w:r>
    </w:p>
    <w:p w14:paraId="45E243C2" w14:textId="77777777" w:rsidR="00530301" w:rsidRPr="002E01C7" w:rsidRDefault="0053030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7B6C2366" w14:textId="0E9D5C15" w:rsidR="00B9461C" w:rsidRPr="002E01C7" w:rsidRDefault="00B9461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2E01C7">
        <w:rPr>
          <w:rFonts w:asciiTheme="majorBidi" w:hAnsiTheme="majorBidi" w:cstheme="majorBidi"/>
          <w:i/>
          <w:iCs/>
        </w:rPr>
        <w:lastRenderedPageBreak/>
        <w:tab/>
      </w:r>
      <w:r w:rsidRPr="002E01C7">
        <w:rPr>
          <w:rFonts w:asciiTheme="majorBidi" w:hAnsiTheme="majorBidi" w:cstheme="majorBidi"/>
          <w:i/>
          <w:iCs/>
        </w:rPr>
        <w:tab/>
      </w:r>
      <w:r w:rsidRPr="002E01C7">
        <w:rPr>
          <w:rFonts w:asciiTheme="majorBidi" w:hAnsiTheme="majorBidi" w:cstheme="majorBidi"/>
          <w:i/>
          <w:iCs/>
          <w:cs/>
        </w:rPr>
        <w:t>บริษัท บีซีพีจี จำกัด (มหาชน</w:t>
      </w:r>
      <w:r w:rsidR="00F7716C" w:rsidRPr="002E01C7">
        <w:rPr>
          <w:rFonts w:asciiTheme="majorBidi" w:hAnsiTheme="majorBidi" w:cstheme="majorBidi"/>
          <w:i/>
          <w:iCs/>
        </w:rPr>
        <w:t>)</w:t>
      </w:r>
    </w:p>
    <w:p w14:paraId="7E96FD7B" w14:textId="77777777" w:rsidR="00B9461C" w:rsidRPr="002E01C7" w:rsidRDefault="00B9461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hd w:val="clear" w:color="auto" w:fill="FFFFFF"/>
        </w:rPr>
      </w:pPr>
    </w:p>
    <w:p w14:paraId="36B8106C" w14:textId="44473D49" w:rsidR="0005021C" w:rsidRPr="002E01C7" w:rsidRDefault="0005021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hd w:val="clear" w:color="auto" w:fill="FFFFFF"/>
        </w:rPr>
      </w:pPr>
      <w:r w:rsidRPr="002E01C7">
        <w:rPr>
          <w:rFonts w:asciiTheme="majorBidi" w:hAnsiTheme="majorBidi"/>
          <w:shd w:val="clear" w:color="auto" w:fill="FFFFFF"/>
          <w:cs/>
        </w:rPr>
        <w:t xml:space="preserve">เมื่อวันที่ </w:t>
      </w:r>
      <w:r w:rsidRPr="002E01C7">
        <w:rPr>
          <w:rFonts w:asciiTheme="majorBidi" w:hAnsiTheme="majorBidi" w:cstheme="majorBidi"/>
          <w:shd w:val="clear" w:color="auto" w:fill="FFFFFF"/>
        </w:rPr>
        <w:t xml:space="preserve">9 </w:t>
      </w:r>
      <w:r w:rsidRPr="002E01C7">
        <w:rPr>
          <w:rFonts w:asciiTheme="majorBidi" w:hAnsiTheme="majorBidi"/>
          <w:shd w:val="clear" w:color="auto" w:fill="FFFFFF"/>
          <w:cs/>
        </w:rPr>
        <w:t xml:space="preserve">เมษายน </w:t>
      </w:r>
      <w:r w:rsidRPr="002E01C7">
        <w:rPr>
          <w:rFonts w:asciiTheme="majorBidi" w:hAnsiTheme="majorBidi" w:cstheme="majorBidi"/>
          <w:shd w:val="clear" w:color="auto" w:fill="FFFFFF"/>
        </w:rPr>
        <w:t xml:space="preserve">2567 </w:t>
      </w:r>
      <w:r w:rsidRPr="002E01C7">
        <w:rPr>
          <w:rFonts w:asciiTheme="majorBidi" w:hAnsiTheme="majorBidi"/>
          <w:shd w:val="clear" w:color="auto" w:fill="FFFFFF"/>
          <w:cs/>
        </w:rPr>
        <w:t xml:space="preserve">บริษัทบีซีพีจี จำกัด (มหาชน) ซึ่งเป็นบริษัทย่อยของกลุ่มบริษัทได้รับเงินรับล่วงหน้าจากการจำหน่ายเงินลงทุนในโครงการโรงไฟฟ้าพลังงานแสงอาทิตย์ในประเทศญี่ปุ่นเพิ่มเติมจำนวน </w:t>
      </w:r>
      <w:r w:rsidRPr="002E01C7">
        <w:rPr>
          <w:rFonts w:asciiTheme="majorBidi" w:hAnsiTheme="majorBidi" w:cstheme="majorBidi"/>
          <w:shd w:val="clear" w:color="auto" w:fill="FFFFFF"/>
        </w:rPr>
        <w:t xml:space="preserve">350 </w:t>
      </w:r>
      <w:r w:rsidRPr="002E01C7">
        <w:rPr>
          <w:rFonts w:asciiTheme="majorBidi" w:hAnsiTheme="majorBidi"/>
          <w:shd w:val="clear" w:color="auto" w:fill="FFFFFF"/>
          <w:cs/>
        </w:rPr>
        <w:t xml:space="preserve">ล้านเยน (ประมาณ </w:t>
      </w:r>
      <w:r w:rsidRPr="002E01C7">
        <w:rPr>
          <w:rFonts w:asciiTheme="majorBidi" w:hAnsiTheme="majorBidi" w:cstheme="majorBidi"/>
          <w:shd w:val="clear" w:color="auto" w:fill="FFFFFF"/>
        </w:rPr>
        <w:t xml:space="preserve">84 </w:t>
      </w:r>
      <w:r w:rsidRPr="002E01C7">
        <w:rPr>
          <w:rFonts w:asciiTheme="majorBidi" w:hAnsiTheme="majorBidi"/>
          <w:shd w:val="clear" w:color="auto" w:fill="FFFFFF"/>
          <w:cs/>
        </w:rPr>
        <w:t xml:space="preserve">ล้านบาท) </w:t>
      </w:r>
    </w:p>
    <w:p w14:paraId="144B99F7" w14:textId="77777777" w:rsidR="00653FE6" w:rsidRPr="002E01C7" w:rsidRDefault="00653FE6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bookmarkStart w:id="14" w:name="_Hlk165760163"/>
    </w:p>
    <w:bookmarkEnd w:id="14"/>
    <w:p w14:paraId="06CEDF35" w14:textId="78721E84" w:rsidR="0005021C" w:rsidRPr="002E01C7" w:rsidRDefault="0005021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E01C7">
        <w:rPr>
          <w:rFonts w:asciiTheme="majorBidi" w:hAnsiTheme="majorBidi"/>
          <w:cs/>
        </w:rPr>
        <w:t xml:space="preserve">เมื่อวันที่ </w:t>
      </w:r>
      <w:r w:rsidRPr="002E01C7">
        <w:rPr>
          <w:rFonts w:asciiTheme="majorBidi" w:hAnsiTheme="majorBidi" w:cstheme="majorBidi"/>
        </w:rPr>
        <w:t xml:space="preserve">30 </w:t>
      </w:r>
      <w:r w:rsidRPr="002E01C7">
        <w:rPr>
          <w:rFonts w:asciiTheme="majorBidi" w:hAnsiTheme="majorBidi"/>
          <w:cs/>
        </w:rPr>
        <w:t xml:space="preserve">เมษายน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/>
          <w:cs/>
        </w:rPr>
        <w:t>บริษัท บีเอสอี เพาเวอร์ โฮลดิ้งส์ (ประเทศไทย) จำกัด (“</w:t>
      </w:r>
      <w:r w:rsidRPr="002E01C7">
        <w:rPr>
          <w:rFonts w:asciiTheme="majorBidi" w:hAnsiTheme="majorBidi" w:cstheme="majorBidi"/>
        </w:rPr>
        <w:t xml:space="preserve">BSPH”) </w:t>
      </w:r>
      <w:r w:rsidRPr="002E01C7">
        <w:rPr>
          <w:rFonts w:asciiTheme="majorBidi" w:hAnsiTheme="majorBidi"/>
          <w:cs/>
        </w:rPr>
        <w:t>ซึ่งเป็นบริษัทย่อยของ</w:t>
      </w:r>
      <w:r w:rsidRPr="002E01C7">
        <w:rPr>
          <w:rFonts w:asciiTheme="majorBidi" w:hAnsiTheme="majorBidi" w:hint="cs"/>
          <w:cs/>
        </w:rPr>
        <w:t>กลุ่ม</w:t>
      </w:r>
      <w:r w:rsidRPr="002E01C7">
        <w:rPr>
          <w:rFonts w:asciiTheme="majorBidi" w:hAnsiTheme="majorBidi"/>
          <w:cs/>
        </w:rPr>
        <w:t xml:space="preserve">บริษัท และบริษัท กรีนเทค เวนเจอร์ส จำกัด (มหาชน) ได้บรรลุเงื่อนไขบังคับภายใต้สัญญาซื้อขายหุ้นสำหรับการเข้าลงทุนในโครงการโรงไฟฟ้าพลังงานแสงอาทิตย์ขนาดกำลังการผลิตติดตั้งรวม </w:t>
      </w:r>
      <w:r w:rsidR="0043326E" w:rsidRPr="002E01C7">
        <w:rPr>
          <w:rFonts w:asciiTheme="majorBidi" w:hAnsiTheme="majorBidi" w:cstheme="majorBidi"/>
        </w:rPr>
        <w:t>8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/>
          <w:cs/>
        </w:rPr>
        <w:t xml:space="preserve">เมกะวัตต์ในสัดส่วนร้อยละ </w:t>
      </w:r>
      <w:r w:rsidRPr="002E01C7">
        <w:rPr>
          <w:rFonts w:asciiTheme="majorBidi" w:hAnsiTheme="majorBidi" w:cstheme="majorBidi"/>
        </w:rPr>
        <w:t xml:space="preserve">100 </w:t>
      </w:r>
      <w:r w:rsidRPr="002E01C7">
        <w:rPr>
          <w:rFonts w:asciiTheme="majorBidi" w:hAnsiTheme="majorBidi"/>
          <w:cs/>
        </w:rPr>
        <w:t xml:space="preserve">ของบริษัท บีเอส โซลาร์ เอ็นเนอร์ยี่ จำกัด และบริษัท พาราโบลิก โซลาร์ พาวเวอร์ จำกัด โดยมีราคาซื้อขายหุ้นรวมเป็นจำนวน </w:t>
      </w:r>
      <w:r w:rsidRPr="002E01C7">
        <w:rPr>
          <w:rFonts w:asciiTheme="majorBidi" w:hAnsiTheme="majorBidi" w:cstheme="majorBidi"/>
        </w:rPr>
        <w:t xml:space="preserve">258 </w:t>
      </w:r>
      <w:r w:rsidRPr="002E01C7">
        <w:rPr>
          <w:rFonts w:asciiTheme="majorBidi" w:hAnsiTheme="majorBidi"/>
          <w:cs/>
        </w:rPr>
        <w:t xml:space="preserve">ล้านบาท และ </w:t>
      </w:r>
      <w:r w:rsidRPr="002E01C7">
        <w:rPr>
          <w:rFonts w:asciiTheme="majorBidi" w:hAnsiTheme="majorBidi" w:cstheme="majorBidi"/>
        </w:rPr>
        <w:t xml:space="preserve">BSPH </w:t>
      </w:r>
      <w:r w:rsidRPr="002E01C7">
        <w:rPr>
          <w:rFonts w:asciiTheme="majorBidi" w:hAnsiTheme="majorBidi"/>
          <w:cs/>
        </w:rPr>
        <w:t>ได้รับโอนหุ้นดังกล่าวเรียบร้อยแล้ว</w:t>
      </w:r>
    </w:p>
    <w:p w14:paraId="77236505" w14:textId="77777777" w:rsidR="00C27555" w:rsidRPr="002E01C7" w:rsidRDefault="00C2755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256001D6" w14:textId="5CFEF9F9" w:rsidR="00D15AD0" w:rsidRPr="002E01C7" w:rsidRDefault="00430A0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s/>
        </w:rPr>
      </w:pPr>
      <w:r w:rsidRPr="002E01C7">
        <w:rPr>
          <w:rFonts w:asciiTheme="majorBidi" w:hAnsiTheme="majorBidi" w:cstheme="majorBidi" w:hint="cs"/>
          <w:i/>
          <w:iCs/>
          <w:cs/>
        </w:rPr>
        <w:t xml:space="preserve">แหล่งปิโตรเลียม </w:t>
      </w:r>
      <w:r w:rsidR="00380D9A" w:rsidRPr="002E01C7">
        <w:rPr>
          <w:rFonts w:asciiTheme="majorBidi" w:hAnsiTheme="majorBidi" w:cstheme="majorBidi"/>
          <w:i/>
          <w:iCs/>
        </w:rPr>
        <w:t>Brasse</w:t>
      </w:r>
      <w:r w:rsidRPr="002E01C7">
        <w:rPr>
          <w:rFonts w:asciiTheme="majorBidi" w:hAnsiTheme="majorBidi" w:cstheme="majorBidi"/>
          <w:i/>
          <w:iCs/>
        </w:rPr>
        <w:t xml:space="preserve"> </w:t>
      </w:r>
      <w:r w:rsidRPr="002E01C7">
        <w:rPr>
          <w:rFonts w:asciiTheme="majorBidi" w:hAnsiTheme="majorBidi" w:cstheme="majorBidi" w:hint="cs"/>
          <w:i/>
          <w:iCs/>
          <w:cs/>
        </w:rPr>
        <w:t>ในประเทศนอร์เวย์</w:t>
      </w:r>
    </w:p>
    <w:p w14:paraId="28228A21" w14:textId="77777777" w:rsidR="00380D9A" w:rsidRPr="002E01C7" w:rsidRDefault="00380D9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366D032E" w14:textId="0F1FDC99" w:rsidR="00B87DFC" w:rsidRPr="00B87DFC" w:rsidRDefault="00D15A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  <w:r w:rsidRPr="002E01C7">
        <w:rPr>
          <w:rFonts w:asciiTheme="majorBidi" w:hAnsiTheme="majorBidi" w:cstheme="majorBidi" w:hint="cs"/>
          <w:cs/>
        </w:rPr>
        <w:t xml:space="preserve">เมื่อวันที่ </w:t>
      </w:r>
      <w:r w:rsidR="00995067" w:rsidRPr="002E01C7">
        <w:rPr>
          <w:rFonts w:asciiTheme="majorBidi" w:hAnsiTheme="majorBidi" w:cstheme="majorBidi"/>
        </w:rPr>
        <w:t xml:space="preserve">8 </w:t>
      </w:r>
      <w:r w:rsidR="00995067" w:rsidRPr="002E01C7">
        <w:rPr>
          <w:rFonts w:asciiTheme="majorBidi" w:hAnsiTheme="majorBidi" w:cstheme="majorBidi" w:hint="cs"/>
          <w:cs/>
        </w:rPr>
        <w:t xml:space="preserve">เมษายน </w:t>
      </w:r>
      <w:r w:rsidR="00995067" w:rsidRPr="002E01C7">
        <w:rPr>
          <w:rFonts w:asciiTheme="majorBidi" w:hAnsiTheme="majorBidi" w:cstheme="majorBidi"/>
        </w:rPr>
        <w:t>2567</w:t>
      </w:r>
      <w:r w:rsidRPr="002E01C7">
        <w:rPr>
          <w:rFonts w:asciiTheme="majorBidi" w:hAnsiTheme="majorBidi" w:cstheme="majorBidi"/>
        </w:rPr>
        <w:t xml:space="preserve"> </w:t>
      </w:r>
      <w:r w:rsidR="00CC7B6A" w:rsidRPr="002E01C7">
        <w:rPr>
          <w:rFonts w:asciiTheme="majorBidi" w:hAnsiTheme="majorBidi" w:cstheme="majorBidi"/>
        </w:rPr>
        <w:t xml:space="preserve">OKEA ASA </w:t>
      </w:r>
      <w:r w:rsidRPr="002E01C7">
        <w:rPr>
          <w:rFonts w:asciiTheme="majorBidi" w:hAnsiTheme="majorBidi" w:cstheme="majorBidi"/>
        </w:rPr>
        <w:t>(“OK</w:t>
      </w:r>
      <w:r w:rsidR="00567F79" w:rsidRPr="002E01C7">
        <w:rPr>
          <w:rFonts w:asciiTheme="majorBidi" w:hAnsiTheme="majorBidi" w:cstheme="majorBidi"/>
        </w:rPr>
        <w:t>EA</w:t>
      </w:r>
      <w:r w:rsidRPr="002E01C7">
        <w:rPr>
          <w:rFonts w:asciiTheme="majorBidi" w:hAnsiTheme="majorBidi" w:cstheme="majorBidi"/>
        </w:rPr>
        <w:t xml:space="preserve">”) </w:t>
      </w:r>
      <w:r w:rsidRPr="002E01C7">
        <w:rPr>
          <w:rFonts w:asciiTheme="majorBidi" w:hAnsiTheme="majorBidi" w:cstheme="majorBidi"/>
          <w:cs/>
        </w:rPr>
        <w:t>ซึ่งเป็น</w:t>
      </w:r>
      <w:r w:rsidRPr="002E01C7">
        <w:rPr>
          <w:rFonts w:asciiTheme="majorBidi" w:hAnsiTheme="majorBidi" w:cstheme="majorBidi" w:hint="cs"/>
          <w:cs/>
        </w:rPr>
        <w:t>บริษัทย่อยทางอ้อม</w:t>
      </w:r>
      <w:r w:rsidRPr="002E01C7">
        <w:rPr>
          <w:rFonts w:asciiTheme="majorBidi" w:hAnsiTheme="majorBidi" w:cstheme="majorBidi"/>
          <w:cs/>
        </w:rPr>
        <w:t>ของ</w:t>
      </w:r>
      <w:r w:rsidRPr="002E01C7">
        <w:rPr>
          <w:rFonts w:asciiTheme="majorBidi" w:hAnsiTheme="majorBidi" w:cstheme="majorBidi" w:hint="cs"/>
          <w:cs/>
        </w:rPr>
        <w:t>กลุ่ม</w:t>
      </w:r>
      <w:r w:rsidRPr="002E01C7">
        <w:rPr>
          <w:rFonts w:asciiTheme="majorBidi" w:hAnsiTheme="majorBidi" w:cstheme="majorBidi"/>
          <w:cs/>
        </w:rPr>
        <w:t>บริษัท</w:t>
      </w:r>
      <w:r w:rsidRPr="002E01C7">
        <w:rPr>
          <w:rFonts w:asciiTheme="majorBidi" w:hAnsiTheme="majorBidi" w:cstheme="majorBidi"/>
        </w:rPr>
        <w:t xml:space="preserve"> </w:t>
      </w:r>
      <w:r w:rsidRPr="002E01C7">
        <w:rPr>
          <w:rFonts w:asciiTheme="majorBidi" w:hAnsiTheme="majorBidi" w:cstheme="majorBidi"/>
          <w:cs/>
        </w:rPr>
        <w:t>ร</w:t>
      </w:r>
      <w:r w:rsidRPr="002E01C7">
        <w:rPr>
          <w:rFonts w:asciiTheme="majorBidi" w:hAnsiTheme="majorBidi" w:cstheme="majorBidi" w:hint="cs"/>
          <w:cs/>
        </w:rPr>
        <w:t>่ว</w:t>
      </w:r>
      <w:r w:rsidRPr="002E01C7">
        <w:rPr>
          <w:rFonts w:asciiTheme="majorBidi" w:hAnsiTheme="majorBidi" w:cstheme="majorBidi"/>
          <w:cs/>
        </w:rPr>
        <w:t>มกับผู้ร</w:t>
      </w:r>
      <w:r w:rsidRPr="002E01C7">
        <w:rPr>
          <w:rFonts w:asciiTheme="majorBidi" w:hAnsiTheme="majorBidi" w:cstheme="majorBidi" w:hint="cs"/>
          <w:cs/>
        </w:rPr>
        <w:t>่</w:t>
      </w:r>
      <w:r w:rsidRPr="002E01C7">
        <w:rPr>
          <w:rFonts w:asciiTheme="majorBidi" w:hAnsiTheme="majorBidi" w:cstheme="majorBidi"/>
          <w:cs/>
        </w:rPr>
        <w:t>วมลงทุน ได้ตัดสินใจลงทุนขั้นสุดท้าย (</w:t>
      </w:r>
      <w:r w:rsidRPr="002E01C7">
        <w:rPr>
          <w:rFonts w:asciiTheme="majorBidi" w:hAnsiTheme="majorBidi" w:cstheme="majorBidi"/>
        </w:rPr>
        <w:t xml:space="preserve">Final Investment Decision) </w:t>
      </w:r>
      <w:r w:rsidRPr="002E01C7">
        <w:rPr>
          <w:rFonts w:asciiTheme="majorBidi" w:hAnsiTheme="majorBidi" w:cstheme="majorBidi"/>
          <w:cs/>
        </w:rPr>
        <w:t xml:space="preserve">ในการพัฒนาแหล่งปิโตรเลียม </w:t>
      </w:r>
      <w:r w:rsidRPr="002E01C7">
        <w:rPr>
          <w:rFonts w:asciiTheme="majorBidi" w:hAnsiTheme="majorBidi" w:cstheme="majorBidi"/>
        </w:rPr>
        <w:t xml:space="preserve">Brasse </w:t>
      </w:r>
      <w:r w:rsidRPr="002E01C7">
        <w:rPr>
          <w:rFonts w:asciiTheme="majorBidi" w:hAnsiTheme="majorBidi" w:cstheme="majorBidi"/>
          <w:cs/>
        </w:rPr>
        <w:t>ซึ่งคาดว่ามีปริมาณปิโตรเลียมส</w:t>
      </w:r>
      <w:r w:rsidRPr="002E01C7">
        <w:rPr>
          <w:rFonts w:asciiTheme="majorBidi" w:hAnsiTheme="majorBidi" w:cstheme="majorBidi" w:hint="cs"/>
          <w:cs/>
        </w:rPr>
        <w:t>ำ</w:t>
      </w:r>
      <w:r w:rsidRPr="002E01C7">
        <w:rPr>
          <w:rFonts w:asciiTheme="majorBidi" w:hAnsiTheme="majorBidi" w:cstheme="majorBidi"/>
          <w:cs/>
        </w:rPr>
        <w:t>รอง</w:t>
      </w:r>
      <w:r w:rsidRPr="002E01C7">
        <w:rPr>
          <w:rFonts w:asciiTheme="majorBidi" w:hAnsiTheme="majorBidi" w:cstheme="majorBidi" w:hint="cs"/>
          <w:cs/>
        </w:rPr>
        <w:t>จำนวน</w:t>
      </w:r>
      <w:r w:rsidRPr="002E01C7">
        <w:rPr>
          <w:rFonts w:asciiTheme="majorBidi" w:hAnsiTheme="majorBidi" w:cstheme="majorBidi"/>
        </w:rPr>
        <w:t xml:space="preserve"> 24 </w:t>
      </w:r>
      <w:r w:rsidRPr="002E01C7">
        <w:rPr>
          <w:rFonts w:asciiTheme="majorBidi" w:hAnsiTheme="majorBidi" w:cstheme="majorBidi"/>
          <w:cs/>
        </w:rPr>
        <w:t>ล้านบาร์เรลเทียบเท่า</w:t>
      </w:r>
      <w:r w:rsidRPr="002E01C7">
        <w:rPr>
          <w:rFonts w:asciiTheme="majorBidi" w:hAnsiTheme="majorBidi" w:cstheme="majorBidi" w:hint="cs"/>
          <w:cs/>
        </w:rPr>
        <w:t>น้ำ</w:t>
      </w:r>
      <w:r w:rsidRPr="002E01C7">
        <w:rPr>
          <w:rFonts w:asciiTheme="majorBidi" w:hAnsiTheme="majorBidi" w:cstheme="majorBidi"/>
          <w:cs/>
        </w:rPr>
        <w:t>มันดิบ (</w:t>
      </w:r>
      <w:r w:rsidRPr="002E01C7">
        <w:rPr>
          <w:rFonts w:asciiTheme="majorBidi" w:hAnsiTheme="majorBidi" w:cstheme="majorBidi"/>
        </w:rPr>
        <w:t xml:space="preserve">MBOE) </w:t>
      </w:r>
      <w:r w:rsidRPr="002E01C7">
        <w:rPr>
          <w:rFonts w:asciiTheme="majorBidi" w:hAnsiTheme="majorBidi" w:cstheme="majorBidi"/>
          <w:cs/>
        </w:rPr>
        <w:t xml:space="preserve">โดยสัดส่วนของ </w:t>
      </w:r>
      <w:r w:rsidRPr="002E01C7">
        <w:rPr>
          <w:rFonts w:asciiTheme="majorBidi" w:hAnsiTheme="majorBidi" w:cstheme="majorBidi"/>
        </w:rPr>
        <w:t xml:space="preserve">OKEA </w:t>
      </w:r>
      <w:r w:rsidRPr="002E01C7">
        <w:rPr>
          <w:rFonts w:asciiTheme="majorBidi" w:hAnsiTheme="majorBidi" w:cstheme="majorBidi"/>
          <w:cs/>
        </w:rPr>
        <w:t xml:space="preserve">เท่ากับร้อยละ </w:t>
      </w:r>
      <w:r w:rsidRPr="002E01C7">
        <w:rPr>
          <w:rFonts w:asciiTheme="majorBidi" w:hAnsiTheme="majorBidi" w:cstheme="majorBidi"/>
        </w:rPr>
        <w:t>39.2</w:t>
      </w:r>
      <w:r w:rsidR="00FD1919" w:rsidRPr="002E01C7">
        <w:rPr>
          <w:rFonts w:asciiTheme="majorBidi" w:hAnsiTheme="majorBidi" w:cstheme="majorBidi"/>
        </w:rPr>
        <w:t>8</w:t>
      </w:r>
      <w:r w:rsidR="00B664DD" w:rsidRPr="002E01C7">
        <w:rPr>
          <w:rFonts w:asciiTheme="majorBidi" w:hAnsiTheme="majorBidi" w:cstheme="majorBidi"/>
        </w:rPr>
        <w:t xml:space="preserve"> </w:t>
      </w:r>
      <w:r w:rsidR="00B664DD" w:rsidRPr="002E01C7">
        <w:rPr>
          <w:rFonts w:asciiTheme="majorBidi" w:hAnsiTheme="majorBidi" w:cstheme="majorBidi" w:hint="cs"/>
          <w:cs/>
        </w:rPr>
        <w:t>โ</w:t>
      </w:r>
      <w:r w:rsidRPr="002E01C7">
        <w:rPr>
          <w:rFonts w:asciiTheme="majorBidi" w:hAnsiTheme="majorBidi" w:cstheme="majorBidi"/>
          <w:cs/>
        </w:rPr>
        <w:t xml:space="preserve">ดย </w:t>
      </w:r>
      <w:r w:rsidRPr="002E01C7">
        <w:rPr>
          <w:rFonts w:asciiTheme="majorBidi" w:hAnsiTheme="majorBidi" w:cstheme="majorBidi"/>
        </w:rPr>
        <w:t xml:space="preserve">OKEA </w:t>
      </w:r>
      <w:r w:rsidRPr="002E01C7">
        <w:rPr>
          <w:rFonts w:asciiTheme="majorBidi" w:hAnsiTheme="majorBidi" w:cstheme="majorBidi"/>
          <w:cs/>
        </w:rPr>
        <w:t>จะส่งแผนการพัฒนาและ</w:t>
      </w:r>
      <w:r w:rsidRPr="002E01C7">
        <w:rPr>
          <w:rFonts w:asciiTheme="majorBidi" w:hAnsiTheme="majorBidi" w:cstheme="majorBidi" w:hint="cs"/>
          <w:cs/>
        </w:rPr>
        <w:t>ดำ</w:t>
      </w:r>
      <w:r w:rsidRPr="002E01C7">
        <w:rPr>
          <w:rFonts w:asciiTheme="majorBidi" w:hAnsiTheme="majorBidi" w:cstheme="majorBidi"/>
          <w:cs/>
        </w:rPr>
        <w:t>เนินการ</w:t>
      </w:r>
      <w:r w:rsidR="00B664DD" w:rsidRPr="002E01C7">
        <w:rPr>
          <w:rFonts w:asciiTheme="majorBidi" w:hAnsiTheme="majorBidi" w:cstheme="majorBidi" w:hint="cs"/>
          <w:cs/>
        </w:rPr>
        <w:t xml:space="preserve"> </w:t>
      </w:r>
      <w:r w:rsidRPr="002E01C7">
        <w:rPr>
          <w:rFonts w:asciiTheme="majorBidi" w:hAnsiTheme="majorBidi" w:cstheme="majorBidi"/>
          <w:cs/>
        </w:rPr>
        <w:t>(</w:t>
      </w:r>
      <w:r w:rsidRPr="002E01C7">
        <w:rPr>
          <w:rFonts w:asciiTheme="majorBidi" w:hAnsiTheme="majorBidi" w:cstheme="majorBidi"/>
        </w:rPr>
        <w:t xml:space="preserve">Plan for Development and Operation: PDO) </w:t>
      </w:r>
      <w:r w:rsidRPr="002E01C7">
        <w:rPr>
          <w:rFonts w:asciiTheme="majorBidi" w:hAnsiTheme="majorBidi" w:cstheme="majorBidi"/>
          <w:cs/>
        </w:rPr>
        <w:t xml:space="preserve">แก่หน่วยงานภาครัฐของประเทศนอร์เวย์ ในเดือนเมษายน </w:t>
      </w:r>
      <w:r w:rsidRPr="002E01C7">
        <w:rPr>
          <w:rFonts w:asciiTheme="majorBidi" w:hAnsiTheme="majorBidi" w:cstheme="majorBidi"/>
        </w:rPr>
        <w:t xml:space="preserve">2567 </w:t>
      </w:r>
      <w:r w:rsidRPr="002E01C7">
        <w:rPr>
          <w:rFonts w:asciiTheme="majorBidi" w:hAnsiTheme="majorBidi" w:cstheme="majorBidi"/>
          <w:cs/>
        </w:rPr>
        <w:t>และจะด</w:t>
      </w:r>
      <w:r w:rsidRPr="002E01C7">
        <w:rPr>
          <w:rFonts w:asciiTheme="majorBidi" w:hAnsiTheme="majorBidi" w:cstheme="majorBidi" w:hint="cs"/>
          <w:cs/>
        </w:rPr>
        <w:t>ำ</w:t>
      </w:r>
      <w:r w:rsidRPr="002E01C7">
        <w:rPr>
          <w:rFonts w:asciiTheme="majorBidi" w:hAnsiTheme="majorBidi" w:cstheme="majorBidi"/>
          <w:cs/>
        </w:rPr>
        <w:t>เนินการเปลี่ยนชื่อแหล่งปิโตรเลียม</w:t>
      </w:r>
      <w:r w:rsidRPr="002E01C7">
        <w:rPr>
          <w:rFonts w:asciiTheme="majorBidi" w:hAnsiTheme="majorBidi" w:cstheme="majorBidi"/>
        </w:rPr>
        <w:t xml:space="preserve"> “Brasse” </w:t>
      </w:r>
      <w:r w:rsidRPr="002E01C7">
        <w:rPr>
          <w:rFonts w:asciiTheme="majorBidi" w:hAnsiTheme="majorBidi" w:cstheme="majorBidi"/>
          <w:cs/>
        </w:rPr>
        <w:t>เป็น “</w:t>
      </w:r>
      <w:r w:rsidRPr="002E01C7">
        <w:rPr>
          <w:rFonts w:asciiTheme="majorBidi" w:hAnsiTheme="majorBidi" w:cstheme="majorBidi"/>
        </w:rPr>
        <w:t xml:space="preserve">Bestla” </w:t>
      </w:r>
      <w:r w:rsidRPr="002E01C7">
        <w:rPr>
          <w:rFonts w:asciiTheme="majorBidi" w:hAnsiTheme="majorBidi" w:cstheme="majorBidi"/>
          <w:cs/>
        </w:rPr>
        <w:t>เมื่อได้รับอนุญาต</w:t>
      </w:r>
    </w:p>
    <w:sectPr w:rsidR="00B87DFC" w:rsidRPr="00B87DFC" w:rsidSect="00C21744">
      <w:headerReference w:type="default" r:id="rId32"/>
      <w:footerReference w:type="default" r:id="rId33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DE91" w14:textId="77777777" w:rsidR="008874FD" w:rsidRDefault="008874FD">
      <w:r>
        <w:separator/>
      </w:r>
    </w:p>
    <w:p w14:paraId="62A350FE" w14:textId="77777777" w:rsidR="008874FD" w:rsidRDefault="008874FD"/>
  </w:endnote>
  <w:endnote w:type="continuationSeparator" w:id="0">
    <w:p w14:paraId="413109B7" w14:textId="77777777" w:rsidR="008874FD" w:rsidRDefault="008874FD">
      <w:r>
        <w:continuationSeparator/>
      </w:r>
    </w:p>
    <w:p w14:paraId="114E7D03" w14:textId="77777777" w:rsidR="008874FD" w:rsidRDefault="00887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B0AC" w14:textId="77777777" w:rsidR="00E133FA" w:rsidRDefault="00E13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41018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38CD517" w14:textId="490D62B9" w:rsidR="00006A4B" w:rsidRPr="003E089A" w:rsidRDefault="003E089A" w:rsidP="003E08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6C63" w14:textId="77777777" w:rsidR="00E133FA" w:rsidRDefault="00E13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CB6B" w14:textId="0E264DC7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7A96" w14:textId="17F258CE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C7D4" w14:textId="0E949FD3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6318" w14:textId="744C78BB" w:rsidR="00006A4B" w:rsidRPr="00116F0A" w:rsidRDefault="00006A4B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006A4B" w:rsidRPr="00146F25" w:rsidRDefault="00006A4B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BBA67" w14:textId="77777777" w:rsidR="008874FD" w:rsidRDefault="008874FD"/>
  </w:footnote>
  <w:footnote w:type="continuationSeparator" w:id="0">
    <w:p w14:paraId="440EA40F" w14:textId="77777777" w:rsidR="008874FD" w:rsidRDefault="008874FD">
      <w:r>
        <w:continuationSeparator/>
      </w:r>
    </w:p>
    <w:p w14:paraId="00B8AA25" w14:textId="77777777" w:rsidR="008874FD" w:rsidRDefault="00887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D277" w14:textId="77777777" w:rsidR="00E133FA" w:rsidRDefault="00E133FA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9C6B7AC" w14:textId="7E83E162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 w:rsidR="0043613A">
      <w:rPr>
        <w:b/>
        <w:sz w:val="32"/>
        <w:szCs w:val="32"/>
      </w:rPr>
      <w:t>31</w:t>
    </w:r>
    <w:r>
      <w:rPr>
        <w:b/>
        <w:sz w:val="32"/>
        <w:szCs w:val="32"/>
      </w:rPr>
      <w:t xml:space="preserve"> </w:t>
    </w:r>
    <w:r w:rsidRPr="0043613A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 w:rsidR="0043613A"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78139AB" w14:textId="479B21A4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</w:t>
    </w:r>
    <w:r w:rsidRPr="0043613A">
      <w:rPr>
        <w:bCs/>
        <w:sz w:val="32"/>
        <w:szCs w:val="32"/>
        <w:cs/>
        <w:lang w:val="en-GB"/>
      </w:rPr>
      <w:t>สามเดือน</w:t>
    </w:r>
    <w:r w:rsidR="00496B81" w:rsidRPr="0043613A">
      <w:rPr>
        <w:bCs/>
        <w:sz w:val="32"/>
        <w:szCs w:val="32"/>
        <w:cs/>
        <w:lang w:val="en-GB"/>
      </w:rPr>
      <w:t>สิ้นสุดวันที่</w:t>
    </w:r>
    <w:r w:rsidR="0043613A">
      <w:rPr>
        <w:bCs/>
        <w:sz w:val="32"/>
        <w:szCs w:val="32"/>
        <w:lang w:val="en-GB"/>
      </w:rPr>
      <w:t xml:space="preserve"> </w:t>
    </w:r>
    <w:r w:rsidR="0043613A" w:rsidRPr="0043613A">
      <w:rPr>
        <w:b/>
        <w:sz w:val="32"/>
        <w:szCs w:val="32"/>
        <w:lang w:val="en-GB"/>
      </w:rPr>
      <w:t xml:space="preserve">31 </w:t>
    </w:r>
    <w:r w:rsidRPr="0043613A">
      <w:rPr>
        <w:bCs/>
        <w:sz w:val="32"/>
        <w:szCs w:val="32"/>
        <w:cs/>
        <w:lang w:val="en-GB"/>
      </w:rPr>
      <w:t>มีนาคม</w:t>
    </w:r>
    <w:r w:rsidR="0043613A" w:rsidRPr="0043613A">
      <w:rPr>
        <w:b/>
        <w:sz w:val="32"/>
        <w:szCs w:val="32"/>
        <w:lang w:val="en-GB"/>
      </w:rPr>
      <w:t xml:space="preserve"> 2567</w:t>
    </w:r>
    <w:r w:rsidR="00496B81" w:rsidRPr="0043613A">
      <w:rPr>
        <w:rFonts w:hint="cs"/>
        <w:bCs/>
        <w:sz w:val="32"/>
        <w:szCs w:val="32"/>
        <w:cs/>
        <w:lang w:val="en-GB"/>
      </w:rPr>
      <w:t xml:space="preserve"> </w:t>
    </w:r>
    <w:r w:rsidR="00496B81" w:rsidRPr="0043613A">
      <w:rPr>
        <w:bCs/>
        <w:sz w:val="32"/>
        <w:szCs w:val="32"/>
        <w:cs/>
        <w:lang w:val="en-GB"/>
      </w:rPr>
      <w:t>(ไม่</w:t>
    </w:r>
    <w:r w:rsidR="00496B81" w:rsidRPr="00564725">
      <w:rPr>
        <w:bCs/>
        <w:sz w:val="32"/>
        <w:szCs w:val="32"/>
        <w:cs/>
        <w:lang w:val="en-GB"/>
      </w:rPr>
      <w:t>ได้ตรวจสอบ)</w:t>
    </w:r>
  </w:p>
  <w:p w14:paraId="605E51CD" w14:textId="77777777" w:rsidR="00506AF6" w:rsidRPr="00410770" w:rsidRDefault="00506AF6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E6BE" w14:textId="77777777" w:rsidR="00006A4B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38E3C73" w14:textId="60FAB0FE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 xml:space="preserve">31 </w:t>
    </w:r>
    <w:r w:rsidRPr="00F95476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0D8BB828" w14:textId="77777777" w:rsidR="00506AF6" w:rsidRPr="002D1C8F" w:rsidRDefault="00506AF6" w:rsidP="00617971">
    <w:pPr>
      <w:pStyle w:val="Header"/>
      <w:rPr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A20D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2B1CDC2" w14:textId="16A85E56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 xml:space="preserve">31 </w:t>
    </w:r>
    <w:r w:rsidRPr="00F95476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124D85A6" w14:textId="77777777" w:rsidR="00506AF6" w:rsidRPr="002D1C8F" w:rsidRDefault="00506AF6" w:rsidP="00617971">
    <w:pPr>
      <w:pStyle w:val="Header"/>
      <w:rPr>
        <w:lang w:val="en-GB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A2F7E58" w14:textId="7A4F8501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 xml:space="preserve">31 </w:t>
    </w:r>
    <w:r w:rsidRPr="005D7490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AF8F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33117B" w14:textId="28BADA7D" w:rsidR="00006A4B" w:rsidRPr="00564725" w:rsidRDefault="002D151D" w:rsidP="0047576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bookmarkStart w:id="5" w:name="_Hlk141207131"/>
    <w:r>
      <w:rPr>
        <w:bCs/>
        <w:sz w:val="32"/>
        <w:szCs w:val="32"/>
        <w:cs/>
        <w:lang w:val="en-GB"/>
      </w:rPr>
      <w:t>สำหรับงวดสามเดือน</w:t>
    </w:r>
    <w:r w:rsidR="00006A4B" w:rsidRPr="00A21611">
      <w:rPr>
        <w:bCs/>
        <w:sz w:val="32"/>
        <w:szCs w:val="32"/>
        <w:cs/>
        <w:lang w:val="en-GB"/>
      </w:rPr>
      <w:t>สิ้นสุด</w:t>
    </w:r>
    <w:r w:rsidR="00006A4B" w:rsidRPr="000C51A3">
      <w:rPr>
        <w:b/>
        <w:bCs/>
        <w:sz w:val="32"/>
        <w:szCs w:val="32"/>
        <w:cs/>
      </w:rPr>
      <w:t xml:space="preserve">วันที่ </w:t>
    </w:r>
    <w:r w:rsidRPr="000C51A3">
      <w:rPr>
        <w:b/>
        <w:bCs/>
        <w:sz w:val="32"/>
        <w:szCs w:val="32"/>
      </w:rPr>
      <w:t xml:space="preserve">31 </w:t>
    </w:r>
    <w:r w:rsidRPr="000C51A3">
      <w:rPr>
        <w:b/>
        <w:bCs/>
        <w:sz w:val="32"/>
        <w:szCs w:val="32"/>
        <w:cs/>
      </w:rPr>
      <w:t xml:space="preserve">มีนาคม </w:t>
    </w:r>
    <w:r w:rsidRPr="000C51A3">
      <w:rPr>
        <w:b/>
        <w:bCs/>
        <w:sz w:val="32"/>
        <w:szCs w:val="32"/>
      </w:rPr>
      <w:t>2567</w:t>
    </w:r>
    <w:r w:rsidR="00006A4B" w:rsidRPr="000C51A3">
      <w:rPr>
        <w:rFonts w:hint="cs"/>
        <w:b/>
        <w:bCs/>
        <w:sz w:val="32"/>
        <w:szCs w:val="32"/>
        <w:cs/>
      </w:rPr>
      <w:t xml:space="preserve"> </w:t>
    </w:r>
    <w:r w:rsidR="00006A4B" w:rsidRPr="000C51A3">
      <w:rPr>
        <w:b/>
        <w:bCs/>
        <w:sz w:val="32"/>
        <w:szCs w:val="32"/>
        <w:cs/>
      </w:rPr>
      <w:t>(</w:t>
    </w:r>
    <w:r w:rsidR="00006A4B" w:rsidRPr="00564725">
      <w:rPr>
        <w:bCs/>
        <w:sz w:val="32"/>
        <w:szCs w:val="32"/>
        <w:cs/>
        <w:lang w:val="en-GB"/>
      </w:rPr>
      <w:t>ไม่ได้ตรวจสอบ)</w:t>
    </w:r>
    <w:bookmarkEnd w:id="5"/>
  </w:p>
  <w:p w14:paraId="210763A8" w14:textId="77777777" w:rsidR="00006A4B" w:rsidRPr="00B8432C" w:rsidRDefault="00006A4B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D668" w14:textId="77777777" w:rsidR="00E133FA" w:rsidRDefault="00E133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A77E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33A2EC4" w14:textId="3804630E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 xml:space="preserve">31 </w:t>
    </w:r>
    <w:r w:rsidRPr="00222231">
      <w:rPr>
        <w:bCs/>
        <w:sz w:val="32"/>
        <w:szCs w:val="32"/>
        <w:cs/>
      </w:rPr>
      <w:t xml:space="preserve">มีนาคม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5DD42549" w14:textId="77777777" w:rsidR="00506AF6" w:rsidRPr="00DF35D2" w:rsidRDefault="00506AF6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C00F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A20C502" w14:textId="1D257AB0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 w:rsidR="00222231">
      <w:rPr>
        <w:b/>
        <w:sz w:val="32"/>
        <w:szCs w:val="32"/>
      </w:rPr>
      <w:t>31</w:t>
    </w:r>
    <w:r>
      <w:rPr>
        <w:b/>
        <w:sz w:val="32"/>
        <w:szCs w:val="32"/>
      </w:rPr>
      <w:t xml:space="preserve"> </w:t>
    </w:r>
    <w:r w:rsidRPr="003A4CD6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1D54414D" w14:textId="77777777" w:rsidR="00506AF6" w:rsidRPr="00DF35D2" w:rsidRDefault="00506AF6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B5FE" w14:textId="41B8A2D5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632B339" w14:textId="5356D733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 xml:space="preserve">31 </w:t>
    </w:r>
    <w:r w:rsidRPr="0011533A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1CBE8B1A" w14:textId="77777777" w:rsidR="00506AF6" w:rsidRPr="00C702AC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20"/>
        <w:szCs w:val="20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1F4A" w14:textId="77777777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5E80C3B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2124EDA" w14:textId="73DF3DA6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 w:rsidRPr="002021C6">
      <w:rPr>
        <w:bCs/>
        <w:sz w:val="32"/>
        <w:szCs w:val="32"/>
      </w:rPr>
      <w:t xml:space="preserve"> </w:t>
    </w:r>
    <w:r w:rsidRPr="002021C6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0BDDDF78" w14:textId="77777777" w:rsidR="00506AF6" w:rsidRPr="00DF35D2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E8E5" w14:textId="77777777" w:rsidR="00006A4B" w:rsidRDefault="00006A4B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367BD11" w14:textId="65052B73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2A2B01">
      <w:rPr>
        <w:bCs/>
        <w:sz w:val="32"/>
        <w:szCs w:val="32"/>
        <w:cs/>
        <w:lang w:val="en-GB"/>
      </w:rPr>
      <w:t>สิ้นสุด</w:t>
    </w:r>
    <w:r w:rsidR="00496B81" w:rsidRPr="00564725">
      <w:rPr>
        <w:bCs/>
        <w:sz w:val="32"/>
        <w:szCs w:val="32"/>
        <w:cs/>
        <w:lang w:val="en-GB"/>
      </w:rPr>
      <w:t xml:space="preserve">วันที่ </w:t>
    </w:r>
    <w:r w:rsidRPr="002021C6">
      <w:rPr>
        <w:b/>
        <w:sz w:val="32"/>
        <w:szCs w:val="32"/>
      </w:rPr>
      <w:t>31</w:t>
    </w:r>
    <w:r w:rsidRPr="002021C6">
      <w:rPr>
        <w:bCs/>
        <w:sz w:val="32"/>
        <w:szCs w:val="32"/>
      </w:rPr>
      <w:t xml:space="preserve"> </w:t>
    </w:r>
    <w:r w:rsidRPr="002021C6">
      <w:rPr>
        <w:bCs/>
        <w:sz w:val="32"/>
        <w:szCs w:val="32"/>
        <w:cs/>
      </w:rPr>
      <w:t xml:space="preserve">มีนาคม </w:t>
    </w:r>
    <w:r w:rsidRPr="002021C6"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0D62B3AE" w14:textId="77777777" w:rsidR="00506AF6" w:rsidRPr="006672E5" w:rsidRDefault="00506AF6" w:rsidP="00617971">
    <w:pPr>
      <w:pStyle w:val="Header"/>
      <w:rPr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DCCEDAC" w14:textId="2802C943" w:rsidR="00496B81" w:rsidRPr="00564725" w:rsidRDefault="002D151D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Cs/>
        <w:sz w:val="32"/>
        <w:szCs w:val="32"/>
        <w:cs/>
        <w:lang w:val="en-GB"/>
      </w:rPr>
      <w:t>สำหรับงวดสามเดือน</w:t>
    </w:r>
    <w:r w:rsidR="00496B81"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 xml:space="preserve">31 </w:t>
    </w:r>
    <w:r w:rsidRPr="0043613A">
      <w:rPr>
        <w:bCs/>
        <w:sz w:val="32"/>
        <w:szCs w:val="32"/>
        <w:cs/>
      </w:rPr>
      <w:t>มีนาคม</w:t>
    </w:r>
    <w:r>
      <w:rPr>
        <w:b/>
        <w:sz w:val="32"/>
        <w:szCs w:val="32"/>
        <w:cs/>
      </w:rPr>
      <w:t xml:space="preserve"> </w:t>
    </w:r>
    <w:r>
      <w:rPr>
        <w:b/>
        <w:sz w:val="32"/>
        <w:szCs w:val="32"/>
      </w:rPr>
      <w:t>2567</w:t>
    </w:r>
    <w:r w:rsidR="00496B81" w:rsidRPr="00564725">
      <w:rPr>
        <w:rFonts w:hint="cs"/>
        <w:b/>
        <w:sz w:val="32"/>
        <w:szCs w:val="32"/>
        <w:cs/>
        <w:lang w:val="en-GB"/>
      </w:rPr>
      <w:t xml:space="preserve"> </w:t>
    </w:r>
    <w:r w:rsidR="00496B81"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3"/>
  </w:num>
  <w:num w:numId="4" w16cid:durableId="111750632">
    <w:abstractNumId w:val="6"/>
  </w:num>
  <w:num w:numId="5" w16cid:durableId="1596356204">
    <w:abstractNumId w:val="4"/>
  </w:num>
  <w:num w:numId="6" w16cid:durableId="1955090523">
    <w:abstractNumId w:val="0"/>
  </w:num>
  <w:num w:numId="7" w16cid:durableId="67569130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CAC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57B"/>
    <w:rsid w:val="00007B57"/>
    <w:rsid w:val="00007EED"/>
    <w:rsid w:val="0001007D"/>
    <w:rsid w:val="00010265"/>
    <w:rsid w:val="000106B0"/>
    <w:rsid w:val="00010794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13CB"/>
    <w:rsid w:val="000213FB"/>
    <w:rsid w:val="00021687"/>
    <w:rsid w:val="0002172B"/>
    <w:rsid w:val="00021848"/>
    <w:rsid w:val="00021947"/>
    <w:rsid w:val="000219C5"/>
    <w:rsid w:val="00021F40"/>
    <w:rsid w:val="0002244C"/>
    <w:rsid w:val="0002286D"/>
    <w:rsid w:val="00022B31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3B5"/>
    <w:rsid w:val="00024446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8C6"/>
    <w:rsid w:val="0003098C"/>
    <w:rsid w:val="00030B64"/>
    <w:rsid w:val="00030FB5"/>
    <w:rsid w:val="00031008"/>
    <w:rsid w:val="000312C2"/>
    <w:rsid w:val="000316C8"/>
    <w:rsid w:val="00031958"/>
    <w:rsid w:val="00031AB8"/>
    <w:rsid w:val="00031B6B"/>
    <w:rsid w:val="00031BA0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A81"/>
    <w:rsid w:val="00033C4B"/>
    <w:rsid w:val="00033EFB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881"/>
    <w:rsid w:val="00042B23"/>
    <w:rsid w:val="00042CCD"/>
    <w:rsid w:val="00042DDD"/>
    <w:rsid w:val="00042E10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0E7"/>
    <w:rsid w:val="0005021C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2AC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603"/>
    <w:rsid w:val="00055729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629"/>
    <w:rsid w:val="00057743"/>
    <w:rsid w:val="0005798F"/>
    <w:rsid w:val="00057A44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FB3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31D"/>
    <w:rsid w:val="0007242A"/>
    <w:rsid w:val="00072C65"/>
    <w:rsid w:val="00072D94"/>
    <w:rsid w:val="0007305E"/>
    <w:rsid w:val="00073138"/>
    <w:rsid w:val="0007317C"/>
    <w:rsid w:val="000734BC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796"/>
    <w:rsid w:val="000777BB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56B"/>
    <w:rsid w:val="000A25A7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EF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3F6"/>
    <w:rsid w:val="000B33FE"/>
    <w:rsid w:val="000B3401"/>
    <w:rsid w:val="000B34B8"/>
    <w:rsid w:val="000B37FD"/>
    <w:rsid w:val="000B383D"/>
    <w:rsid w:val="000B390B"/>
    <w:rsid w:val="000B3E22"/>
    <w:rsid w:val="000B42E6"/>
    <w:rsid w:val="000B4358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5C6"/>
    <w:rsid w:val="000C36B8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1A3"/>
    <w:rsid w:val="000C52F1"/>
    <w:rsid w:val="000C539F"/>
    <w:rsid w:val="000C545E"/>
    <w:rsid w:val="000C5774"/>
    <w:rsid w:val="000C583D"/>
    <w:rsid w:val="000C58AF"/>
    <w:rsid w:val="000C5B0B"/>
    <w:rsid w:val="000C5C8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C7EE0"/>
    <w:rsid w:val="000D02B8"/>
    <w:rsid w:val="000D03C1"/>
    <w:rsid w:val="000D04D9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104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696"/>
    <w:rsid w:val="000D6719"/>
    <w:rsid w:val="000D68BC"/>
    <w:rsid w:val="000D6971"/>
    <w:rsid w:val="000D6D15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44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CAE"/>
    <w:rsid w:val="000E4DA2"/>
    <w:rsid w:val="000E4FCA"/>
    <w:rsid w:val="000E51C9"/>
    <w:rsid w:val="000E51CF"/>
    <w:rsid w:val="000E53BA"/>
    <w:rsid w:val="000E53C5"/>
    <w:rsid w:val="000E5721"/>
    <w:rsid w:val="000E57BD"/>
    <w:rsid w:val="000E57FD"/>
    <w:rsid w:val="000E5C0B"/>
    <w:rsid w:val="000E65A5"/>
    <w:rsid w:val="000E65A9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E7B29"/>
    <w:rsid w:val="000F0166"/>
    <w:rsid w:val="000F0287"/>
    <w:rsid w:val="000F035A"/>
    <w:rsid w:val="000F0534"/>
    <w:rsid w:val="000F072F"/>
    <w:rsid w:val="000F0B0D"/>
    <w:rsid w:val="000F0E5B"/>
    <w:rsid w:val="000F11C3"/>
    <w:rsid w:val="000F1229"/>
    <w:rsid w:val="000F1246"/>
    <w:rsid w:val="000F13E0"/>
    <w:rsid w:val="000F1CAB"/>
    <w:rsid w:val="000F1E34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3288"/>
    <w:rsid w:val="001032C2"/>
    <w:rsid w:val="00103335"/>
    <w:rsid w:val="001035A3"/>
    <w:rsid w:val="0010377C"/>
    <w:rsid w:val="001040CF"/>
    <w:rsid w:val="001042BD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937"/>
    <w:rsid w:val="00107AA6"/>
    <w:rsid w:val="00107C4F"/>
    <w:rsid w:val="00110043"/>
    <w:rsid w:val="001100D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33A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090"/>
    <w:rsid w:val="00124201"/>
    <w:rsid w:val="00124283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D59"/>
    <w:rsid w:val="00134E5E"/>
    <w:rsid w:val="00134F1E"/>
    <w:rsid w:val="00134FA3"/>
    <w:rsid w:val="001350FA"/>
    <w:rsid w:val="001353C6"/>
    <w:rsid w:val="001353F2"/>
    <w:rsid w:val="00135477"/>
    <w:rsid w:val="0013559C"/>
    <w:rsid w:val="0013571A"/>
    <w:rsid w:val="00135BD2"/>
    <w:rsid w:val="00135C3F"/>
    <w:rsid w:val="00135C63"/>
    <w:rsid w:val="00135C95"/>
    <w:rsid w:val="00135CDA"/>
    <w:rsid w:val="00136001"/>
    <w:rsid w:val="0013627B"/>
    <w:rsid w:val="001363AC"/>
    <w:rsid w:val="0013657B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78B"/>
    <w:rsid w:val="00155CB7"/>
    <w:rsid w:val="00155E62"/>
    <w:rsid w:val="00156049"/>
    <w:rsid w:val="00156494"/>
    <w:rsid w:val="001564BA"/>
    <w:rsid w:val="0015653B"/>
    <w:rsid w:val="0015662C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07"/>
    <w:rsid w:val="00165F89"/>
    <w:rsid w:val="00165FA4"/>
    <w:rsid w:val="00165FD8"/>
    <w:rsid w:val="00166174"/>
    <w:rsid w:val="0016628C"/>
    <w:rsid w:val="001664D4"/>
    <w:rsid w:val="0016664D"/>
    <w:rsid w:val="00166699"/>
    <w:rsid w:val="00166B1A"/>
    <w:rsid w:val="00166B4D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4A"/>
    <w:rsid w:val="001837D0"/>
    <w:rsid w:val="0018399B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C3B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A75"/>
    <w:rsid w:val="00196AE7"/>
    <w:rsid w:val="00196AEA"/>
    <w:rsid w:val="00196BE1"/>
    <w:rsid w:val="00196D24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742"/>
    <w:rsid w:val="001A19D4"/>
    <w:rsid w:val="001A1AFC"/>
    <w:rsid w:val="001A1B98"/>
    <w:rsid w:val="001A1CB7"/>
    <w:rsid w:val="001A1F5B"/>
    <w:rsid w:val="001A2108"/>
    <w:rsid w:val="001A2141"/>
    <w:rsid w:val="001A248B"/>
    <w:rsid w:val="001A24C7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634"/>
    <w:rsid w:val="001C1727"/>
    <w:rsid w:val="001C1A71"/>
    <w:rsid w:val="001C1AB3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A07"/>
    <w:rsid w:val="001C7D62"/>
    <w:rsid w:val="001D0096"/>
    <w:rsid w:val="001D02FF"/>
    <w:rsid w:val="001D0304"/>
    <w:rsid w:val="001D05EE"/>
    <w:rsid w:val="001D0642"/>
    <w:rsid w:val="001D0726"/>
    <w:rsid w:val="001D081F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759"/>
    <w:rsid w:val="001D47AF"/>
    <w:rsid w:val="001D499E"/>
    <w:rsid w:val="001D4B53"/>
    <w:rsid w:val="001D4B97"/>
    <w:rsid w:val="001D4C21"/>
    <w:rsid w:val="001D4C53"/>
    <w:rsid w:val="001D4EC0"/>
    <w:rsid w:val="001D4FE7"/>
    <w:rsid w:val="001D5587"/>
    <w:rsid w:val="001D55DD"/>
    <w:rsid w:val="001D57F5"/>
    <w:rsid w:val="001D581B"/>
    <w:rsid w:val="001D5991"/>
    <w:rsid w:val="001D5C38"/>
    <w:rsid w:val="001D5D99"/>
    <w:rsid w:val="001D5E2E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927"/>
    <w:rsid w:val="001E2AFE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BD4"/>
    <w:rsid w:val="001F30F9"/>
    <w:rsid w:val="001F3158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13E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C8"/>
    <w:rsid w:val="00210090"/>
    <w:rsid w:val="002102BD"/>
    <w:rsid w:val="0021054D"/>
    <w:rsid w:val="002108CD"/>
    <w:rsid w:val="002109F3"/>
    <w:rsid w:val="00210BED"/>
    <w:rsid w:val="00210CBA"/>
    <w:rsid w:val="00210F9D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6E3"/>
    <w:rsid w:val="0021271E"/>
    <w:rsid w:val="00212854"/>
    <w:rsid w:val="0021287D"/>
    <w:rsid w:val="00212A12"/>
    <w:rsid w:val="00212C8A"/>
    <w:rsid w:val="00213029"/>
    <w:rsid w:val="00213055"/>
    <w:rsid w:val="00213097"/>
    <w:rsid w:val="002131C0"/>
    <w:rsid w:val="002131C2"/>
    <w:rsid w:val="002131F0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3AB"/>
    <w:rsid w:val="00216417"/>
    <w:rsid w:val="00216448"/>
    <w:rsid w:val="00216688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89"/>
    <w:rsid w:val="002175E4"/>
    <w:rsid w:val="0021762B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E37"/>
    <w:rsid w:val="00232F35"/>
    <w:rsid w:val="00233012"/>
    <w:rsid w:val="002330D7"/>
    <w:rsid w:val="002335B5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991"/>
    <w:rsid w:val="00237C18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D60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6D"/>
    <w:rsid w:val="002458FB"/>
    <w:rsid w:val="0024590B"/>
    <w:rsid w:val="00245CB5"/>
    <w:rsid w:val="00245CC5"/>
    <w:rsid w:val="00245D0E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C40"/>
    <w:rsid w:val="0027104F"/>
    <w:rsid w:val="00271188"/>
    <w:rsid w:val="00271224"/>
    <w:rsid w:val="0027122F"/>
    <w:rsid w:val="002713A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486"/>
    <w:rsid w:val="00280768"/>
    <w:rsid w:val="002807F6"/>
    <w:rsid w:val="00280B96"/>
    <w:rsid w:val="00280BBD"/>
    <w:rsid w:val="0028109D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905"/>
    <w:rsid w:val="00282964"/>
    <w:rsid w:val="002829C3"/>
    <w:rsid w:val="00282D64"/>
    <w:rsid w:val="00282DD7"/>
    <w:rsid w:val="002832CD"/>
    <w:rsid w:val="00283525"/>
    <w:rsid w:val="00283596"/>
    <w:rsid w:val="002836A9"/>
    <w:rsid w:val="0028377A"/>
    <w:rsid w:val="00283819"/>
    <w:rsid w:val="00283C62"/>
    <w:rsid w:val="00283CE0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B01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98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019"/>
    <w:rsid w:val="002C01BF"/>
    <w:rsid w:val="002C0288"/>
    <w:rsid w:val="002C038C"/>
    <w:rsid w:val="002C0545"/>
    <w:rsid w:val="002C062A"/>
    <w:rsid w:val="002C06B1"/>
    <w:rsid w:val="002C07C8"/>
    <w:rsid w:val="002C07D1"/>
    <w:rsid w:val="002C08AB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51D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C3A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4F2"/>
    <w:rsid w:val="002D66C7"/>
    <w:rsid w:val="002D6871"/>
    <w:rsid w:val="002D68A2"/>
    <w:rsid w:val="002D68B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1C7"/>
    <w:rsid w:val="002E0241"/>
    <w:rsid w:val="002E0626"/>
    <w:rsid w:val="002E06F1"/>
    <w:rsid w:val="002E073B"/>
    <w:rsid w:val="002E0A68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C2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C9"/>
    <w:rsid w:val="002E6D10"/>
    <w:rsid w:val="002E6D47"/>
    <w:rsid w:val="002E6E14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6DA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C1E"/>
    <w:rsid w:val="00302D43"/>
    <w:rsid w:val="00302E0C"/>
    <w:rsid w:val="00302E18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91"/>
    <w:rsid w:val="00311727"/>
    <w:rsid w:val="0031179D"/>
    <w:rsid w:val="00311A0B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5B9"/>
    <w:rsid w:val="00324772"/>
    <w:rsid w:val="00324774"/>
    <w:rsid w:val="00324994"/>
    <w:rsid w:val="0032505E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60B"/>
    <w:rsid w:val="0033392A"/>
    <w:rsid w:val="00333A3C"/>
    <w:rsid w:val="00333DA2"/>
    <w:rsid w:val="00333F48"/>
    <w:rsid w:val="00334390"/>
    <w:rsid w:val="00334625"/>
    <w:rsid w:val="0033474E"/>
    <w:rsid w:val="00334B27"/>
    <w:rsid w:val="00334F63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D7"/>
    <w:rsid w:val="00336525"/>
    <w:rsid w:val="0033654A"/>
    <w:rsid w:val="0033661D"/>
    <w:rsid w:val="00336745"/>
    <w:rsid w:val="00336951"/>
    <w:rsid w:val="00336BDC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10"/>
    <w:rsid w:val="00345528"/>
    <w:rsid w:val="003457A7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E8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82"/>
    <w:rsid w:val="0035740D"/>
    <w:rsid w:val="0035761C"/>
    <w:rsid w:val="00357699"/>
    <w:rsid w:val="003576B7"/>
    <w:rsid w:val="00357815"/>
    <w:rsid w:val="00357AA5"/>
    <w:rsid w:val="00357B12"/>
    <w:rsid w:val="00357D51"/>
    <w:rsid w:val="00360065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613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5D87"/>
    <w:rsid w:val="0036606B"/>
    <w:rsid w:val="003664A1"/>
    <w:rsid w:val="003664F6"/>
    <w:rsid w:val="00366506"/>
    <w:rsid w:val="003668FD"/>
    <w:rsid w:val="00366AC2"/>
    <w:rsid w:val="00366B83"/>
    <w:rsid w:val="00366EC9"/>
    <w:rsid w:val="00366FDD"/>
    <w:rsid w:val="003671ED"/>
    <w:rsid w:val="00367316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90046"/>
    <w:rsid w:val="003902BD"/>
    <w:rsid w:val="00390491"/>
    <w:rsid w:val="003904D5"/>
    <w:rsid w:val="0039062D"/>
    <w:rsid w:val="00390809"/>
    <w:rsid w:val="00390E3B"/>
    <w:rsid w:val="00390E89"/>
    <w:rsid w:val="003910AC"/>
    <w:rsid w:val="00391252"/>
    <w:rsid w:val="003912E8"/>
    <w:rsid w:val="00391357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EC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859"/>
    <w:rsid w:val="003A4876"/>
    <w:rsid w:val="003A48C4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6EBB"/>
    <w:rsid w:val="003B72EE"/>
    <w:rsid w:val="003B7311"/>
    <w:rsid w:val="003B73D5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60D1"/>
    <w:rsid w:val="003D613D"/>
    <w:rsid w:val="003D6141"/>
    <w:rsid w:val="003D61A7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C6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535C"/>
    <w:rsid w:val="003E5707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C64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335"/>
    <w:rsid w:val="00401371"/>
    <w:rsid w:val="00401641"/>
    <w:rsid w:val="00401B1F"/>
    <w:rsid w:val="00401BA5"/>
    <w:rsid w:val="00401E72"/>
    <w:rsid w:val="00401EBF"/>
    <w:rsid w:val="00401F7D"/>
    <w:rsid w:val="00401FC6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BFF"/>
    <w:rsid w:val="00403CBA"/>
    <w:rsid w:val="00403D80"/>
    <w:rsid w:val="00403E72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F1"/>
    <w:rsid w:val="00407DD4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3AB"/>
    <w:rsid w:val="00411563"/>
    <w:rsid w:val="0041175A"/>
    <w:rsid w:val="004118A1"/>
    <w:rsid w:val="00411A95"/>
    <w:rsid w:val="00411BF5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B1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306"/>
    <w:rsid w:val="00425473"/>
    <w:rsid w:val="0042552B"/>
    <w:rsid w:val="0042596F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6E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56B"/>
    <w:rsid w:val="00436635"/>
    <w:rsid w:val="00436723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2EBB"/>
    <w:rsid w:val="00453067"/>
    <w:rsid w:val="0045318F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B8A"/>
    <w:rsid w:val="00455C95"/>
    <w:rsid w:val="00455FD0"/>
    <w:rsid w:val="00456235"/>
    <w:rsid w:val="004563B2"/>
    <w:rsid w:val="004563EC"/>
    <w:rsid w:val="0045643C"/>
    <w:rsid w:val="0045643F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F8C"/>
    <w:rsid w:val="00463089"/>
    <w:rsid w:val="0046322C"/>
    <w:rsid w:val="00463416"/>
    <w:rsid w:val="004634E4"/>
    <w:rsid w:val="004635F9"/>
    <w:rsid w:val="00463634"/>
    <w:rsid w:val="004636C1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9FD"/>
    <w:rsid w:val="00464ACE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D1"/>
    <w:rsid w:val="00465CC4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D8"/>
    <w:rsid w:val="004701BD"/>
    <w:rsid w:val="00470444"/>
    <w:rsid w:val="00470928"/>
    <w:rsid w:val="0047094B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B5A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58D"/>
    <w:rsid w:val="004735E3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5F2"/>
    <w:rsid w:val="004A2683"/>
    <w:rsid w:val="004A2781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891"/>
    <w:rsid w:val="004A5D50"/>
    <w:rsid w:val="004A61D9"/>
    <w:rsid w:val="004A63A8"/>
    <w:rsid w:val="004A63D3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4B8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CF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0EDA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84"/>
    <w:rsid w:val="004D2887"/>
    <w:rsid w:val="004D28E5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BB7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9BE"/>
    <w:rsid w:val="004D7A58"/>
    <w:rsid w:val="004D7A69"/>
    <w:rsid w:val="004D7B75"/>
    <w:rsid w:val="004D7D51"/>
    <w:rsid w:val="004E00BA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019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4020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D70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DF2"/>
    <w:rsid w:val="004E7EDB"/>
    <w:rsid w:val="004E7EF6"/>
    <w:rsid w:val="004E7FCC"/>
    <w:rsid w:val="004F00BE"/>
    <w:rsid w:val="004F00E2"/>
    <w:rsid w:val="004F02A5"/>
    <w:rsid w:val="004F04A1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2F6A"/>
    <w:rsid w:val="004F3060"/>
    <w:rsid w:val="004F3416"/>
    <w:rsid w:val="004F35E2"/>
    <w:rsid w:val="004F3823"/>
    <w:rsid w:val="004F3A34"/>
    <w:rsid w:val="004F3AE6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64A8"/>
    <w:rsid w:val="004F65C5"/>
    <w:rsid w:val="004F688F"/>
    <w:rsid w:val="004F6934"/>
    <w:rsid w:val="004F696D"/>
    <w:rsid w:val="004F6E0A"/>
    <w:rsid w:val="004F6E23"/>
    <w:rsid w:val="004F6E5F"/>
    <w:rsid w:val="004F728C"/>
    <w:rsid w:val="004F730D"/>
    <w:rsid w:val="004F7584"/>
    <w:rsid w:val="004F7614"/>
    <w:rsid w:val="004F76D1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5E47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F19"/>
    <w:rsid w:val="00506FED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C5D"/>
    <w:rsid w:val="00522C84"/>
    <w:rsid w:val="00522CD7"/>
    <w:rsid w:val="005236A6"/>
    <w:rsid w:val="00523820"/>
    <w:rsid w:val="0052395B"/>
    <w:rsid w:val="00523A6E"/>
    <w:rsid w:val="00523A81"/>
    <w:rsid w:val="00523D42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07"/>
    <w:rsid w:val="00527C63"/>
    <w:rsid w:val="00527C86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4B5"/>
    <w:rsid w:val="005356E4"/>
    <w:rsid w:val="00535AEB"/>
    <w:rsid w:val="00535B02"/>
    <w:rsid w:val="00535C1B"/>
    <w:rsid w:val="00535CBA"/>
    <w:rsid w:val="00535D6D"/>
    <w:rsid w:val="00535DBD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970"/>
    <w:rsid w:val="00544A7A"/>
    <w:rsid w:val="00544AFF"/>
    <w:rsid w:val="0054517F"/>
    <w:rsid w:val="00545199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B9"/>
    <w:rsid w:val="0055142A"/>
    <w:rsid w:val="00551545"/>
    <w:rsid w:val="005515D3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ADF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209A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35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5EDA"/>
    <w:rsid w:val="0057635C"/>
    <w:rsid w:val="0057663C"/>
    <w:rsid w:val="0057669C"/>
    <w:rsid w:val="00576C1F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90"/>
    <w:rsid w:val="00582C5A"/>
    <w:rsid w:val="00582C68"/>
    <w:rsid w:val="005831E2"/>
    <w:rsid w:val="00583293"/>
    <w:rsid w:val="0058343F"/>
    <w:rsid w:val="00583468"/>
    <w:rsid w:val="005834CD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D5"/>
    <w:rsid w:val="00585A8D"/>
    <w:rsid w:val="00585D69"/>
    <w:rsid w:val="00585E83"/>
    <w:rsid w:val="00585EC4"/>
    <w:rsid w:val="00585F11"/>
    <w:rsid w:val="005866FB"/>
    <w:rsid w:val="0058677E"/>
    <w:rsid w:val="005867B8"/>
    <w:rsid w:val="005867C0"/>
    <w:rsid w:val="00586911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634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C67"/>
    <w:rsid w:val="005A0D28"/>
    <w:rsid w:val="005A0E12"/>
    <w:rsid w:val="005A0F4F"/>
    <w:rsid w:val="005A0F65"/>
    <w:rsid w:val="005A10A5"/>
    <w:rsid w:val="005A121B"/>
    <w:rsid w:val="005A13BD"/>
    <w:rsid w:val="005A1437"/>
    <w:rsid w:val="005A16AD"/>
    <w:rsid w:val="005A1797"/>
    <w:rsid w:val="005A1953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16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80A"/>
    <w:rsid w:val="005A58D7"/>
    <w:rsid w:val="005A5AAF"/>
    <w:rsid w:val="005A5BB8"/>
    <w:rsid w:val="005A5C5F"/>
    <w:rsid w:val="005A5D00"/>
    <w:rsid w:val="005A5D5E"/>
    <w:rsid w:val="005A5E1B"/>
    <w:rsid w:val="005A68C5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3BC"/>
    <w:rsid w:val="005B1541"/>
    <w:rsid w:val="005B1629"/>
    <w:rsid w:val="005B1658"/>
    <w:rsid w:val="005B17A9"/>
    <w:rsid w:val="005B1A7D"/>
    <w:rsid w:val="005B1C0C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A3A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C9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DB9"/>
    <w:rsid w:val="005E0DE7"/>
    <w:rsid w:val="005E10BC"/>
    <w:rsid w:val="005E12AF"/>
    <w:rsid w:val="005E1320"/>
    <w:rsid w:val="005E18F3"/>
    <w:rsid w:val="005E19DC"/>
    <w:rsid w:val="005E1AB7"/>
    <w:rsid w:val="005E1B90"/>
    <w:rsid w:val="005E1C1F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C5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66"/>
    <w:rsid w:val="005E726C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255"/>
    <w:rsid w:val="00604320"/>
    <w:rsid w:val="00604368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92E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294"/>
    <w:rsid w:val="006124E3"/>
    <w:rsid w:val="00612814"/>
    <w:rsid w:val="00612A0B"/>
    <w:rsid w:val="00612CBF"/>
    <w:rsid w:val="00612D7C"/>
    <w:rsid w:val="00613016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99"/>
    <w:rsid w:val="00615A7C"/>
    <w:rsid w:val="00615CAE"/>
    <w:rsid w:val="00615D8C"/>
    <w:rsid w:val="00615E91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2C3"/>
    <w:rsid w:val="006223C1"/>
    <w:rsid w:val="006224CF"/>
    <w:rsid w:val="00622793"/>
    <w:rsid w:val="006227E2"/>
    <w:rsid w:val="0062288A"/>
    <w:rsid w:val="00622895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6A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799"/>
    <w:rsid w:val="00633EBE"/>
    <w:rsid w:val="006343B8"/>
    <w:rsid w:val="00634469"/>
    <w:rsid w:val="006344E0"/>
    <w:rsid w:val="0063450A"/>
    <w:rsid w:val="006347A2"/>
    <w:rsid w:val="00634A10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968"/>
    <w:rsid w:val="00641A6F"/>
    <w:rsid w:val="00641DD6"/>
    <w:rsid w:val="00641F0C"/>
    <w:rsid w:val="00641F3D"/>
    <w:rsid w:val="00642531"/>
    <w:rsid w:val="006426F2"/>
    <w:rsid w:val="00642795"/>
    <w:rsid w:val="0064285C"/>
    <w:rsid w:val="00642BFC"/>
    <w:rsid w:val="00642D1E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81F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3E12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5C7"/>
    <w:rsid w:val="006556A9"/>
    <w:rsid w:val="00655719"/>
    <w:rsid w:val="00655A8C"/>
    <w:rsid w:val="00655AA5"/>
    <w:rsid w:val="00656056"/>
    <w:rsid w:val="00656400"/>
    <w:rsid w:val="00656715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540"/>
    <w:rsid w:val="006655E3"/>
    <w:rsid w:val="006657C7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DAD"/>
    <w:rsid w:val="00684F63"/>
    <w:rsid w:val="00684FE8"/>
    <w:rsid w:val="006850AC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93E"/>
    <w:rsid w:val="00686AF5"/>
    <w:rsid w:val="00686B9A"/>
    <w:rsid w:val="00686E49"/>
    <w:rsid w:val="00687079"/>
    <w:rsid w:val="0068709A"/>
    <w:rsid w:val="006870DD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07"/>
    <w:rsid w:val="0069212D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141"/>
    <w:rsid w:val="0069523D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D4"/>
    <w:rsid w:val="006B1FA1"/>
    <w:rsid w:val="006B2211"/>
    <w:rsid w:val="006B23DE"/>
    <w:rsid w:val="006B28C0"/>
    <w:rsid w:val="006B29B7"/>
    <w:rsid w:val="006B2A2F"/>
    <w:rsid w:val="006B2C47"/>
    <w:rsid w:val="006B2E22"/>
    <w:rsid w:val="006B2E93"/>
    <w:rsid w:val="006B2F57"/>
    <w:rsid w:val="006B312B"/>
    <w:rsid w:val="006B322E"/>
    <w:rsid w:val="006B34EF"/>
    <w:rsid w:val="006B35FB"/>
    <w:rsid w:val="006B3683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CBA"/>
    <w:rsid w:val="006C3D1E"/>
    <w:rsid w:val="006C41C1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859"/>
    <w:rsid w:val="006D4B93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BD"/>
    <w:rsid w:val="006F2FB6"/>
    <w:rsid w:val="006F30BF"/>
    <w:rsid w:val="006F3304"/>
    <w:rsid w:val="006F331E"/>
    <w:rsid w:val="006F341F"/>
    <w:rsid w:val="006F35FE"/>
    <w:rsid w:val="006F3723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6E72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F1C"/>
    <w:rsid w:val="00711FEE"/>
    <w:rsid w:val="007120C3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A6"/>
    <w:rsid w:val="007203C5"/>
    <w:rsid w:val="00720458"/>
    <w:rsid w:val="00720530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B0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101F"/>
    <w:rsid w:val="0073132B"/>
    <w:rsid w:val="0073135B"/>
    <w:rsid w:val="00731673"/>
    <w:rsid w:val="00731690"/>
    <w:rsid w:val="007318FB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853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B7C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C0D"/>
    <w:rsid w:val="00755E13"/>
    <w:rsid w:val="00755F75"/>
    <w:rsid w:val="00756139"/>
    <w:rsid w:val="00756334"/>
    <w:rsid w:val="00756564"/>
    <w:rsid w:val="00756A25"/>
    <w:rsid w:val="00756FCA"/>
    <w:rsid w:val="00756FF1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DB"/>
    <w:rsid w:val="0076686E"/>
    <w:rsid w:val="0076696D"/>
    <w:rsid w:val="00766A13"/>
    <w:rsid w:val="00766D5F"/>
    <w:rsid w:val="00766DB8"/>
    <w:rsid w:val="00766EA5"/>
    <w:rsid w:val="00766F3D"/>
    <w:rsid w:val="007673BF"/>
    <w:rsid w:val="007674B5"/>
    <w:rsid w:val="0076751C"/>
    <w:rsid w:val="00767748"/>
    <w:rsid w:val="007678A1"/>
    <w:rsid w:val="00767AED"/>
    <w:rsid w:val="00767C3B"/>
    <w:rsid w:val="00767D62"/>
    <w:rsid w:val="00767E25"/>
    <w:rsid w:val="0077019E"/>
    <w:rsid w:val="00770265"/>
    <w:rsid w:val="00770455"/>
    <w:rsid w:val="007704E8"/>
    <w:rsid w:val="00770530"/>
    <w:rsid w:val="00770791"/>
    <w:rsid w:val="00770C52"/>
    <w:rsid w:val="00770D51"/>
    <w:rsid w:val="00770DDB"/>
    <w:rsid w:val="00770E59"/>
    <w:rsid w:val="00770E7C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A0"/>
    <w:rsid w:val="00783E27"/>
    <w:rsid w:val="00783F3B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1D"/>
    <w:rsid w:val="00784B23"/>
    <w:rsid w:val="00784B7E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84F"/>
    <w:rsid w:val="007A0A98"/>
    <w:rsid w:val="007A0C8B"/>
    <w:rsid w:val="007A0FDE"/>
    <w:rsid w:val="007A10B4"/>
    <w:rsid w:val="007A10F4"/>
    <w:rsid w:val="007A111C"/>
    <w:rsid w:val="007A118A"/>
    <w:rsid w:val="007A129B"/>
    <w:rsid w:val="007A1352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503"/>
    <w:rsid w:val="007A37C6"/>
    <w:rsid w:val="007A3927"/>
    <w:rsid w:val="007A396F"/>
    <w:rsid w:val="007A39AB"/>
    <w:rsid w:val="007A3BA2"/>
    <w:rsid w:val="007A3DD1"/>
    <w:rsid w:val="007A3E66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CDC"/>
    <w:rsid w:val="007A5CE7"/>
    <w:rsid w:val="007A5FC5"/>
    <w:rsid w:val="007A6044"/>
    <w:rsid w:val="007A609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3E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102"/>
    <w:rsid w:val="007E31BF"/>
    <w:rsid w:val="007E3308"/>
    <w:rsid w:val="007E36F5"/>
    <w:rsid w:val="007E3955"/>
    <w:rsid w:val="007E3977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7F9"/>
    <w:rsid w:val="007E6E02"/>
    <w:rsid w:val="007E6F26"/>
    <w:rsid w:val="007E70BE"/>
    <w:rsid w:val="007E7272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72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AA5"/>
    <w:rsid w:val="00806B54"/>
    <w:rsid w:val="00806C40"/>
    <w:rsid w:val="00806E28"/>
    <w:rsid w:val="00806F1B"/>
    <w:rsid w:val="008075FC"/>
    <w:rsid w:val="00807798"/>
    <w:rsid w:val="00807864"/>
    <w:rsid w:val="008078F0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107A"/>
    <w:rsid w:val="0081145F"/>
    <w:rsid w:val="0081152E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6019"/>
    <w:rsid w:val="00816692"/>
    <w:rsid w:val="00816782"/>
    <w:rsid w:val="008167D6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6EC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66A"/>
    <w:rsid w:val="00822BC2"/>
    <w:rsid w:val="00822C72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E2B"/>
    <w:rsid w:val="00833E3F"/>
    <w:rsid w:val="00833F8C"/>
    <w:rsid w:val="008347AA"/>
    <w:rsid w:val="0083491F"/>
    <w:rsid w:val="00834AE7"/>
    <w:rsid w:val="00834B1D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CC6"/>
    <w:rsid w:val="00841065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1EEB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D8"/>
    <w:rsid w:val="008444E4"/>
    <w:rsid w:val="00844699"/>
    <w:rsid w:val="0084478E"/>
    <w:rsid w:val="0084486C"/>
    <w:rsid w:val="0084490E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6FE"/>
    <w:rsid w:val="00855742"/>
    <w:rsid w:val="00855918"/>
    <w:rsid w:val="008559C4"/>
    <w:rsid w:val="00855BEC"/>
    <w:rsid w:val="00855D02"/>
    <w:rsid w:val="00856040"/>
    <w:rsid w:val="008560F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AEC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67"/>
    <w:rsid w:val="008619B7"/>
    <w:rsid w:val="00861D63"/>
    <w:rsid w:val="00861DAB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B7D"/>
    <w:rsid w:val="00870CCC"/>
    <w:rsid w:val="00870E4E"/>
    <w:rsid w:val="00870F48"/>
    <w:rsid w:val="0087125E"/>
    <w:rsid w:val="00871323"/>
    <w:rsid w:val="0087137D"/>
    <w:rsid w:val="008713E9"/>
    <w:rsid w:val="008714D3"/>
    <w:rsid w:val="00871711"/>
    <w:rsid w:val="00871910"/>
    <w:rsid w:val="008719F2"/>
    <w:rsid w:val="00871E41"/>
    <w:rsid w:val="00871FA1"/>
    <w:rsid w:val="0087217A"/>
    <w:rsid w:val="00872779"/>
    <w:rsid w:val="008727F5"/>
    <w:rsid w:val="00872AB2"/>
    <w:rsid w:val="00872E0D"/>
    <w:rsid w:val="008731BF"/>
    <w:rsid w:val="00873205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444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44A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3C7"/>
    <w:rsid w:val="008864B8"/>
    <w:rsid w:val="008866A8"/>
    <w:rsid w:val="0088671A"/>
    <w:rsid w:val="00886AC2"/>
    <w:rsid w:val="00886CBA"/>
    <w:rsid w:val="00886CD4"/>
    <w:rsid w:val="00886DD8"/>
    <w:rsid w:val="00887048"/>
    <w:rsid w:val="008870E9"/>
    <w:rsid w:val="0088715A"/>
    <w:rsid w:val="0088729B"/>
    <w:rsid w:val="00887419"/>
    <w:rsid w:val="00887476"/>
    <w:rsid w:val="008874FD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B82"/>
    <w:rsid w:val="008A7C44"/>
    <w:rsid w:val="008A7CB5"/>
    <w:rsid w:val="008A7D7A"/>
    <w:rsid w:val="008A7DA0"/>
    <w:rsid w:val="008B0328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E6"/>
    <w:rsid w:val="008B536A"/>
    <w:rsid w:val="008B579A"/>
    <w:rsid w:val="008B59DC"/>
    <w:rsid w:val="008B5D39"/>
    <w:rsid w:val="008B60E0"/>
    <w:rsid w:val="008B62BC"/>
    <w:rsid w:val="008B6794"/>
    <w:rsid w:val="008B69EB"/>
    <w:rsid w:val="008B719D"/>
    <w:rsid w:val="008B721B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F5F"/>
    <w:rsid w:val="008D5FF8"/>
    <w:rsid w:val="008D6331"/>
    <w:rsid w:val="008D6386"/>
    <w:rsid w:val="008D6387"/>
    <w:rsid w:val="008D6842"/>
    <w:rsid w:val="008D69B0"/>
    <w:rsid w:val="008D7129"/>
    <w:rsid w:val="008D7235"/>
    <w:rsid w:val="008D7376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1086"/>
    <w:rsid w:val="00901438"/>
    <w:rsid w:val="009014A9"/>
    <w:rsid w:val="0090156D"/>
    <w:rsid w:val="009016D2"/>
    <w:rsid w:val="009016EF"/>
    <w:rsid w:val="00901736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51C"/>
    <w:rsid w:val="00904593"/>
    <w:rsid w:val="009045AA"/>
    <w:rsid w:val="00904639"/>
    <w:rsid w:val="00904759"/>
    <w:rsid w:val="00904B00"/>
    <w:rsid w:val="00904C94"/>
    <w:rsid w:val="00904DF7"/>
    <w:rsid w:val="00904F2D"/>
    <w:rsid w:val="00905206"/>
    <w:rsid w:val="009052BE"/>
    <w:rsid w:val="00905C98"/>
    <w:rsid w:val="00905D48"/>
    <w:rsid w:val="00905F3C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8E"/>
    <w:rsid w:val="009104F8"/>
    <w:rsid w:val="00910920"/>
    <w:rsid w:val="00910A1A"/>
    <w:rsid w:val="00910B30"/>
    <w:rsid w:val="00910CAA"/>
    <w:rsid w:val="00910D59"/>
    <w:rsid w:val="00911101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C8B"/>
    <w:rsid w:val="00913FD6"/>
    <w:rsid w:val="00914194"/>
    <w:rsid w:val="009141F4"/>
    <w:rsid w:val="0091439A"/>
    <w:rsid w:val="00914417"/>
    <w:rsid w:val="00914520"/>
    <w:rsid w:val="009146AA"/>
    <w:rsid w:val="00914712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7DC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D24"/>
    <w:rsid w:val="00965E31"/>
    <w:rsid w:val="009660D3"/>
    <w:rsid w:val="009663F1"/>
    <w:rsid w:val="00966485"/>
    <w:rsid w:val="009664C6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49F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A4C"/>
    <w:rsid w:val="00974B5C"/>
    <w:rsid w:val="00974D6E"/>
    <w:rsid w:val="00974F7F"/>
    <w:rsid w:val="0097505C"/>
    <w:rsid w:val="009750DC"/>
    <w:rsid w:val="009751D5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DF"/>
    <w:rsid w:val="0099731C"/>
    <w:rsid w:val="0099757A"/>
    <w:rsid w:val="00997731"/>
    <w:rsid w:val="009978BD"/>
    <w:rsid w:val="0099792A"/>
    <w:rsid w:val="0099797D"/>
    <w:rsid w:val="00997997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21DA"/>
    <w:rsid w:val="009A2259"/>
    <w:rsid w:val="009A2310"/>
    <w:rsid w:val="009A23D4"/>
    <w:rsid w:val="009A267F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50B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3F87"/>
    <w:rsid w:val="009B41DF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34"/>
    <w:rsid w:val="009C356A"/>
    <w:rsid w:val="009C367D"/>
    <w:rsid w:val="009C369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B5F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D6E"/>
    <w:rsid w:val="009C7DC1"/>
    <w:rsid w:val="009C7F3F"/>
    <w:rsid w:val="009D0114"/>
    <w:rsid w:val="009D0124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BC7"/>
    <w:rsid w:val="009E5BEC"/>
    <w:rsid w:val="009E5BFB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319"/>
    <w:rsid w:val="009F145E"/>
    <w:rsid w:val="009F16D6"/>
    <w:rsid w:val="009F18AB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20A3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342"/>
    <w:rsid w:val="00A273E6"/>
    <w:rsid w:val="00A275F8"/>
    <w:rsid w:val="00A27913"/>
    <w:rsid w:val="00A27C2C"/>
    <w:rsid w:val="00A27D0A"/>
    <w:rsid w:val="00A27E62"/>
    <w:rsid w:val="00A27EAA"/>
    <w:rsid w:val="00A27F77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3D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F3C"/>
    <w:rsid w:val="00A4215F"/>
    <w:rsid w:val="00A422F3"/>
    <w:rsid w:val="00A42690"/>
    <w:rsid w:val="00A4283A"/>
    <w:rsid w:val="00A4284C"/>
    <w:rsid w:val="00A429D1"/>
    <w:rsid w:val="00A42E42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D9"/>
    <w:rsid w:val="00A55061"/>
    <w:rsid w:val="00A5519A"/>
    <w:rsid w:val="00A556AC"/>
    <w:rsid w:val="00A557D5"/>
    <w:rsid w:val="00A557D8"/>
    <w:rsid w:val="00A55800"/>
    <w:rsid w:val="00A55A95"/>
    <w:rsid w:val="00A55AC6"/>
    <w:rsid w:val="00A55C0D"/>
    <w:rsid w:val="00A55E00"/>
    <w:rsid w:val="00A55E43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2A"/>
    <w:rsid w:val="00A65485"/>
    <w:rsid w:val="00A655FD"/>
    <w:rsid w:val="00A65759"/>
    <w:rsid w:val="00A657C7"/>
    <w:rsid w:val="00A65830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C02"/>
    <w:rsid w:val="00A94E9D"/>
    <w:rsid w:val="00A9523E"/>
    <w:rsid w:val="00A953C1"/>
    <w:rsid w:val="00A954BA"/>
    <w:rsid w:val="00A95554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A0117"/>
    <w:rsid w:val="00AA0140"/>
    <w:rsid w:val="00AA0408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F37"/>
    <w:rsid w:val="00AA5FC5"/>
    <w:rsid w:val="00AA6225"/>
    <w:rsid w:val="00AA62DD"/>
    <w:rsid w:val="00AA632E"/>
    <w:rsid w:val="00AA661D"/>
    <w:rsid w:val="00AA672E"/>
    <w:rsid w:val="00AA6F15"/>
    <w:rsid w:val="00AA7050"/>
    <w:rsid w:val="00AA7189"/>
    <w:rsid w:val="00AA7225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530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7AA"/>
    <w:rsid w:val="00AB37FC"/>
    <w:rsid w:val="00AB3856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764"/>
    <w:rsid w:val="00AC7A6A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924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34"/>
    <w:rsid w:val="00AE36CC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0E"/>
    <w:rsid w:val="00AF29F2"/>
    <w:rsid w:val="00AF2A12"/>
    <w:rsid w:val="00AF2A28"/>
    <w:rsid w:val="00AF2D68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AB8"/>
    <w:rsid w:val="00AF4AD7"/>
    <w:rsid w:val="00AF4DC7"/>
    <w:rsid w:val="00AF4FDF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C20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B08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78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978"/>
    <w:rsid w:val="00B07D20"/>
    <w:rsid w:val="00B07F90"/>
    <w:rsid w:val="00B101AE"/>
    <w:rsid w:val="00B101C3"/>
    <w:rsid w:val="00B1020A"/>
    <w:rsid w:val="00B102FA"/>
    <w:rsid w:val="00B1078B"/>
    <w:rsid w:val="00B10957"/>
    <w:rsid w:val="00B10A4D"/>
    <w:rsid w:val="00B10AAC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37E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FA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DC"/>
    <w:rsid w:val="00B2601C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12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76C"/>
    <w:rsid w:val="00B377AF"/>
    <w:rsid w:val="00B37CC6"/>
    <w:rsid w:val="00B400E8"/>
    <w:rsid w:val="00B40348"/>
    <w:rsid w:val="00B4041C"/>
    <w:rsid w:val="00B404E7"/>
    <w:rsid w:val="00B4060B"/>
    <w:rsid w:val="00B406BC"/>
    <w:rsid w:val="00B40787"/>
    <w:rsid w:val="00B4087C"/>
    <w:rsid w:val="00B40AED"/>
    <w:rsid w:val="00B40B08"/>
    <w:rsid w:val="00B40B1D"/>
    <w:rsid w:val="00B413C0"/>
    <w:rsid w:val="00B41587"/>
    <w:rsid w:val="00B416EE"/>
    <w:rsid w:val="00B41815"/>
    <w:rsid w:val="00B41A0F"/>
    <w:rsid w:val="00B41C04"/>
    <w:rsid w:val="00B41CF8"/>
    <w:rsid w:val="00B42492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81"/>
    <w:rsid w:val="00B455E0"/>
    <w:rsid w:val="00B45671"/>
    <w:rsid w:val="00B45707"/>
    <w:rsid w:val="00B4570F"/>
    <w:rsid w:val="00B4577E"/>
    <w:rsid w:val="00B4598A"/>
    <w:rsid w:val="00B45B32"/>
    <w:rsid w:val="00B4611E"/>
    <w:rsid w:val="00B46457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ABE"/>
    <w:rsid w:val="00B50D2D"/>
    <w:rsid w:val="00B51010"/>
    <w:rsid w:val="00B513A8"/>
    <w:rsid w:val="00B515C9"/>
    <w:rsid w:val="00B51B18"/>
    <w:rsid w:val="00B51F22"/>
    <w:rsid w:val="00B521F3"/>
    <w:rsid w:val="00B522DD"/>
    <w:rsid w:val="00B526FF"/>
    <w:rsid w:val="00B5274C"/>
    <w:rsid w:val="00B52759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85C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82"/>
    <w:rsid w:val="00B560A0"/>
    <w:rsid w:val="00B562A4"/>
    <w:rsid w:val="00B564E1"/>
    <w:rsid w:val="00B56C1A"/>
    <w:rsid w:val="00B56F54"/>
    <w:rsid w:val="00B5705F"/>
    <w:rsid w:val="00B57085"/>
    <w:rsid w:val="00B57360"/>
    <w:rsid w:val="00B573AD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590"/>
    <w:rsid w:val="00B635DF"/>
    <w:rsid w:val="00B6381C"/>
    <w:rsid w:val="00B6395B"/>
    <w:rsid w:val="00B639F8"/>
    <w:rsid w:val="00B63ABC"/>
    <w:rsid w:val="00B63D28"/>
    <w:rsid w:val="00B63D70"/>
    <w:rsid w:val="00B63F23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70092"/>
    <w:rsid w:val="00B705CF"/>
    <w:rsid w:val="00B708DC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271"/>
    <w:rsid w:val="00B724E9"/>
    <w:rsid w:val="00B728E4"/>
    <w:rsid w:val="00B728FA"/>
    <w:rsid w:val="00B7290C"/>
    <w:rsid w:val="00B72A49"/>
    <w:rsid w:val="00B72B4C"/>
    <w:rsid w:val="00B72B7F"/>
    <w:rsid w:val="00B72D17"/>
    <w:rsid w:val="00B72DC8"/>
    <w:rsid w:val="00B72FA8"/>
    <w:rsid w:val="00B73051"/>
    <w:rsid w:val="00B73908"/>
    <w:rsid w:val="00B73BB4"/>
    <w:rsid w:val="00B73E05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7D5"/>
    <w:rsid w:val="00B827E7"/>
    <w:rsid w:val="00B82887"/>
    <w:rsid w:val="00B82E0D"/>
    <w:rsid w:val="00B82F2C"/>
    <w:rsid w:val="00B82FEB"/>
    <w:rsid w:val="00B830DB"/>
    <w:rsid w:val="00B833B4"/>
    <w:rsid w:val="00B833FF"/>
    <w:rsid w:val="00B8341E"/>
    <w:rsid w:val="00B836AD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E6B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2FCE"/>
    <w:rsid w:val="00B9309E"/>
    <w:rsid w:val="00B931CC"/>
    <w:rsid w:val="00B931E9"/>
    <w:rsid w:val="00B9368D"/>
    <w:rsid w:val="00B937A0"/>
    <w:rsid w:val="00B937F4"/>
    <w:rsid w:val="00B9383D"/>
    <w:rsid w:val="00B93BCE"/>
    <w:rsid w:val="00B93C18"/>
    <w:rsid w:val="00B93E3E"/>
    <w:rsid w:val="00B93F43"/>
    <w:rsid w:val="00B940D7"/>
    <w:rsid w:val="00B94111"/>
    <w:rsid w:val="00B94445"/>
    <w:rsid w:val="00B945E5"/>
    <w:rsid w:val="00B9461C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42E"/>
    <w:rsid w:val="00B97439"/>
    <w:rsid w:val="00B9761D"/>
    <w:rsid w:val="00B977E4"/>
    <w:rsid w:val="00B97811"/>
    <w:rsid w:val="00B97BDE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8E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D9C"/>
    <w:rsid w:val="00BC3F21"/>
    <w:rsid w:val="00BC4068"/>
    <w:rsid w:val="00BC422F"/>
    <w:rsid w:val="00BC4487"/>
    <w:rsid w:val="00BC463D"/>
    <w:rsid w:val="00BC4714"/>
    <w:rsid w:val="00BC4DF0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C7FBC"/>
    <w:rsid w:val="00BD00EA"/>
    <w:rsid w:val="00BD0525"/>
    <w:rsid w:val="00BD06C6"/>
    <w:rsid w:val="00BD0794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904"/>
    <w:rsid w:val="00BE1B55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EB7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AA1"/>
    <w:rsid w:val="00BF2E2C"/>
    <w:rsid w:val="00BF31EA"/>
    <w:rsid w:val="00BF321E"/>
    <w:rsid w:val="00BF3508"/>
    <w:rsid w:val="00BF3545"/>
    <w:rsid w:val="00BF37FD"/>
    <w:rsid w:val="00BF3980"/>
    <w:rsid w:val="00BF3C9D"/>
    <w:rsid w:val="00BF3E92"/>
    <w:rsid w:val="00BF4267"/>
    <w:rsid w:val="00BF433A"/>
    <w:rsid w:val="00BF44FE"/>
    <w:rsid w:val="00BF45DE"/>
    <w:rsid w:val="00BF4845"/>
    <w:rsid w:val="00BF4C57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D"/>
    <w:rsid w:val="00C04834"/>
    <w:rsid w:val="00C04983"/>
    <w:rsid w:val="00C04993"/>
    <w:rsid w:val="00C04DE0"/>
    <w:rsid w:val="00C04E97"/>
    <w:rsid w:val="00C05861"/>
    <w:rsid w:val="00C05BFE"/>
    <w:rsid w:val="00C05CA9"/>
    <w:rsid w:val="00C0603E"/>
    <w:rsid w:val="00C063AC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AAF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7E0"/>
    <w:rsid w:val="00C258E6"/>
    <w:rsid w:val="00C25A35"/>
    <w:rsid w:val="00C25BF3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1C"/>
    <w:rsid w:val="00C31326"/>
    <w:rsid w:val="00C314D8"/>
    <w:rsid w:val="00C316FE"/>
    <w:rsid w:val="00C31BAD"/>
    <w:rsid w:val="00C31F07"/>
    <w:rsid w:val="00C31FB6"/>
    <w:rsid w:val="00C31FF2"/>
    <w:rsid w:val="00C320AA"/>
    <w:rsid w:val="00C320C4"/>
    <w:rsid w:val="00C3217C"/>
    <w:rsid w:val="00C322E4"/>
    <w:rsid w:val="00C3248E"/>
    <w:rsid w:val="00C3258F"/>
    <w:rsid w:val="00C325B5"/>
    <w:rsid w:val="00C32773"/>
    <w:rsid w:val="00C32C3C"/>
    <w:rsid w:val="00C32D3E"/>
    <w:rsid w:val="00C32DBF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37"/>
    <w:rsid w:val="00C33C72"/>
    <w:rsid w:val="00C33DB2"/>
    <w:rsid w:val="00C34028"/>
    <w:rsid w:val="00C3402B"/>
    <w:rsid w:val="00C340D1"/>
    <w:rsid w:val="00C341A5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6BD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192"/>
    <w:rsid w:val="00C478C6"/>
    <w:rsid w:val="00C478D0"/>
    <w:rsid w:val="00C47C3A"/>
    <w:rsid w:val="00C47CD1"/>
    <w:rsid w:val="00C47F4D"/>
    <w:rsid w:val="00C50391"/>
    <w:rsid w:val="00C5058E"/>
    <w:rsid w:val="00C505CF"/>
    <w:rsid w:val="00C506A5"/>
    <w:rsid w:val="00C50752"/>
    <w:rsid w:val="00C507D0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355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472"/>
    <w:rsid w:val="00C53541"/>
    <w:rsid w:val="00C53615"/>
    <w:rsid w:val="00C5373D"/>
    <w:rsid w:val="00C53C21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4A7"/>
    <w:rsid w:val="00C654AC"/>
    <w:rsid w:val="00C656D8"/>
    <w:rsid w:val="00C657EF"/>
    <w:rsid w:val="00C6590D"/>
    <w:rsid w:val="00C65A25"/>
    <w:rsid w:val="00C65D4D"/>
    <w:rsid w:val="00C65DCF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E9"/>
    <w:rsid w:val="00C702AC"/>
    <w:rsid w:val="00C70639"/>
    <w:rsid w:val="00C70837"/>
    <w:rsid w:val="00C708C8"/>
    <w:rsid w:val="00C708F5"/>
    <w:rsid w:val="00C709E6"/>
    <w:rsid w:val="00C70F6F"/>
    <w:rsid w:val="00C712CE"/>
    <w:rsid w:val="00C7140A"/>
    <w:rsid w:val="00C71541"/>
    <w:rsid w:val="00C7183D"/>
    <w:rsid w:val="00C718F0"/>
    <w:rsid w:val="00C71929"/>
    <w:rsid w:val="00C72057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7A8"/>
    <w:rsid w:val="00C819DA"/>
    <w:rsid w:val="00C81BE2"/>
    <w:rsid w:val="00C81E38"/>
    <w:rsid w:val="00C81E9B"/>
    <w:rsid w:val="00C820C5"/>
    <w:rsid w:val="00C820F5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43"/>
    <w:rsid w:val="00C850A0"/>
    <w:rsid w:val="00C850F0"/>
    <w:rsid w:val="00C854A8"/>
    <w:rsid w:val="00C85742"/>
    <w:rsid w:val="00C859B8"/>
    <w:rsid w:val="00C85A15"/>
    <w:rsid w:val="00C85AD3"/>
    <w:rsid w:val="00C85AFF"/>
    <w:rsid w:val="00C85BFF"/>
    <w:rsid w:val="00C85C2B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996"/>
    <w:rsid w:val="00C91A70"/>
    <w:rsid w:val="00C91A96"/>
    <w:rsid w:val="00C91A9B"/>
    <w:rsid w:val="00C91ADF"/>
    <w:rsid w:val="00C91BC0"/>
    <w:rsid w:val="00C91E27"/>
    <w:rsid w:val="00C91FA8"/>
    <w:rsid w:val="00C92974"/>
    <w:rsid w:val="00C92A68"/>
    <w:rsid w:val="00C92D3E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4C"/>
    <w:rsid w:val="00C93CB6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80"/>
    <w:rsid w:val="00C95714"/>
    <w:rsid w:val="00C95896"/>
    <w:rsid w:val="00C9591B"/>
    <w:rsid w:val="00C95A69"/>
    <w:rsid w:val="00C95B52"/>
    <w:rsid w:val="00C95D8E"/>
    <w:rsid w:val="00C95E3F"/>
    <w:rsid w:val="00C961A8"/>
    <w:rsid w:val="00C961EF"/>
    <w:rsid w:val="00C962A6"/>
    <w:rsid w:val="00C963A8"/>
    <w:rsid w:val="00C96565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72EF"/>
    <w:rsid w:val="00CA7319"/>
    <w:rsid w:val="00CA7421"/>
    <w:rsid w:val="00CA7787"/>
    <w:rsid w:val="00CA77D6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6D3"/>
    <w:rsid w:val="00CB5BA5"/>
    <w:rsid w:val="00CB5DAB"/>
    <w:rsid w:val="00CB5E54"/>
    <w:rsid w:val="00CB616D"/>
    <w:rsid w:val="00CB61D9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2E49"/>
    <w:rsid w:val="00CC3239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78B"/>
    <w:rsid w:val="00CE1943"/>
    <w:rsid w:val="00CE19B8"/>
    <w:rsid w:val="00CE1A3E"/>
    <w:rsid w:val="00CE1CC4"/>
    <w:rsid w:val="00CE1E22"/>
    <w:rsid w:val="00CE1EAA"/>
    <w:rsid w:val="00CE2047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424"/>
    <w:rsid w:val="00CE359F"/>
    <w:rsid w:val="00CE3B87"/>
    <w:rsid w:val="00CE3BF0"/>
    <w:rsid w:val="00CE3DFE"/>
    <w:rsid w:val="00CE4108"/>
    <w:rsid w:val="00CE4118"/>
    <w:rsid w:val="00CE46EF"/>
    <w:rsid w:val="00CE4C07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49"/>
    <w:rsid w:val="00CF5062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DA"/>
    <w:rsid w:val="00CF729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842"/>
    <w:rsid w:val="00D32AFD"/>
    <w:rsid w:val="00D32C0E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B74"/>
    <w:rsid w:val="00D40DBE"/>
    <w:rsid w:val="00D40E4A"/>
    <w:rsid w:val="00D40EB9"/>
    <w:rsid w:val="00D40FCB"/>
    <w:rsid w:val="00D418E8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247"/>
    <w:rsid w:val="00D5024E"/>
    <w:rsid w:val="00D502DB"/>
    <w:rsid w:val="00D505AD"/>
    <w:rsid w:val="00D50740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DA8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DC2"/>
    <w:rsid w:val="00D62F2A"/>
    <w:rsid w:val="00D630A2"/>
    <w:rsid w:val="00D634C0"/>
    <w:rsid w:val="00D638C8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602"/>
    <w:rsid w:val="00D73612"/>
    <w:rsid w:val="00D736B1"/>
    <w:rsid w:val="00D73AD5"/>
    <w:rsid w:val="00D73C50"/>
    <w:rsid w:val="00D73C91"/>
    <w:rsid w:val="00D73FC7"/>
    <w:rsid w:val="00D74020"/>
    <w:rsid w:val="00D7420B"/>
    <w:rsid w:val="00D742FA"/>
    <w:rsid w:val="00D743B6"/>
    <w:rsid w:val="00D7456B"/>
    <w:rsid w:val="00D7468C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1D6"/>
    <w:rsid w:val="00D8727B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72"/>
    <w:rsid w:val="00D9199F"/>
    <w:rsid w:val="00D91A80"/>
    <w:rsid w:val="00D91CE0"/>
    <w:rsid w:val="00D91EB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8A"/>
    <w:rsid w:val="00D945C5"/>
    <w:rsid w:val="00D946AF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94B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563"/>
    <w:rsid w:val="00DA2673"/>
    <w:rsid w:val="00DA2748"/>
    <w:rsid w:val="00DA2BA7"/>
    <w:rsid w:val="00DA2D51"/>
    <w:rsid w:val="00DA2D64"/>
    <w:rsid w:val="00DA305D"/>
    <w:rsid w:val="00DA3235"/>
    <w:rsid w:val="00DA3331"/>
    <w:rsid w:val="00DA349A"/>
    <w:rsid w:val="00DA3911"/>
    <w:rsid w:val="00DA3AE7"/>
    <w:rsid w:val="00DA3CCB"/>
    <w:rsid w:val="00DA3F2D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E23"/>
    <w:rsid w:val="00DC3F11"/>
    <w:rsid w:val="00DC4077"/>
    <w:rsid w:val="00DC4089"/>
    <w:rsid w:val="00DC46A5"/>
    <w:rsid w:val="00DC46C8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0B"/>
    <w:rsid w:val="00DD1A7E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21"/>
    <w:rsid w:val="00DD3337"/>
    <w:rsid w:val="00DD3396"/>
    <w:rsid w:val="00DD3481"/>
    <w:rsid w:val="00DD3831"/>
    <w:rsid w:val="00DD391D"/>
    <w:rsid w:val="00DD3941"/>
    <w:rsid w:val="00DD3C3D"/>
    <w:rsid w:val="00DD3C52"/>
    <w:rsid w:val="00DD3CCA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0F1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35"/>
    <w:rsid w:val="00DE45CB"/>
    <w:rsid w:val="00DE4B1C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B65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433"/>
    <w:rsid w:val="00DF579F"/>
    <w:rsid w:val="00DF596B"/>
    <w:rsid w:val="00DF59A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EE6"/>
    <w:rsid w:val="00E0425E"/>
    <w:rsid w:val="00E043E1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00"/>
    <w:rsid w:val="00E05D16"/>
    <w:rsid w:val="00E05DFD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0F8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E0"/>
    <w:rsid w:val="00E239F9"/>
    <w:rsid w:val="00E23C3E"/>
    <w:rsid w:val="00E23CA1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4D5E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15"/>
    <w:rsid w:val="00E50C8C"/>
    <w:rsid w:val="00E50DE7"/>
    <w:rsid w:val="00E51169"/>
    <w:rsid w:val="00E51891"/>
    <w:rsid w:val="00E51AB3"/>
    <w:rsid w:val="00E51D42"/>
    <w:rsid w:val="00E51D8E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16"/>
    <w:rsid w:val="00E56ABC"/>
    <w:rsid w:val="00E56AFC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CC"/>
    <w:rsid w:val="00E612D9"/>
    <w:rsid w:val="00E61340"/>
    <w:rsid w:val="00E6158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06B"/>
    <w:rsid w:val="00E6615E"/>
    <w:rsid w:val="00E66665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306D"/>
    <w:rsid w:val="00E730FA"/>
    <w:rsid w:val="00E734D5"/>
    <w:rsid w:val="00E73532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B80"/>
    <w:rsid w:val="00E82D12"/>
    <w:rsid w:val="00E82DE6"/>
    <w:rsid w:val="00E8300C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8A2"/>
    <w:rsid w:val="00E90AF7"/>
    <w:rsid w:val="00E90CF4"/>
    <w:rsid w:val="00E90DEA"/>
    <w:rsid w:val="00E90E94"/>
    <w:rsid w:val="00E9118D"/>
    <w:rsid w:val="00E91361"/>
    <w:rsid w:val="00E918ED"/>
    <w:rsid w:val="00E91949"/>
    <w:rsid w:val="00E91F11"/>
    <w:rsid w:val="00E92091"/>
    <w:rsid w:val="00E92216"/>
    <w:rsid w:val="00E925D6"/>
    <w:rsid w:val="00E928F7"/>
    <w:rsid w:val="00E92A59"/>
    <w:rsid w:val="00E92C7F"/>
    <w:rsid w:val="00E92CFA"/>
    <w:rsid w:val="00E92F6A"/>
    <w:rsid w:val="00E9308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8D3"/>
    <w:rsid w:val="00EA2BAD"/>
    <w:rsid w:val="00EA2C81"/>
    <w:rsid w:val="00EA2F6D"/>
    <w:rsid w:val="00EA3039"/>
    <w:rsid w:val="00EA318E"/>
    <w:rsid w:val="00EA319F"/>
    <w:rsid w:val="00EA32BD"/>
    <w:rsid w:val="00EA383E"/>
    <w:rsid w:val="00EA3990"/>
    <w:rsid w:val="00EA3EE4"/>
    <w:rsid w:val="00EA4071"/>
    <w:rsid w:val="00EA40C4"/>
    <w:rsid w:val="00EA414C"/>
    <w:rsid w:val="00EA42F2"/>
    <w:rsid w:val="00EA442F"/>
    <w:rsid w:val="00EA455A"/>
    <w:rsid w:val="00EA45AF"/>
    <w:rsid w:val="00EA47D1"/>
    <w:rsid w:val="00EA49D9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3ED"/>
    <w:rsid w:val="00EB346E"/>
    <w:rsid w:val="00EB3542"/>
    <w:rsid w:val="00EB35B2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3E3"/>
    <w:rsid w:val="00EC0498"/>
    <w:rsid w:val="00EC0983"/>
    <w:rsid w:val="00EC0BEF"/>
    <w:rsid w:val="00EC0EC1"/>
    <w:rsid w:val="00EC0F4A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14"/>
    <w:rsid w:val="00EC2A6A"/>
    <w:rsid w:val="00EC2CCF"/>
    <w:rsid w:val="00EC3151"/>
    <w:rsid w:val="00EC3233"/>
    <w:rsid w:val="00EC3235"/>
    <w:rsid w:val="00EC3477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03B"/>
    <w:rsid w:val="00EC627A"/>
    <w:rsid w:val="00EC6312"/>
    <w:rsid w:val="00EC648D"/>
    <w:rsid w:val="00EC66CF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9BF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72E"/>
    <w:rsid w:val="00EE59CF"/>
    <w:rsid w:val="00EE5C43"/>
    <w:rsid w:val="00EE5DB6"/>
    <w:rsid w:val="00EE5E28"/>
    <w:rsid w:val="00EE62F9"/>
    <w:rsid w:val="00EE6486"/>
    <w:rsid w:val="00EE64A8"/>
    <w:rsid w:val="00EE66C0"/>
    <w:rsid w:val="00EE6809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3DB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B55"/>
    <w:rsid w:val="00F05CBD"/>
    <w:rsid w:val="00F05F3E"/>
    <w:rsid w:val="00F06112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32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DB7"/>
    <w:rsid w:val="00F21057"/>
    <w:rsid w:val="00F2106C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98"/>
    <w:rsid w:val="00F240C5"/>
    <w:rsid w:val="00F2434D"/>
    <w:rsid w:val="00F2469E"/>
    <w:rsid w:val="00F24867"/>
    <w:rsid w:val="00F24DD8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9"/>
    <w:rsid w:val="00F2640F"/>
    <w:rsid w:val="00F26525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A69"/>
    <w:rsid w:val="00F30D76"/>
    <w:rsid w:val="00F30E4C"/>
    <w:rsid w:val="00F3122E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451"/>
    <w:rsid w:val="00F364C9"/>
    <w:rsid w:val="00F36632"/>
    <w:rsid w:val="00F36926"/>
    <w:rsid w:val="00F36E73"/>
    <w:rsid w:val="00F36EDF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5303"/>
    <w:rsid w:val="00F456BB"/>
    <w:rsid w:val="00F456F7"/>
    <w:rsid w:val="00F457A0"/>
    <w:rsid w:val="00F4599B"/>
    <w:rsid w:val="00F45AB7"/>
    <w:rsid w:val="00F45BA1"/>
    <w:rsid w:val="00F45DCB"/>
    <w:rsid w:val="00F46227"/>
    <w:rsid w:val="00F46230"/>
    <w:rsid w:val="00F46271"/>
    <w:rsid w:val="00F46455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E85"/>
    <w:rsid w:val="00F63066"/>
    <w:rsid w:val="00F63067"/>
    <w:rsid w:val="00F6308C"/>
    <w:rsid w:val="00F630FF"/>
    <w:rsid w:val="00F631A2"/>
    <w:rsid w:val="00F635D3"/>
    <w:rsid w:val="00F636CC"/>
    <w:rsid w:val="00F638DF"/>
    <w:rsid w:val="00F63ECF"/>
    <w:rsid w:val="00F63FA7"/>
    <w:rsid w:val="00F63FDB"/>
    <w:rsid w:val="00F64217"/>
    <w:rsid w:val="00F64491"/>
    <w:rsid w:val="00F64502"/>
    <w:rsid w:val="00F6483A"/>
    <w:rsid w:val="00F64C17"/>
    <w:rsid w:val="00F64C3E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11D"/>
    <w:rsid w:val="00F7211E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F0D"/>
    <w:rsid w:val="00F840CD"/>
    <w:rsid w:val="00F8428C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86F"/>
    <w:rsid w:val="00F949CC"/>
    <w:rsid w:val="00F94C42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B4"/>
    <w:rsid w:val="00F96D47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119"/>
    <w:rsid w:val="00FA1190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0D5"/>
    <w:rsid w:val="00FA7274"/>
    <w:rsid w:val="00FA729A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108F"/>
    <w:rsid w:val="00FB1136"/>
    <w:rsid w:val="00FB115C"/>
    <w:rsid w:val="00FB11DA"/>
    <w:rsid w:val="00FB1851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72F"/>
    <w:rsid w:val="00FC4942"/>
    <w:rsid w:val="00FC4E6F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BE"/>
    <w:rsid w:val="00FD40B6"/>
    <w:rsid w:val="00FD41CC"/>
    <w:rsid w:val="00FD4274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D1"/>
    <w:rsid w:val="00FE77D8"/>
    <w:rsid w:val="00FE7B7F"/>
    <w:rsid w:val="00FE7C01"/>
    <w:rsid w:val="00FE7C3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4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Props1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90910-302B-4474-B119-EAE08E0139B3}">
  <ds:schemaRefs>
    <ds:schemaRef ds:uri="http://schemas.openxmlformats.org/package/2006/metadata/core-properties"/>
    <ds:schemaRef ds:uri="fdadd34b-cb27-4b57-87e8-9ce69876593e"/>
    <ds:schemaRef ds:uri="http://schemas.microsoft.com/office/2006/documentManagement/types"/>
    <ds:schemaRef ds:uri="http://purl.org/dc/terms/"/>
    <ds:schemaRef ds:uri="http://schemas.microsoft.com/office/2006/metadata/properties"/>
    <ds:schemaRef ds:uri="354918e4-0f3b-41b6-ab41-df14ce3ca1cd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6980</TotalTime>
  <Pages>43</Pages>
  <Words>9727</Words>
  <Characters>37612</Characters>
  <Application>Microsoft Office Word</Application>
  <DocSecurity>0</DocSecurity>
  <Lines>313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Paranee Sattawongsakul (PRL)</cp:lastModifiedBy>
  <cp:revision>824</cp:revision>
  <cp:lastPrinted>2024-05-06T05:18:00Z</cp:lastPrinted>
  <dcterms:created xsi:type="dcterms:W3CDTF">2023-08-08T07:04:00Z</dcterms:created>
  <dcterms:modified xsi:type="dcterms:W3CDTF">2024-05-09T02:55:00Z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