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70"/>
        <w:gridCol w:w="8650"/>
      </w:tblGrid>
      <w:tr w:rsidR="002400F8" w:rsidRPr="003E62AB" w14:paraId="7EC3617E" w14:textId="77777777" w:rsidTr="00091CA0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488EC1" w14:textId="36000CDF" w:rsidR="002400F8" w:rsidRPr="00091CA0" w:rsidRDefault="00153FA6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9720E" w14:textId="77777777" w:rsidR="002400F8" w:rsidRPr="00153FA6" w:rsidRDefault="002400F8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03B9822B" w14:textId="3AFA8760" w:rsidR="002400F8" w:rsidRPr="00091CA0" w:rsidRDefault="00153FA6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E34707" w:rsidRPr="003E62AB" w14:paraId="5FB019D6" w14:textId="77777777" w:rsidTr="00091CA0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9AA361" w14:textId="77777777" w:rsidR="00E34707" w:rsidRPr="00091CA0" w:rsidRDefault="00E34707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7A7178" w14:textId="77777777" w:rsidR="00E34707" w:rsidRPr="00153FA6" w:rsidRDefault="00E34707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725FC908" w14:textId="77777777" w:rsidR="00E34707" w:rsidRPr="00091CA0" w:rsidRDefault="00E34707" w:rsidP="0080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</w:tr>
      <w:tr w:rsidR="002400F8" w:rsidRPr="003E62AB" w14:paraId="179DE4FD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1705890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02555F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91D4D0" w14:textId="2C1422EB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400F8" w:rsidRPr="003E62AB" w14:paraId="71298F74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F6684F2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06F2E2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4A0A012" w14:textId="7098BAB9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400F8" w:rsidRPr="003E62AB" w14:paraId="1DD05476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27148D4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03D83D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18B733A" w14:textId="72ED54A6" w:rsidR="002400F8" w:rsidRPr="00091CA0" w:rsidRDefault="002400F8" w:rsidP="002400F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sz w:val="30"/>
                <w:szCs w:val="30"/>
                <w:rtl/>
                <w:lang w:val="en-US"/>
              </w:rPr>
            </w:pPr>
            <w:r w:rsidRPr="00091CA0">
              <w:rPr>
                <w:rFonts w:cs="Angsana New"/>
                <w:sz w:val="30"/>
                <w:szCs w:val="30"/>
                <w:cs/>
                <w:lang w:val="en-US" w:bidi="th-TH"/>
              </w:rPr>
              <w:t>นโยบายการบัญชีที่สำคัญ</w:t>
            </w:r>
          </w:p>
        </w:tc>
      </w:tr>
      <w:tr w:rsidR="002400F8" w:rsidRPr="003E62AB" w14:paraId="33588778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C44E4EB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0EF219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6A840C" w14:textId="05FF927B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ประมาณการทางบัญชีที่สำคัญ ข้อสมมติ และการใช้ดุลยพินิจ</w:t>
            </w:r>
          </w:p>
        </w:tc>
      </w:tr>
      <w:tr w:rsidR="002400F8" w:rsidRPr="003E62AB" w14:paraId="60826515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651C887" w14:textId="471E3B0A" w:rsidR="002400F8" w:rsidRPr="00091CA0" w:rsidRDefault="000D188C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18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86DD40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2E2C3E7" w14:textId="3D0E8F8B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400F8" w:rsidRPr="003E62AB" w14:paraId="78E15D0A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56CD39D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FEE09D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EFBB1D0" w14:textId="58B22053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400F8" w:rsidRPr="003E62AB" w14:paraId="4E0A5C0E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8BB38B9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7C0738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E2DCC7B" w14:textId="38A3364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เงินลงทุนระยะสั้นและเงินลงทุนในตราสารหนี้ที่วัดมูลค่าด้วยราคาทุนตัดจำหน่าย</w:t>
            </w:r>
          </w:p>
        </w:tc>
      </w:tr>
      <w:tr w:rsidR="002400F8" w:rsidRPr="003E62AB" w14:paraId="7C033965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E7A68F6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19AA71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28AC7B4E" w14:textId="1E8DA54E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</w:tr>
      <w:tr w:rsidR="002400F8" w:rsidRPr="003E62AB" w14:paraId="2140077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2BDE4A2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9F8E7F3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CE751F6" w14:textId="407056D1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สินทรัพย์ไม่หมุนเวียนที่จัดประเภทเป็นสินทรัพย์ที่ถือไว้เพื่อขายและการดำเนินงานที่ยกเลิก</w:t>
            </w:r>
          </w:p>
        </w:tc>
      </w:tr>
      <w:tr w:rsidR="002400F8" w:rsidRPr="003E62AB" w14:paraId="3C202346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06A0897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ED84578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79EE0AC5" w14:textId="38DF262C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เงินลงทุนตามวิธีราคาทุน และเงินลงทุนที่รับรู้ตามวิธีส่วนได้เสีย สุทธิ</w:t>
            </w:r>
          </w:p>
        </w:tc>
      </w:tr>
      <w:tr w:rsidR="002400F8" w:rsidRPr="003E62AB" w14:paraId="6F4EDFAA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7F60A13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4ED45FA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A2882C" w14:textId="6866011B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 สินทรัพย์ไม่มีตัวตน และค่าความนิยม สุทธิ</w:t>
            </w:r>
          </w:p>
        </w:tc>
      </w:tr>
      <w:tr w:rsidR="002400F8" w:rsidRPr="003E62AB" w14:paraId="2A39A7BE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FE77B3D" w14:textId="77777777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E6F9E04" w14:textId="77777777" w:rsidR="002400F8" w:rsidRPr="00BC53DD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B0DC48A" w14:textId="151FE140" w:rsidR="002400F8" w:rsidRPr="00091CA0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เงินกู้ยืมระยะยาวจากสถาบันการเงิน และหุ้นกู้ สุทธิ</w:t>
            </w:r>
          </w:p>
        </w:tc>
      </w:tr>
      <w:tr w:rsidR="003325E6" w:rsidRPr="003E62AB" w14:paraId="2A14D9D2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0E4F40D" w14:textId="747C1F25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A7349E5" w14:textId="77777777" w:rsidR="003325E6" w:rsidRPr="00BC53DD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3E6D8B7" w14:textId="58C3B46B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ทุนเรือนหุ้น ส่วนเกินมูลค่าหุ้น และหุ้นทุนซื้อคืน</w:t>
            </w:r>
          </w:p>
        </w:tc>
      </w:tr>
      <w:tr w:rsidR="003325E6" w:rsidRPr="003E62AB" w14:paraId="77AB6E1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CF511FF" w14:textId="66ED4EF3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C05321" w14:textId="77777777" w:rsidR="003325E6" w:rsidRPr="00BC53DD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41FD9E" w14:textId="38FAB790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 (ขาดทุน) อื่น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สุทธิ</w:t>
            </w:r>
          </w:p>
        </w:tc>
      </w:tr>
      <w:tr w:rsidR="003325E6" w:rsidRPr="003E62AB" w14:paraId="59A17FB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6AA4996" w14:textId="0560EFC0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DD5B703" w14:textId="77777777" w:rsidR="003325E6" w:rsidRPr="00BC53DD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ADADEC9" w14:textId="4898D348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325E6" w:rsidRPr="003E62AB" w14:paraId="78538ACD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3AC6565" w14:textId="29EE40E2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BAA118" w14:textId="77777777" w:rsidR="003325E6" w:rsidRPr="00BC53DD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3DC2E18C" w14:textId="61165AAB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7F57CD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  <w:r w:rsidR="008733C1" w:rsidRPr="008733C1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และหุ้นปรับลด</w:t>
            </w:r>
          </w:p>
        </w:tc>
      </w:tr>
      <w:tr w:rsidR="003325E6" w:rsidRPr="003E62AB" w14:paraId="4ECCB4AB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800DD99" w14:textId="776ADAD9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4420BA1" w14:textId="77777777" w:rsidR="003325E6" w:rsidRPr="00BC53DD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4C4D92F" w14:textId="595A9F35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325E6" w:rsidRPr="003E62AB" w14:paraId="268A590F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E3BE0BC" w14:textId="049A8F25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A295340" w14:textId="77777777" w:rsidR="003325E6" w:rsidRPr="00BC53DD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E6BBEFB" w14:textId="38723E95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ข้อมูลกระแสเงินสด</w:t>
            </w:r>
          </w:p>
        </w:tc>
      </w:tr>
      <w:tr w:rsidR="003325E6" w:rsidRPr="003E62AB" w14:paraId="15DDF97B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4875EEE" w14:textId="11D7A031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8519910" w14:textId="77777777" w:rsidR="003325E6" w:rsidRPr="00BC53DD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D69FB63" w14:textId="182924E9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ภาระผูกพันและหนี้สินที่อาจจะเกิดขึ้น</w:t>
            </w:r>
          </w:p>
        </w:tc>
      </w:tr>
      <w:tr w:rsidR="003325E6" w:rsidRPr="003E62AB" w14:paraId="0AD9A63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FB8A88A" w14:textId="7D79BF74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1C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A26B38F" w14:textId="77777777" w:rsidR="003325E6" w:rsidRPr="00BC53DD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9C377D9" w14:textId="42B2C9EA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91CA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325E6" w:rsidRPr="003E62AB" w14:paraId="073B76D2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AC9378F" w14:textId="5FF8EAC0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544A9" w14:textId="77777777" w:rsidR="003325E6" w:rsidRPr="00BC53DD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C07EDD2" w14:textId="6B52B24C" w:rsidR="003325E6" w:rsidRPr="00091CA0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7D203A43" w14:textId="6E3F0840" w:rsidR="00E214B1" w:rsidRDefault="00E214B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E214B1" w:rsidSect="00E214B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2FE2F589" w14:textId="7C7F2736" w:rsidR="00D453F8" w:rsidRPr="00091CA0" w:rsidRDefault="00D453F8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ข้อมูลทั่วไป</w:t>
      </w:r>
      <w:r w:rsidR="00A81B3E" w:rsidRPr="00091CA0">
        <w:rPr>
          <w:rFonts w:ascii="Angsana New" w:hAnsi="Angsana New" w:cs="Angsana New"/>
          <w:szCs w:val="30"/>
        </w:rPr>
        <w:t xml:space="preserve"> </w:t>
      </w:r>
    </w:p>
    <w:p w14:paraId="2BF76E2D" w14:textId="77777777" w:rsidR="00D453F8" w:rsidRPr="00665100" w:rsidRDefault="00D453F8" w:rsidP="00A5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5E509" w14:textId="01C6715D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14:stylisticSets>
            <w14:styleSet w14:id="1"/>
          </w14:stylisticSets>
        </w:rPr>
      </w:pPr>
      <w:r w:rsidRPr="00D453F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ไทยยูเนี่ยน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จํากัด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D453F8">
        <w:rPr>
          <w:rFonts w:asciiTheme="majorBidi" w:hAnsiTheme="majorBidi" w:cs="Angsana New"/>
          <w:sz w:val="30"/>
          <w:szCs w:val="30"/>
          <w:cs/>
        </w:rPr>
        <w:t>) (“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D453F8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B051F0">
        <w:rPr>
          <w:rFonts w:asciiTheme="majorBidi" w:hAnsiTheme="majorBidi" w:cs="Angsana New" w:hint="cs"/>
          <w:sz w:val="30"/>
          <w:szCs w:val="30"/>
          <w:cs/>
        </w:rPr>
        <w:t xml:space="preserve">และบริษัทย่อย </w:t>
      </w:r>
      <w:r w:rsidR="00B051F0">
        <w:rPr>
          <w:rFonts w:asciiTheme="majorBidi" w:hAnsiTheme="majorBidi" w:cs="Angsana New"/>
          <w:sz w:val="30"/>
          <w:szCs w:val="30"/>
        </w:rPr>
        <w:t>(“</w:t>
      </w:r>
      <w:r w:rsidR="00B051F0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B051F0">
        <w:rPr>
          <w:rFonts w:asciiTheme="majorBidi" w:hAnsiTheme="majorBidi" w:cs="Angsana New"/>
          <w:sz w:val="30"/>
          <w:szCs w:val="30"/>
        </w:rPr>
        <w:t xml:space="preserve">”) </w:t>
      </w:r>
      <w:r w:rsidR="007D4469" w:rsidRPr="007D4469">
        <w:rPr>
          <w:rFonts w:asciiTheme="majorBidi" w:hAnsiTheme="majorBidi" w:cs="Angsana New" w:hint="cs"/>
          <w:sz w:val="30"/>
          <w:szCs w:val="30"/>
          <w:cs/>
        </w:rPr>
        <w:t>เป็นนิติบุคคลที่จัดตั้งขึ้นในประเทศไทยและจดทะเบียน</w:t>
      </w:r>
      <w:r w:rsidR="008F2F17">
        <w:rPr>
          <w:rFonts w:asciiTheme="majorBidi" w:hAnsiTheme="majorBidi" w:cs="Angsana New" w:hint="cs"/>
          <w:sz w:val="30"/>
          <w:szCs w:val="30"/>
          <w:cs/>
        </w:rPr>
        <w:t>ใน</w:t>
      </w:r>
      <w:r w:rsidR="007D4469" w:rsidRPr="007D4469">
        <w:rPr>
          <w:rFonts w:asciiTheme="majorBidi" w:hAnsiTheme="majorBidi" w:cs="Angsana New" w:hint="cs"/>
          <w:sz w:val="30"/>
          <w:szCs w:val="30"/>
          <w:cs/>
        </w:rPr>
        <w:t>ตลาดหลักทรัพย์แห่งประเทศไทยเมื่อเดือน</w:t>
      </w:r>
      <w:r w:rsidR="00833CC0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7D4469" w:rsidRPr="007D44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D4469" w:rsidRPr="007D4469">
        <w:rPr>
          <w:rFonts w:asciiTheme="majorBidi" w:hAnsiTheme="majorBidi" w:cs="Angsana New"/>
          <w:sz w:val="30"/>
          <w:szCs w:val="30"/>
        </w:rPr>
        <w:t>2</w:t>
      </w:r>
      <w:r w:rsidR="00833CC0">
        <w:rPr>
          <w:rFonts w:asciiTheme="majorBidi" w:hAnsiTheme="majorBidi" w:cs="Angsana New"/>
          <w:sz w:val="30"/>
          <w:szCs w:val="30"/>
        </w:rPr>
        <w:t>537</w:t>
      </w:r>
      <w:r w:rsidR="007D4469" w:rsidRPr="007D4469">
        <w:rPr>
          <w:rFonts w:asciiTheme="majorBidi" w:hAnsiTheme="majorBidi" w:cs="Angsana New"/>
          <w:sz w:val="30"/>
          <w:szCs w:val="30"/>
        </w:rPr>
        <w:t xml:space="preserve"> </w:t>
      </w:r>
      <w:r w:rsidR="007D4469" w:rsidRPr="007D4469">
        <w:rPr>
          <w:rFonts w:asciiTheme="majorBidi" w:hAnsiTheme="majorBidi" w:cs="Angsana New" w:hint="cs"/>
          <w:sz w:val="30"/>
          <w:szCs w:val="30"/>
          <w:cs/>
        </w:rPr>
        <w:t>โดยมีที่อยู่จดทะเบียน</w:t>
      </w:r>
      <w:r w:rsidR="00F06051" w:rsidRPr="00EC721A">
        <w:rPr>
          <w:rFonts w:asciiTheme="majorBidi" w:hAnsiTheme="majorBidi" w:cs="Angsana New"/>
          <w:spacing w:val="-4"/>
          <w:sz w:val="30"/>
          <w:szCs w:val="30"/>
          <w:cs/>
        </w:rPr>
        <w:t>ของบริษัท</w:t>
      </w:r>
      <w:r w:rsidR="00C70B18" w:rsidRPr="00EC721A">
        <w:rPr>
          <w:rFonts w:asciiTheme="majorBidi" w:hAnsiTheme="majorBidi" w:cs="Angsana New"/>
          <w:spacing w:val="-4"/>
          <w:sz w:val="30"/>
          <w:szCs w:val="30"/>
          <w:cs/>
        </w:rPr>
        <w:t>ตั้งอยู่เลขที่</w:t>
      </w:r>
      <w:r w:rsidRPr="00EC721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F06051" w:rsidRPr="00EC721A">
        <w:rPr>
          <w:rFonts w:asciiTheme="majorBidi" w:hAnsiTheme="majorBidi" w:cs="Angsana New"/>
          <w:spacing w:val="-4"/>
          <w:sz w:val="30"/>
          <w:szCs w:val="30"/>
        </w:rPr>
        <w:t>72/1</w:t>
      </w:r>
      <w:r w:rsidRPr="00EC721A">
        <w:rPr>
          <w:rFonts w:asciiTheme="majorBidi" w:hAnsiTheme="majorBidi" w:cs="Angsana New"/>
          <w:spacing w:val="-4"/>
          <w:sz w:val="30"/>
          <w:szCs w:val="30"/>
          <w:cs/>
        </w:rPr>
        <w:t xml:space="preserve"> หมู่ที่ </w:t>
      </w:r>
      <w:r w:rsidR="00F06051" w:rsidRPr="00EC721A">
        <w:rPr>
          <w:rFonts w:asciiTheme="majorBidi" w:hAnsiTheme="majorBidi" w:cs="Angsana New"/>
          <w:spacing w:val="-4"/>
          <w:sz w:val="30"/>
          <w:szCs w:val="30"/>
        </w:rPr>
        <w:t>7</w:t>
      </w:r>
      <w:r w:rsidRPr="00EC721A">
        <w:rPr>
          <w:rFonts w:asciiTheme="majorBidi" w:hAnsiTheme="majorBidi" w:cs="Angsana New"/>
          <w:spacing w:val="-4"/>
          <w:sz w:val="30"/>
          <w:szCs w:val="30"/>
          <w:cs/>
        </w:rPr>
        <w:t xml:space="preserve"> ถนนเศรษฐกิจ</w:t>
      </w:r>
      <w:r w:rsidRPr="00EC721A">
        <w:rPr>
          <w:rFonts w:asciiTheme="majorBidi" w:hAnsiTheme="majorBidi" w:cs="Angsana New"/>
          <w:spacing w:val="-4"/>
          <w:w w:val="80"/>
          <w:sz w:val="30"/>
          <w:szCs w:val="30"/>
        </w:rPr>
        <w:t xml:space="preserve"> </w:t>
      </w:r>
      <w:r w:rsidR="005F38B1" w:rsidRPr="00EC721A">
        <w:rPr>
          <w:rFonts w:asciiTheme="majorBidi" w:hAnsiTheme="majorBidi" w:cs="Angsana New"/>
          <w:spacing w:val="-4"/>
          <w:w w:val="80"/>
          <w:sz w:val="30"/>
          <w:szCs w:val="30"/>
        </w:rPr>
        <w:t>1</w:t>
      </w:r>
      <w:r w:rsidRPr="00EC721A">
        <w:rPr>
          <w:rFonts w:asciiTheme="majorBidi" w:hAnsiTheme="majorBidi" w:cs="Angsana New"/>
          <w:spacing w:val="-4"/>
          <w:sz w:val="30"/>
          <w:szCs w:val="30"/>
          <w:cs/>
        </w:rPr>
        <w:t xml:space="preserve"> ตําบลท่าทราย อําเภอเมือง จังหวัดสมุทรสาคร</w:t>
      </w:r>
      <w:r w:rsidR="007F0B2F" w:rsidRPr="00EC721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7F0B2F" w:rsidRPr="00EC721A">
        <w:rPr>
          <w:rFonts w:asciiTheme="majorBidi" w:hAnsiTheme="majorBidi" w:cs="Angsana New"/>
          <w:spacing w:val="-4"/>
          <w:sz w:val="30"/>
          <w:szCs w:val="30"/>
        </w:rPr>
        <w:t xml:space="preserve">74000 </w:t>
      </w:r>
      <w:r w:rsidR="007F0B2F" w:rsidRPr="00EC721A">
        <w:rPr>
          <w:rFonts w:asciiTheme="majorBidi" w:hAnsiTheme="majorBidi" w:cs="Angsana New"/>
          <w:spacing w:val="-4"/>
          <w:sz w:val="30"/>
          <w:szCs w:val="30"/>
          <w:cs/>
        </w:rPr>
        <w:t>ประเทศไทย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บริษัทมีสํานักงานสาขา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6051">
        <w:rPr>
          <w:rFonts w:asciiTheme="majorBidi" w:hAnsiTheme="majorBidi" w:cs="Angsana New"/>
          <w:sz w:val="30"/>
          <w:szCs w:val="30"/>
        </w:rPr>
        <w:t>17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แห่งในจังหวัดกรุงเทพมหานครแล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สมุทรสาคร</w:t>
      </w:r>
    </w:p>
    <w:p w14:paraId="6AF55B9B" w14:textId="5D6D2747" w:rsidR="00170A7C" w:rsidRDefault="00170A7C" w:rsidP="00A5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F302932" w14:textId="0B60EE32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53F8">
        <w:rPr>
          <w:rFonts w:asciiTheme="majorBidi" w:hAnsiTheme="majorBidi" w:cs="Angsana New" w:hint="cs"/>
          <w:sz w:val="30"/>
          <w:szCs w:val="30"/>
          <w:cs/>
        </w:rPr>
        <w:t>บริษัทประกอบกิจการในประเทศไทย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ส่วนบริษัทย่อยประกอบกิจการทั้งในประเทศไทยและต่างประเทศ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70A7C">
        <w:rPr>
          <w:rFonts w:asciiTheme="majorBidi" w:hAnsiTheme="majorBidi" w:cs="Angsana New"/>
          <w:sz w:val="30"/>
          <w:szCs w:val="30"/>
        </w:rPr>
        <w:br/>
      </w:r>
      <w:r w:rsidRPr="00D453F8">
        <w:rPr>
          <w:rFonts w:asciiTheme="majorBidi" w:hAnsiTheme="majorBidi" w:cs="Angsana New" w:hint="cs"/>
          <w:sz w:val="30"/>
          <w:szCs w:val="30"/>
          <w:cs/>
        </w:rPr>
        <w:t>ธุรกิจหลักของบริษัทและบริษัทย่อยในประเทศคือเป็นผู้ผลิตและจัดจําหน่ายอาหารทะเลแช่แข็ง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แช่เย็น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และบรรจุกระป๋อง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บริษัทย่อยในประเทศยังประกอบธุรกิจบรรจุภัณฑ์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สิ่งพิมพ์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ธุรกิจอาหารสัตว์</w:t>
      </w:r>
      <w:r w:rsidR="003A043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ส่วนประกอบอาหาร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และผลิตภัณฑ์อาหารเสริม</w:t>
      </w:r>
    </w:p>
    <w:p w14:paraId="286EBB55" w14:textId="77777777" w:rsid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1ABD690" w14:textId="1F61FE7F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53F8">
        <w:rPr>
          <w:rFonts w:asciiTheme="majorBidi" w:hAnsiTheme="majorBidi" w:cs="Angsana New" w:hint="cs"/>
          <w:sz w:val="30"/>
          <w:szCs w:val="30"/>
          <w:cs/>
        </w:rPr>
        <w:t>ส่วนธุรกิจหลักของบริษัทย่อยในต่างประเทศประกอบด้วยบริษัทย่อยในทวีปอเมริกา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ซึ่งเป็นผู้จัดจําหน่ายอาหารสัตว์เลี้ยง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ผลิตภัณฑ์จากกุ้งมังกรและอาหารทะเลอื่น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ๆ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และเป็นผู้นําเข้ากุ้งและอาหารทะเลแช่แข็ง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เพื่อจัดจําหน่ายให้ภัตตาคาร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ร้านค้าปลีก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ร้านค้าส่ง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และบริษัทย่อยต่าง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ๆ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ในทวีปยุโรปซึ่งเป็นผู้ผลิตและจําหน่ายอาหารทะเล</w:t>
      </w:r>
      <w:r w:rsidR="003A0439">
        <w:rPr>
          <w:rFonts w:asciiTheme="majorBidi" w:hAnsiTheme="majorBidi" w:cs="Angsana New"/>
          <w:sz w:val="30"/>
          <w:szCs w:val="30"/>
          <w:cs/>
        </w:rPr>
        <w:br/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แปรรูปและแช่เย็นแบบครบวงจรให้แก่ประเทศต่าง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ๆ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ในทวีปยุโรป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ทวีปอเมริกา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และทวีปออสเตรเลีย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ภายใต้เครื่องหมายการค้าของตนเอง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รวมทั้งบริษัทย่อยในทวีปเอเชียซึ่งเป็นผู้ผลิตและจําหน่ายอาหารทะเล</w:t>
      </w:r>
      <w:r w:rsidR="003A0439">
        <w:rPr>
          <w:rFonts w:asciiTheme="majorBidi" w:hAnsiTheme="majorBidi" w:cs="Angsana New" w:hint="cs"/>
          <w:sz w:val="30"/>
          <w:szCs w:val="30"/>
          <w:cs/>
        </w:rPr>
        <w:t>และอาหารสัตว์</w:t>
      </w:r>
    </w:p>
    <w:p w14:paraId="2890A70E" w14:textId="77777777" w:rsid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B3615E1" w14:textId="5BDFB4C3" w:rsidR="00D453F8" w:rsidRPr="00D453F8" w:rsidRDefault="00A611F4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เฉพาะบริษัทระหว่างกาลที่นําเสนอนี้ได้มีการสอบทานแต่ยังไม่ได้ตรวจสอบ</w:t>
      </w:r>
    </w:p>
    <w:p w14:paraId="39768565" w14:textId="77777777" w:rsidR="008F2F17" w:rsidRPr="008F2F17" w:rsidRDefault="008F2F17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EB8938A" w14:textId="07955E52" w:rsidR="00BE1A6A" w:rsidRDefault="00F0605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</w:t>
      </w:r>
      <w:r w:rsidR="008F2F17" w:rsidRPr="008F2F17">
        <w:rPr>
          <w:rFonts w:asciiTheme="majorBidi" w:hAnsiTheme="majorBidi" w:cs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8F2F17" w:rsidRPr="008F2F17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8F2F17"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33E82">
        <w:rPr>
          <w:rFonts w:asciiTheme="majorBidi" w:hAnsiTheme="majorBidi" w:cs="Angsana New"/>
          <w:sz w:val="30"/>
          <w:szCs w:val="30"/>
        </w:rPr>
        <w:t>8</w:t>
      </w:r>
      <w:r w:rsidR="008F2F17"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F2F17" w:rsidRPr="008F2F17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8F2F17"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33E82">
        <w:rPr>
          <w:rFonts w:asciiTheme="majorBidi" w:hAnsiTheme="majorBidi" w:cs="Angsana New"/>
          <w:sz w:val="30"/>
          <w:szCs w:val="30"/>
        </w:rPr>
        <w:t>2567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443B2D6" w14:textId="515CB989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88F1625" w14:textId="484B4D37" w:rsidR="007A12F2" w:rsidRPr="00091CA0" w:rsidRDefault="00BE1A6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เกณฑ์การจัดทำงบการเงินระหว่างกาล</w:t>
      </w:r>
      <w:r w:rsidR="002D0877" w:rsidRPr="00091CA0">
        <w:rPr>
          <w:rFonts w:ascii="Angsana New" w:hAnsi="Angsana New" w:cs="Angsana New"/>
          <w:szCs w:val="30"/>
        </w:rPr>
        <w:t xml:space="preserve"> </w:t>
      </w:r>
    </w:p>
    <w:p w14:paraId="44513640" w14:textId="77777777" w:rsidR="007A12F2" w:rsidRPr="00665100" w:rsidRDefault="007A12F2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0879842" w14:textId="2904778B" w:rsidR="00AC37C3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F0605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06051">
        <w:rPr>
          <w:rFonts w:ascii="Angsana New" w:hAnsi="Angsana New" w:cs="Angsana New"/>
          <w:sz w:val="30"/>
          <w:szCs w:val="30"/>
        </w:rPr>
        <w:t xml:space="preserve">34 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F06051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Pr="00F06051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F06051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06051">
        <w:rPr>
          <w:rFonts w:ascii="Angsana New" w:hAnsi="Angsana New" w:cs="Angsana New"/>
          <w:sz w:val="30"/>
          <w:szCs w:val="30"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F0B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DB2DD8">
        <w:rPr>
          <w:rFonts w:ascii="Angsana New" w:hAnsi="Angsana New" w:cs="Angsana New"/>
          <w:sz w:val="30"/>
          <w:szCs w:val="30"/>
        </w:rPr>
        <w:br/>
      </w:r>
      <w:r w:rsidRPr="00F06051">
        <w:rPr>
          <w:rFonts w:ascii="Angsana New" w:hAnsi="Angsana New" w:cs="Angsana New"/>
          <w:sz w:val="30"/>
          <w:szCs w:val="30"/>
          <w:cs/>
        </w:rPr>
        <w:t>งบการเงินประจำปี</w:t>
      </w:r>
      <w:r w:rsidRPr="00F06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F06051">
        <w:rPr>
          <w:rFonts w:ascii="Angsana New" w:hAnsi="Angsana New" w:cs="Angsana New"/>
          <w:sz w:val="30"/>
          <w:szCs w:val="30"/>
        </w:rPr>
        <w:t xml:space="preserve"> 31 </w:t>
      </w:r>
      <w:r w:rsidRPr="00F06051">
        <w:rPr>
          <w:rFonts w:ascii="Angsana New" w:hAnsi="Angsana New" w:cs="Angsana New"/>
          <w:sz w:val="30"/>
          <w:szCs w:val="30"/>
          <w:cs/>
        </w:rPr>
        <w:t>ธันวาคม</w:t>
      </w:r>
      <w:r w:rsidRPr="00F06051">
        <w:rPr>
          <w:rFonts w:ascii="Angsana New" w:hAnsi="Angsana New" w:cs="Angsana New"/>
          <w:sz w:val="30"/>
          <w:szCs w:val="30"/>
        </w:rPr>
        <w:t xml:space="preserve"> 2566</w:t>
      </w:r>
    </w:p>
    <w:p w14:paraId="7449AF97" w14:textId="77777777" w:rsidR="00F06051" w:rsidRPr="00F06051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E87D94" w14:textId="2AEAAD58" w:rsidR="00A53944" w:rsidRPr="00EA5366" w:rsidRDefault="00AC37C3" w:rsidP="00EA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775FCBC1" w14:textId="557406B5" w:rsidR="00A53944" w:rsidRPr="00A53944" w:rsidRDefault="00A53944" w:rsidP="00A53944">
      <w:pPr>
        <w:pStyle w:val="block"/>
        <w:spacing w:after="0" w:line="240" w:lineRule="auto"/>
        <w:ind w:left="540" w:right="14"/>
        <w:rPr>
          <w:rFonts w:ascii="Angsana New" w:hAnsi="Angsana New" w:cs="Angsana New"/>
          <w:bCs/>
          <w:sz w:val="30"/>
          <w:szCs w:val="30"/>
          <w:lang w:val="en-US" w:bidi="th-TH"/>
        </w:rPr>
      </w:pPr>
    </w:p>
    <w:p w14:paraId="0FA1A817" w14:textId="0808C06B" w:rsidR="00AC37C3" w:rsidRPr="00091CA0" w:rsidRDefault="00AC37C3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นโยบายการบัญชี</w:t>
      </w:r>
      <w:r w:rsidR="00F06051" w:rsidRPr="00091CA0">
        <w:rPr>
          <w:rFonts w:ascii="Angsana New" w:hAnsi="Angsana New" w:cs="Angsana New"/>
          <w:szCs w:val="30"/>
          <w:cs/>
        </w:rPr>
        <w:t>ที่สำคัญ</w:t>
      </w:r>
    </w:p>
    <w:p w14:paraId="47BA2AD5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6784F815" w14:textId="5962B7E9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="00E944CF">
        <w:rPr>
          <w:rFonts w:asciiTheme="majorBidi" w:hAnsiTheme="majorBidi" w:cs="Angsana New"/>
          <w:sz w:val="30"/>
          <w:szCs w:val="30"/>
        </w:rPr>
        <w:t xml:space="preserve"> </w:t>
      </w:r>
      <w:r w:rsidR="00E944CF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</w:t>
      </w:r>
      <w:r w:rsidR="00DB2DD8">
        <w:rPr>
          <w:rFonts w:asciiTheme="majorBidi" w:hAnsiTheme="majorBidi" w:cs="Angsana New"/>
          <w:sz w:val="30"/>
          <w:szCs w:val="30"/>
        </w:rPr>
        <w:br/>
      </w:r>
      <w:r w:rsidR="00E944CF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ในงบการเงินสําหรับปีสิ้นสุดวันที่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A53944">
        <w:rPr>
          <w:rFonts w:asciiTheme="majorBidi" w:hAnsiTheme="majorBidi" w:cs="Angsana New"/>
          <w:sz w:val="30"/>
          <w:szCs w:val="30"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2566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50A3EE1" w14:textId="77777777" w:rsidR="00AC37C3" w:rsidRPr="00AC37C3" w:rsidRDefault="00AC37C3" w:rsidP="00A53944">
      <w:pPr>
        <w:pStyle w:val="block"/>
        <w:spacing w:after="0" w:line="240" w:lineRule="auto"/>
        <w:ind w:left="540" w:right="14"/>
        <w:rPr>
          <w:rFonts w:ascii="Angsana New" w:hAnsi="Angsana New" w:cs="Angsana New"/>
          <w:bCs/>
          <w:sz w:val="30"/>
          <w:szCs w:val="30"/>
          <w:lang w:val="en-US" w:bidi="th-TH"/>
        </w:rPr>
      </w:pPr>
    </w:p>
    <w:p w14:paraId="179CC2F9" w14:textId="7AE66BC5" w:rsidR="00AF7B49" w:rsidRPr="00091CA0" w:rsidRDefault="00AF7B4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ประมาณการทางบัญชีที่สำคัญ ข้อสมมติ และการใช้ดุลยพินิจ</w:t>
      </w:r>
    </w:p>
    <w:p w14:paraId="195EDEE3" w14:textId="3C1E950B" w:rsidR="00AF7B49" w:rsidRPr="00AC37C3" w:rsidRDefault="00AF7B49" w:rsidP="00AC37C3">
      <w:pPr>
        <w:pStyle w:val="block"/>
        <w:spacing w:after="0" w:line="240" w:lineRule="auto"/>
        <w:ind w:left="547" w:right="-432"/>
        <w:rPr>
          <w:rFonts w:asciiTheme="majorBidi" w:hAnsiTheme="majorBidi" w:cstheme="minorBidi"/>
          <w:bCs/>
          <w:sz w:val="30"/>
          <w:szCs w:val="30"/>
          <w:lang w:val="en-US" w:bidi="th-TH"/>
        </w:rPr>
      </w:pPr>
    </w:p>
    <w:p w14:paraId="041796F1" w14:textId="74C16DFB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ๆ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8064DAE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ED38B" w14:textId="3BA53B7B" w:rsidR="00AC37C3" w:rsidRDefault="00AC37C3" w:rsidP="00AC37C3">
      <w:pPr>
        <w:pStyle w:val="block"/>
        <w:spacing w:line="240" w:lineRule="auto"/>
        <w:ind w:left="547" w:right="14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ในการจัดทํางบการเงินระหว่างกาลนี้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ประมาณการทางบัญชีที่สําคัญ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ข้อสมมติ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และการใช้ดุลยพินิจเป็น</w:t>
      </w:r>
      <w:r w:rsidR="00DB2DD8">
        <w:rPr>
          <w:rFonts w:ascii="Angsana New" w:hAnsi="Angsana New" w:cs="Angsana New"/>
          <w:b/>
          <w:sz w:val="30"/>
          <w:szCs w:val="30"/>
          <w:lang w:val="en-US" w:bidi="th-TH"/>
        </w:rPr>
        <w:br/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การประมาณการเดียวกันกับการประมาณการที่ใช้ในการจัดทํางบการเงินสําหรับปีสิ้นสุด</w:t>
      </w:r>
      <w:r w:rsidRPr="00DC51F8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วันที่</w:t>
      </w:r>
      <w:r w:rsidRPr="00DC51F8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="00DC51F8">
        <w:rPr>
          <w:rFonts w:ascii="Angsana New" w:hAnsi="Angsana New" w:cs="Angsana New"/>
          <w:bCs/>
          <w:sz w:val="30"/>
          <w:szCs w:val="30"/>
          <w:lang w:val="en-US" w:bidi="th-TH"/>
        </w:rPr>
        <w:t>31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ธันวาคม</w:t>
      </w:r>
      <w:r w:rsidR="008118D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="008358F3" w:rsidRPr="008358F3">
        <w:rPr>
          <w:rFonts w:ascii="Angsana New" w:hAnsi="Angsana New" w:cs="Angsana New"/>
          <w:bCs/>
          <w:sz w:val="30"/>
          <w:szCs w:val="30"/>
          <w:lang w:val="en-US" w:bidi="th-TH"/>
        </w:rPr>
        <w:t>2566</w:t>
      </w:r>
    </w:p>
    <w:p w14:paraId="4C10CE73" w14:textId="77777777" w:rsidR="00AC37C3" w:rsidRDefault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BEEC0CD" w14:textId="484FD790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ส่วนงานดำเนินงานและการจำแนกรายได้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616728BA" w14:textId="77777777" w:rsidR="00CA37E0" w:rsidRPr="008118D3" w:rsidRDefault="00CA37E0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D924082" w14:textId="21FD6556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ผู้มีอํานาจตัดสินใจสูงสุดด้านการดําเนินงานของกลุ่มบริษัท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ผู้บริหารกําหนด</w:t>
      </w:r>
      <w:r w:rsidR="008967A5">
        <w:rPr>
          <w:rFonts w:asciiTheme="majorBidi" w:hAnsiTheme="majorBidi" w:cs="Angsana New"/>
          <w:sz w:val="30"/>
          <w:szCs w:val="30"/>
        </w:rPr>
        <w:br/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ส่วนงานดําเนินงานจากข้อมูลที่จะถูกสอบทานโดยคณะผู้บริหารกลุ่มไทยยูเนี่ยน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โดยมีจุดประสงค์เพื่อจัดสรรทรัพยากรแล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ประเมินผลการดําเนินงานของส่วนงาน</w:t>
      </w:r>
    </w:p>
    <w:p w14:paraId="7EC1AC5D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B19C84B" w14:textId="77EED3D3" w:rsidR="00CA37E0" w:rsidRDefault="00CA37E0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เพื่อวัตถุประสงค์ในการบริหารงาน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กลุ่มบริษัทมีส่วนงานที่รายงานทั้งสิ้น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7EF0">
        <w:rPr>
          <w:rFonts w:asciiTheme="majorBidi" w:hAnsiTheme="majorBidi" w:cs="Angsana New"/>
          <w:sz w:val="30"/>
          <w:szCs w:val="30"/>
        </w:rPr>
        <w:t>4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1D115D61" w14:textId="77777777" w:rsidR="0099195B" w:rsidRPr="008967A5" w:rsidRDefault="0099195B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  <w:cs/>
        </w:rPr>
      </w:pPr>
    </w:p>
    <w:p w14:paraId="3725BBDD" w14:textId="1DF8F897" w:rsidR="00CA37E0" w:rsidRPr="00E36050" w:rsidRDefault="00CA37E0" w:rsidP="005C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firstLine="706"/>
        <w:rPr>
          <w:rFonts w:asciiTheme="majorBidi" w:hAnsiTheme="majorBidi" w:cstheme="majorBidi"/>
          <w:sz w:val="30"/>
          <w:szCs w:val="30"/>
        </w:rPr>
      </w:pPr>
      <w:r w:rsidRPr="00091CA0">
        <w:rPr>
          <w:rFonts w:ascii="Angsana New" w:hAnsi="Angsana New" w:cs="Angsana New"/>
          <w:sz w:val="30"/>
          <w:szCs w:val="30"/>
          <w:cs/>
        </w:rPr>
        <w:t>•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67A5">
        <w:rPr>
          <w:rFonts w:asciiTheme="majorBidi" w:hAnsiTheme="majorBidi" w:cs="Angsana New"/>
          <w:sz w:val="30"/>
          <w:szCs w:val="30"/>
        </w:rPr>
        <w:t xml:space="preserve"> 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ผลิตภัณฑ์อาหารทะเลแปรรูป</w:t>
      </w:r>
    </w:p>
    <w:p w14:paraId="3DA4E63A" w14:textId="16559AE8" w:rsidR="00CA37E0" w:rsidRPr="00E36050" w:rsidRDefault="00CA37E0" w:rsidP="005C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firstLine="706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eastAsia"/>
          <w:sz w:val="30"/>
          <w:szCs w:val="30"/>
          <w:cs/>
        </w:rPr>
        <w:t>•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67A5">
        <w:rPr>
          <w:rFonts w:asciiTheme="majorBidi" w:hAnsiTheme="majorBidi" w:cs="Angsana New"/>
          <w:sz w:val="30"/>
          <w:szCs w:val="30"/>
        </w:rPr>
        <w:t xml:space="preserve"> 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ผลิตภัณฑ์อาหารทะเลแช่แข็ง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แช่เย็น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และธุรกิจที่เกี่ยวข้อง</w:t>
      </w:r>
    </w:p>
    <w:p w14:paraId="7A2109D8" w14:textId="28EE89AB" w:rsidR="00CA37E0" w:rsidRPr="00E36050" w:rsidRDefault="00CA37E0" w:rsidP="005C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firstLine="706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eastAsia"/>
          <w:sz w:val="30"/>
          <w:szCs w:val="30"/>
          <w:cs/>
        </w:rPr>
        <w:t>•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67A5">
        <w:rPr>
          <w:rFonts w:asciiTheme="majorBidi" w:hAnsiTheme="majorBidi" w:cs="Angsana New"/>
          <w:sz w:val="30"/>
          <w:szCs w:val="30"/>
        </w:rPr>
        <w:t xml:space="preserve"> 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ผลิตภัณฑ์อาหารสัตว์เลี้ยง</w:t>
      </w:r>
    </w:p>
    <w:p w14:paraId="6083AE4F" w14:textId="6CE52A62" w:rsidR="00CA37E0" w:rsidRDefault="00CA37E0" w:rsidP="005C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firstLine="706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eastAsia"/>
          <w:sz w:val="30"/>
          <w:szCs w:val="30"/>
          <w:cs/>
        </w:rPr>
        <w:t>•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67A5">
        <w:rPr>
          <w:rFonts w:asciiTheme="majorBidi" w:hAnsiTheme="majorBidi" w:cs="Angsana New"/>
          <w:sz w:val="30"/>
          <w:szCs w:val="30"/>
        </w:rPr>
        <w:t xml:space="preserve"> 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ผลิตภัณฑ์เพิ่มมูลค่า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และธุรกิจอื่น</w:t>
      </w:r>
    </w:p>
    <w:p w14:paraId="2E97EA63" w14:textId="77777777" w:rsidR="008967A5" w:rsidRPr="00E36050" w:rsidRDefault="008967A5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716BA743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สอบทานผลการดํา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กลุ่มบริษัทประเมินผลการปฏิบัติงานของส่วนงานโดยพิจารณาจากกําไรขั้นต้น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ซึ่งวัดมูลค่าโดยใช้เกณฑ์เดียวกับที่ใช้ในการวัดกําไรขั้นต้นในงบกําไรขาดทุน</w:t>
      </w:r>
    </w:p>
    <w:p w14:paraId="49FCB4A5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="Angsana New"/>
          <w:sz w:val="30"/>
          <w:szCs w:val="30"/>
        </w:rPr>
      </w:pPr>
    </w:p>
    <w:p w14:paraId="7EAAE8CB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ข้อมูลเกี่ยวกับการจําแนกรายได้เป็นข้อมูลเดียวกันกับข้อมูลรายได้ที่ได้เปิดเผยตามส่วนงาน</w:t>
      </w:r>
    </w:p>
    <w:p w14:paraId="5DB52DFA" w14:textId="77777777" w:rsidR="008967A5" w:rsidRDefault="008967A5" w:rsidP="00C82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D945AD" w14:textId="77777777" w:rsidR="008967A5" w:rsidRDefault="008967A5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6BA7652E" w14:textId="10A222C0" w:rsidR="002B0462" w:rsidRDefault="002B0462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  <w:cs/>
        </w:rPr>
        <w:sectPr w:rsidR="002B0462" w:rsidSect="00294C9C"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3738C0F1" w14:textId="4CE7BCEB" w:rsidR="005F38B1" w:rsidRDefault="00730041" w:rsidP="00EC721A">
      <w:pPr>
        <w:ind w:left="450"/>
        <w:rPr>
          <w:rFonts w:ascii="Angsana New" w:hAnsi="Angsana New" w:cs="Angsana New"/>
          <w:sz w:val="30"/>
          <w:szCs w:val="30"/>
        </w:rPr>
      </w:pPr>
      <w:r w:rsidRPr="00097CA2">
        <w:rPr>
          <w:rFonts w:ascii="Angsana New" w:hAnsi="Angsana New" w:cs="Angsana New" w:hint="cs"/>
          <w:sz w:val="30"/>
          <w:szCs w:val="30"/>
          <w:cs/>
        </w:rPr>
        <w:t>ข้อมูลผลการดำเนินงานจำแนกส่วนงานตามส่วนงานของกลุ่มบริษัทมีดังต่อไปนี้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32"/>
        <w:gridCol w:w="1192"/>
        <w:gridCol w:w="145"/>
        <w:gridCol w:w="126"/>
        <w:gridCol w:w="143"/>
        <w:gridCol w:w="1633"/>
        <w:gridCol w:w="144"/>
        <w:gridCol w:w="126"/>
        <w:gridCol w:w="143"/>
        <w:gridCol w:w="1031"/>
        <w:gridCol w:w="216"/>
        <w:gridCol w:w="54"/>
        <w:gridCol w:w="304"/>
        <w:gridCol w:w="880"/>
        <w:gridCol w:w="269"/>
        <w:gridCol w:w="9"/>
        <w:gridCol w:w="269"/>
        <w:gridCol w:w="886"/>
        <w:gridCol w:w="269"/>
        <w:gridCol w:w="269"/>
        <w:gridCol w:w="886"/>
        <w:gridCol w:w="269"/>
        <w:gridCol w:w="269"/>
        <w:gridCol w:w="978"/>
        <w:gridCol w:w="178"/>
      </w:tblGrid>
      <w:tr w:rsidR="0096526C" w:rsidRPr="00396830" w14:paraId="6B2594EE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25CF8A20" w14:textId="7428C6B0" w:rsidR="002B0462" w:rsidRPr="00EC721A" w:rsidRDefault="002B0462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B5B3BDB" w14:textId="77777777" w:rsidR="002B0462" w:rsidRPr="00EC721A" w:rsidRDefault="002B0462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98EFA59" w14:textId="77777777" w:rsidR="002B0462" w:rsidRPr="00EC721A" w:rsidRDefault="002B0462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1F8182D6" w14:textId="6B6DACE7" w:rsidR="002B0462" w:rsidRPr="00EC721A" w:rsidRDefault="002B0462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510" w:type="dxa"/>
            <w:gridSpan w:val="23"/>
          </w:tcPr>
          <w:p w14:paraId="4684FE2B" w14:textId="77777777" w:rsidR="00CA37E0" w:rsidRPr="00EC721A" w:rsidRDefault="00CA37E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77179AD3" w14:textId="77777777" w:rsidR="00CA37E0" w:rsidRPr="00EC721A" w:rsidRDefault="00CA37E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5F9B7D5F" w14:textId="77777777" w:rsidR="00CA37E0" w:rsidRPr="00EC721A" w:rsidRDefault="00CA37E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26C" w:rsidRPr="00396830" w14:paraId="7B29CD47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536B3F86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99" w:right="-108" w:firstLine="19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5470E23A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71" w:type="dxa"/>
            <w:gridSpan w:val="2"/>
          </w:tcPr>
          <w:p w14:paraId="09A3B027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6" w:type="dxa"/>
            <w:gridSpan w:val="2"/>
          </w:tcPr>
          <w:p w14:paraId="67A97CEA" w14:textId="07353749" w:rsidR="00730041" w:rsidRPr="00EC721A" w:rsidRDefault="00730041" w:rsidP="00E17ED0">
            <w:pPr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ผลิตภัณฑ์อาหารทะเล</w:t>
            </w:r>
          </w:p>
        </w:tc>
        <w:tc>
          <w:tcPr>
            <w:tcW w:w="270" w:type="dxa"/>
            <w:gridSpan w:val="2"/>
          </w:tcPr>
          <w:p w14:paraId="6C2A186A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4" w:type="dxa"/>
            <w:gridSpan w:val="2"/>
          </w:tcPr>
          <w:p w14:paraId="25F77A91" w14:textId="77777777" w:rsidR="00730041" w:rsidRPr="00EC721A" w:rsidRDefault="00730041" w:rsidP="00E17ED0">
            <w:pPr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70" w:type="dxa"/>
            <w:gridSpan w:val="2"/>
          </w:tcPr>
          <w:p w14:paraId="2225E16C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4" w:type="dxa"/>
            <w:gridSpan w:val="2"/>
          </w:tcPr>
          <w:p w14:paraId="2245B06C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69" w:type="dxa"/>
          </w:tcPr>
          <w:p w14:paraId="668DDDF3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4" w:type="dxa"/>
            <w:gridSpan w:val="3"/>
          </w:tcPr>
          <w:p w14:paraId="6B888E63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0CB675E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  <w:gridSpan w:val="2"/>
          </w:tcPr>
          <w:p w14:paraId="464987A5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DE5A095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</w:tcPr>
          <w:p w14:paraId="3D4E2D3A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F177E" w:rsidRPr="00396830" w14:paraId="2D75DBBB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0DB51A60" w14:textId="04B9FB46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24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192" w:type="dxa"/>
          </w:tcPr>
          <w:p w14:paraId="77C198D5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อาหารทะเล</w:t>
            </w:r>
          </w:p>
        </w:tc>
        <w:tc>
          <w:tcPr>
            <w:tcW w:w="271" w:type="dxa"/>
            <w:gridSpan w:val="2"/>
          </w:tcPr>
          <w:p w14:paraId="591119EA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6" w:type="dxa"/>
            <w:gridSpan w:val="2"/>
          </w:tcPr>
          <w:p w14:paraId="001C0DA3" w14:textId="67FC2A44" w:rsidR="00730041" w:rsidRPr="00EC721A" w:rsidRDefault="00730041" w:rsidP="00E17ED0">
            <w:pPr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แช่แข็งแช่เย็น</w:t>
            </w:r>
          </w:p>
        </w:tc>
        <w:tc>
          <w:tcPr>
            <w:tcW w:w="270" w:type="dxa"/>
            <w:gridSpan w:val="2"/>
          </w:tcPr>
          <w:p w14:paraId="4F43E1B5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4" w:type="dxa"/>
            <w:gridSpan w:val="2"/>
          </w:tcPr>
          <w:p w14:paraId="7A36BF22" w14:textId="77777777" w:rsidR="00730041" w:rsidRPr="00EC721A" w:rsidRDefault="00730041" w:rsidP="00E17ED0">
            <w:pPr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อาหาร</w:t>
            </w:r>
          </w:p>
        </w:tc>
        <w:tc>
          <w:tcPr>
            <w:tcW w:w="270" w:type="dxa"/>
            <w:gridSpan w:val="2"/>
          </w:tcPr>
          <w:p w14:paraId="214F7689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4" w:type="dxa"/>
            <w:gridSpan w:val="2"/>
          </w:tcPr>
          <w:p w14:paraId="008330ED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เพิ่มมูลค่า</w:t>
            </w:r>
          </w:p>
        </w:tc>
        <w:tc>
          <w:tcPr>
            <w:tcW w:w="269" w:type="dxa"/>
          </w:tcPr>
          <w:p w14:paraId="43F8AEB1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4" w:type="dxa"/>
            <w:gridSpan w:val="3"/>
          </w:tcPr>
          <w:p w14:paraId="365297CA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269" w:type="dxa"/>
          </w:tcPr>
          <w:p w14:paraId="1995FD5F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  <w:gridSpan w:val="2"/>
          </w:tcPr>
          <w:p w14:paraId="2A25E8F3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269" w:type="dxa"/>
          </w:tcPr>
          <w:p w14:paraId="0B66780A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</w:tcPr>
          <w:p w14:paraId="7517CF3A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F177E" w:rsidRPr="00396830" w14:paraId="3B88CC38" w14:textId="77777777" w:rsidTr="00851EBE">
        <w:trPr>
          <w:gridAfter w:val="1"/>
          <w:wAfter w:w="178" w:type="dxa"/>
          <w:cantSplit/>
          <w:trHeight w:hRule="exact" w:val="362"/>
        </w:trPr>
        <w:tc>
          <w:tcPr>
            <w:tcW w:w="4432" w:type="dxa"/>
          </w:tcPr>
          <w:p w14:paraId="1D7B71EC" w14:textId="3A0D9DAF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2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5F38B1" w:rsidRPr="00EC72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EC72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C72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EC72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92" w:type="dxa"/>
          </w:tcPr>
          <w:p w14:paraId="23CE2E2C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แปรรูป</w:t>
            </w:r>
          </w:p>
        </w:tc>
        <w:tc>
          <w:tcPr>
            <w:tcW w:w="271" w:type="dxa"/>
            <w:gridSpan w:val="2"/>
          </w:tcPr>
          <w:p w14:paraId="37CE13BE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6" w:type="dxa"/>
            <w:gridSpan w:val="2"/>
          </w:tcPr>
          <w:p w14:paraId="77D83DFB" w14:textId="13DFCA88" w:rsidR="00730041" w:rsidRPr="00EC721A" w:rsidRDefault="00730041" w:rsidP="00E17ED0">
            <w:pPr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และธุรกิจที่เกี่ยวข้อง</w:t>
            </w:r>
          </w:p>
        </w:tc>
        <w:tc>
          <w:tcPr>
            <w:tcW w:w="270" w:type="dxa"/>
            <w:gridSpan w:val="2"/>
          </w:tcPr>
          <w:p w14:paraId="3DCEBDD8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4" w:type="dxa"/>
            <w:gridSpan w:val="2"/>
          </w:tcPr>
          <w:p w14:paraId="3F55E475" w14:textId="77777777" w:rsidR="00730041" w:rsidRPr="00EC721A" w:rsidRDefault="00730041" w:rsidP="00E17ED0">
            <w:pPr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270" w:type="dxa"/>
            <w:gridSpan w:val="2"/>
          </w:tcPr>
          <w:p w14:paraId="5D2A1FF0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4" w:type="dxa"/>
            <w:gridSpan w:val="2"/>
          </w:tcPr>
          <w:p w14:paraId="3418264F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และธุรกิจอื่น</w:t>
            </w:r>
          </w:p>
        </w:tc>
        <w:tc>
          <w:tcPr>
            <w:tcW w:w="269" w:type="dxa"/>
          </w:tcPr>
          <w:p w14:paraId="1D8282A9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4" w:type="dxa"/>
            <w:gridSpan w:val="3"/>
          </w:tcPr>
          <w:p w14:paraId="32DB5EB1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ที่รายงาน</w:t>
            </w:r>
          </w:p>
        </w:tc>
        <w:tc>
          <w:tcPr>
            <w:tcW w:w="269" w:type="dxa"/>
          </w:tcPr>
          <w:p w14:paraId="24CC8937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  <w:gridSpan w:val="2"/>
          </w:tcPr>
          <w:p w14:paraId="55B8BF72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69" w:type="dxa"/>
          </w:tcPr>
          <w:p w14:paraId="2B9568A9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</w:tcPr>
          <w:p w14:paraId="1DDCD29E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6526C" w:rsidRPr="00396830" w14:paraId="093E4EC8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0A0F4B80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10" w:type="dxa"/>
            <w:gridSpan w:val="23"/>
          </w:tcPr>
          <w:p w14:paraId="07D02819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  <w:p w14:paraId="579EFC35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F177E" w:rsidRPr="00396830" w14:paraId="594A4671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77B3012E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192" w:type="dxa"/>
          </w:tcPr>
          <w:p w14:paraId="542EF2AD" w14:textId="77777777" w:rsidR="0064463C" w:rsidRPr="00EC721A" w:rsidRDefault="0064463C" w:rsidP="00EC721A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20,556,380</w:t>
            </w:r>
          </w:p>
          <w:p w14:paraId="29412930" w14:textId="2820C25F" w:rsidR="00730041" w:rsidRPr="00EC721A" w:rsidRDefault="0064463C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(3,400,451)</w:t>
            </w:r>
          </w:p>
        </w:tc>
        <w:tc>
          <w:tcPr>
            <w:tcW w:w="271" w:type="dxa"/>
            <w:gridSpan w:val="2"/>
          </w:tcPr>
          <w:p w14:paraId="43D5EA6F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008F6F8E" w14:textId="0D1B5D21" w:rsidR="00730041" w:rsidRPr="00EC721A" w:rsidRDefault="0064463C" w:rsidP="00E17ED0">
            <w:pPr>
              <w:pStyle w:val="acctfourfigures"/>
              <w:tabs>
                <w:tab w:val="clear" w:pos="765"/>
                <w:tab w:val="decimal" w:pos="1671"/>
              </w:tabs>
              <w:spacing w:line="32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10,320,589</w:t>
            </w:r>
          </w:p>
        </w:tc>
        <w:tc>
          <w:tcPr>
            <w:tcW w:w="270" w:type="dxa"/>
            <w:gridSpan w:val="2"/>
          </w:tcPr>
          <w:p w14:paraId="19B75C27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2A56F52D" w14:textId="25307C34" w:rsidR="00730041" w:rsidRPr="00EC721A" w:rsidRDefault="0064463C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4,925,935</w:t>
            </w:r>
          </w:p>
        </w:tc>
        <w:tc>
          <w:tcPr>
            <w:tcW w:w="270" w:type="dxa"/>
            <w:gridSpan w:val="2"/>
          </w:tcPr>
          <w:p w14:paraId="65087661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10B2642F" w14:textId="752BD353" w:rsidR="00730041" w:rsidRPr="00EC721A" w:rsidRDefault="0064463C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4,370,010</w:t>
            </w:r>
          </w:p>
        </w:tc>
        <w:tc>
          <w:tcPr>
            <w:tcW w:w="269" w:type="dxa"/>
          </w:tcPr>
          <w:p w14:paraId="26BA2150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4D9CC36B" w14:textId="10C669D1" w:rsidR="00730041" w:rsidRPr="00EC721A" w:rsidRDefault="0064463C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40,172,914</w:t>
            </w:r>
          </w:p>
        </w:tc>
        <w:tc>
          <w:tcPr>
            <w:tcW w:w="269" w:type="dxa"/>
          </w:tcPr>
          <w:p w14:paraId="1201B30B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663E784C" w14:textId="375669B7" w:rsidR="00730041" w:rsidRPr="00EC721A" w:rsidRDefault="0064463C" w:rsidP="00851EBE">
            <w:pPr>
              <w:pStyle w:val="acctfourfigures"/>
              <w:tabs>
                <w:tab w:val="clear" w:pos="765"/>
                <w:tab w:val="decimal" w:pos="940"/>
              </w:tabs>
              <w:spacing w:line="320" w:lineRule="atLeas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(6,953,407)</w:t>
            </w:r>
          </w:p>
        </w:tc>
        <w:tc>
          <w:tcPr>
            <w:tcW w:w="269" w:type="dxa"/>
          </w:tcPr>
          <w:p w14:paraId="0599EA82" w14:textId="77777777" w:rsidR="00730041" w:rsidRPr="00EC721A" w:rsidRDefault="00730041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</w:tcPr>
          <w:p w14:paraId="7CC62A1B" w14:textId="225F0E8F" w:rsidR="00730041" w:rsidRPr="00EC721A" w:rsidRDefault="0064463C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33,219,507</w:t>
            </w:r>
          </w:p>
        </w:tc>
      </w:tr>
      <w:tr w:rsidR="003F177E" w:rsidRPr="00396830" w14:paraId="0B074061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117D47FA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EC72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0E3EFD04" w14:textId="662AD541" w:rsidR="0064463C" w:rsidRPr="00EC721A" w:rsidRDefault="0064463C" w:rsidP="00851EBE">
            <w:pPr>
              <w:pStyle w:val="acctfourfigures"/>
              <w:tabs>
                <w:tab w:val="clear" w:pos="765"/>
                <w:tab w:val="decimal" w:pos="980"/>
              </w:tabs>
              <w:spacing w:line="320" w:lineRule="atLeast"/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(3,400,451)</w:t>
            </w:r>
          </w:p>
        </w:tc>
        <w:tc>
          <w:tcPr>
            <w:tcW w:w="271" w:type="dxa"/>
            <w:gridSpan w:val="2"/>
          </w:tcPr>
          <w:p w14:paraId="217D48F6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  <w:tcBorders>
              <w:bottom w:val="single" w:sz="4" w:space="0" w:color="auto"/>
            </w:tcBorders>
          </w:tcPr>
          <w:p w14:paraId="5E64DC48" w14:textId="4F56B9CE" w:rsidR="0064463C" w:rsidRPr="00EC721A" w:rsidRDefault="0064463C" w:rsidP="00851EBE">
            <w:pPr>
              <w:pStyle w:val="acctfourfigures"/>
              <w:tabs>
                <w:tab w:val="clear" w:pos="765"/>
                <w:tab w:val="left" w:pos="1520"/>
              </w:tabs>
              <w:spacing w:line="320" w:lineRule="atLeast"/>
              <w:ind w:right="-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81786" w:rsidRPr="00EC721A">
              <w:rPr>
                <w:rFonts w:asciiTheme="majorBidi" w:hAnsiTheme="majorBidi" w:cstheme="majorBidi"/>
                <w:sz w:val="26"/>
                <w:szCs w:val="26"/>
              </w:rPr>
              <w:t>702,417</w:t>
            </w:r>
            <w:r w:rsidRPr="00EC72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5E63AAF8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</w:tcPr>
          <w:p w14:paraId="30A2CCC1" w14:textId="652607F6" w:rsidR="0064463C" w:rsidRPr="00EC721A" w:rsidRDefault="0064463C" w:rsidP="00851EBE">
            <w:pPr>
              <w:pStyle w:val="acctfourfigures"/>
              <w:tabs>
                <w:tab w:val="clear" w:pos="765"/>
                <w:tab w:val="left" w:pos="920"/>
              </w:tabs>
              <w:spacing w:line="320" w:lineRule="atLeast"/>
              <w:ind w:right="-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(970,638)</w:t>
            </w:r>
          </w:p>
        </w:tc>
        <w:tc>
          <w:tcPr>
            <w:tcW w:w="270" w:type="dxa"/>
            <w:gridSpan w:val="2"/>
          </w:tcPr>
          <w:p w14:paraId="7095C7BA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atLeas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14:paraId="3D1C0C94" w14:textId="4D22EC8D" w:rsidR="0064463C" w:rsidRPr="00EC721A" w:rsidRDefault="0064463C" w:rsidP="00E17ED0">
            <w:pPr>
              <w:pStyle w:val="acctfourfigures"/>
              <w:tabs>
                <w:tab w:val="clear" w:pos="765"/>
              </w:tabs>
              <w:spacing w:line="320" w:lineRule="atLeast"/>
              <w:ind w:right="-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(1,8</w:t>
            </w:r>
            <w:r w:rsidR="00D81786" w:rsidRPr="00EC721A">
              <w:rPr>
                <w:rFonts w:asciiTheme="majorBidi" w:hAnsiTheme="majorBidi" w:cstheme="majorBidi"/>
                <w:sz w:val="26"/>
                <w:szCs w:val="26"/>
              </w:rPr>
              <w:t>79,901</w:t>
            </w:r>
            <w:r w:rsidRPr="00EC72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81B53B7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  <w:tcBorders>
              <w:bottom w:val="single" w:sz="4" w:space="0" w:color="auto"/>
            </w:tcBorders>
          </w:tcPr>
          <w:p w14:paraId="4B679E66" w14:textId="0878C570" w:rsidR="0064463C" w:rsidRPr="00EC721A" w:rsidRDefault="0064463C" w:rsidP="00851EBE">
            <w:pPr>
              <w:pStyle w:val="acctfourfigures"/>
              <w:tabs>
                <w:tab w:val="clear" w:pos="765"/>
                <w:tab w:val="decimal" w:pos="940"/>
              </w:tabs>
              <w:spacing w:line="32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(6,953,407)</w:t>
            </w:r>
          </w:p>
        </w:tc>
        <w:tc>
          <w:tcPr>
            <w:tcW w:w="269" w:type="dxa"/>
          </w:tcPr>
          <w:p w14:paraId="61347FE7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14:paraId="361B9A62" w14:textId="64C2AAAC" w:rsidR="0064463C" w:rsidRPr="00EC721A" w:rsidRDefault="0064463C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6,953,407</w:t>
            </w:r>
          </w:p>
        </w:tc>
        <w:tc>
          <w:tcPr>
            <w:tcW w:w="269" w:type="dxa"/>
          </w:tcPr>
          <w:p w14:paraId="5BFE76CB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14:paraId="4C2037BE" w14:textId="6DDBE402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F177E" w:rsidRPr="00396830" w14:paraId="3AAB400B" w14:textId="77777777" w:rsidTr="00851EBE">
        <w:trPr>
          <w:gridAfter w:val="1"/>
          <w:wAfter w:w="178" w:type="dxa"/>
          <w:cantSplit/>
          <w:trHeight w:hRule="exact" w:val="363"/>
        </w:trPr>
        <w:tc>
          <w:tcPr>
            <w:tcW w:w="4432" w:type="dxa"/>
          </w:tcPr>
          <w:p w14:paraId="303D803D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426D6413" w14:textId="26DA01D7" w:rsidR="0064463C" w:rsidRPr="00EC721A" w:rsidRDefault="0064463C" w:rsidP="00E17ED0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17,155,929</w:t>
            </w:r>
          </w:p>
        </w:tc>
        <w:tc>
          <w:tcPr>
            <w:tcW w:w="271" w:type="dxa"/>
            <w:gridSpan w:val="2"/>
          </w:tcPr>
          <w:p w14:paraId="79A5046A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A75CB4" w14:textId="4FD9B975" w:rsidR="0064463C" w:rsidRPr="00EC721A" w:rsidRDefault="0064463C" w:rsidP="00E17ED0">
            <w:pPr>
              <w:pStyle w:val="acctfourfigures"/>
              <w:tabs>
                <w:tab w:val="clear" w:pos="765"/>
                <w:tab w:val="decimal" w:pos="1671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9,6</w:t>
            </w:r>
            <w:r w:rsidR="008E49B3"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18,172</w:t>
            </w:r>
          </w:p>
        </w:tc>
        <w:tc>
          <w:tcPr>
            <w:tcW w:w="270" w:type="dxa"/>
            <w:gridSpan w:val="2"/>
          </w:tcPr>
          <w:p w14:paraId="119C4B85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09F6E6" w14:textId="7A87F15E" w:rsidR="0064463C" w:rsidRPr="00EC721A" w:rsidRDefault="0064463C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3,955,297</w:t>
            </w:r>
          </w:p>
        </w:tc>
        <w:tc>
          <w:tcPr>
            <w:tcW w:w="270" w:type="dxa"/>
            <w:gridSpan w:val="2"/>
          </w:tcPr>
          <w:p w14:paraId="7D519743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24F102" w14:textId="6EACAE58" w:rsidR="0064463C" w:rsidRPr="00EC721A" w:rsidRDefault="0064463C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</w:t>
            </w:r>
            <w:r w:rsidR="008E49B3"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90,109</w:t>
            </w:r>
          </w:p>
        </w:tc>
        <w:tc>
          <w:tcPr>
            <w:tcW w:w="269" w:type="dxa"/>
          </w:tcPr>
          <w:p w14:paraId="2A3EA362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00EAF48" w14:textId="7217F316" w:rsidR="0064463C" w:rsidRPr="00EC721A" w:rsidRDefault="0064463C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33,219,507</w:t>
            </w:r>
          </w:p>
        </w:tc>
        <w:tc>
          <w:tcPr>
            <w:tcW w:w="269" w:type="dxa"/>
          </w:tcPr>
          <w:p w14:paraId="0E673E57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CF59A3" w14:textId="1E1C081B" w:rsidR="0064463C" w:rsidRPr="00EC721A" w:rsidRDefault="0064463C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2AE8760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8C3A74" w14:textId="11C63A34" w:rsidR="0064463C" w:rsidRPr="00EC721A" w:rsidRDefault="0064463C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33,219,507</w:t>
            </w:r>
          </w:p>
        </w:tc>
      </w:tr>
      <w:tr w:rsidR="003F177E" w:rsidRPr="00396830" w14:paraId="513D1801" w14:textId="77777777" w:rsidTr="00851EBE">
        <w:trPr>
          <w:gridAfter w:val="1"/>
          <w:wAfter w:w="178" w:type="dxa"/>
          <w:cantSplit/>
          <w:trHeight w:hRule="exact" w:val="158"/>
        </w:trPr>
        <w:tc>
          <w:tcPr>
            <w:tcW w:w="4432" w:type="dxa"/>
          </w:tcPr>
          <w:p w14:paraId="56C4BFE9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55032649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74E093C9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  <w:tcBorders>
              <w:top w:val="double" w:sz="4" w:space="0" w:color="auto"/>
            </w:tcBorders>
          </w:tcPr>
          <w:p w14:paraId="66927AFB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C84DDDB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double" w:sz="4" w:space="0" w:color="auto"/>
            </w:tcBorders>
          </w:tcPr>
          <w:p w14:paraId="303FD8E6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C70CE31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double" w:sz="4" w:space="0" w:color="auto"/>
            </w:tcBorders>
          </w:tcPr>
          <w:p w14:paraId="2EA2F116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C07B72D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  <w:tcBorders>
              <w:top w:val="double" w:sz="4" w:space="0" w:color="auto"/>
            </w:tcBorders>
          </w:tcPr>
          <w:p w14:paraId="0F0B1F8E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8C634C5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tcBorders>
              <w:top w:val="double" w:sz="4" w:space="0" w:color="auto"/>
            </w:tcBorders>
          </w:tcPr>
          <w:p w14:paraId="26E34D86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921CCFE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double" w:sz="4" w:space="0" w:color="auto"/>
            </w:tcBorders>
          </w:tcPr>
          <w:p w14:paraId="20C218C6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F177E" w:rsidRPr="00396830" w14:paraId="5CB55E52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2AF6EEAD" w14:textId="3361564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192" w:type="dxa"/>
          </w:tcPr>
          <w:p w14:paraId="5E2F2036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50F3AEC1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2F83F49C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44BDDFC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1D8FFA2B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77D1392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54649A9C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28C32F5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478BA424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324C953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454C6399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E95B462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</w:tcPr>
          <w:p w14:paraId="7035D83C" w14:textId="77777777" w:rsidR="0064463C" w:rsidRPr="00EC721A" w:rsidRDefault="0064463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F177E" w:rsidRPr="00396830" w14:paraId="68966759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78463EAD" w14:textId="22FF0683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192" w:type="dxa"/>
          </w:tcPr>
          <w:p w14:paraId="39DF5A06" w14:textId="78D114DD" w:rsidR="00AB5EF0" w:rsidRPr="00EC721A" w:rsidRDefault="00AB5EF0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2,594,460</w:t>
            </w:r>
          </w:p>
        </w:tc>
        <w:tc>
          <w:tcPr>
            <w:tcW w:w="271" w:type="dxa"/>
            <w:gridSpan w:val="2"/>
          </w:tcPr>
          <w:p w14:paraId="488D76AA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760E3378" w14:textId="26602733" w:rsidR="00AB5EF0" w:rsidRPr="00EC721A" w:rsidRDefault="00AB5EF0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1,134,939</w:t>
            </w:r>
          </w:p>
        </w:tc>
        <w:tc>
          <w:tcPr>
            <w:tcW w:w="270" w:type="dxa"/>
            <w:gridSpan w:val="2"/>
          </w:tcPr>
          <w:p w14:paraId="19D96906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449ECA58" w14:textId="3AEBA94C" w:rsidR="00AB5EF0" w:rsidRPr="00EC721A" w:rsidRDefault="00AB5EF0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1,115,807</w:t>
            </w:r>
          </w:p>
        </w:tc>
        <w:tc>
          <w:tcPr>
            <w:tcW w:w="270" w:type="dxa"/>
            <w:gridSpan w:val="2"/>
          </w:tcPr>
          <w:p w14:paraId="1AC57088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237ACDBA" w14:textId="6C543515" w:rsidR="00AB5EF0" w:rsidRPr="00EC721A" w:rsidRDefault="00AB5EF0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852,551</w:t>
            </w:r>
          </w:p>
        </w:tc>
        <w:tc>
          <w:tcPr>
            <w:tcW w:w="269" w:type="dxa"/>
          </w:tcPr>
          <w:p w14:paraId="39331484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77A6CB6A" w14:textId="254E46B5" w:rsidR="00AB5EF0" w:rsidRPr="00EC721A" w:rsidRDefault="00AB5EF0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5,697,757</w:t>
            </w:r>
          </w:p>
        </w:tc>
        <w:tc>
          <w:tcPr>
            <w:tcW w:w="269" w:type="dxa"/>
          </w:tcPr>
          <w:p w14:paraId="54D69BF1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48293EE6" w14:textId="4E560A05" w:rsidR="00AB5EF0" w:rsidRPr="00EC721A" w:rsidRDefault="00AB5EF0" w:rsidP="00E17ED0">
            <w:pPr>
              <w:pStyle w:val="acctfourfigures"/>
              <w:tabs>
                <w:tab w:val="clear" w:pos="765"/>
                <w:tab w:val="left" w:pos="1209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44,222</w:t>
            </w:r>
          </w:p>
        </w:tc>
        <w:tc>
          <w:tcPr>
            <w:tcW w:w="269" w:type="dxa"/>
          </w:tcPr>
          <w:p w14:paraId="715EC8EE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</w:tcPr>
          <w:p w14:paraId="5C4F4852" w14:textId="25CA5573" w:rsidR="00AB5EF0" w:rsidRPr="00EC721A" w:rsidRDefault="00AB5EF0" w:rsidP="00E17ED0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5,741,979</w:t>
            </w:r>
          </w:p>
        </w:tc>
      </w:tr>
      <w:tr w:rsidR="003F177E" w:rsidRPr="00396830" w14:paraId="6B2E182C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4DF06BEB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192" w:type="dxa"/>
          </w:tcPr>
          <w:p w14:paraId="1B68F502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248C1104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2C757E47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27A29A2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139BFC67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22EB902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357C6768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097C6EB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59B6D972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6C0CD78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3D975ED8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31E4DAC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14:paraId="6C96AB14" w14:textId="42F0070E" w:rsidR="00AB5EF0" w:rsidRPr="00EC721A" w:rsidRDefault="00AB5EF0" w:rsidP="00E17ED0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(4,196,831)</w:t>
            </w:r>
          </w:p>
        </w:tc>
      </w:tr>
      <w:tr w:rsidR="008C0E9A" w:rsidRPr="00396830" w14:paraId="02FD1DCF" w14:textId="77777777" w:rsidTr="00851EBE">
        <w:trPr>
          <w:gridAfter w:val="1"/>
          <w:wAfter w:w="178" w:type="dxa"/>
          <w:cantSplit/>
          <w:trHeight w:hRule="exact" w:val="158"/>
        </w:trPr>
        <w:tc>
          <w:tcPr>
            <w:tcW w:w="4432" w:type="dxa"/>
          </w:tcPr>
          <w:p w14:paraId="0DD5A1F9" w14:textId="77777777" w:rsidR="008C0E9A" w:rsidRPr="00EC721A" w:rsidRDefault="008C0E9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57B3862D" w14:textId="77777777" w:rsidR="008C0E9A" w:rsidRPr="00EC721A" w:rsidRDefault="008C0E9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1D2F5972" w14:textId="77777777" w:rsidR="008C0E9A" w:rsidRPr="00EC721A" w:rsidRDefault="008C0E9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3C872FE0" w14:textId="77777777" w:rsidR="008C0E9A" w:rsidRPr="00EC721A" w:rsidRDefault="008C0E9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9446677" w14:textId="77777777" w:rsidR="008C0E9A" w:rsidRPr="00EC721A" w:rsidRDefault="008C0E9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401B9EA6" w14:textId="77777777" w:rsidR="008C0E9A" w:rsidRPr="00EC721A" w:rsidRDefault="008C0E9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EA221B7" w14:textId="77777777" w:rsidR="008C0E9A" w:rsidRPr="00EC721A" w:rsidRDefault="008C0E9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2CF45A66" w14:textId="77777777" w:rsidR="008C0E9A" w:rsidRPr="00EC721A" w:rsidRDefault="008C0E9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53CCAB4" w14:textId="77777777" w:rsidR="008C0E9A" w:rsidRPr="00EC721A" w:rsidRDefault="008C0E9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78393873" w14:textId="77777777" w:rsidR="008C0E9A" w:rsidRPr="00EC721A" w:rsidRDefault="008C0E9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637848B" w14:textId="77777777" w:rsidR="008C0E9A" w:rsidRPr="00EC721A" w:rsidRDefault="008C0E9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5AE4B092" w14:textId="77777777" w:rsidR="008C0E9A" w:rsidRPr="00EC721A" w:rsidRDefault="008C0E9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256B658" w14:textId="77777777" w:rsidR="008C0E9A" w:rsidRPr="00EC721A" w:rsidRDefault="008C0E9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</w:tcPr>
          <w:p w14:paraId="239E17A0" w14:textId="77777777" w:rsidR="008C0E9A" w:rsidRPr="00EC721A" w:rsidRDefault="008C0E9A" w:rsidP="00E17ED0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177E" w:rsidRPr="00396830" w14:paraId="432A52C1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62623E34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92" w:type="dxa"/>
          </w:tcPr>
          <w:p w14:paraId="6DF93238" w14:textId="6544BE60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1" w:type="dxa"/>
            <w:gridSpan w:val="2"/>
          </w:tcPr>
          <w:p w14:paraId="0C088CAD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3F0985EA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B633D45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5932630C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D0E9B3F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3466C290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542DFC2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518F0053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60C4ABD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509C25A7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15D4E37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</w:tcPr>
          <w:p w14:paraId="438E3F97" w14:textId="43D4EBDC" w:rsidR="00AB5EF0" w:rsidRPr="00EC721A" w:rsidRDefault="00A43BE7" w:rsidP="00EC721A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1,545,148</w:t>
            </w:r>
          </w:p>
        </w:tc>
      </w:tr>
      <w:tr w:rsidR="003F177E" w:rsidRPr="00396830" w14:paraId="2BB73B1B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49B59A38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92" w:type="dxa"/>
          </w:tcPr>
          <w:p w14:paraId="56EA2398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6F646278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79229724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F0D4287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7ABE1805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20" w:lineRule="atLeast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9AC75FE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18378CFC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6284EC1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73620638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29596D2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0FC7AF2A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A978C8F" w14:textId="77777777" w:rsidR="00AB5EF0" w:rsidRPr="00EC721A" w:rsidRDefault="00AB5EF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</w:tcPr>
          <w:p w14:paraId="22F853E5" w14:textId="53C4CE9D" w:rsidR="00AB5EF0" w:rsidRPr="00EC721A" w:rsidRDefault="00A43BE7" w:rsidP="00851EBE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(647,159)</w:t>
            </w:r>
          </w:p>
        </w:tc>
      </w:tr>
      <w:tr w:rsidR="003F177E" w:rsidRPr="00396830" w14:paraId="5552989F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2F633627" w14:textId="3EA688A8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192" w:type="dxa"/>
          </w:tcPr>
          <w:p w14:paraId="0C214A9E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743837B5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2BBE1051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584CD1E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42BDBBA2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3D4177D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7A95BD85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D949079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27776739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ABFB373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17541008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EF7C0CD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</w:tcPr>
          <w:p w14:paraId="51AC2D4C" w14:textId="5651F739" w:rsidR="00A57ED6" w:rsidRPr="008369D9" w:rsidRDefault="00A57ED6" w:rsidP="008369D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69D9">
              <w:rPr>
                <w:rFonts w:asciiTheme="majorBidi" w:hAnsiTheme="majorBidi" w:cstheme="majorBidi"/>
                <w:sz w:val="26"/>
                <w:szCs w:val="26"/>
              </w:rPr>
              <w:t>158,984</w:t>
            </w:r>
          </w:p>
        </w:tc>
      </w:tr>
      <w:tr w:rsidR="0096526C" w:rsidRPr="00396830" w14:paraId="7A9F88D4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4CECDAD3" w14:textId="340FB652" w:rsidR="00A57ED6" w:rsidRPr="00EC721A" w:rsidRDefault="00A57ED6" w:rsidP="00EC721A">
            <w:pPr>
              <w:pStyle w:val="acctfourfigures"/>
              <w:tabs>
                <w:tab w:val="clear" w:pos="765"/>
              </w:tabs>
              <w:spacing w:line="32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192" w:type="dxa"/>
          </w:tcPr>
          <w:p w14:paraId="3593B488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7E81A41D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4E81DD27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70DFB4E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1E6ECCE2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B6C302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4D63F373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E7F66CF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4897D97B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47F2C10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1DCA1644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CC4E7DF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14:paraId="5900468E" w14:textId="4A2852A5" w:rsidR="00A57ED6" w:rsidRPr="008369D9" w:rsidRDefault="00A57ED6" w:rsidP="008369D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69D9">
              <w:rPr>
                <w:rFonts w:asciiTheme="majorBidi" w:hAnsiTheme="majorBidi" w:cstheme="majorBidi"/>
                <w:sz w:val="26"/>
                <w:szCs w:val="26"/>
              </w:rPr>
              <w:t>479,949</w:t>
            </w:r>
          </w:p>
        </w:tc>
      </w:tr>
      <w:tr w:rsidR="008C0E9A" w:rsidRPr="00396830" w14:paraId="391CBD0E" w14:textId="77777777" w:rsidTr="00851EBE">
        <w:trPr>
          <w:gridAfter w:val="1"/>
          <w:wAfter w:w="178" w:type="dxa"/>
          <w:cantSplit/>
          <w:trHeight w:hRule="exact" w:val="158"/>
        </w:trPr>
        <w:tc>
          <w:tcPr>
            <w:tcW w:w="4432" w:type="dxa"/>
          </w:tcPr>
          <w:p w14:paraId="7748C375" w14:textId="77777777" w:rsidR="008C0E9A" w:rsidRPr="00EC721A" w:rsidRDefault="008C0E9A">
            <w:pPr>
              <w:pStyle w:val="acctfourfigures"/>
              <w:tabs>
                <w:tab w:val="clear" w:pos="765"/>
              </w:tabs>
              <w:spacing w:line="32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3D7F4748" w14:textId="77777777" w:rsidR="008C0E9A" w:rsidRPr="00EC721A" w:rsidRDefault="008C0E9A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56DE5EA9" w14:textId="77777777" w:rsidR="008C0E9A" w:rsidRPr="00EC721A" w:rsidRDefault="008C0E9A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2BE25A81" w14:textId="77777777" w:rsidR="008C0E9A" w:rsidRPr="00EC721A" w:rsidRDefault="008C0E9A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5B6C9ED" w14:textId="77777777" w:rsidR="008C0E9A" w:rsidRPr="00EC721A" w:rsidRDefault="008C0E9A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706D5260" w14:textId="77777777" w:rsidR="008C0E9A" w:rsidRPr="00EC721A" w:rsidRDefault="008C0E9A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CFE1F71" w14:textId="77777777" w:rsidR="008C0E9A" w:rsidRPr="00EC721A" w:rsidRDefault="008C0E9A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2C09018D" w14:textId="77777777" w:rsidR="008C0E9A" w:rsidRPr="00EC721A" w:rsidRDefault="008C0E9A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08D4D58" w14:textId="77777777" w:rsidR="008C0E9A" w:rsidRPr="00EC721A" w:rsidRDefault="008C0E9A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77DD21FA" w14:textId="77777777" w:rsidR="008C0E9A" w:rsidRPr="00EC721A" w:rsidRDefault="008C0E9A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96D5B25" w14:textId="77777777" w:rsidR="008C0E9A" w:rsidRPr="00EC721A" w:rsidRDefault="008C0E9A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734E86DC" w14:textId="77777777" w:rsidR="008C0E9A" w:rsidRPr="00EC721A" w:rsidRDefault="008C0E9A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6989FD5" w14:textId="77777777" w:rsidR="008C0E9A" w:rsidRPr="00EC721A" w:rsidRDefault="008C0E9A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</w:tcPr>
          <w:p w14:paraId="4838763C" w14:textId="77777777" w:rsidR="008C0E9A" w:rsidRPr="00EC721A" w:rsidRDefault="008C0E9A" w:rsidP="00851EBE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26C" w:rsidRPr="00396830" w14:paraId="3E884197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3AD8E297" w14:textId="5E08A2BD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92" w:type="dxa"/>
          </w:tcPr>
          <w:p w14:paraId="2D797D05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28BDEB34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18F5012F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A3B3302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1C20796B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4DEBF5C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105FFCD3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D72DA4E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4A2DD041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A9B395C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0FF45FE8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D1006D2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</w:tcPr>
          <w:p w14:paraId="5AE28153" w14:textId="244BD596" w:rsidR="00A57ED6" w:rsidRPr="007D61DB" w:rsidRDefault="00A57ED6" w:rsidP="008369D9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61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1,536,922</w:t>
            </w:r>
          </w:p>
        </w:tc>
      </w:tr>
      <w:tr w:rsidR="0096526C" w:rsidRPr="00396830" w14:paraId="18B3ED79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0C49220A" w14:textId="0C580F1F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92" w:type="dxa"/>
          </w:tcPr>
          <w:p w14:paraId="6CAB877D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0B79A68C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54F6FE22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2803DD0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2CD017C6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62CDE25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42531BC4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95CFE61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4F97905A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489A09E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2EE391A9" w14:textId="17EABC7D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B57C613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14:paraId="2156C442" w14:textId="1A2CE6D5" w:rsidR="00A57ED6" w:rsidRPr="008369D9" w:rsidRDefault="00A57ED6" w:rsidP="00851EBE">
            <w:pPr>
              <w:pStyle w:val="acctfourfigures"/>
              <w:tabs>
                <w:tab w:val="clear" w:pos="765"/>
                <w:tab w:val="decimal" w:pos="1030"/>
              </w:tabs>
              <w:spacing w:line="320" w:lineRule="atLeast"/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369D9">
              <w:rPr>
                <w:rFonts w:asciiTheme="majorBidi" w:hAnsiTheme="majorBidi" w:cstheme="majorBidi"/>
                <w:sz w:val="26"/>
                <w:szCs w:val="26"/>
              </w:rPr>
              <w:t>(128,281)</w:t>
            </w:r>
          </w:p>
        </w:tc>
      </w:tr>
      <w:tr w:rsidR="00AF0A32" w:rsidRPr="00396830" w14:paraId="728B5BE0" w14:textId="77777777" w:rsidTr="00851EBE">
        <w:trPr>
          <w:gridAfter w:val="1"/>
          <w:wAfter w:w="178" w:type="dxa"/>
          <w:cantSplit/>
          <w:trHeight w:hRule="exact" w:val="158"/>
        </w:trPr>
        <w:tc>
          <w:tcPr>
            <w:tcW w:w="4432" w:type="dxa"/>
          </w:tcPr>
          <w:p w14:paraId="16F89AC9" w14:textId="77777777" w:rsidR="00AF0A32" w:rsidRPr="00EC721A" w:rsidRDefault="00AF0A32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5A56D32E" w14:textId="77777777" w:rsidR="00AF0A32" w:rsidRPr="00EC721A" w:rsidRDefault="00AF0A32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4FF07476" w14:textId="77777777" w:rsidR="00AF0A32" w:rsidRPr="00EC721A" w:rsidRDefault="00AF0A32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56B0AA28" w14:textId="77777777" w:rsidR="00AF0A32" w:rsidRPr="00EC721A" w:rsidRDefault="00AF0A32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27CB1D2" w14:textId="77777777" w:rsidR="00AF0A32" w:rsidRPr="00EC721A" w:rsidRDefault="00AF0A32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14BEB7B5" w14:textId="77777777" w:rsidR="00AF0A32" w:rsidRPr="00EC721A" w:rsidRDefault="00AF0A32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39A5C3D" w14:textId="77777777" w:rsidR="00AF0A32" w:rsidRPr="00EC721A" w:rsidRDefault="00AF0A32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03D186ED" w14:textId="77777777" w:rsidR="00AF0A32" w:rsidRPr="00EC721A" w:rsidRDefault="00AF0A32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831E1D4" w14:textId="77777777" w:rsidR="00AF0A32" w:rsidRPr="00EC721A" w:rsidRDefault="00AF0A32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4CB1508A" w14:textId="77777777" w:rsidR="00AF0A32" w:rsidRPr="00EC721A" w:rsidRDefault="00AF0A32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96BA5C2" w14:textId="77777777" w:rsidR="00AF0A32" w:rsidRPr="00EC721A" w:rsidRDefault="00AF0A32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41C2E555" w14:textId="77777777" w:rsidR="00AF0A32" w:rsidRPr="00EC721A" w:rsidRDefault="00AF0A32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CE4D042" w14:textId="77777777" w:rsidR="00AF0A32" w:rsidRPr="00EC721A" w:rsidRDefault="00AF0A32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</w:tcPr>
          <w:p w14:paraId="211660C6" w14:textId="77777777" w:rsidR="00AF0A32" w:rsidRPr="008369D9" w:rsidRDefault="00AF0A32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26C" w:rsidRPr="00396830" w14:paraId="1131279F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49A9F819" w14:textId="150A42F5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กำไรสำหรับงวดจากการดำเนินงานต่อเนื่อง</w:t>
            </w:r>
          </w:p>
        </w:tc>
        <w:tc>
          <w:tcPr>
            <w:tcW w:w="1192" w:type="dxa"/>
          </w:tcPr>
          <w:p w14:paraId="189FB951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429510EC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6BB705EC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76B26EB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14C0ECB3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8455503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26DB2098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F7E2C27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6670B233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C714D29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71A9D052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AA9BCFF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</w:tcPr>
          <w:p w14:paraId="7CC448FE" w14:textId="7147580A" w:rsidR="00A57ED6" w:rsidRPr="007D61DB" w:rsidRDefault="0091681A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61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1,408,641</w:t>
            </w:r>
          </w:p>
        </w:tc>
      </w:tr>
      <w:tr w:rsidR="0096526C" w:rsidRPr="00396830" w14:paraId="76322CA2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5329BF81" w14:textId="59095B36" w:rsidR="0091681A" w:rsidRPr="00EC721A" w:rsidRDefault="0091681A" w:rsidP="0091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="0096526C" w:rsidRPr="00EC721A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Pr="00EC721A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192" w:type="dxa"/>
          </w:tcPr>
          <w:p w14:paraId="03A4A5C9" w14:textId="77777777" w:rsidR="0091681A" w:rsidRPr="00EC721A" w:rsidRDefault="0091681A" w:rsidP="0091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5E78D567" w14:textId="77777777" w:rsidR="0091681A" w:rsidRPr="00EC721A" w:rsidRDefault="0091681A" w:rsidP="0091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5C9FB1E6" w14:textId="77777777" w:rsidR="0091681A" w:rsidRPr="00EC721A" w:rsidRDefault="0091681A" w:rsidP="0091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578AA74" w14:textId="77777777" w:rsidR="0091681A" w:rsidRPr="00EC721A" w:rsidRDefault="0091681A" w:rsidP="0091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3130258B" w14:textId="77777777" w:rsidR="0091681A" w:rsidRPr="00EC721A" w:rsidRDefault="0091681A" w:rsidP="0091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F1D13A6" w14:textId="77777777" w:rsidR="0091681A" w:rsidRPr="00EC721A" w:rsidRDefault="0091681A" w:rsidP="0091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39878C17" w14:textId="77777777" w:rsidR="0091681A" w:rsidRPr="00EC721A" w:rsidRDefault="0091681A" w:rsidP="0091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0161E75" w14:textId="77777777" w:rsidR="0091681A" w:rsidRPr="00EC721A" w:rsidRDefault="0091681A" w:rsidP="0091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0B9B28A7" w14:textId="77777777" w:rsidR="0091681A" w:rsidRPr="00EC721A" w:rsidRDefault="0091681A" w:rsidP="0091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A734058" w14:textId="77777777" w:rsidR="0091681A" w:rsidRPr="00EC721A" w:rsidRDefault="0091681A" w:rsidP="0091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12785A38" w14:textId="77777777" w:rsidR="0091681A" w:rsidRPr="00EC721A" w:rsidRDefault="0091681A" w:rsidP="0091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E29DF8D" w14:textId="77777777" w:rsidR="0091681A" w:rsidRPr="00EC721A" w:rsidRDefault="0091681A" w:rsidP="0091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14:paraId="1771E976" w14:textId="7C85B158" w:rsidR="0091681A" w:rsidRPr="00851EBE" w:rsidRDefault="0091681A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69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F0B2F" w:rsidRPr="00396830" w14:paraId="4ED9940E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21ED01CA" w14:textId="522BC6FE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92" w:type="dxa"/>
          </w:tcPr>
          <w:p w14:paraId="1C6A728F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3AB99910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7D31CEBB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AD4C68E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4FD221B5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B63FACA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5598EFA6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72E8C18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7FC157EC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756E575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1BAD8290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A76859B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F08D75" w14:textId="3164E717" w:rsidR="00A57ED6" w:rsidRPr="007D61DB" w:rsidRDefault="0091681A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61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1,408,641</w:t>
            </w:r>
          </w:p>
        </w:tc>
      </w:tr>
      <w:tr w:rsidR="0096526C" w:rsidRPr="00396830" w14:paraId="39F5B5DE" w14:textId="77777777" w:rsidTr="00851EBE">
        <w:trPr>
          <w:gridAfter w:val="1"/>
          <w:wAfter w:w="178" w:type="dxa"/>
          <w:cantSplit/>
          <w:trHeight w:hRule="exact" w:val="158"/>
        </w:trPr>
        <w:tc>
          <w:tcPr>
            <w:tcW w:w="4432" w:type="dxa"/>
          </w:tcPr>
          <w:p w14:paraId="25C9AF3E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4554A501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5B4AFC24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66B7D6AE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5B3B6BD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4A764F38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7C9FA06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5A899A7C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BF86CDF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3475A172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FBF64C3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0C895839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C0A2BD9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double" w:sz="4" w:space="0" w:color="auto"/>
            </w:tcBorders>
          </w:tcPr>
          <w:p w14:paraId="7D40CC97" w14:textId="77777777" w:rsidR="00A57ED6" w:rsidRPr="00851EBE" w:rsidRDefault="00A57ED6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26C" w:rsidRPr="00396830" w14:paraId="7CE25A23" w14:textId="77777777" w:rsidTr="00851EBE">
        <w:trPr>
          <w:gridAfter w:val="1"/>
          <w:wAfter w:w="178" w:type="dxa"/>
          <w:cantSplit/>
          <w:trHeight w:hRule="exact" w:val="335"/>
        </w:trPr>
        <w:tc>
          <w:tcPr>
            <w:tcW w:w="4432" w:type="dxa"/>
          </w:tcPr>
          <w:p w14:paraId="3C0AAF28" w14:textId="2215608B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92" w:type="dxa"/>
          </w:tcPr>
          <w:p w14:paraId="00EE6CCC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gridSpan w:val="2"/>
          </w:tcPr>
          <w:p w14:paraId="55D08ABA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</w:tcPr>
          <w:p w14:paraId="3C66D963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0AE8BC6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5334F87B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22D6073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</w:tcPr>
          <w:p w14:paraId="11D9E67C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F6BDA31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14:paraId="179E7E04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6552ECE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</w:tcPr>
          <w:p w14:paraId="7CF15605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17DFF11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</w:tcPr>
          <w:p w14:paraId="69AF15C0" w14:textId="77777777" w:rsidR="00A57ED6" w:rsidRPr="00851EBE" w:rsidRDefault="00A57ED6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26C" w:rsidRPr="00396830" w14:paraId="2C3FFB4B" w14:textId="77777777" w:rsidTr="00851EBE">
        <w:trPr>
          <w:gridAfter w:val="1"/>
          <w:wAfter w:w="178" w:type="dxa"/>
          <w:cantSplit/>
          <w:trHeight w:hRule="exact" w:val="317"/>
        </w:trPr>
        <w:tc>
          <w:tcPr>
            <w:tcW w:w="4432" w:type="dxa"/>
          </w:tcPr>
          <w:p w14:paraId="31C8BB42" w14:textId="45577F89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EC721A">
              <w:rPr>
                <w:rFonts w:asciiTheme="majorBidi" w:hAnsiTheme="majorBidi" w:cstheme="majorBidi"/>
                <w:sz w:val="26"/>
                <w:szCs w:val="26"/>
              </w:rPr>
              <w:t>(Point in time)</w:t>
            </w: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7CC4997B" w14:textId="44AEAF8A" w:rsidR="00A57ED6" w:rsidRPr="00EC721A" w:rsidRDefault="00A57ED6" w:rsidP="00A57E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17,155,929</w:t>
            </w:r>
          </w:p>
        </w:tc>
        <w:tc>
          <w:tcPr>
            <w:tcW w:w="271" w:type="dxa"/>
            <w:gridSpan w:val="2"/>
          </w:tcPr>
          <w:p w14:paraId="1D4100F7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gridSpan w:val="2"/>
            <w:tcBorders>
              <w:bottom w:val="double" w:sz="4" w:space="0" w:color="auto"/>
            </w:tcBorders>
          </w:tcPr>
          <w:p w14:paraId="61CED22E" w14:textId="13C31DAD" w:rsidR="00A57ED6" w:rsidRPr="00EC721A" w:rsidRDefault="00A57ED6" w:rsidP="00A57E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9,618,172</w:t>
            </w:r>
          </w:p>
        </w:tc>
        <w:tc>
          <w:tcPr>
            <w:tcW w:w="270" w:type="dxa"/>
            <w:gridSpan w:val="2"/>
          </w:tcPr>
          <w:p w14:paraId="56620F5E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bottom w:val="double" w:sz="4" w:space="0" w:color="auto"/>
            </w:tcBorders>
          </w:tcPr>
          <w:p w14:paraId="0AF46F21" w14:textId="2163DC28" w:rsidR="00A57ED6" w:rsidRPr="00EC721A" w:rsidRDefault="00A57ED6" w:rsidP="00A57E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3,955,297</w:t>
            </w:r>
          </w:p>
        </w:tc>
        <w:tc>
          <w:tcPr>
            <w:tcW w:w="270" w:type="dxa"/>
            <w:gridSpan w:val="2"/>
          </w:tcPr>
          <w:p w14:paraId="5E5800A1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bottom w:val="double" w:sz="4" w:space="0" w:color="auto"/>
            </w:tcBorders>
          </w:tcPr>
          <w:p w14:paraId="711D10CE" w14:textId="3F563589" w:rsidR="00A57ED6" w:rsidRPr="00EC721A" w:rsidRDefault="00A57ED6" w:rsidP="00A57E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2,490,109</w:t>
            </w:r>
          </w:p>
        </w:tc>
        <w:tc>
          <w:tcPr>
            <w:tcW w:w="269" w:type="dxa"/>
          </w:tcPr>
          <w:p w14:paraId="031A9365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  <w:tcBorders>
              <w:bottom w:val="double" w:sz="4" w:space="0" w:color="auto"/>
            </w:tcBorders>
          </w:tcPr>
          <w:p w14:paraId="2D95342D" w14:textId="4417552F" w:rsidR="00A57ED6" w:rsidRPr="00EC721A" w:rsidRDefault="00A57ED6" w:rsidP="00A57E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33,219,507</w:t>
            </w:r>
          </w:p>
        </w:tc>
        <w:tc>
          <w:tcPr>
            <w:tcW w:w="269" w:type="dxa"/>
          </w:tcPr>
          <w:p w14:paraId="4FFF7BD0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tcBorders>
              <w:bottom w:val="double" w:sz="4" w:space="0" w:color="auto"/>
            </w:tcBorders>
          </w:tcPr>
          <w:p w14:paraId="173DC6C3" w14:textId="5316BCF7" w:rsidR="00A57ED6" w:rsidRPr="00EC721A" w:rsidRDefault="00A57ED6" w:rsidP="00A57E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7FEE568" w14:textId="77777777" w:rsidR="00A57ED6" w:rsidRPr="00EC721A" w:rsidRDefault="00A57ED6" w:rsidP="00A5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double" w:sz="4" w:space="0" w:color="auto"/>
            </w:tcBorders>
          </w:tcPr>
          <w:p w14:paraId="48B393F5" w14:textId="21DFCE3C" w:rsidR="00A57ED6" w:rsidRPr="007D61DB" w:rsidRDefault="00A57ED6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61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33,219,507</w:t>
            </w:r>
          </w:p>
        </w:tc>
      </w:tr>
      <w:tr w:rsidR="00CF231B" w:rsidRPr="00AF0A32" w14:paraId="4273C1B5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0485E674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FE6AAD0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F33A9A7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C005F6F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88" w:type="dxa"/>
            <w:gridSpan w:val="24"/>
          </w:tcPr>
          <w:p w14:paraId="2559F13B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068817FD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2E0CF730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0F5A" w:rsidRPr="00AF0A32" w14:paraId="077EDE61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6DDB0B5A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7" w:type="dxa"/>
            <w:gridSpan w:val="2"/>
          </w:tcPr>
          <w:p w14:paraId="074F6A4B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  <w:gridSpan w:val="2"/>
          </w:tcPr>
          <w:p w14:paraId="0CAD769F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7" w:type="dxa"/>
            <w:gridSpan w:val="2"/>
          </w:tcPr>
          <w:p w14:paraId="75AC6E27" w14:textId="77777777" w:rsidR="00CF231B" w:rsidRPr="00EC721A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ผลิตภัณฑ์อาหารทะเล</w:t>
            </w:r>
          </w:p>
        </w:tc>
        <w:tc>
          <w:tcPr>
            <w:tcW w:w="269" w:type="dxa"/>
            <w:gridSpan w:val="2"/>
          </w:tcPr>
          <w:p w14:paraId="730AB770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dxa"/>
            <w:gridSpan w:val="2"/>
          </w:tcPr>
          <w:p w14:paraId="7D2C4BD4" w14:textId="77777777" w:rsidR="00CF231B" w:rsidRPr="00EC721A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358" w:type="dxa"/>
            <w:gridSpan w:val="2"/>
          </w:tcPr>
          <w:p w14:paraId="276605DE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gridSpan w:val="3"/>
          </w:tcPr>
          <w:p w14:paraId="0FFBE740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</w:tcPr>
          <w:p w14:paraId="4DE32E4F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gridSpan w:val="2"/>
          </w:tcPr>
          <w:p w14:paraId="1F745F0C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4E6F1ABD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gridSpan w:val="2"/>
          </w:tcPr>
          <w:p w14:paraId="17619429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157DB806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2"/>
          </w:tcPr>
          <w:p w14:paraId="13096A77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20F5A" w:rsidRPr="00AF0A32" w14:paraId="4E296DD2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7B181C46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337" w:type="dxa"/>
            <w:gridSpan w:val="2"/>
          </w:tcPr>
          <w:p w14:paraId="6701A07D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อาหารทะเล</w:t>
            </w:r>
          </w:p>
        </w:tc>
        <w:tc>
          <w:tcPr>
            <w:tcW w:w="269" w:type="dxa"/>
            <w:gridSpan w:val="2"/>
          </w:tcPr>
          <w:p w14:paraId="4476CD60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7" w:type="dxa"/>
            <w:gridSpan w:val="2"/>
          </w:tcPr>
          <w:p w14:paraId="1CB1C048" w14:textId="77777777" w:rsidR="00CF231B" w:rsidRPr="00EC721A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แช่แข็งแช่เย็น</w:t>
            </w:r>
          </w:p>
        </w:tc>
        <w:tc>
          <w:tcPr>
            <w:tcW w:w="269" w:type="dxa"/>
            <w:gridSpan w:val="2"/>
          </w:tcPr>
          <w:p w14:paraId="6A2A4CEA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dxa"/>
            <w:gridSpan w:val="2"/>
          </w:tcPr>
          <w:p w14:paraId="73D5A723" w14:textId="77777777" w:rsidR="00CF231B" w:rsidRPr="00EC721A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358" w:type="dxa"/>
            <w:gridSpan w:val="2"/>
          </w:tcPr>
          <w:p w14:paraId="6679ECC3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gridSpan w:val="3"/>
          </w:tcPr>
          <w:p w14:paraId="6E7CE933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เพิ่มมูลค่า</w:t>
            </w:r>
          </w:p>
        </w:tc>
        <w:tc>
          <w:tcPr>
            <w:tcW w:w="269" w:type="dxa"/>
          </w:tcPr>
          <w:p w14:paraId="490B4D1A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gridSpan w:val="2"/>
          </w:tcPr>
          <w:p w14:paraId="5199B6C9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69" w:type="dxa"/>
          </w:tcPr>
          <w:p w14:paraId="11061CC8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gridSpan w:val="2"/>
          </w:tcPr>
          <w:p w14:paraId="328ADD61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269" w:type="dxa"/>
          </w:tcPr>
          <w:p w14:paraId="145B98F9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2"/>
          </w:tcPr>
          <w:p w14:paraId="19084DEB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20F5A" w:rsidRPr="00AF0A32" w14:paraId="58DA9BB3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55DF5449" w14:textId="22963478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EC721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C721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EC721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Pr="00EC721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6</w:t>
            </w:r>
          </w:p>
        </w:tc>
        <w:tc>
          <w:tcPr>
            <w:tcW w:w="1337" w:type="dxa"/>
            <w:gridSpan w:val="2"/>
          </w:tcPr>
          <w:p w14:paraId="73B15001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แปรรูป</w:t>
            </w:r>
          </w:p>
        </w:tc>
        <w:tc>
          <w:tcPr>
            <w:tcW w:w="269" w:type="dxa"/>
            <w:gridSpan w:val="2"/>
          </w:tcPr>
          <w:p w14:paraId="74572E3F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7" w:type="dxa"/>
            <w:gridSpan w:val="2"/>
          </w:tcPr>
          <w:p w14:paraId="4F9618B4" w14:textId="77777777" w:rsidR="00CF231B" w:rsidRPr="00EC721A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และธุรกิจที่เกี่ยวข้อง</w:t>
            </w:r>
          </w:p>
        </w:tc>
        <w:tc>
          <w:tcPr>
            <w:tcW w:w="269" w:type="dxa"/>
            <w:gridSpan w:val="2"/>
          </w:tcPr>
          <w:p w14:paraId="4C3E87EF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dxa"/>
            <w:gridSpan w:val="2"/>
          </w:tcPr>
          <w:p w14:paraId="15F1ADCC" w14:textId="77777777" w:rsidR="00CF231B" w:rsidRPr="00EC721A" w:rsidRDefault="00CF231B" w:rsidP="00D911A9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358" w:type="dxa"/>
            <w:gridSpan w:val="2"/>
          </w:tcPr>
          <w:p w14:paraId="73A53A02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gridSpan w:val="3"/>
          </w:tcPr>
          <w:p w14:paraId="24AF42D5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และธุรกิจอื่น</w:t>
            </w:r>
          </w:p>
        </w:tc>
        <w:tc>
          <w:tcPr>
            <w:tcW w:w="269" w:type="dxa"/>
          </w:tcPr>
          <w:p w14:paraId="72A3B2A1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gridSpan w:val="2"/>
          </w:tcPr>
          <w:p w14:paraId="0D08AEBF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69" w:type="dxa"/>
          </w:tcPr>
          <w:p w14:paraId="21248A5D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gridSpan w:val="2"/>
          </w:tcPr>
          <w:p w14:paraId="11DCD560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9" w:type="dxa"/>
          </w:tcPr>
          <w:p w14:paraId="5FF27134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2"/>
          </w:tcPr>
          <w:p w14:paraId="72EDD3F8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F231B" w:rsidRPr="00AF0A32" w14:paraId="5BE293A5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2BE42FCF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688" w:type="dxa"/>
            <w:gridSpan w:val="24"/>
          </w:tcPr>
          <w:p w14:paraId="6C0AD8C9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  <w:p w14:paraId="772B86E2" w14:textId="77777777" w:rsidR="00CF231B" w:rsidRPr="00EC721A" w:rsidRDefault="00CF231B" w:rsidP="00D9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20F5A" w:rsidRPr="00AF0A32" w14:paraId="403C2C47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1E471169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337" w:type="dxa"/>
            <w:gridSpan w:val="2"/>
          </w:tcPr>
          <w:p w14:paraId="1CFE06E3" w14:textId="1211EF0C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18,326,793</w:t>
            </w:r>
          </w:p>
        </w:tc>
        <w:tc>
          <w:tcPr>
            <w:tcW w:w="269" w:type="dxa"/>
            <w:gridSpan w:val="2"/>
          </w:tcPr>
          <w:p w14:paraId="585AFEB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35EB956B" w14:textId="02726432" w:rsidR="00CF231B" w:rsidRPr="00EC721A" w:rsidRDefault="00CF231B" w:rsidP="00CF231B">
            <w:pPr>
              <w:pStyle w:val="acctfourfigures"/>
              <w:tabs>
                <w:tab w:val="clear" w:pos="765"/>
                <w:tab w:val="decimal" w:pos="1671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12,357,615</w:t>
            </w:r>
          </w:p>
        </w:tc>
        <w:tc>
          <w:tcPr>
            <w:tcW w:w="269" w:type="dxa"/>
            <w:gridSpan w:val="2"/>
          </w:tcPr>
          <w:p w14:paraId="29CFEDE8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28E6B46D" w14:textId="46564900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4,174,252</w:t>
            </w:r>
          </w:p>
        </w:tc>
        <w:tc>
          <w:tcPr>
            <w:tcW w:w="358" w:type="dxa"/>
            <w:gridSpan w:val="2"/>
          </w:tcPr>
          <w:p w14:paraId="35A47697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01665327" w14:textId="773B4C8E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3,939,393</w:t>
            </w:r>
          </w:p>
        </w:tc>
        <w:tc>
          <w:tcPr>
            <w:tcW w:w="269" w:type="dxa"/>
          </w:tcPr>
          <w:p w14:paraId="4D90BFE8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451EFEB9" w14:textId="38F4CF55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38,798,053</w:t>
            </w:r>
          </w:p>
        </w:tc>
        <w:tc>
          <w:tcPr>
            <w:tcW w:w="269" w:type="dxa"/>
          </w:tcPr>
          <w:p w14:paraId="511EE389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290BE0ED" w14:textId="22C2D183" w:rsidR="00CF231B" w:rsidRPr="00EC721A" w:rsidRDefault="00CF231B" w:rsidP="00851EBE">
            <w:pPr>
              <w:pStyle w:val="acctfourfigures"/>
              <w:tabs>
                <w:tab w:val="clear" w:pos="765"/>
                <w:tab w:val="decimal" w:pos="940"/>
              </w:tabs>
              <w:spacing w:line="320" w:lineRule="atLeast"/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(6,146,442)</w:t>
            </w:r>
          </w:p>
        </w:tc>
        <w:tc>
          <w:tcPr>
            <w:tcW w:w="269" w:type="dxa"/>
          </w:tcPr>
          <w:p w14:paraId="47C0BBFD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47F8B539" w14:textId="26EC5C11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32,651,611</w:t>
            </w:r>
          </w:p>
        </w:tc>
      </w:tr>
      <w:tr w:rsidR="00D20F5A" w:rsidRPr="00AF0A32" w14:paraId="4608E119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48644C04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EC721A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37" w:type="dxa"/>
            <w:gridSpan w:val="2"/>
            <w:tcBorders>
              <w:bottom w:val="single" w:sz="4" w:space="0" w:color="auto"/>
            </w:tcBorders>
          </w:tcPr>
          <w:p w14:paraId="4AC5100B" w14:textId="68F1E442" w:rsidR="00CF231B" w:rsidRPr="00EC721A" w:rsidRDefault="00CF231B" w:rsidP="00D92418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(3,101,670)</w:t>
            </w:r>
          </w:p>
        </w:tc>
        <w:tc>
          <w:tcPr>
            <w:tcW w:w="269" w:type="dxa"/>
            <w:gridSpan w:val="2"/>
          </w:tcPr>
          <w:p w14:paraId="050540A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  <w:tcBorders>
              <w:bottom w:val="single" w:sz="4" w:space="0" w:color="auto"/>
            </w:tcBorders>
          </w:tcPr>
          <w:p w14:paraId="358D10AB" w14:textId="797A87BC" w:rsidR="00CF231B" w:rsidRPr="00EC721A" w:rsidRDefault="00CF231B" w:rsidP="00851EBE">
            <w:pPr>
              <w:pStyle w:val="acctfourfigures"/>
              <w:tabs>
                <w:tab w:val="clear" w:pos="765"/>
                <w:tab w:val="decimal" w:pos="1560"/>
              </w:tabs>
              <w:spacing w:line="32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(673,543)</w:t>
            </w:r>
          </w:p>
        </w:tc>
        <w:tc>
          <w:tcPr>
            <w:tcW w:w="269" w:type="dxa"/>
            <w:gridSpan w:val="2"/>
          </w:tcPr>
          <w:p w14:paraId="7FC54217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14:paraId="4D85619E" w14:textId="5494CAF8" w:rsidR="00CF231B" w:rsidRPr="00EC721A" w:rsidRDefault="00CF231B" w:rsidP="00851EBE">
            <w:pPr>
              <w:pStyle w:val="acctfourfigures"/>
              <w:tabs>
                <w:tab w:val="clear" w:pos="765"/>
                <w:tab w:val="decimal" w:pos="1030"/>
              </w:tabs>
              <w:spacing w:line="320" w:lineRule="atLeast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(679,675)</w:t>
            </w:r>
          </w:p>
        </w:tc>
        <w:tc>
          <w:tcPr>
            <w:tcW w:w="358" w:type="dxa"/>
            <w:gridSpan w:val="2"/>
          </w:tcPr>
          <w:p w14:paraId="10FECE95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  <w:tcBorders>
              <w:bottom w:val="single" w:sz="4" w:space="0" w:color="auto"/>
            </w:tcBorders>
          </w:tcPr>
          <w:p w14:paraId="1A47D7FD" w14:textId="6B3B8147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ind w:right="-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(1,691,554)</w:t>
            </w:r>
          </w:p>
        </w:tc>
        <w:tc>
          <w:tcPr>
            <w:tcW w:w="269" w:type="dxa"/>
          </w:tcPr>
          <w:p w14:paraId="5135BEA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14:paraId="15E0F4C7" w14:textId="64DB844A" w:rsidR="00CF231B" w:rsidRPr="00EC721A" w:rsidRDefault="00CF231B" w:rsidP="00CF231B">
            <w:pPr>
              <w:pStyle w:val="acctfourfigures"/>
              <w:tabs>
                <w:tab w:val="clear" w:pos="765"/>
                <w:tab w:val="decimal" w:pos="1133"/>
              </w:tabs>
              <w:spacing w:line="320" w:lineRule="atLeast"/>
              <w:ind w:right="-88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(6,146,442)</w:t>
            </w:r>
          </w:p>
        </w:tc>
        <w:tc>
          <w:tcPr>
            <w:tcW w:w="269" w:type="dxa"/>
          </w:tcPr>
          <w:p w14:paraId="721B286B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</w:tcPr>
          <w:p w14:paraId="16EA7E92" w14:textId="546F02B1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6,146,442</w:t>
            </w:r>
          </w:p>
        </w:tc>
        <w:tc>
          <w:tcPr>
            <w:tcW w:w="269" w:type="dxa"/>
          </w:tcPr>
          <w:p w14:paraId="3D065785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</w:tcPr>
          <w:p w14:paraId="375850CD" w14:textId="10CF2B65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20F5A" w:rsidRPr="00AF0A32" w14:paraId="15FB57C2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44E3981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4DA9B4" w14:textId="22CE969D" w:rsidR="00CF231B" w:rsidRPr="00EC721A" w:rsidRDefault="00CF231B" w:rsidP="00CF231B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15,225,123</w:t>
            </w:r>
          </w:p>
        </w:tc>
        <w:tc>
          <w:tcPr>
            <w:tcW w:w="269" w:type="dxa"/>
            <w:gridSpan w:val="2"/>
          </w:tcPr>
          <w:p w14:paraId="40743CF3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5318F5" w14:textId="6CB632A1" w:rsidR="00CF231B" w:rsidRPr="00EC721A" w:rsidRDefault="00CF231B" w:rsidP="00CF231B">
            <w:pPr>
              <w:pStyle w:val="acctfourfigures"/>
              <w:tabs>
                <w:tab w:val="clear" w:pos="765"/>
                <w:tab w:val="decimal" w:pos="1671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11,684,072</w:t>
            </w:r>
          </w:p>
        </w:tc>
        <w:tc>
          <w:tcPr>
            <w:tcW w:w="269" w:type="dxa"/>
            <w:gridSpan w:val="2"/>
          </w:tcPr>
          <w:p w14:paraId="7CF1514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C92987" w14:textId="76C08C51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3,494,577</w:t>
            </w:r>
          </w:p>
        </w:tc>
        <w:tc>
          <w:tcPr>
            <w:tcW w:w="358" w:type="dxa"/>
            <w:gridSpan w:val="2"/>
          </w:tcPr>
          <w:p w14:paraId="504AF430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686AE9A" w14:textId="53D3FC55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2,247,839</w:t>
            </w:r>
          </w:p>
        </w:tc>
        <w:tc>
          <w:tcPr>
            <w:tcW w:w="269" w:type="dxa"/>
          </w:tcPr>
          <w:p w14:paraId="57E529A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7ADD9B" w14:textId="06841AEE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32,651,611</w:t>
            </w:r>
          </w:p>
        </w:tc>
        <w:tc>
          <w:tcPr>
            <w:tcW w:w="269" w:type="dxa"/>
          </w:tcPr>
          <w:p w14:paraId="3D944E2A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876657" w14:textId="33E2A2B7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E6E0394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8C14DD" w14:textId="1889141C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32,651,611</w:t>
            </w:r>
          </w:p>
        </w:tc>
      </w:tr>
      <w:tr w:rsidR="00D20F5A" w:rsidRPr="00AF0A32" w14:paraId="31C6AC3C" w14:textId="77777777" w:rsidTr="00851EBE">
        <w:trPr>
          <w:cantSplit/>
          <w:trHeight w:hRule="exact" w:val="176"/>
        </w:trPr>
        <w:tc>
          <w:tcPr>
            <w:tcW w:w="4432" w:type="dxa"/>
          </w:tcPr>
          <w:p w14:paraId="28543DCA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7" w:type="dxa"/>
            <w:gridSpan w:val="2"/>
            <w:tcBorders>
              <w:top w:val="double" w:sz="4" w:space="0" w:color="auto"/>
            </w:tcBorders>
          </w:tcPr>
          <w:p w14:paraId="42D33245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3B3C4A46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  <w:tcBorders>
              <w:top w:val="double" w:sz="4" w:space="0" w:color="auto"/>
            </w:tcBorders>
          </w:tcPr>
          <w:p w14:paraId="12FA24AB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215D614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double" w:sz="4" w:space="0" w:color="auto"/>
            </w:tcBorders>
          </w:tcPr>
          <w:p w14:paraId="166AB51F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16B31A3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  <w:tcBorders>
              <w:top w:val="double" w:sz="4" w:space="0" w:color="auto"/>
            </w:tcBorders>
          </w:tcPr>
          <w:p w14:paraId="7000788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D1DC69C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double" w:sz="4" w:space="0" w:color="auto"/>
            </w:tcBorders>
          </w:tcPr>
          <w:p w14:paraId="5A594595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DCF4916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double" w:sz="4" w:space="0" w:color="auto"/>
            </w:tcBorders>
          </w:tcPr>
          <w:p w14:paraId="04339050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933ECD5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double" w:sz="4" w:space="0" w:color="auto"/>
            </w:tcBorders>
          </w:tcPr>
          <w:p w14:paraId="681181D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20F5A" w:rsidRPr="00AF0A32" w14:paraId="7A849CA2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6AF4A8F7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37" w:type="dxa"/>
            <w:gridSpan w:val="2"/>
          </w:tcPr>
          <w:p w14:paraId="4703035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59A3277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632D2544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55FB8E46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2E8DF4D6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16F694A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0CB29003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94B6A6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1D3EBF4D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B3DAF70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58801395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47C284D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6A22DE66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20F5A" w:rsidRPr="00AF0A32" w14:paraId="7F09D1F3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584C38C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337" w:type="dxa"/>
            <w:gridSpan w:val="2"/>
          </w:tcPr>
          <w:p w14:paraId="7F2A425D" w14:textId="1171125D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2,793,782</w:t>
            </w:r>
          </w:p>
        </w:tc>
        <w:tc>
          <w:tcPr>
            <w:tcW w:w="269" w:type="dxa"/>
            <w:gridSpan w:val="2"/>
          </w:tcPr>
          <w:p w14:paraId="1340EC77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3CBC3C51" w14:textId="4B31ED04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858,887</w:t>
            </w:r>
          </w:p>
        </w:tc>
        <w:tc>
          <w:tcPr>
            <w:tcW w:w="269" w:type="dxa"/>
            <w:gridSpan w:val="2"/>
          </w:tcPr>
          <w:p w14:paraId="1C62B3EA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119CCC3C" w14:textId="555E98E1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593,128</w:t>
            </w:r>
          </w:p>
        </w:tc>
        <w:tc>
          <w:tcPr>
            <w:tcW w:w="358" w:type="dxa"/>
            <w:gridSpan w:val="2"/>
          </w:tcPr>
          <w:p w14:paraId="4753E46D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786F0023" w14:textId="291BD531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564,478</w:t>
            </w:r>
          </w:p>
        </w:tc>
        <w:tc>
          <w:tcPr>
            <w:tcW w:w="269" w:type="dxa"/>
          </w:tcPr>
          <w:p w14:paraId="5565370C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26FDBCC6" w14:textId="2BCE9065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4,810,275</w:t>
            </w:r>
          </w:p>
        </w:tc>
        <w:tc>
          <w:tcPr>
            <w:tcW w:w="269" w:type="dxa"/>
          </w:tcPr>
          <w:p w14:paraId="6F3FC39B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7C3FFCAD" w14:textId="2E863322" w:rsidR="00CF231B" w:rsidRPr="00EC721A" w:rsidRDefault="00CF231B" w:rsidP="00CF231B">
            <w:pPr>
              <w:pStyle w:val="acctfourfigures"/>
              <w:tabs>
                <w:tab w:val="clear" w:pos="765"/>
                <w:tab w:val="left" w:pos="1209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106,234</w:t>
            </w:r>
          </w:p>
        </w:tc>
        <w:tc>
          <w:tcPr>
            <w:tcW w:w="269" w:type="dxa"/>
          </w:tcPr>
          <w:p w14:paraId="3DCD844A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1058E613" w14:textId="6D645AEB" w:rsidR="00CF231B" w:rsidRPr="00EC721A" w:rsidRDefault="00CF231B" w:rsidP="00CF231B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4,916,509</w:t>
            </w:r>
          </w:p>
        </w:tc>
      </w:tr>
      <w:tr w:rsidR="00D20F5A" w:rsidRPr="00AF0A32" w14:paraId="3110DA2F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50772929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337" w:type="dxa"/>
            <w:gridSpan w:val="2"/>
          </w:tcPr>
          <w:p w14:paraId="0672DED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7FDC9D5F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4D8E4497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65EA3117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646A303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58C7DD2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067B3B9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0A8F7D4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2D3844CD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2B43C9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37848D8C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370BE6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</w:tcPr>
          <w:p w14:paraId="21D060CE" w14:textId="12EB877E" w:rsidR="00CF231B" w:rsidRPr="00EC721A" w:rsidRDefault="00CF231B" w:rsidP="00CF231B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(4,121,392)</w:t>
            </w:r>
          </w:p>
        </w:tc>
      </w:tr>
      <w:tr w:rsidR="008C0E9A" w:rsidRPr="00AF0A32" w14:paraId="569D3587" w14:textId="77777777" w:rsidTr="00851EBE">
        <w:trPr>
          <w:cantSplit/>
          <w:trHeight w:hRule="exact" w:val="183"/>
        </w:trPr>
        <w:tc>
          <w:tcPr>
            <w:tcW w:w="4432" w:type="dxa"/>
          </w:tcPr>
          <w:p w14:paraId="76B963EE" w14:textId="77777777" w:rsidR="008C0E9A" w:rsidRPr="00EC721A" w:rsidRDefault="008C0E9A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7" w:type="dxa"/>
            <w:gridSpan w:val="2"/>
          </w:tcPr>
          <w:p w14:paraId="413BAB1B" w14:textId="77777777" w:rsidR="008C0E9A" w:rsidRPr="00EC721A" w:rsidRDefault="008C0E9A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291FF836" w14:textId="77777777" w:rsidR="008C0E9A" w:rsidRPr="00EC721A" w:rsidRDefault="008C0E9A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4A81FB72" w14:textId="77777777" w:rsidR="008C0E9A" w:rsidRPr="00EC721A" w:rsidRDefault="008C0E9A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7798175B" w14:textId="77777777" w:rsidR="008C0E9A" w:rsidRPr="00EC721A" w:rsidRDefault="008C0E9A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20C5012F" w14:textId="77777777" w:rsidR="008C0E9A" w:rsidRPr="00EC721A" w:rsidRDefault="008C0E9A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40CB3D1E" w14:textId="77777777" w:rsidR="008C0E9A" w:rsidRPr="00EC721A" w:rsidRDefault="008C0E9A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4FF487F5" w14:textId="77777777" w:rsidR="008C0E9A" w:rsidRPr="00EC721A" w:rsidRDefault="008C0E9A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109698" w14:textId="77777777" w:rsidR="008C0E9A" w:rsidRPr="00EC721A" w:rsidRDefault="008C0E9A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5E6E4831" w14:textId="77777777" w:rsidR="008C0E9A" w:rsidRPr="00EC721A" w:rsidRDefault="008C0E9A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7D46D1F" w14:textId="77777777" w:rsidR="008C0E9A" w:rsidRPr="00EC721A" w:rsidRDefault="008C0E9A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3B6B18A0" w14:textId="77777777" w:rsidR="008C0E9A" w:rsidRPr="00EC721A" w:rsidRDefault="008C0E9A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69C8E37" w14:textId="77777777" w:rsidR="008C0E9A" w:rsidRPr="00EC721A" w:rsidRDefault="008C0E9A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</w:tcPr>
          <w:p w14:paraId="0F089087" w14:textId="77777777" w:rsidR="008C0E9A" w:rsidRPr="00EC721A" w:rsidRDefault="008C0E9A" w:rsidP="00CF231B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0F5A" w:rsidRPr="00AF0A32" w14:paraId="00F0CCDE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785B92F8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337" w:type="dxa"/>
            <w:gridSpan w:val="2"/>
          </w:tcPr>
          <w:p w14:paraId="6C2225C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  <w:gridSpan w:val="2"/>
          </w:tcPr>
          <w:p w14:paraId="750F727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6CA659B3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44CC2396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667DF93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09CDECDA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3C041A1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4690B3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4CDF2ACC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8799F57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5CE28E2B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A74DEFC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709B61CE" w14:textId="04273821" w:rsidR="00CF231B" w:rsidRPr="003E003E" w:rsidRDefault="00CF231B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795,117</w:t>
            </w:r>
          </w:p>
        </w:tc>
      </w:tr>
      <w:tr w:rsidR="00D20F5A" w:rsidRPr="00AF0A32" w14:paraId="2818FCCB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7A085C28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37" w:type="dxa"/>
            <w:gridSpan w:val="2"/>
          </w:tcPr>
          <w:p w14:paraId="2DC4609F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61BB716D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6EFB4F3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3A1BE5E6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5B4F837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20" w:lineRule="atLeast"/>
              <w:ind w:left="-115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14726C8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04BB49A6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005126A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7DA02D5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4F78134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26245646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B0E7F9D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56428F1D" w14:textId="243B993F" w:rsidR="00CF231B" w:rsidRPr="00EC721A" w:rsidRDefault="00D20F5A" w:rsidP="003E003E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(532,434)</w:t>
            </w:r>
          </w:p>
        </w:tc>
      </w:tr>
      <w:tr w:rsidR="00D20F5A" w:rsidRPr="00AF0A32" w14:paraId="6B82C79E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0CCC835A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337" w:type="dxa"/>
            <w:gridSpan w:val="2"/>
          </w:tcPr>
          <w:p w14:paraId="1CD7CD64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1DEF49ED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7FF3BF58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4500804A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3F46715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0C7639D9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2E95F24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97B78D6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20D77FB0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64A4388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6A0D5B8C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D7DEAF8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02ABEF29" w14:textId="4CC6DC45" w:rsidR="00CF231B" w:rsidRPr="00EC721A" w:rsidRDefault="00D20F5A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211,327</w:t>
            </w:r>
          </w:p>
        </w:tc>
      </w:tr>
      <w:tr w:rsidR="00D20F5A" w:rsidRPr="00AF0A32" w14:paraId="09406D28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13F9E9C5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1337" w:type="dxa"/>
            <w:gridSpan w:val="2"/>
          </w:tcPr>
          <w:p w14:paraId="7589EAA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46FB07F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276C804B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08828BA0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13332C74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2D3D21E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1D49700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55ACA34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270BFFB0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25CD1C4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0DE802FB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8C7023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</w:tcPr>
          <w:p w14:paraId="25ABF5AF" w14:textId="37218A5B" w:rsidR="00CF231B" w:rsidRPr="00EC721A" w:rsidRDefault="00D20F5A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423,564</w:t>
            </w:r>
          </w:p>
        </w:tc>
      </w:tr>
      <w:tr w:rsidR="00046DC1" w:rsidRPr="00AF0A32" w14:paraId="1D1434F2" w14:textId="77777777" w:rsidTr="00851EBE">
        <w:trPr>
          <w:cantSplit/>
          <w:trHeight w:hRule="exact" w:val="173"/>
        </w:trPr>
        <w:tc>
          <w:tcPr>
            <w:tcW w:w="4432" w:type="dxa"/>
          </w:tcPr>
          <w:p w14:paraId="78353428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7" w:type="dxa"/>
            <w:gridSpan w:val="2"/>
          </w:tcPr>
          <w:p w14:paraId="2C1EC94C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341D33EA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5F5D6089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1C4D6161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5F9D9882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3BF09E00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18EA399F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CB15782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6A7712C1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517721E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1F81DA58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3A215BE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</w:tcPr>
          <w:p w14:paraId="0C290792" w14:textId="77777777" w:rsidR="00046DC1" w:rsidRPr="00EC721A" w:rsidRDefault="00046DC1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0F5A" w:rsidRPr="00AF0A32" w14:paraId="0A64ADA4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130011F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37" w:type="dxa"/>
            <w:gridSpan w:val="2"/>
          </w:tcPr>
          <w:p w14:paraId="04BEF0FA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2C2F6709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3190914C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1222DFF6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5EF6A18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36A09F7A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4B12CB75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B1433ED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4118DE9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21F47D9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3514549B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67FE930D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2C5C4446" w14:textId="26946EA2" w:rsidR="00CF231B" w:rsidRPr="003E003E" w:rsidRDefault="00022C4A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897,574</w:t>
            </w:r>
          </w:p>
        </w:tc>
      </w:tr>
      <w:tr w:rsidR="00D20F5A" w:rsidRPr="00AF0A32" w14:paraId="3D3DC6CC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1410968F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37" w:type="dxa"/>
            <w:gridSpan w:val="2"/>
          </w:tcPr>
          <w:p w14:paraId="5B6C9AA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7074F28B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5189B974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2B9C73D4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2C1459F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23CB48CC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48B47035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D4180A3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64F0CFD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56186A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09769214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4CEB699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</w:tcPr>
          <w:p w14:paraId="293FE14D" w14:textId="6344B1BE" w:rsidR="00CF231B" w:rsidRPr="00EC721A" w:rsidRDefault="00022C4A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241,771</w:t>
            </w:r>
          </w:p>
        </w:tc>
      </w:tr>
      <w:tr w:rsidR="00AF0A32" w:rsidRPr="00AF0A32" w14:paraId="52D6B047" w14:textId="77777777" w:rsidTr="00851EBE">
        <w:trPr>
          <w:cantSplit/>
          <w:trHeight w:hRule="exact" w:val="147"/>
        </w:trPr>
        <w:tc>
          <w:tcPr>
            <w:tcW w:w="4432" w:type="dxa"/>
          </w:tcPr>
          <w:p w14:paraId="5013C2D5" w14:textId="77777777" w:rsidR="00AF0A32" w:rsidRPr="00AF0A32" w:rsidRDefault="00AF0A32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7" w:type="dxa"/>
            <w:gridSpan w:val="2"/>
          </w:tcPr>
          <w:p w14:paraId="212654B9" w14:textId="77777777" w:rsidR="00AF0A32" w:rsidRPr="00AF0A32" w:rsidRDefault="00AF0A32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568D13E6" w14:textId="77777777" w:rsidR="00AF0A32" w:rsidRPr="00AF0A32" w:rsidRDefault="00AF0A32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7D413E76" w14:textId="77777777" w:rsidR="00AF0A32" w:rsidRPr="00AF0A32" w:rsidRDefault="00AF0A32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4B0621E3" w14:textId="77777777" w:rsidR="00AF0A32" w:rsidRPr="00AF0A32" w:rsidRDefault="00AF0A32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454EE665" w14:textId="77777777" w:rsidR="00AF0A32" w:rsidRPr="00AF0A32" w:rsidRDefault="00AF0A32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7EE97DDD" w14:textId="77777777" w:rsidR="00AF0A32" w:rsidRPr="00AF0A32" w:rsidRDefault="00AF0A32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5E8E8AEF" w14:textId="77777777" w:rsidR="00AF0A32" w:rsidRPr="00AF0A32" w:rsidRDefault="00AF0A32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D74D236" w14:textId="77777777" w:rsidR="00AF0A32" w:rsidRPr="00AF0A32" w:rsidRDefault="00AF0A32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25B11DDD" w14:textId="77777777" w:rsidR="00AF0A32" w:rsidRPr="00AF0A32" w:rsidRDefault="00AF0A32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6D35C43" w14:textId="77777777" w:rsidR="00AF0A32" w:rsidRPr="00AF0A32" w:rsidRDefault="00AF0A32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458739ED" w14:textId="77777777" w:rsidR="00AF0A32" w:rsidRPr="00AF0A32" w:rsidRDefault="00AF0A32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FC60CCA" w14:textId="77777777" w:rsidR="00AF0A32" w:rsidRPr="00AF0A32" w:rsidRDefault="00AF0A32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</w:tcPr>
          <w:p w14:paraId="1BE59D77" w14:textId="77777777" w:rsidR="00AF0A32" w:rsidRPr="00AF0A32" w:rsidRDefault="00AF0A32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0F5A" w:rsidRPr="00AF0A32" w14:paraId="6964FC5E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7BD3AAA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กำไรสำหรับงวดจากการดำเนินงานต่อเนื่อง</w:t>
            </w:r>
          </w:p>
        </w:tc>
        <w:tc>
          <w:tcPr>
            <w:tcW w:w="1337" w:type="dxa"/>
            <w:gridSpan w:val="2"/>
          </w:tcPr>
          <w:p w14:paraId="0247DB90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19BECAA7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47712A0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5B65683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5C5AF4F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2875A245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43DEFD6B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CACCF3B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6C96F0B5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59D4DA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2EB81FB0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8A462B3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056B5CF9" w14:textId="3886CAAA" w:rsidR="00CF231B" w:rsidRPr="003E003E" w:rsidRDefault="00022C4A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1,139,345</w:t>
            </w:r>
          </w:p>
        </w:tc>
      </w:tr>
      <w:tr w:rsidR="00D20F5A" w:rsidRPr="00AF0A32" w14:paraId="69D84533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13271CED" w14:textId="48C47F3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 w:rsidR="00AF0A32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EC721A">
              <w:rPr>
                <w:rFonts w:ascii="Angsana New" w:hAnsi="Angsana New" w:cs="Angsan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37" w:type="dxa"/>
            <w:gridSpan w:val="2"/>
          </w:tcPr>
          <w:p w14:paraId="5E8D79C1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7484C0CB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23E52A3A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2991BDED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572FF22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656ABAA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4A889B99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5C6161E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4B4B7F6C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A643C42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62688AA3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F9B872C" w14:textId="77777777" w:rsidR="00CF231B" w:rsidRPr="00EC721A" w:rsidRDefault="00CF231B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</w:tcPr>
          <w:p w14:paraId="6C9D9BC4" w14:textId="5D496E94" w:rsidR="00CF231B" w:rsidRPr="00EC721A" w:rsidRDefault="00022C4A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19,696</w:t>
            </w:r>
          </w:p>
        </w:tc>
      </w:tr>
      <w:tr w:rsidR="00046DC1" w:rsidRPr="00AF0A32" w14:paraId="7272A7EA" w14:textId="77777777" w:rsidTr="00851EBE">
        <w:trPr>
          <w:cantSplit/>
          <w:trHeight w:hRule="exact" w:val="173"/>
        </w:trPr>
        <w:tc>
          <w:tcPr>
            <w:tcW w:w="4432" w:type="dxa"/>
          </w:tcPr>
          <w:p w14:paraId="5648B610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7" w:type="dxa"/>
            <w:gridSpan w:val="2"/>
          </w:tcPr>
          <w:p w14:paraId="3E7D7362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6DC03BD5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02C4544B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40E262BD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47F2CDEB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48D2985F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522C52D8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9731C9C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201D54FB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051DF87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7FF8F64F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D0E44B7" w14:textId="77777777" w:rsidR="00046DC1" w:rsidRPr="00EC721A" w:rsidRDefault="00046DC1" w:rsidP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</w:tcPr>
          <w:p w14:paraId="776ED873" w14:textId="77777777" w:rsidR="00046DC1" w:rsidRPr="00851EBE" w:rsidRDefault="00046DC1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2C4A" w:rsidRPr="00AF0A32" w14:paraId="099482D9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0AA92A77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37" w:type="dxa"/>
            <w:gridSpan w:val="2"/>
          </w:tcPr>
          <w:p w14:paraId="16CEC76A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15C4D91E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3BCA22CC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54A5D036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78319B3A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221D0AB1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4F2FDD46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A48B060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51A34CEF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0CB429F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10C7806B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0963441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bottom w:val="double" w:sz="4" w:space="0" w:color="auto"/>
            </w:tcBorders>
          </w:tcPr>
          <w:p w14:paraId="2D5F8D79" w14:textId="50549E52" w:rsidR="00022C4A" w:rsidRPr="003E003E" w:rsidRDefault="00022C4A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1,159,041</w:t>
            </w:r>
          </w:p>
        </w:tc>
      </w:tr>
      <w:tr w:rsidR="00022C4A" w:rsidRPr="00AF0A32" w14:paraId="7A936167" w14:textId="77777777" w:rsidTr="00851EBE">
        <w:trPr>
          <w:cantSplit/>
          <w:trHeight w:hRule="exact" w:val="173"/>
        </w:trPr>
        <w:tc>
          <w:tcPr>
            <w:tcW w:w="4432" w:type="dxa"/>
          </w:tcPr>
          <w:p w14:paraId="6CA229B8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7" w:type="dxa"/>
            <w:gridSpan w:val="2"/>
          </w:tcPr>
          <w:p w14:paraId="242768B0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16E7F0B2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5B099E73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1B108E0D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65264E41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09950309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34A22791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BD4C176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3C0EB943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BE620AD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66803E73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0E8A50E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double" w:sz="4" w:space="0" w:color="auto"/>
            </w:tcBorders>
          </w:tcPr>
          <w:p w14:paraId="5810FDC6" w14:textId="77777777" w:rsidR="00022C4A" w:rsidRPr="00851EBE" w:rsidRDefault="00022C4A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2C4A" w:rsidRPr="00AF0A32" w14:paraId="401F1FA4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3F152F3C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337" w:type="dxa"/>
            <w:gridSpan w:val="2"/>
          </w:tcPr>
          <w:p w14:paraId="2AC1ED2F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6CB4FC7D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76472E22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23C1CFC1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5D4BED43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dxa"/>
            <w:gridSpan w:val="2"/>
          </w:tcPr>
          <w:p w14:paraId="44DA0E7D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14:paraId="7C6AA181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1C2D8BD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4B017C56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30BD97E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48A37FFA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371856B" w14:textId="77777777" w:rsidR="00022C4A" w:rsidRPr="00EC721A" w:rsidRDefault="00022C4A" w:rsidP="0002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75182D6A" w14:textId="77777777" w:rsidR="00022C4A" w:rsidRPr="00851EBE" w:rsidRDefault="00022C4A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1CC8" w:rsidRPr="00AF0A32" w14:paraId="0B55DDFA" w14:textId="77777777" w:rsidTr="00851EBE">
        <w:trPr>
          <w:cantSplit/>
          <w:trHeight w:hRule="exact" w:val="331"/>
        </w:trPr>
        <w:tc>
          <w:tcPr>
            <w:tcW w:w="4432" w:type="dxa"/>
          </w:tcPr>
          <w:p w14:paraId="17B1C61C" w14:textId="77777777" w:rsidR="00BE1CC8" w:rsidRPr="00EC721A" w:rsidRDefault="00BE1CC8" w:rsidP="00BE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 w:rsidRPr="00EC721A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337" w:type="dxa"/>
            <w:gridSpan w:val="2"/>
            <w:tcBorders>
              <w:bottom w:val="double" w:sz="4" w:space="0" w:color="auto"/>
            </w:tcBorders>
          </w:tcPr>
          <w:p w14:paraId="1A09DCDE" w14:textId="660DFCA5" w:rsidR="00BE1CC8" w:rsidRPr="00EC721A" w:rsidRDefault="00BE1CC8" w:rsidP="00BE1C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15,225,123</w:t>
            </w:r>
          </w:p>
        </w:tc>
        <w:tc>
          <w:tcPr>
            <w:tcW w:w="269" w:type="dxa"/>
            <w:gridSpan w:val="2"/>
          </w:tcPr>
          <w:p w14:paraId="076AE913" w14:textId="77777777" w:rsidR="00BE1CC8" w:rsidRPr="00EC721A" w:rsidRDefault="00BE1CC8" w:rsidP="00BE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  <w:gridSpan w:val="2"/>
            <w:tcBorders>
              <w:bottom w:val="double" w:sz="4" w:space="0" w:color="auto"/>
            </w:tcBorders>
          </w:tcPr>
          <w:p w14:paraId="2B7C28C3" w14:textId="4E74A5C5" w:rsidR="00BE1CC8" w:rsidRPr="00EC721A" w:rsidRDefault="00BE1CC8" w:rsidP="00BE1C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11,684,072</w:t>
            </w:r>
          </w:p>
        </w:tc>
        <w:tc>
          <w:tcPr>
            <w:tcW w:w="269" w:type="dxa"/>
            <w:gridSpan w:val="2"/>
          </w:tcPr>
          <w:p w14:paraId="553496C8" w14:textId="77777777" w:rsidR="00BE1CC8" w:rsidRPr="00EC721A" w:rsidRDefault="00BE1CC8" w:rsidP="00BE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bottom w:val="double" w:sz="4" w:space="0" w:color="auto"/>
            </w:tcBorders>
          </w:tcPr>
          <w:p w14:paraId="5D895D9B" w14:textId="6C084397" w:rsidR="00BE1CC8" w:rsidRPr="00EC721A" w:rsidRDefault="00BE1CC8" w:rsidP="00BE1C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3,494,577</w:t>
            </w:r>
          </w:p>
        </w:tc>
        <w:tc>
          <w:tcPr>
            <w:tcW w:w="358" w:type="dxa"/>
            <w:gridSpan w:val="2"/>
          </w:tcPr>
          <w:p w14:paraId="79D8F32C" w14:textId="77777777" w:rsidR="00BE1CC8" w:rsidRPr="00EC721A" w:rsidRDefault="00BE1CC8" w:rsidP="00BE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3"/>
            <w:tcBorders>
              <w:bottom w:val="double" w:sz="4" w:space="0" w:color="auto"/>
            </w:tcBorders>
          </w:tcPr>
          <w:p w14:paraId="12F5E675" w14:textId="1415ED92" w:rsidR="00BE1CC8" w:rsidRPr="00EC721A" w:rsidRDefault="00BE1CC8" w:rsidP="00BE1C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2,247,839</w:t>
            </w:r>
          </w:p>
        </w:tc>
        <w:tc>
          <w:tcPr>
            <w:tcW w:w="269" w:type="dxa"/>
          </w:tcPr>
          <w:p w14:paraId="7E96D990" w14:textId="77777777" w:rsidR="00BE1CC8" w:rsidRPr="00EC721A" w:rsidRDefault="00BE1CC8" w:rsidP="00BE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bottom w:val="double" w:sz="4" w:space="0" w:color="auto"/>
            </w:tcBorders>
          </w:tcPr>
          <w:p w14:paraId="7C2558F4" w14:textId="2847BB4E" w:rsidR="00BE1CC8" w:rsidRPr="00EC721A" w:rsidRDefault="00BE1CC8" w:rsidP="00BE1C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32,651,611</w:t>
            </w:r>
          </w:p>
        </w:tc>
        <w:tc>
          <w:tcPr>
            <w:tcW w:w="269" w:type="dxa"/>
          </w:tcPr>
          <w:p w14:paraId="3FD27B5B" w14:textId="77777777" w:rsidR="00BE1CC8" w:rsidRPr="00EC721A" w:rsidRDefault="00BE1CC8" w:rsidP="00BE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bottom w:val="double" w:sz="4" w:space="0" w:color="auto"/>
            </w:tcBorders>
          </w:tcPr>
          <w:p w14:paraId="08D32F7F" w14:textId="2D4E5966" w:rsidR="00BE1CC8" w:rsidRPr="00EC721A" w:rsidRDefault="00BE1CC8" w:rsidP="00BE1C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8D1E205" w14:textId="77777777" w:rsidR="00BE1CC8" w:rsidRPr="00EC721A" w:rsidRDefault="00BE1CC8" w:rsidP="00BE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bottom w:val="double" w:sz="4" w:space="0" w:color="auto"/>
            </w:tcBorders>
          </w:tcPr>
          <w:p w14:paraId="16D8AD37" w14:textId="31C8647D" w:rsidR="00BE1CC8" w:rsidRPr="003E003E" w:rsidRDefault="00BE1CC8" w:rsidP="00851EBE">
            <w:pPr>
              <w:pStyle w:val="acctfourfigures"/>
              <w:tabs>
                <w:tab w:val="clear" w:pos="765"/>
              </w:tabs>
              <w:spacing w:line="32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32,651,611</w:t>
            </w:r>
          </w:p>
        </w:tc>
      </w:tr>
    </w:tbl>
    <w:p w14:paraId="1D0E2920" w14:textId="1FCC4A14" w:rsidR="0022294F" w:rsidRPr="00EC721A" w:rsidRDefault="0022294F" w:rsidP="00EC721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22294F" w:rsidRPr="00EC721A" w:rsidSect="00F06051">
          <w:pgSz w:w="16834" w:h="11909" w:orient="landscape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tbl>
      <w:tblPr>
        <w:tblpPr w:leftFromText="180" w:rightFromText="180" w:vertAnchor="page" w:horzAnchor="margin" w:tblpX="450" w:tblpY="2554"/>
        <w:tblW w:w="90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360"/>
        <w:gridCol w:w="1260"/>
        <w:gridCol w:w="180"/>
        <w:gridCol w:w="1080"/>
      </w:tblGrid>
      <w:tr w:rsidR="001227FA" w:rsidRPr="00CA4865" w14:paraId="6BE4A519" w14:textId="77777777" w:rsidTr="001227FA">
        <w:trPr>
          <w:cantSplit/>
          <w:trHeight w:val="320"/>
          <w:tblHeader/>
        </w:trPr>
        <w:tc>
          <w:tcPr>
            <w:tcW w:w="6210" w:type="dxa"/>
            <w:vAlign w:val="bottom"/>
          </w:tcPr>
          <w:p w14:paraId="68CC99E4" w14:textId="77777777" w:rsidR="00112C65" w:rsidRPr="00CA4865" w:rsidRDefault="00112C65" w:rsidP="00112C6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0C38AFA0" w14:textId="77777777" w:rsidR="00112C65" w:rsidRPr="00CA4865" w:rsidRDefault="00112C65" w:rsidP="00112C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75B640E6" w14:textId="77777777" w:rsidR="00112C65" w:rsidRPr="00CA4865" w:rsidRDefault="00112C65" w:rsidP="00112C65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020AA" w:rsidRPr="00CA4865" w14:paraId="7A7F10E9" w14:textId="77777777" w:rsidTr="001227FA">
        <w:trPr>
          <w:cantSplit/>
          <w:trHeight w:val="327"/>
          <w:tblHeader/>
        </w:trPr>
        <w:tc>
          <w:tcPr>
            <w:tcW w:w="6210" w:type="dxa"/>
            <w:vAlign w:val="bottom"/>
          </w:tcPr>
          <w:p w14:paraId="3D9E9F80" w14:textId="77777777" w:rsidR="00112C65" w:rsidRPr="00F020AA" w:rsidRDefault="00112C65" w:rsidP="00F020AA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020A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F020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F020A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360" w:type="dxa"/>
            <w:vAlign w:val="bottom"/>
          </w:tcPr>
          <w:p w14:paraId="0959CF3D" w14:textId="77777777" w:rsidR="00112C65" w:rsidRPr="00CA4865" w:rsidRDefault="00112C65" w:rsidP="00112C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570138D" w14:textId="77777777" w:rsidR="00112C65" w:rsidRPr="00CA4865" w:rsidRDefault="00112C65" w:rsidP="0011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47AAF17F" w14:textId="77777777" w:rsidR="00112C65" w:rsidRPr="00CA4865" w:rsidRDefault="00112C65" w:rsidP="00112C65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3FF76D9" w14:textId="77777777" w:rsidR="00112C65" w:rsidRPr="00CA4865" w:rsidRDefault="00112C65" w:rsidP="00112C6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</w:tr>
      <w:tr w:rsidR="001227FA" w:rsidRPr="00CA4865" w14:paraId="1CC26F48" w14:textId="77777777" w:rsidTr="001227FA">
        <w:trPr>
          <w:cantSplit/>
          <w:trHeight w:val="306"/>
        </w:trPr>
        <w:tc>
          <w:tcPr>
            <w:tcW w:w="6210" w:type="dxa"/>
          </w:tcPr>
          <w:p w14:paraId="77B8AFAE" w14:textId="77777777" w:rsidR="00112C65" w:rsidRPr="00CA4865" w:rsidRDefault="00112C65" w:rsidP="00112C6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3389BED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2DC2945D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227FA" w:rsidRPr="00CA4865" w14:paraId="3CD31A98" w14:textId="77777777" w:rsidTr="001227FA">
        <w:trPr>
          <w:cantSplit/>
          <w:trHeight w:val="313"/>
        </w:trPr>
        <w:tc>
          <w:tcPr>
            <w:tcW w:w="6210" w:type="dxa"/>
          </w:tcPr>
          <w:p w14:paraId="6A33F02D" w14:textId="37670B68" w:rsidR="00112C65" w:rsidRPr="00DA7EF0" w:rsidRDefault="00112C65" w:rsidP="00112C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รายได้รวม </w:t>
            </w:r>
            <w:r w:rsidR="005F38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DA7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เมื่อต้องปฏิบัติตามภาระที่ต้องปฏิบัติเสร็จสิ้น </w:t>
            </w:r>
            <w:r w:rsidRPr="00DA7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(Point in time)</w:t>
            </w:r>
            <w:r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14:paraId="6591D213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351A0A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34C421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54FF4E" w14:textId="77777777" w:rsidR="00112C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20AA" w:rsidRPr="00CA4865" w14:paraId="496DDB56" w14:textId="77777777" w:rsidTr="001227FA">
        <w:trPr>
          <w:cantSplit/>
          <w:trHeight w:val="306"/>
        </w:trPr>
        <w:tc>
          <w:tcPr>
            <w:tcW w:w="6210" w:type="dxa"/>
          </w:tcPr>
          <w:p w14:paraId="09B00919" w14:textId="77777777" w:rsidR="00112C65" w:rsidRPr="00CA4865" w:rsidRDefault="00112C65" w:rsidP="00112C6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ผลิตภัณฑ์อาหารทะเลแปรรูป</w:t>
            </w:r>
          </w:p>
        </w:tc>
        <w:tc>
          <w:tcPr>
            <w:tcW w:w="360" w:type="dxa"/>
          </w:tcPr>
          <w:p w14:paraId="4159A952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7C19332" w14:textId="55683DDC" w:rsidR="00112C65" w:rsidRPr="00CA48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3,385,408</w:t>
            </w:r>
          </w:p>
        </w:tc>
        <w:tc>
          <w:tcPr>
            <w:tcW w:w="180" w:type="dxa"/>
          </w:tcPr>
          <w:p w14:paraId="4838A7ED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F02DE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3,303,415</w:t>
            </w:r>
          </w:p>
        </w:tc>
      </w:tr>
      <w:tr w:rsidR="00005CE6" w:rsidRPr="00CA4865" w14:paraId="71784252" w14:textId="77777777" w:rsidTr="001227FA">
        <w:trPr>
          <w:cantSplit/>
          <w:trHeight w:val="313"/>
        </w:trPr>
        <w:tc>
          <w:tcPr>
            <w:tcW w:w="6210" w:type="dxa"/>
          </w:tcPr>
          <w:p w14:paraId="1684402C" w14:textId="77777777" w:rsidR="00112C65" w:rsidRPr="00CA4865" w:rsidRDefault="00112C65" w:rsidP="00112C6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ผลิตภัณฑ์อาหารทะเลแช่แข็ง แช่เย็นและธุรกิจที่กี่ยวข้อง</w:t>
            </w:r>
          </w:p>
        </w:tc>
        <w:tc>
          <w:tcPr>
            <w:tcW w:w="360" w:type="dxa"/>
          </w:tcPr>
          <w:p w14:paraId="6A9E87DC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ECF05BF" w14:textId="57BFB238" w:rsidR="00112C65" w:rsidRPr="00CA48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D45FCA">
              <w:rPr>
                <w:rFonts w:asciiTheme="majorBidi" w:hAnsiTheme="majorBidi" w:cstheme="majorBidi"/>
                <w:sz w:val="30"/>
                <w:szCs w:val="30"/>
              </w:rPr>
              <w:t>50,569</w:t>
            </w:r>
          </w:p>
        </w:tc>
        <w:tc>
          <w:tcPr>
            <w:tcW w:w="180" w:type="dxa"/>
          </w:tcPr>
          <w:p w14:paraId="471C4FC5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D1B2D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1,493,163</w:t>
            </w:r>
          </w:p>
        </w:tc>
      </w:tr>
      <w:tr w:rsidR="00005CE6" w:rsidRPr="00CA4865" w14:paraId="71BC7EAD" w14:textId="77777777" w:rsidTr="001227FA">
        <w:trPr>
          <w:cantSplit/>
          <w:trHeight w:val="306"/>
        </w:trPr>
        <w:tc>
          <w:tcPr>
            <w:tcW w:w="6210" w:type="dxa"/>
          </w:tcPr>
          <w:p w14:paraId="2D952DBD" w14:textId="069E0F3C" w:rsidR="00112C65" w:rsidRPr="00CA4865" w:rsidRDefault="00112C65" w:rsidP="00112C6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ผลิตภัณฑ์เพิ่มมูลค่าและธุรกิจอื่น</w:t>
            </w:r>
          </w:p>
        </w:tc>
        <w:tc>
          <w:tcPr>
            <w:tcW w:w="360" w:type="dxa"/>
          </w:tcPr>
          <w:p w14:paraId="4F087F81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105B85" w14:textId="7024F345" w:rsidR="00112C65" w:rsidRPr="00CA48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45FCA">
              <w:rPr>
                <w:rFonts w:asciiTheme="majorBidi" w:hAnsiTheme="majorBidi" w:cstheme="majorBidi"/>
                <w:sz w:val="30"/>
                <w:szCs w:val="30"/>
              </w:rPr>
              <w:t>07,675</w:t>
            </w:r>
          </w:p>
        </w:tc>
        <w:tc>
          <w:tcPr>
            <w:tcW w:w="180" w:type="dxa"/>
          </w:tcPr>
          <w:p w14:paraId="5293C71F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4AC6E2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432,376</w:t>
            </w:r>
          </w:p>
        </w:tc>
      </w:tr>
      <w:tr w:rsidR="00005CE6" w:rsidRPr="00CA4865" w14:paraId="6F106A95" w14:textId="77777777" w:rsidTr="001227FA">
        <w:trPr>
          <w:cantSplit/>
          <w:trHeight w:val="313"/>
        </w:trPr>
        <w:tc>
          <w:tcPr>
            <w:tcW w:w="6210" w:type="dxa"/>
          </w:tcPr>
          <w:p w14:paraId="6754A3FD" w14:textId="77777777" w:rsidR="00112C65" w:rsidRPr="003040BD" w:rsidRDefault="00112C65" w:rsidP="00112C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0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524058A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F556CD" w14:textId="3DF85A53" w:rsidR="00112C65" w:rsidRPr="00AB5EF0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5,143,652</w:t>
            </w:r>
          </w:p>
        </w:tc>
        <w:tc>
          <w:tcPr>
            <w:tcW w:w="180" w:type="dxa"/>
          </w:tcPr>
          <w:p w14:paraId="7C0FBDE0" w14:textId="77777777" w:rsidR="00112C65" w:rsidRPr="00CA4865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F43E8D" w14:textId="77777777" w:rsidR="00112C65" w:rsidRPr="00901178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1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5,228,954</w:t>
            </w:r>
          </w:p>
        </w:tc>
      </w:tr>
    </w:tbl>
    <w:p w14:paraId="0F6BC523" w14:textId="00D49C30" w:rsidR="00112C65" w:rsidRPr="00E85A21" w:rsidRDefault="00112C65" w:rsidP="00E8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1DA5490" w14:textId="7342B68A" w:rsidR="00D632B9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851EB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AEEF4A9" w14:textId="77777777" w:rsidR="00D632B9" w:rsidRPr="00851EBE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AED048" w14:textId="384ECB4F" w:rsidR="00CA37E0" w:rsidRPr="00CA4865" w:rsidRDefault="00CA37E0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CA4865"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017924DD" w14:textId="77777777" w:rsidR="00CA37E0" w:rsidRPr="00E85A21" w:rsidRDefault="00CA37E0" w:rsidP="00415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662A675" w14:textId="7FB45BAA" w:rsidR="00CA37E0" w:rsidRDefault="00CA37E0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A4865">
        <w:rPr>
          <w:rFonts w:asciiTheme="majorBidi" w:hAnsiTheme="majorBidi" w:cstheme="majorBidi" w:hint="cs"/>
          <w:sz w:val="30"/>
          <w:szCs w:val="30"/>
          <w:cs/>
        </w:rPr>
        <w:t>รายได้จากลูกค้าภายนอกตามสถานที่ตั้งของลูกค้าสามารถแสดงได้ดังนี้</w:t>
      </w:r>
    </w:p>
    <w:p w14:paraId="4F6CE3B7" w14:textId="77777777" w:rsidR="00136935" w:rsidRDefault="00136935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page" w:horzAnchor="margin" w:tblpX="450" w:tblpY="2554"/>
        <w:tblW w:w="90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360"/>
        <w:gridCol w:w="1260"/>
        <w:gridCol w:w="180"/>
        <w:gridCol w:w="1080"/>
      </w:tblGrid>
      <w:tr w:rsidR="00136935" w:rsidRPr="00CA4865" w14:paraId="7074B83E" w14:textId="77777777" w:rsidTr="0064160D">
        <w:trPr>
          <w:cantSplit/>
          <w:trHeight w:val="320"/>
          <w:tblHeader/>
        </w:trPr>
        <w:tc>
          <w:tcPr>
            <w:tcW w:w="6210" w:type="dxa"/>
            <w:vAlign w:val="bottom"/>
          </w:tcPr>
          <w:p w14:paraId="544169B9" w14:textId="77777777" w:rsidR="00136935" w:rsidRPr="00CA4865" w:rsidRDefault="00136935" w:rsidP="0064160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6C81D38B" w14:textId="77777777" w:rsidR="00136935" w:rsidRPr="00CA4865" w:rsidRDefault="00136935" w:rsidP="0064160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4B9D6691" w14:textId="77777777" w:rsidR="00136935" w:rsidRPr="00CA4865" w:rsidRDefault="00136935" w:rsidP="0064160D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36935" w:rsidRPr="00CA4865" w14:paraId="53E4A7B6" w14:textId="77777777" w:rsidTr="0064160D">
        <w:trPr>
          <w:cantSplit/>
          <w:trHeight w:val="327"/>
          <w:tblHeader/>
        </w:trPr>
        <w:tc>
          <w:tcPr>
            <w:tcW w:w="6210" w:type="dxa"/>
            <w:vAlign w:val="bottom"/>
          </w:tcPr>
          <w:p w14:paraId="48CD0E1F" w14:textId="77777777" w:rsidR="00136935" w:rsidRPr="00F020AA" w:rsidRDefault="00136935" w:rsidP="0064160D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020A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F020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F020A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360" w:type="dxa"/>
            <w:vAlign w:val="bottom"/>
          </w:tcPr>
          <w:p w14:paraId="7DA38ECE" w14:textId="77777777" w:rsidR="00136935" w:rsidRPr="00CA4865" w:rsidRDefault="00136935" w:rsidP="0064160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6AA62FC" w14:textId="77777777" w:rsidR="00136935" w:rsidRPr="00CA4865" w:rsidRDefault="00136935" w:rsidP="0064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1A4119F" w14:textId="77777777" w:rsidR="00136935" w:rsidRPr="00CA4865" w:rsidRDefault="00136935" w:rsidP="0064160D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E44E3D2" w14:textId="77777777" w:rsidR="00136935" w:rsidRPr="00CA4865" w:rsidRDefault="00136935" w:rsidP="0064160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</w:tr>
      <w:tr w:rsidR="00136935" w:rsidRPr="00CA4865" w14:paraId="6B719311" w14:textId="77777777" w:rsidTr="0064160D">
        <w:trPr>
          <w:cantSplit/>
          <w:trHeight w:val="306"/>
        </w:trPr>
        <w:tc>
          <w:tcPr>
            <w:tcW w:w="6210" w:type="dxa"/>
          </w:tcPr>
          <w:p w14:paraId="0602C258" w14:textId="77777777" w:rsidR="00136935" w:rsidRPr="00CA4865" w:rsidRDefault="00136935" w:rsidP="00641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2E6598D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4A0636D0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36935" w:rsidRPr="00CA4865" w14:paraId="2AD35BD6" w14:textId="77777777" w:rsidTr="0064160D">
        <w:trPr>
          <w:cantSplit/>
          <w:trHeight w:val="313"/>
        </w:trPr>
        <w:tc>
          <w:tcPr>
            <w:tcW w:w="6210" w:type="dxa"/>
          </w:tcPr>
          <w:p w14:paraId="7F23D448" w14:textId="77777777" w:rsidR="00136935" w:rsidRPr="00DA7EF0" w:rsidRDefault="00136935" w:rsidP="00641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รายได้รวม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DA7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เมื่อต้องปฏิบัติตามภาระที่ต้องปฏิบัติเสร็จสิ้น </w:t>
            </w:r>
            <w:r w:rsidRPr="00DA7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(Point in time)</w:t>
            </w:r>
            <w:r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14:paraId="1C93B795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9F6987B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44A038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34FA6" w14:textId="77777777" w:rsidR="0013693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935" w:rsidRPr="00CA4865" w14:paraId="43A65D2E" w14:textId="77777777" w:rsidTr="0064160D">
        <w:trPr>
          <w:cantSplit/>
          <w:trHeight w:val="306"/>
        </w:trPr>
        <w:tc>
          <w:tcPr>
            <w:tcW w:w="6210" w:type="dxa"/>
          </w:tcPr>
          <w:p w14:paraId="0976F3FE" w14:textId="77777777" w:rsidR="00136935" w:rsidRPr="00CA4865" w:rsidRDefault="00136935" w:rsidP="00641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ผลิตภัณฑ์อาหารทะเลแปรรูป</w:t>
            </w:r>
          </w:p>
        </w:tc>
        <w:tc>
          <w:tcPr>
            <w:tcW w:w="360" w:type="dxa"/>
          </w:tcPr>
          <w:p w14:paraId="337B032F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35E67D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3,385,408</w:t>
            </w:r>
          </w:p>
        </w:tc>
        <w:tc>
          <w:tcPr>
            <w:tcW w:w="180" w:type="dxa"/>
          </w:tcPr>
          <w:p w14:paraId="5BD7F6AA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1ECCE0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3,303,415</w:t>
            </w:r>
          </w:p>
        </w:tc>
      </w:tr>
      <w:tr w:rsidR="00136935" w:rsidRPr="00CA4865" w14:paraId="700CD60A" w14:textId="77777777" w:rsidTr="0064160D">
        <w:trPr>
          <w:cantSplit/>
          <w:trHeight w:val="313"/>
        </w:trPr>
        <w:tc>
          <w:tcPr>
            <w:tcW w:w="6210" w:type="dxa"/>
          </w:tcPr>
          <w:p w14:paraId="60518334" w14:textId="77777777" w:rsidR="00136935" w:rsidRPr="00CA4865" w:rsidRDefault="00136935" w:rsidP="00641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ผลิตภัณฑ์อาหารทะเลแช่แข็ง แช่เย็นและธุรกิจที่กี่ยวข้อง</w:t>
            </w:r>
          </w:p>
        </w:tc>
        <w:tc>
          <w:tcPr>
            <w:tcW w:w="360" w:type="dxa"/>
          </w:tcPr>
          <w:p w14:paraId="32234566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E2A15ED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50,569</w:t>
            </w:r>
          </w:p>
        </w:tc>
        <w:tc>
          <w:tcPr>
            <w:tcW w:w="180" w:type="dxa"/>
          </w:tcPr>
          <w:p w14:paraId="7F97DD97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CE86A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1,493,163</w:t>
            </w:r>
          </w:p>
        </w:tc>
      </w:tr>
      <w:tr w:rsidR="00136935" w:rsidRPr="00CA4865" w14:paraId="376A4C34" w14:textId="77777777" w:rsidTr="0064160D">
        <w:trPr>
          <w:cantSplit/>
          <w:trHeight w:val="306"/>
        </w:trPr>
        <w:tc>
          <w:tcPr>
            <w:tcW w:w="6210" w:type="dxa"/>
          </w:tcPr>
          <w:p w14:paraId="377C2BEE" w14:textId="77777777" w:rsidR="00136935" w:rsidRPr="00CA4865" w:rsidRDefault="00136935" w:rsidP="00641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ผลิตภัณฑ์เพิ่มมูลค่าและธุรกิจอื่น</w:t>
            </w:r>
          </w:p>
        </w:tc>
        <w:tc>
          <w:tcPr>
            <w:tcW w:w="360" w:type="dxa"/>
          </w:tcPr>
          <w:p w14:paraId="31AE19B6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1D2332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07,675</w:t>
            </w:r>
          </w:p>
        </w:tc>
        <w:tc>
          <w:tcPr>
            <w:tcW w:w="180" w:type="dxa"/>
          </w:tcPr>
          <w:p w14:paraId="1BDC2B54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76FA39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432,376</w:t>
            </w:r>
          </w:p>
        </w:tc>
      </w:tr>
      <w:tr w:rsidR="00136935" w:rsidRPr="00CA4865" w14:paraId="3AAD088E" w14:textId="77777777" w:rsidTr="0064160D">
        <w:trPr>
          <w:cantSplit/>
          <w:trHeight w:val="313"/>
        </w:trPr>
        <w:tc>
          <w:tcPr>
            <w:tcW w:w="6210" w:type="dxa"/>
          </w:tcPr>
          <w:p w14:paraId="03FA2529" w14:textId="77777777" w:rsidR="00136935" w:rsidRPr="003040BD" w:rsidRDefault="00136935" w:rsidP="00641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0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2E704733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6836F0" w14:textId="77777777" w:rsidR="00136935" w:rsidRPr="00AB5EF0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5,143,652</w:t>
            </w:r>
          </w:p>
        </w:tc>
        <w:tc>
          <w:tcPr>
            <w:tcW w:w="180" w:type="dxa"/>
          </w:tcPr>
          <w:p w14:paraId="4D104CA2" w14:textId="77777777" w:rsidR="00136935" w:rsidRPr="00CA4865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58CC94" w14:textId="77777777" w:rsidR="00136935" w:rsidRPr="00901178" w:rsidRDefault="00136935" w:rsidP="00641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1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5,228,954</w:t>
            </w:r>
          </w:p>
        </w:tc>
      </w:tr>
    </w:tbl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619"/>
        <w:gridCol w:w="274"/>
        <w:gridCol w:w="1706"/>
      </w:tblGrid>
      <w:tr w:rsidR="00654DEB" w:rsidRPr="005E76BF" w14:paraId="456784F5" w14:textId="77777777" w:rsidTr="0064160D">
        <w:trPr>
          <w:tblHeader/>
        </w:trPr>
        <w:tc>
          <w:tcPr>
            <w:tcW w:w="3040" w:type="pct"/>
            <w:shd w:val="clear" w:color="auto" w:fill="auto"/>
          </w:tcPr>
          <w:p w14:paraId="4FCCE933" w14:textId="77777777" w:rsidR="00654DEB" w:rsidRPr="005E76BF" w:rsidRDefault="00654DEB" w:rsidP="0064160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0" w:type="pct"/>
            <w:gridSpan w:val="3"/>
            <w:shd w:val="clear" w:color="auto" w:fill="auto"/>
          </w:tcPr>
          <w:p w14:paraId="031B325B" w14:textId="77777777" w:rsidR="00654DEB" w:rsidRPr="005E76BF" w:rsidRDefault="00654DEB" w:rsidP="0064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E76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654DEB" w:rsidRPr="005E76BF" w14:paraId="16FA7588" w14:textId="77777777" w:rsidTr="0064160D">
        <w:trPr>
          <w:tblHeader/>
        </w:trPr>
        <w:tc>
          <w:tcPr>
            <w:tcW w:w="3040" w:type="pct"/>
            <w:shd w:val="clear" w:color="auto" w:fill="auto"/>
          </w:tcPr>
          <w:p w14:paraId="4F357505" w14:textId="7070D3A9" w:rsidR="00654DEB" w:rsidRPr="005E76BF" w:rsidRDefault="00654DEB" w:rsidP="0064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020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020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82" w:type="pct"/>
            <w:shd w:val="clear" w:color="auto" w:fill="auto"/>
          </w:tcPr>
          <w:p w14:paraId="50D71675" w14:textId="77777777" w:rsidR="00654DEB" w:rsidRPr="005E76BF" w:rsidRDefault="00654DEB" w:rsidP="0064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shd w:val="clear" w:color="auto" w:fill="auto"/>
          </w:tcPr>
          <w:p w14:paraId="668577F1" w14:textId="77777777" w:rsidR="00654DEB" w:rsidRPr="005E76BF" w:rsidRDefault="00654DEB" w:rsidP="0064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shd w:val="clear" w:color="auto" w:fill="auto"/>
          </w:tcPr>
          <w:p w14:paraId="295758E8" w14:textId="77777777" w:rsidR="00654DEB" w:rsidRPr="005E76BF" w:rsidRDefault="00654DEB" w:rsidP="0064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54DEB" w:rsidRPr="005E76BF" w14:paraId="233B1A01" w14:textId="77777777" w:rsidTr="00851EBE">
        <w:trPr>
          <w:tblHeader/>
        </w:trPr>
        <w:tc>
          <w:tcPr>
            <w:tcW w:w="3040" w:type="pct"/>
          </w:tcPr>
          <w:p w14:paraId="217B8D31" w14:textId="77777777" w:rsidR="00654DEB" w:rsidRPr="005E76BF" w:rsidRDefault="00654DEB" w:rsidP="0064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1BE45FC7" w14:textId="77777777" w:rsidR="00654DEB" w:rsidRPr="005E76BF" w:rsidRDefault="00654DEB" w:rsidP="0064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4DEB" w:rsidRPr="005E76BF" w14:paraId="5C39DBDD" w14:textId="77777777" w:rsidTr="0064160D">
        <w:tc>
          <w:tcPr>
            <w:tcW w:w="3040" w:type="pct"/>
          </w:tcPr>
          <w:p w14:paraId="2D61617F" w14:textId="176BC6F6" w:rsidR="00654DEB" w:rsidRPr="005E76BF" w:rsidRDefault="00654DEB" w:rsidP="0065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882" w:type="pct"/>
          </w:tcPr>
          <w:p w14:paraId="0BE60368" w14:textId="5DC34B6F" w:rsidR="00654DEB" w:rsidRPr="005E76BF" w:rsidRDefault="00654DEB" w:rsidP="0065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21D5E16" w14:textId="77777777" w:rsidR="00654DEB" w:rsidRPr="005E76BF" w:rsidRDefault="00654DEB" w:rsidP="0065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BAF3967" w14:textId="14B38317" w:rsidR="00654DEB" w:rsidRPr="005E76BF" w:rsidRDefault="00654DEB" w:rsidP="0065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47592" w:rsidRPr="005E76BF" w14:paraId="0A8F08F5" w14:textId="77777777" w:rsidTr="0064160D">
        <w:tc>
          <w:tcPr>
            <w:tcW w:w="3040" w:type="pct"/>
          </w:tcPr>
          <w:p w14:paraId="0ECA0BA5" w14:textId="09E14089" w:rsidR="00D47592" w:rsidRPr="00B5292A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82" w:type="pct"/>
          </w:tcPr>
          <w:p w14:paraId="782D751B" w14:textId="552DDCB2" w:rsidR="00D47592" w:rsidRPr="00AB5EF0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06,058</w:t>
            </w:r>
          </w:p>
        </w:tc>
        <w:tc>
          <w:tcPr>
            <w:tcW w:w="149" w:type="pct"/>
          </w:tcPr>
          <w:p w14:paraId="02F2878C" w14:textId="77777777" w:rsidR="00D47592" w:rsidRPr="005E76BF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2D46A75B" w14:textId="5B787C64" w:rsidR="00D47592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3,783,130</w:t>
            </w:r>
          </w:p>
        </w:tc>
      </w:tr>
      <w:tr w:rsidR="00D47592" w:rsidRPr="005E76BF" w14:paraId="1946DA0D" w14:textId="77777777" w:rsidTr="0064160D">
        <w:tc>
          <w:tcPr>
            <w:tcW w:w="3040" w:type="pct"/>
          </w:tcPr>
          <w:p w14:paraId="32B49703" w14:textId="35B212C8" w:rsidR="00D47592" w:rsidRPr="005E76BF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"/>
                <w:tab w:val="left" w:pos="3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882" w:type="pct"/>
          </w:tcPr>
          <w:p w14:paraId="55120CE1" w14:textId="5A2D7856" w:rsidR="00D47592" w:rsidRPr="00BD7508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362,053</w:t>
            </w:r>
          </w:p>
        </w:tc>
        <w:tc>
          <w:tcPr>
            <w:tcW w:w="149" w:type="pct"/>
          </w:tcPr>
          <w:p w14:paraId="3084F5D2" w14:textId="77777777" w:rsidR="00D47592" w:rsidRPr="005E76BF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7D74A35" w14:textId="1D6E6EDC" w:rsidR="00D47592" w:rsidRPr="005E76BF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13,688,361</w:t>
            </w:r>
          </w:p>
        </w:tc>
      </w:tr>
      <w:tr w:rsidR="00D47592" w:rsidRPr="005E76BF" w14:paraId="1F885B68" w14:textId="77777777" w:rsidTr="00851EBE">
        <w:tc>
          <w:tcPr>
            <w:tcW w:w="3040" w:type="pct"/>
          </w:tcPr>
          <w:p w14:paraId="4E27F5DF" w14:textId="5FA16C16" w:rsidR="00D47592" w:rsidRPr="005E76BF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882" w:type="pct"/>
          </w:tcPr>
          <w:p w14:paraId="6E103AFC" w14:textId="309FABD0" w:rsidR="00D47592" w:rsidRPr="00BD7508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1,945,366</w:t>
            </w:r>
          </w:p>
        </w:tc>
        <w:tc>
          <w:tcPr>
            <w:tcW w:w="149" w:type="pct"/>
          </w:tcPr>
          <w:p w14:paraId="7FB3C09E" w14:textId="77777777" w:rsidR="00D47592" w:rsidRPr="005E76BF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2DF15CF8" w14:textId="788F25BF" w:rsidR="00D47592" w:rsidRPr="005E76BF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1,937,949</w:t>
            </w:r>
          </w:p>
        </w:tc>
      </w:tr>
      <w:tr w:rsidR="00D47592" w:rsidRPr="005E76BF" w14:paraId="06E33CB9" w14:textId="77777777" w:rsidTr="00851EBE">
        <w:tc>
          <w:tcPr>
            <w:tcW w:w="3040" w:type="pct"/>
          </w:tcPr>
          <w:p w14:paraId="4D2758EE" w14:textId="30858610" w:rsidR="00D47592" w:rsidRPr="00556C30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ประเทศในทวีปยุโรป</w:t>
            </w:r>
          </w:p>
        </w:tc>
        <w:tc>
          <w:tcPr>
            <w:tcW w:w="882" w:type="pct"/>
          </w:tcPr>
          <w:p w14:paraId="798B8C7B" w14:textId="26A812C4" w:rsidR="00D47592" w:rsidRPr="00BD7508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9,8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29,490</w:t>
            </w:r>
          </w:p>
        </w:tc>
        <w:tc>
          <w:tcPr>
            <w:tcW w:w="149" w:type="pct"/>
          </w:tcPr>
          <w:p w14:paraId="79994BB5" w14:textId="77777777" w:rsidR="00D47592" w:rsidRPr="00556C30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</w:tcPr>
          <w:p w14:paraId="08FA56DE" w14:textId="18E49EC8" w:rsidR="00D47592" w:rsidRPr="00556C30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8,541,892</w:t>
            </w:r>
          </w:p>
        </w:tc>
      </w:tr>
      <w:tr w:rsidR="00D47592" w:rsidRPr="005E76BF" w14:paraId="665B9065" w14:textId="77777777" w:rsidTr="00851EBE">
        <w:tc>
          <w:tcPr>
            <w:tcW w:w="3040" w:type="pct"/>
          </w:tcPr>
          <w:p w14:paraId="569D2FEA" w14:textId="58AE7E45" w:rsidR="00D47592" w:rsidRPr="005E76BF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ประเทศอื่น ๆ 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67441260" w14:textId="15AC0D44" w:rsidR="00D47592" w:rsidRPr="00BD7508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76,540</w:t>
            </w:r>
          </w:p>
        </w:tc>
        <w:tc>
          <w:tcPr>
            <w:tcW w:w="149" w:type="pct"/>
          </w:tcPr>
          <w:p w14:paraId="3981DC12" w14:textId="77777777" w:rsidR="00D47592" w:rsidRPr="005E76BF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45E4674B" w14:textId="04859C6F" w:rsidR="00D47592" w:rsidRPr="005E76BF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4,700,279</w:t>
            </w:r>
          </w:p>
        </w:tc>
      </w:tr>
      <w:tr w:rsidR="00D47592" w:rsidRPr="005E76BF" w14:paraId="58DB7680" w14:textId="77777777" w:rsidTr="00851EBE">
        <w:tc>
          <w:tcPr>
            <w:tcW w:w="3040" w:type="pct"/>
          </w:tcPr>
          <w:p w14:paraId="61BF5EF6" w14:textId="5DF60395" w:rsidR="00D47592" w:rsidRPr="00556C30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0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รวมรายได้จากลูกค้าภายนอก</w:t>
            </w: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05AAEF45" w14:textId="14CF00AE" w:rsidR="00D47592" w:rsidRPr="00851EBE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7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33,219,507</w:t>
            </w:r>
          </w:p>
        </w:tc>
        <w:tc>
          <w:tcPr>
            <w:tcW w:w="149" w:type="pct"/>
          </w:tcPr>
          <w:p w14:paraId="09A9CCC3" w14:textId="77777777" w:rsidR="00D47592" w:rsidRPr="00D47592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52210C23" w14:textId="6459C915" w:rsidR="00D47592" w:rsidRPr="00D47592" w:rsidRDefault="00D47592" w:rsidP="00D4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32,651,611</w:t>
            </w:r>
          </w:p>
        </w:tc>
      </w:tr>
    </w:tbl>
    <w:p w14:paraId="452D87D4" w14:textId="7EC09D1D" w:rsidR="004B6033" w:rsidRDefault="004B6033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E585E37" w14:textId="77777777" w:rsidR="004B6033" w:rsidRPr="0030677F" w:rsidRDefault="004B6033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1989F42" w14:textId="77777777" w:rsidR="00CA37E0" w:rsidRPr="00B5292A" w:rsidRDefault="00CA37E0" w:rsidP="0030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</w:rPr>
      </w:pPr>
    </w:p>
    <w:p w14:paraId="72308044" w14:textId="77777777" w:rsidR="0030677F" w:rsidRDefault="0030677F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color w:val="C45911" w:themeColor="accent2" w:themeShade="BF"/>
          <w:sz w:val="30"/>
          <w:szCs w:val="30"/>
          <w:cs/>
        </w:rPr>
        <w:sectPr w:rsidR="0030677F" w:rsidSect="00DA7EF0">
          <w:footerReference w:type="default" r:id="rId13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p w14:paraId="0105D49C" w14:textId="726A38EB" w:rsidR="00CA37E0" w:rsidRPr="00E17ED0" w:rsidRDefault="00CA37E0" w:rsidP="00E17ED0">
      <w:pPr>
        <w:pStyle w:val="Heading1"/>
        <w:tabs>
          <w:tab w:val="clear" w:pos="283"/>
          <w:tab w:val="left" w:pos="450"/>
        </w:tabs>
        <w:ind w:left="0" w:firstLine="0"/>
        <w:rPr>
          <w:rFonts w:ascii="Angsana New" w:hAnsi="Angsana New" w:cs="Angsana New"/>
          <w:szCs w:val="30"/>
          <w:cs/>
        </w:rPr>
      </w:pPr>
      <w:r w:rsidRPr="00E17ED0">
        <w:rPr>
          <w:rFonts w:ascii="Angsana New" w:hAnsi="Angsana New" w:cs="Angsana New"/>
          <w:szCs w:val="30"/>
          <w:cs/>
        </w:rPr>
        <w:t>เครื่องมือทางการเงิน</w:t>
      </w:r>
    </w:p>
    <w:p w14:paraId="15F44F58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44"/>
        <w:jc w:val="both"/>
        <w:rPr>
          <w:rFonts w:eastAsia="Cordia New"/>
          <w:sz w:val="8"/>
          <w:szCs w:val="8"/>
        </w:rPr>
      </w:pPr>
    </w:p>
    <w:p w14:paraId="56DDEAC6" w14:textId="09621880" w:rsidR="00313DD4" w:rsidRPr="00313DD4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44"/>
        <w:jc w:val="both"/>
        <w:rPr>
          <w:rFonts w:ascii="Angsana New" w:eastAsia="Cordia New" w:hAnsi="Angsana New" w:cs="Angsana New"/>
          <w:i/>
          <w:iCs/>
          <w:sz w:val="30"/>
          <w:szCs w:val="30"/>
          <w:cs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ตามบัญช</w:t>
      </w:r>
      <w:r w:rsidR="002E0F37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ี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และมูลค่ายุติธรรม</w:t>
      </w:r>
    </w:p>
    <w:p w14:paraId="1D738AC7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rPr>
          <w:rFonts w:eastAsia="Cordia New"/>
          <w:sz w:val="10"/>
          <w:szCs w:val="10"/>
        </w:rPr>
      </w:pPr>
    </w:p>
    <w:p w14:paraId="40297142" w14:textId="6FA06107" w:rsidR="002D421C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30"/>
          <w:szCs w:val="30"/>
        </w:rPr>
      </w:pPr>
      <w:r w:rsidRPr="001F0342">
        <w:rPr>
          <w:rFonts w:eastAsia="Cordi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รวมถึงลำดับชั้นมูลค่ายุติธรรม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4FA2549" w14:textId="77777777" w:rsidR="00DF3C19" w:rsidRPr="00851EBE" w:rsidRDefault="00DF3C19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10"/>
          <w:szCs w:val="10"/>
        </w:rPr>
      </w:pPr>
    </w:p>
    <w:tbl>
      <w:tblPr>
        <w:tblW w:w="144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989"/>
        <w:gridCol w:w="271"/>
        <w:gridCol w:w="1080"/>
        <w:gridCol w:w="273"/>
        <w:gridCol w:w="1086"/>
        <w:gridCol w:w="263"/>
        <w:gridCol w:w="1073"/>
        <w:gridCol w:w="236"/>
        <w:gridCol w:w="939"/>
        <w:gridCol w:w="239"/>
        <w:gridCol w:w="1075"/>
        <w:gridCol w:w="265"/>
        <w:gridCol w:w="989"/>
        <w:gridCol w:w="270"/>
        <w:gridCol w:w="1125"/>
      </w:tblGrid>
      <w:tr w:rsidR="0096793C" w:rsidRPr="00B404C2" w14:paraId="468450B2" w14:textId="77777777" w:rsidTr="00851EBE">
        <w:trPr>
          <w:trHeight w:hRule="exact" w:val="331"/>
        </w:trPr>
        <w:tc>
          <w:tcPr>
            <w:tcW w:w="4230" w:type="dxa"/>
            <w:vAlign w:val="bottom"/>
          </w:tcPr>
          <w:p w14:paraId="1BAA1F8C" w14:textId="77777777" w:rsidR="00B404C2" w:rsidRPr="00E17ED0" w:rsidRDefault="00B404C2" w:rsidP="00E2040F">
            <w:pPr>
              <w:tabs>
                <w:tab w:val="left" w:pos="348"/>
              </w:tabs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3" w:type="dxa"/>
            <w:gridSpan w:val="15"/>
          </w:tcPr>
          <w:p w14:paraId="691ADC5A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6793C" w:rsidRPr="00B404C2" w14:paraId="354B5631" w14:textId="77777777" w:rsidTr="00851EBE">
        <w:trPr>
          <w:trHeight w:hRule="exact" w:val="380"/>
        </w:trPr>
        <w:tc>
          <w:tcPr>
            <w:tcW w:w="4230" w:type="dxa"/>
            <w:vAlign w:val="bottom"/>
            <w:hideMark/>
          </w:tcPr>
          <w:p w14:paraId="5D189AFF" w14:textId="77777777" w:rsidR="00B404C2" w:rsidRPr="00E17ED0" w:rsidRDefault="00B404C2" w:rsidP="008118D3">
            <w:pPr>
              <w:ind w:left="71" w:right="-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CFFC699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ข้อมูลระดับ </w:t>
            </w: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</w:tcPr>
          <w:p w14:paraId="3B72C049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22" w:type="dxa"/>
            <w:gridSpan w:val="3"/>
            <w:vAlign w:val="bottom"/>
          </w:tcPr>
          <w:p w14:paraId="3C478F28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ข้อมูลระดับ </w:t>
            </w: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204BB4D2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53" w:type="dxa"/>
            <w:gridSpan w:val="3"/>
            <w:vAlign w:val="bottom"/>
          </w:tcPr>
          <w:p w14:paraId="1364941D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ข้อมูลระดับ </w:t>
            </w: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5" w:type="dxa"/>
          </w:tcPr>
          <w:p w14:paraId="1492DC61" w14:textId="77777777" w:rsidR="00B404C2" w:rsidRPr="00E17ED0" w:rsidRDefault="00B404C2" w:rsidP="00E2040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4" w:type="dxa"/>
            <w:gridSpan w:val="3"/>
            <w:vAlign w:val="bottom"/>
          </w:tcPr>
          <w:p w14:paraId="611D1F6C" w14:textId="77777777" w:rsidR="00B404C2" w:rsidRPr="00E17ED0" w:rsidRDefault="00B404C2" w:rsidP="00E2040F">
            <w:pPr>
              <w:tabs>
                <w:tab w:val="clear" w:pos="1871"/>
                <w:tab w:val="left" w:pos="1403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60A11" w:rsidRPr="00B404C2" w14:paraId="38E6E2D9" w14:textId="77777777" w:rsidTr="00851EBE">
        <w:trPr>
          <w:trHeight w:hRule="exact" w:val="302"/>
        </w:trPr>
        <w:tc>
          <w:tcPr>
            <w:tcW w:w="4230" w:type="dxa"/>
            <w:vAlign w:val="bottom"/>
          </w:tcPr>
          <w:p w14:paraId="2636551E" w14:textId="77140148" w:rsidR="00B404C2" w:rsidRPr="00E17ED0" w:rsidRDefault="00B404C2" w:rsidP="008118D3">
            <w:pPr>
              <w:tabs>
                <w:tab w:val="clear" w:pos="454"/>
                <w:tab w:val="left" w:pos="35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89" w:type="dxa"/>
          </w:tcPr>
          <w:p w14:paraId="26024559" w14:textId="009BF8B8" w:rsidR="00B404C2" w:rsidRPr="00E17ED0" w:rsidRDefault="00B404C2" w:rsidP="00960A1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  <w:p w14:paraId="411AA206" w14:textId="22BC1F1C" w:rsidR="00B404C2" w:rsidRPr="00E17ED0" w:rsidRDefault="00B404C2" w:rsidP="004150F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1" w:type="dxa"/>
          </w:tcPr>
          <w:p w14:paraId="35C69EF7" w14:textId="77777777" w:rsidR="00B404C2" w:rsidRPr="00E17ED0" w:rsidRDefault="00B404C2" w:rsidP="00E2040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FCD3AF4" w14:textId="042A1A64" w:rsidR="00B404C2" w:rsidRPr="00E17ED0" w:rsidRDefault="00B404C2" w:rsidP="00960A11">
            <w:pPr>
              <w:pStyle w:val="acctfourfigures"/>
              <w:tabs>
                <w:tab w:val="clear" w:pos="765"/>
              </w:tabs>
              <w:ind w:right="-22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296F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  <w:p w14:paraId="1F5B7896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3" w:type="dxa"/>
          </w:tcPr>
          <w:p w14:paraId="132DD315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60079622" w14:textId="77777777" w:rsidR="00B404C2" w:rsidRPr="00E17ED0" w:rsidRDefault="00B404C2" w:rsidP="00960A1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  <w:p w14:paraId="1E177776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3" w:type="dxa"/>
          </w:tcPr>
          <w:p w14:paraId="054EACEF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3" w:type="dxa"/>
            <w:vAlign w:val="bottom"/>
          </w:tcPr>
          <w:p w14:paraId="364CEFBE" w14:textId="77777777" w:rsidR="00B404C2" w:rsidRPr="00E17ED0" w:rsidRDefault="00B404C2" w:rsidP="00EC721A">
            <w:pPr>
              <w:pStyle w:val="acctfourfigures"/>
              <w:tabs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  <w:p w14:paraId="4096183A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592C387E" w14:textId="77777777" w:rsidR="00B404C2" w:rsidRPr="00E17ED0" w:rsidRDefault="00B404C2" w:rsidP="00E2040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9" w:type="dxa"/>
            <w:vAlign w:val="bottom"/>
          </w:tcPr>
          <w:p w14:paraId="1080284C" w14:textId="77777777" w:rsidR="00B404C2" w:rsidRPr="00E17ED0" w:rsidRDefault="00B404C2" w:rsidP="00960A1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  <w:p w14:paraId="1F969C04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9" w:type="dxa"/>
          </w:tcPr>
          <w:p w14:paraId="6FEC05F7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CADBDA1" w14:textId="77777777" w:rsidR="00B404C2" w:rsidRPr="00E17ED0" w:rsidRDefault="00B404C2" w:rsidP="00EC721A">
            <w:pPr>
              <w:pStyle w:val="acctfourfigures"/>
              <w:tabs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  <w:p w14:paraId="4050AEB7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65" w:type="dxa"/>
          </w:tcPr>
          <w:p w14:paraId="724B8B87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734AD35" w14:textId="77777777" w:rsidR="00B404C2" w:rsidRPr="00E17ED0" w:rsidRDefault="00B404C2" w:rsidP="00960A1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  <w:p w14:paraId="1AE5AB24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77E3323B" w14:textId="77777777" w:rsidR="00B404C2" w:rsidRPr="00E17ED0" w:rsidRDefault="00B404C2" w:rsidP="00E2040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20AFD70" w14:textId="77777777" w:rsidR="00B404C2" w:rsidRPr="00E17ED0" w:rsidRDefault="00B404C2" w:rsidP="00EC721A">
            <w:pPr>
              <w:pStyle w:val="acctfourfigures"/>
              <w:tabs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  <w:p w14:paraId="5AA9A334" w14:textId="77777777" w:rsidR="00B404C2" w:rsidRPr="00E17ED0" w:rsidRDefault="00B404C2" w:rsidP="00E2040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60A11" w:rsidRPr="00B404C2" w14:paraId="5A52C74B" w14:textId="77777777" w:rsidTr="00851EBE">
        <w:trPr>
          <w:trHeight w:hRule="exact" w:val="331"/>
        </w:trPr>
        <w:tc>
          <w:tcPr>
            <w:tcW w:w="4230" w:type="dxa"/>
            <w:vAlign w:val="bottom"/>
          </w:tcPr>
          <w:p w14:paraId="68DC1EE1" w14:textId="77777777" w:rsidR="00B404C2" w:rsidRPr="00E17ED0" w:rsidRDefault="00B404C2" w:rsidP="008118D3">
            <w:pPr>
              <w:tabs>
                <w:tab w:val="clear" w:pos="454"/>
                <w:tab w:val="left" w:pos="35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89" w:type="dxa"/>
          </w:tcPr>
          <w:p w14:paraId="201C9CF4" w14:textId="450BDC2E" w:rsidR="00B404C2" w:rsidRPr="00E17ED0" w:rsidRDefault="00B404C2" w:rsidP="004150F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1" w:type="dxa"/>
          </w:tcPr>
          <w:p w14:paraId="04BE0327" w14:textId="77777777" w:rsidR="00B404C2" w:rsidRPr="00E17ED0" w:rsidRDefault="00B404C2" w:rsidP="00E2040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88B9FBA" w14:textId="19C01631" w:rsidR="00B404C2" w:rsidRPr="00E17ED0" w:rsidRDefault="00B404C2" w:rsidP="00091CA0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3" w:type="dxa"/>
          </w:tcPr>
          <w:p w14:paraId="6F7B4AA8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67EBEFB0" w14:textId="5D4E1891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63" w:type="dxa"/>
          </w:tcPr>
          <w:p w14:paraId="61571910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3" w:type="dxa"/>
            <w:vAlign w:val="bottom"/>
          </w:tcPr>
          <w:p w14:paraId="65696AC1" w14:textId="3E8CDE30" w:rsidR="00B404C2" w:rsidRPr="00E17ED0" w:rsidRDefault="00B404C2" w:rsidP="00E2040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18315631" w14:textId="77777777" w:rsidR="00B404C2" w:rsidRPr="00E17ED0" w:rsidRDefault="00B404C2" w:rsidP="00E2040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9" w:type="dxa"/>
            <w:vAlign w:val="bottom"/>
          </w:tcPr>
          <w:p w14:paraId="37C454BE" w14:textId="23193D45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9" w:type="dxa"/>
          </w:tcPr>
          <w:p w14:paraId="01F3C6AF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0019C9E5" w14:textId="29449480" w:rsidR="00B404C2" w:rsidRPr="00E17ED0" w:rsidRDefault="00B404C2" w:rsidP="00E2040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65" w:type="dxa"/>
          </w:tcPr>
          <w:p w14:paraId="78631102" w14:textId="77777777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B90811F" w14:textId="531F57AA" w:rsidR="00B404C2" w:rsidRPr="00E17ED0" w:rsidRDefault="00B404C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</w:tcPr>
          <w:p w14:paraId="41B62D7F" w14:textId="77777777" w:rsidR="00B404C2" w:rsidRPr="00E17ED0" w:rsidRDefault="00B404C2" w:rsidP="00E2040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4FC3390" w14:textId="415D1C45" w:rsidR="00B404C2" w:rsidRPr="00E17ED0" w:rsidRDefault="00B404C2" w:rsidP="00E2040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96793C" w:rsidRPr="00B404C2" w14:paraId="49C5DB7F" w14:textId="77777777" w:rsidTr="00851EBE">
        <w:trPr>
          <w:trHeight w:hRule="exact" w:val="331"/>
        </w:trPr>
        <w:tc>
          <w:tcPr>
            <w:tcW w:w="4230" w:type="dxa"/>
          </w:tcPr>
          <w:p w14:paraId="0C997A53" w14:textId="77777777" w:rsidR="00B404C2" w:rsidRPr="00E17ED0" w:rsidRDefault="00B404C2" w:rsidP="00E2040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0173" w:type="dxa"/>
            <w:gridSpan w:val="15"/>
          </w:tcPr>
          <w:p w14:paraId="66CC6183" w14:textId="77777777" w:rsidR="00B404C2" w:rsidRPr="00E17ED0" w:rsidRDefault="00B404C2" w:rsidP="00E2040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17E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17E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17E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60A11" w:rsidRPr="00B404C2" w14:paraId="43BA28DC" w14:textId="77777777" w:rsidTr="00851EBE">
        <w:trPr>
          <w:trHeight w:hRule="exact" w:val="360"/>
        </w:trPr>
        <w:tc>
          <w:tcPr>
            <w:tcW w:w="4230" w:type="dxa"/>
            <w:hideMark/>
          </w:tcPr>
          <w:p w14:paraId="78730667" w14:textId="77777777" w:rsidR="00B404C2" w:rsidRPr="00E17ED0" w:rsidRDefault="00B404C2" w:rsidP="008118D3">
            <w:pPr>
              <w:tabs>
                <w:tab w:val="clear" w:pos="227"/>
                <w:tab w:val="left" w:pos="-14"/>
                <w:tab w:val="left" w:pos="161"/>
              </w:tabs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</w:p>
        </w:tc>
        <w:tc>
          <w:tcPr>
            <w:tcW w:w="989" w:type="dxa"/>
          </w:tcPr>
          <w:p w14:paraId="22B6C546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8BAC4E7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0ADC9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50B79FA8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F74CD3E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EF29BDE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C524D0C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627E14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198BB25D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465F3F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9C0B5F9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111F33E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48AD4693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93FF5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8976994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A11" w:rsidRPr="00B404C2" w14:paraId="65562C1F" w14:textId="77777777" w:rsidTr="00851EBE">
        <w:trPr>
          <w:trHeight w:hRule="exact" w:val="360"/>
        </w:trPr>
        <w:tc>
          <w:tcPr>
            <w:tcW w:w="4230" w:type="dxa"/>
            <w:vAlign w:val="bottom"/>
            <w:hideMark/>
          </w:tcPr>
          <w:p w14:paraId="57BE4E72" w14:textId="77777777" w:rsidR="00B404C2" w:rsidRPr="00E17ED0" w:rsidRDefault="00B404C2" w:rsidP="00E2040F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89" w:type="dxa"/>
            <w:vAlign w:val="bottom"/>
          </w:tcPr>
          <w:p w14:paraId="7E82887C" w14:textId="77777777" w:rsidR="00B404C2" w:rsidRPr="00E17ED0" w:rsidRDefault="00B404C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0BB05CA" w14:textId="77777777" w:rsidR="00B404C2" w:rsidRPr="00E17ED0" w:rsidRDefault="00B404C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51DA0341" w14:textId="77777777" w:rsidR="00B404C2" w:rsidRPr="00E17ED0" w:rsidRDefault="00B404C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33BBAB9B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1B32EBA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1214721C" w14:textId="77777777" w:rsidR="00B404C2" w:rsidRPr="00E17ED0" w:rsidRDefault="00B404C2" w:rsidP="00E204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14:paraId="356A5C29" w14:textId="77777777" w:rsidR="00B404C2" w:rsidRPr="00E17ED0" w:rsidRDefault="00B404C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5E6F61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  <w:hideMark/>
          </w:tcPr>
          <w:p w14:paraId="5DE3B7F3" w14:textId="77777777" w:rsidR="00B404C2" w:rsidRPr="00E17ED0" w:rsidRDefault="00B404C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414CBB5" w14:textId="77777777" w:rsidR="00B404C2" w:rsidRPr="00E17ED0" w:rsidRDefault="00B404C2" w:rsidP="00E204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CD79DD8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6CF3F0F" w14:textId="77777777" w:rsidR="00B404C2" w:rsidRPr="00E17ED0" w:rsidRDefault="00B404C2" w:rsidP="00E204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7B30940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76BE2E" w14:textId="77777777" w:rsidR="00B404C2" w:rsidRPr="00E17ED0" w:rsidRDefault="00B404C2" w:rsidP="00E204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686AD40F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A11" w:rsidRPr="00B404C2" w14:paraId="0A5CDDF5" w14:textId="77777777" w:rsidTr="00851EBE">
        <w:trPr>
          <w:trHeight w:hRule="exact" w:val="360"/>
        </w:trPr>
        <w:tc>
          <w:tcPr>
            <w:tcW w:w="4230" w:type="dxa"/>
            <w:hideMark/>
          </w:tcPr>
          <w:p w14:paraId="35E797F3" w14:textId="77777777" w:rsidR="00B404C2" w:rsidRPr="00E17ED0" w:rsidRDefault="00B404C2" w:rsidP="00E2040F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989" w:type="dxa"/>
          </w:tcPr>
          <w:p w14:paraId="40C1A632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011912C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FB29FD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A86A30D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A2A2940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E7D5BEF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3A3CB7F1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696367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541751DD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1DAC7742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C67EEFF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3A48AC8A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110065F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D134FE" w14:textId="77777777" w:rsidR="00B404C2" w:rsidRPr="00E17ED0" w:rsidRDefault="00B404C2" w:rsidP="00B31CD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2AEABCE1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A11" w:rsidRPr="00B404C2" w14:paraId="21885C4C" w14:textId="77777777" w:rsidTr="00851EBE">
        <w:trPr>
          <w:trHeight w:hRule="exact" w:val="360"/>
        </w:trPr>
        <w:tc>
          <w:tcPr>
            <w:tcW w:w="4230" w:type="dxa"/>
            <w:hideMark/>
          </w:tcPr>
          <w:p w14:paraId="27BBA7CB" w14:textId="54A36DB1" w:rsidR="00B404C2" w:rsidRPr="00E17ED0" w:rsidRDefault="00B404C2" w:rsidP="00112F22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ตราสารหนี้</w:t>
            </w:r>
          </w:p>
        </w:tc>
        <w:tc>
          <w:tcPr>
            <w:tcW w:w="989" w:type="dxa"/>
          </w:tcPr>
          <w:p w14:paraId="3892C081" w14:textId="0706A47E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0EFF55E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0A5158E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838AC8C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1404708" w14:textId="2CDF2120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9F1E562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  <w:hideMark/>
          </w:tcPr>
          <w:p w14:paraId="3FF9B486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8F3CF0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  <w:hideMark/>
          </w:tcPr>
          <w:p w14:paraId="3721AF3C" w14:textId="6CE14FD2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87,668</w:t>
            </w:r>
          </w:p>
        </w:tc>
        <w:tc>
          <w:tcPr>
            <w:tcW w:w="239" w:type="dxa"/>
            <w:vAlign w:val="bottom"/>
          </w:tcPr>
          <w:p w14:paraId="224C67CA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  <w:hideMark/>
          </w:tcPr>
          <w:p w14:paraId="683685CD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81,219</w:t>
            </w:r>
          </w:p>
        </w:tc>
        <w:tc>
          <w:tcPr>
            <w:tcW w:w="265" w:type="dxa"/>
            <w:vAlign w:val="bottom"/>
          </w:tcPr>
          <w:p w14:paraId="0EB7E603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  <w:hideMark/>
          </w:tcPr>
          <w:p w14:paraId="3FFFC114" w14:textId="5EC35476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87,668</w:t>
            </w:r>
          </w:p>
        </w:tc>
        <w:tc>
          <w:tcPr>
            <w:tcW w:w="270" w:type="dxa"/>
            <w:vAlign w:val="bottom"/>
          </w:tcPr>
          <w:p w14:paraId="519EFAC0" w14:textId="77777777" w:rsidR="00B404C2" w:rsidRPr="00E17ED0" w:rsidRDefault="00B404C2" w:rsidP="00B31CD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vAlign w:val="bottom"/>
            <w:hideMark/>
          </w:tcPr>
          <w:p w14:paraId="5B067376" w14:textId="54958DD4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81,219</w:t>
            </w:r>
          </w:p>
        </w:tc>
      </w:tr>
      <w:tr w:rsidR="00960A11" w:rsidRPr="00B404C2" w14:paraId="0CBE15B3" w14:textId="77777777" w:rsidTr="00851EBE">
        <w:trPr>
          <w:trHeight w:hRule="exact" w:val="360"/>
        </w:trPr>
        <w:tc>
          <w:tcPr>
            <w:tcW w:w="4230" w:type="dxa"/>
            <w:hideMark/>
          </w:tcPr>
          <w:p w14:paraId="07498EB4" w14:textId="74354EDF" w:rsidR="00B404C2" w:rsidRPr="00E17ED0" w:rsidRDefault="00B404C2" w:rsidP="00112F22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ตราสารทุน</w:t>
            </w:r>
          </w:p>
        </w:tc>
        <w:tc>
          <w:tcPr>
            <w:tcW w:w="989" w:type="dxa"/>
          </w:tcPr>
          <w:p w14:paraId="545FD433" w14:textId="24E11D6A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B5C8A75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283893DB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D8CFB06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486CD14" w14:textId="16393CD3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63" w:type="dxa"/>
          </w:tcPr>
          <w:p w14:paraId="02763F14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hideMark/>
          </w:tcPr>
          <w:p w14:paraId="0D5E8855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36" w:type="dxa"/>
            <w:vAlign w:val="bottom"/>
          </w:tcPr>
          <w:p w14:paraId="7EA0E2D8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  <w:hideMark/>
          </w:tcPr>
          <w:p w14:paraId="7D2B71A0" w14:textId="068C2DAE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06B2FC64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  <w:hideMark/>
          </w:tcPr>
          <w:p w14:paraId="1B894626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7C54CDA8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  <w:hideMark/>
          </w:tcPr>
          <w:p w14:paraId="5C62AC87" w14:textId="012FBC5B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  <w:vAlign w:val="bottom"/>
          </w:tcPr>
          <w:p w14:paraId="508192AE" w14:textId="77777777" w:rsidR="00B404C2" w:rsidRPr="00E17ED0" w:rsidRDefault="00B404C2" w:rsidP="00B31CD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15E4FCAC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960A11" w:rsidRPr="00B404C2" w14:paraId="6891A397" w14:textId="77777777" w:rsidTr="00851EBE">
        <w:trPr>
          <w:trHeight w:hRule="exact" w:val="360"/>
        </w:trPr>
        <w:tc>
          <w:tcPr>
            <w:tcW w:w="4230" w:type="dxa"/>
            <w:vAlign w:val="bottom"/>
          </w:tcPr>
          <w:p w14:paraId="735324E1" w14:textId="18EAE1EE" w:rsidR="00B404C2" w:rsidRPr="00E17ED0" w:rsidRDefault="0096754F" w:rsidP="00EC721A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B404C2"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9" w:type="dxa"/>
          </w:tcPr>
          <w:p w14:paraId="30E75410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590B1E5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056DFE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A596DE8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03DA45CF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7B4D895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FE5C9C9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7AEEF3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002DAC55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338FA5D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BE9B88C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0059B758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CDB4E6A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5BE8C3" w14:textId="77777777" w:rsidR="00B404C2" w:rsidRPr="00E17ED0" w:rsidRDefault="00B404C2" w:rsidP="00B31CD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64FD6828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A11" w:rsidRPr="00B404C2" w14:paraId="7E516FDC" w14:textId="77777777" w:rsidTr="00851EBE">
        <w:trPr>
          <w:trHeight w:hRule="exact" w:val="360"/>
        </w:trPr>
        <w:tc>
          <w:tcPr>
            <w:tcW w:w="4230" w:type="dxa"/>
          </w:tcPr>
          <w:p w14:paraId="307CA201" w14:textId="77777777" w:rsidR="00B404C2" w:rsidRPr="00E17ED0" w:rsidRDefault="00B404C2" w:rsidP="00E2040F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ตราสารทุน</w:t>
            </w:r>
          </w:p>
        </w:tc>
        <w:tc>
          <w:tcPr>
            <w:tcW w:w="989" w:type="dxa"/>
          </w:tcPr>
          <w:p w14:paraId="4CB0B7B0" w14:textId="543D55A2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226,179</w:t>
            </w:r>
          </w:p>
        </w:tc>
        <w:tc>
          <w:tcPr>
            <w:tcW w:w="271" w:type="dxa"/>
          </w:tcPr>
          <w:p w14:paraId="3283BA79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957E24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355,399</w:t>
            </w:r>
          </w:p>
        </w:tc>
        <w:tc>
          <w:tcPr>
            <w:tcW w:w="273" w:type="dxa"/>
          </w:tcPr>
          <w:p w14:paraId="3C14D7D0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06A80AE7" w14:textId="500B06DC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7B6FD35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21CCA6C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58E67ED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2335CF02" w14:textId="0B20AC09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173,557</w:t>
            </w:r>
          </w:p>
        </w:tc>
        <w:tc>
          <w:tcPr>
            <w:tcW w:w="239" w:type="dxa"/>
            <w:vAlign w:val="bottom"/>
          </w:tcPr>
          <w:p w14:paraId="62534662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FC00275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163,440</w:t>
            </w:r>
          </w:p>
        </w:tc>
        <w:tc>
          <w:tcPr>
            <w:tcW w:w="265" w:type="dxa"/>
            <w:vAlign w:val="bottom"/>
          </w:tcPr>
          <w:p w14:paraId="742B08B5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1FA0F86" w14:textId="1F057A00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399,736</w:t>
            </w:r>
          </w:p>
        </w:tc>
        <w:tc>
          <w:tcPr>
            <w:tcW w:w="270" w:type="dxa"/>
            <w:vAlign w:val="bottom"/>
          </w:tcPr>
          <w:p w14:paraId="6132669D" w14:textId="77777777" w:rsidR="00B404C2" w:rsidRPr="00E17ED0" w:rsidRDefault="00B404C2" w:rsidP="00B31CD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65977431" w14:textId="77777777" w:rsidR="00B404C2" w:rsidRPr="00E17ED0" w:rsidRDefault="00B404C2" w:rsidP="00B31C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518,839</w:t>
            </w:r>
          </w:p>
        </w:tc>
      </w:tr>
      <w:tr w:rsidR="009A3E09" w:rsidRPr="00B404C2" w14:paraId="5E5AE708" w14:textId="77777777" w:rsidTr="00851EBE">
        <w:trPr>
          <w:trHeight w:hRule="exact" w:val="360"/>
        </w:trPr>
        <w:tc>
          <w:tcPr>
            <w:tcW w:w="4230" w:type="dxa"/>
          </w:tcPr>
          <w:p w14:paraId="4FE8C08E" w14:textId="7971BA8C" w:rsidR="009A3E09" w:rsidRPr="00E17ED0" w:rsidRDefault="009A3E09" w:rsidP="009A3E09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989" w:type="dxa"/>
          </w:tcPr>
          <w:p w14:paraId="5D54C855" w14:textId="77777777" w:rsidR="009A3E09" w:rsidRPr="00E17ED0" w:rsidRDefault="009A3E09" w:rsidP="009A3E0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965CD8" w14:textId="77777777" w:rsidR="009A3E09" w:rsidRPr="00E17ED0" w:rsidRDefault="009A3E09" w:rsidP="009A3E0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747686" w14:textId="77777777" w:rsidR="009A3E09" w:rsidRPr="00E17ED0" w:rsidRDefault="009A3E09" w:rsidP="009A3E0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DF3EB64" w14:textId="77777777" w:rsidR="009A3E09" w:rsidRPr="00E17ED0" w:rsidRDefault="009A3E09" w:rsidP="009A3E0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19A26B5" w14:textId="77777777" w:rsidR="009A3E09" w:rsidRPr="00E17ED0" w:rsidRDefault="009A3E09" w:rsidP="009A3E0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1CBBD42" w14:textId="77777777" w:rsidR="009A3E09" w:rsidRPr="00E17ED0" w:rsidRDefault="009A3E09" w:rsidP="009A3E0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02835BE" w14:textId="77777777" w:rsidR="009A3E09" w:rsidRPr="00E17ED0" w:rsidRDefault="009A3E09" w:rsidP="009A3E0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A26650" w14:textId="77777777" w:rsidR="009A3E09" w:rsidRPr="00E17ED0" w:rsidRDefault="009A3E09" w:rsidP="009A3E0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6E3BBC95" w14:textId="77777777" w:rsidR="009A3E09" w:rsidRPr="00E17ED0" w:rsidRDefault="009A3E09" w:rsidP="009A3E0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4BE928C" w14:textId="77777777" w:rsidR="009A3E09" w:rsidRPr="00E17ED0" w:rsidRDefault="009A3E09" w:rsidP="009A3E0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E08C66D" w14:textId="77777777" w:rsidR="009A3E09" w:rsidRPr="00E17ED0" w:rsidRDefault="009A3E09" w:rsidP="009A3E0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1B0F49A" w14:textId="77777777" w:rsidR="009A3E09" w:rsidRPr="00E17ED0" w:rsidRDefault="009A3E09" w:rsidP="009A3E0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CA489D8" w14:textId="77777777" w:rsidR="009A3E09" w:rsidRPr="00E17ED0" w:rsidRDefault="009A3E09" w:rsidP="009A3E0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48EB67" w14:textId="77777777" w:rsidR="009A3E09" w:rsidRPr="00E17ED0" w:rsidRDefault="009A3E09" w:rsidP="009A3E0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4B7B9048" w14:textId="77777777" w:rsidR="009A3E09" w:rsidRPr="00E17ED0" w:rsidRDefault="009A3E09" w:rsidP="009A3E0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33FC" w:rsidRPr="00B404C2" w14:paraId="77433976" w14:textId="77777777" w:rsidTr="00851EBE">
        <w:trPr>
          <w:trHeight w:hRule="exact" w:val="360"/>
        </w:trPr>
        <w:tc>
          <w:tcPr>
            <w:tcW w:w="4230" w:type="dxa"/>
          </w:tcPr>
          <w:p w14:paraId="70A97029" w14:textId="1CDF9B91" w:rsidR="001733FC" w:rsidRPr="00E17ED0" w:rsidRDefault="001733FC" w:rsidP="001733FC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F18CC" w:rsidRPr="00296F8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989" w:type="dxa"/>
            <w:vAlign w:val="bottom"/>
          </w:tcPr>
          <w:p w14:paraId="2F40D64C" w14:textId="02843147" w:rsidR="001733FC" w:rsidRPr="00E17ED0" w:rsidRDefault="001733FC" w:rsidP="001733F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569EFC2" w14:textId="77777777" w:rsidR="001733FC" w:rsidRPr="00E17ED0" w:rsidRDefault="001733FC" w:rsidP="001733F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1FD0A0" w14:textId="2463265E" w:rsidR="001733FC" w:rsidRPr="00E17ED0" w:rsidRDefault="001733FC" w:rsidP="001733F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B935A39" w14:textId="77777777" w:rsidR="001733FC" w:rsidRPr="00E17ED0" w:rsidRDefault="001733FC" w:rsidP="001733F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EF91D37" w14:textId="0AC3B91F" w:rsidR="001733FC" w:rsidRPr="00E17ED0" w:rsidRDefault="001733FC" w:rsidP="001733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573,174</w:t>
            </w:r>
          </w:p>
        </w:tc>
        <w:tc>
          <w:tcPr>
            <w:tcW w:w="263" w:type="dxa"/>
          </w:tcPr>
          <w:p w14:paraId="75E29F05" w14:textId="77777777" w:rsidR="001733FC" w:rsidRPr="00E17ED0" w:rsidRDefault="001733FC" w:rsidP="001733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1FB6D11" w14:textId="11A1A3FF" w:rsidR="001733FC" w:rsidRPr="00E17ED0" w:rsidRDefault="001733FC" w:rsidP="001733F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1,588,905</w:t>
            </w:r>
          </w:p>
        </w:tc>
        <w:tc>
          <w:tcPr>
            <w:tcW w:w="236" w:type="dxa"/>
            <w:vAlign w:val="bottom"/>
          </w:tcPr>
          <w:p w14:paraId="7593EE87" w14:textId="77777777" w:rsidR="001733FC" w:rsidRPr="00E17ED0" w:rsidRDefault="001733FC" w:rsidP="001733F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4732AA94" w14:textId="011D16ED" w:rsidR="001733FC" w:rsidRPr="00E17ED0" w:rsidRDefault="001733FC" w:rsidP="001733F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7DC6BB37" w14:textId="77777777" w:rsidR="001733FC" w:rsidRPr="00E17ED0" w:rsidRDefault="001733FC" w:rsidP="001733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C0929D0" w14:textId="540538CB" w:rsidR="001733FC" w:rsidRPr="00E17ED0" w:rsidRDefault="001733FC" w:rsidP="001733F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1695DBB8" w14:textId="77777777" w:rsidR="001733FC" w:rsidRPr="00E17ED0" w:rsidRDefault="001733FC" w:rsidP="001733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E1ADC71" w14:textId="6760B483" w:rsidR="001733FC" w:rsidRPr="00E17ED0" w:rsidRDefault="001733FC" w:rsidP="001733F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573,174</w:t>
            </w:r>
          </w:p>
        </w:tc>
        <w:tc>
          <w:tcPr>
            <w:tcW w:w="270" w:type="dxa"/>
            <w:vAlign w:val="bottom"/>
          </w:tcPr>
          <w:p w14:paraId="3787902D" w14:textId="77777777" w:rsidR="001733FC" w:rsidRPr="00E17ED0" w:rsidRDefault="001733FC" w:rsidP="001733F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66B2DFDE" w14:textId="03F9F90F" w:rsidR="001733FC" w:rsidRPr="00E17ED0" w:rsidRDefault="001733FC" w:rsidP="001733F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1,588,905</w:t>
            </w:r>
          </w:p>
        </w:tc>
      </w:tr>
      <w:tr w:rsidR="00164EEE" w:rsidRPr="00B404C2" w14:paraId="1ECCB4C0" w14:textId="77777777" w:rsidTr="00851EBE">
        <w:trPr>
          <w:trHeight w:hRule="exact" w:val="360"/>
        </w:trPr>
        <w:tc>
          <w:tcPr>
            <w:tcW w:w="4230" w:type="dxa"/>
          </w:tcPr>
          <w:p w14:paraId="4C599217" w14:textId="132FCAA0" w:rsidR="00164EEE" w:rsidRPr="00E17ED0" w:rsidRDefault="00164EEE" w:rsidP="00164EEE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สัญญาแลกเปลี่ยนสกุลเงินและอัตราดอกเบี้ย</w:t>
            </w:r>
          </w:p>
        </w:tc>
        <w:tc>
          <w:tcPr>
            <w:tcW w:w="989" w:type="dxa"/>
            <w:vAlign w:val="bottom"/>
          </w:tcPr>
          <w:p w14:paraId="5C727D37" w14:textId="2B7D0E1B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2F3A90B5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CE2E8A" w14:textId="7792DB33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</w:tcPr>
          <w:p w14:paraId="24DC6C94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73E3AC4" w14:textId="57F038F9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1,106,534</w:t>
            </w:r>
          </w:p>
        </w:tc>
        <w:tc>
          <w:tcPr>
            <w:tcW w:w="263" w:type="dxa"/>
          </w:tcPr>
          <w:p w14:paraId="6961323D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50D14179" w14:textId="35C695A1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850,613</w:t>
            </w:r>
          </w:p>
        </w:tc>
        <w:tc>
          <w:tcPr>
            <w:tcW w:w="236" w:type="dxa"/>
            <w:vAlign w:val="bottom"/>
          </w:tcPr>
          <w:p w14:paraId="06C9ADB4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021997B4" w14:textId="1E670DEB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ADD888B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FCC0029" w14:textId="728DAE56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202EF033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43C19D0F" w14:textId="4065FB66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1,106,534</w:t>
            </w:r>
          </w:p>
        </w:tc>
        <w:tc>
          <w:tcPr>
            <w:tcW w:w="270" w:type="dxa"/>
            <w:vAlign w:val="bottom"/>
          </w:tcPr>
          <w:p w14:paraId="75B31BB1" w14:textId="77777777" w:rsidR="00164EEE" w:rsidRPr="00E17ED0" w:rsidRDefault="00164EEE" w:rsidP="00164EE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733A4DEF" w14:textId="236A5019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850,613</w:t>
            </w:r>
          </w:p>
        </w:tc>
      </w:tr>
      <w:tr w:rsidR="00C642F1" w:rsidRPr="00B404C2" w14:paraId="3B21B7ED" w14:textId="77777777" w:rsidTr="00851EBE">
        <w:trPr>
          <w:trHeight w:hRule="exact" w:val="360"/>
        </w:trPr>
        <w:tc>
          <w:tcPr>
            <w:tcW w:w="4230" w:type="dxa"/>
          </w:tcPr>
          <w:p w14:paraId="33587EE9" w14:textId="0ED14293" w:rsidR="00164EEE" w:rsidRPr="00E17ED0" w:rsidRDefault="00164EEE" w:rsidP="00164EEE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989" w:type="dxa"/>
            <w:vAlign w:val="bottom"/>
          </w:tcPr>
          <w:p w14:paraId="3A3DB248" w14:textId="0CF3C31E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BED44C7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747138" w14:textId="7E9114D6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6282C9C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E445082" w14:textId="1ED945C3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100,688</w:t>
            </w:r>
          </w:p>
        </w:tc>
        <w:tc>
          <w:tcPr>
            <w:tcW w:w="263" w:type="dxa"/>
          </w:tcPr>
          <w:p w14:paraId="1DD1848A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9D6589C" w14:textId="10561299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119,255</w:t>
            </w:r>
          </w:p>
        </w:tc>
        <w:tc>
          <w:tcPr>
            <w:tcW w:w="236" w:type="dxa"/>
            <w:vAlign w:val="bottom"/>
          </w:tcPr>
          <w:p w14:paraId="7F120E2B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72B67BFB" w14:textId="5114395E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5DBF4FD5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F667DC4" w14:textId="0FE9B76C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69F38471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E2CE4C1" w14:textId="142E6FC5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100,688</w:t>
            </w:r>
          </w:p>
        </w:tc>
        <w:tc>
          <w:tcPr>
            <w:tcW w:w="270" w:type="dxa"/>
            <w:vAlign w:val="bottom"/>
          </w:tcPr>
          <w:p w14:paraId="5B5083B2" w14:textId="77777777" w:rsidR="00164EEE" w:rsidRPr="00E17ED0" w:rsidRDefault="00164EEE" w:rsidP="00164EE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3AD93DB9" w14:textId="5482A19F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119,255</w:t>
            </w:r>
          </w:p>
        </w:tc>
      </w:tr>
      <w:tr w:rsidR="00C642F1" w:rsidRPr="00B404C2" w14:paraId="4D224A6C" w14:textId="77777777" w:rsidTr="00851EBE">
        <w:trPr>
          <w:trHeight w:hRule="exact" w:val="360"/>
        </w:trPr>
        <w:tc>
          <w:tcPr>
            <w:tcW w:w="4230" w:type="dxa"/>
          </w:tcPr>
          <w:p w14:paraId="3BBF4DC0" w14:textId="1A67D767" w:rsidR="00164EEE" w:rsidRPr="00E17ED0" w:rsidRDefault="00164EEE" w:rsidP="00164EEE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ตราสารอนุพันธ์อื่น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0C5D50F" w14:textId="1CBF43AA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08B8049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C53036" w14:textId="7093A1E7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1D74A3A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B478AC5" w14:textId="6AB71041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30,500</w:t>
            </w:r>
          </w:p>
        </w:tc>
        <w:tc>
          <w:tcPr>
            <w:tcW w:w="263" w:type="dxa"/>
          </w:tcPr>
          <w:p w14:paraId="22A35DD1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7052E1E1" w14:textId="0BF778D7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55,461</w:t>
            </w:r>
          </w:p>
        </w:tc>
        <w:tc>
          <w:tcPr>
            <w:tcW w:w="236" w:type="dxa"/>
            <w:vAlign w:val="bottom"/>
          </w:tcPr>
          <w:p w14:paraId="36B07577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A973278" w14:textId="2FE380CF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0577F014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541D182" w14:textId="45D16196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290F4271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974B733" w14:textId="0C998FE9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30,500</w:t>
            </w:r>
          </w:p>
        </w:tc>
        <w:tc>
          <w:tcPr>
            <w:tcW w:w="270" w:type="dxa"/>
            <w:vAlign w:val="bottom"/>
          </w:tcPr>
          <w:p w14:paraId="1DA50AAD" w14:textId="77777777" w:rsidR="00164EEE" w:rsidRPr="00E17ED0" w:rsidRDefault="00164EEE" w:rsidP="00164EE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F975EF2" w14:textId="7A329E01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55,461</w:t>
            </w:r>
          </w:p>
        </w:tc>
      </w:tr>
      <w:tr w:rsidR="00C642F1" w:rsidRPr="00B404C2" w14:paraId="2B01FA2F" w14:textId="77777777" w:rsidTr="00851EBE">
        <w:trPr>
          <w:trHeight w:hRule="exact" w:val="360"/>
        </w:trPr>
        <w:tc>
          <w:tcPr>
            <w:tcW w:w="4230" w:type="dxa"/>
          </w:tcPr>
          <w:p w14:paraId="24FCE04B" w14:textId="78BB240B" w:rsidR="00164EEE" w:rsidRPr="00E17ED0" w:rsidRDefault="00164EEE" w:rsidP="00164EEE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C8079B7" w14:textId="744FD7A7" w:rsidR="00164EEE" w:rsidRPr="00C642F1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2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226,179</w:t>
            </w:r>
          </w:p>
        </w:tc>
        <w:tc>
          <w:tcPr>
            <w:tcW w:w="271" w:type="dxa"/>
          </w:tcPr>
          <w:p w14:paraId="47CA3C25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2290A" w14:textId="36110FF7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355,399</w:t>
            </w:r>
          </w:p>
        </w:tc>
        <w:tc>
          <w:tcPr>
            <w:tcW w:w="273" w:type="dxa"/>
          </w:tcPr>
          <w:p w14:paraId="1A9D370E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C55E66F" w14:textId="479E3898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1,811,111</w:t>
            </w:r>
          </w:p>
        </w:tc>
        <w:tc>
          <w:tcPr>
            <w:tcW w:w="263" w:type="dxa"/>
          </w:tcPr>
          <w:p w14:paraId="2675FBB4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5F7E4" w14:textId="1BEDEC19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2,614,458</w:t>
            </w:r>
          </w:p>
        </w:tc>
        <w:tc>
          <w:tcPr>
            <w:tcW w:w="236" w:type="dxa"/>
            <w:vAlign w:val="bottom"/>
          </w:tcPr>
          <w:p w14:paraId="7243B4F3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C74A" w14:textId="11873C7F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261,225</w:t>
            </w:r>
          </w:p>
        </w:tc>
        <w:tc>
          <w:tcPr>
            <w:tcW w:w="239" w:type="dxa"/>
            <w:vAlign w:val="bottom"/>
          </w:tcPr>
          <w:p w14:paraId="4FC722D8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0A4D1" w14:textId="0C289D92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244,659</w:t>
            </w:r>
          </w:p>
        </w:tc>
        <w:tc>
          <w:tcPr>
            <w:tcW w:w="265" w:type="dxa"/>
            <w:vAlign w:val="bottom"/>
          </w:tcPr>
          <w:p w14:paraId="390FB26E" w14:textId="77777777" w:rsidR="00164EEE" w:rsidRPr="00E17ED0" w:rsidRDefault="00164EEE" w:rsidP="00164E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CEAE6" w14:textId="0D319DD1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2,298,515</w:t>
            </w:r>
          </w:p>
        </w:tc>
        <w:tc>
          <w:tcPr>
            <w:tcW w:w="270" w:type="dxa"/>
            <w:vAlign w:val="bottom"/>
          </w:tcPr>
          <w:p w14:paraId="7E0C3139" w14:textId="77777777" w:rsidR="00164EEE" w:rsidRPr="00E17ED0" w:rsidRDefault="00164EEE" w:rsidP="00164EE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95656" w14:textId="4380221C" w:rsidR="00164EEE" w:rsidRPr="00E17ED0" w:rsidRDefault="00164EEE" w:rsidP="00164E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3,214,516</w:t>
            </w:r>
          </w:p>
        </w:tc>
      </w:tr>
      <w:tr w:rsidR="00FF18CC" w:rsidRPr="00B404C2" w14:paraId="29068819" w14:textId="77777777" w:rsidTr="00851EBE">
        <w:trPr>
          <w:trHeight w:hRule="exact" w:val="331"/>
        </w:trPr>
        <w:tc>
          <w:tcPr>
            <w:tcW w:w="4230" w:type="dxa"/>
            <w:vAlign w:val="bottom"/>
          </w:tcPr>
          <w:p w14:paraId="0F80A7C4" w14:textId="495FCE3C" w:rsidR="00FF18CC" w:rsidRPr="00E17ED0" w:rsidRDefault="00FF18CC" w:rsidP="00851EBE">
            <w:pPr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3" w:type="dxa"/>
            <w:gridSpan w:val="15"/>
          </w:tcPr>
          <w:p w14:paraId="170B569D" w14:textId="2EB6CEA7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F18CC" w:rsidRPr="00B404C2" w14:paraId="2752E637" w14:textId="77777777" w:rsidTr="00851EBE">
        <w:trPr>
          <w:trHeight w:hRule="exact" w:val="331"/>
        </w:trPr>
        <w:tc>
          <w:tcPr>
            <w:tcW w:w="4230" w:type="dxa"/>
            <w:vAlign w:val="bottom"/>
          </w:tcPr>
          <w:p w14:paraId="6472E287" w14:textId="77777777" w:rsidR="00FF18CC" w:rsidRPr="00E17ED0" w:rsidRDefault="00FF18CC" w:rsidP="00851EBE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266941C4" w14:textId="78207E70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ข้อมูลระดับ </w:t>
            </w: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1" w:type="dxa"/>
          </w:tcPr>
          <w:p w14:paraId="2F0CC52F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7F572C5" w14:textId="119F7C9C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ข้อมูลระดับ </w:t>
            </w: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3" w:type="dxa"/>
          </w:tcPr>
          <w:p w14:paraId="3E40A91D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51A48431" w14:textId="2E7C3222" w:rsidR="00FF18CC" w:rsidRPr="00E17ED0" w:rsidRDefault="00FF18CC" w:rsidP="00851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ข้อมูลระดับ </w:t>
            </w: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3" w:type="dxa"/>
          </w:tcPr>
          <w:p w14:paraId="2F7030A8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  <w:vAlign w:val="bottom"/>
          </w:tcPr>
          <w:p w14:paraId="7E07633C" w14:textId="6D9C0470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C76FC90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7BC4259B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EE3B0E8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0068906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45C395BA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7B53E5CC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A3AC28" w14:textId="77777777" w:rsidR="00FF18CC" w:rsidRPr="00E17ED0" w:rsidRDefault="00FF18CC" w:rsidP="00851EB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0E106DD9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18CC" w:rsidRPr="00B404C2" w14:paraId="4D5AFA90" w14:textId="77777777" w:rsidTr="00851EBE">
        <w:trPr>
          <w:trHeight w:hRule="exact" w:val="331"/>
        </w:trPr>
        <w:tc>
          <w:tcPr>
            <w:tcW w:w="4230" w:type="dxa"/>
            <w:vAlign w:val="bottom"/>
          </w:tcPr>
          <w:p w14:paraId="1773F65D" w14:textId="77777777" w:rsidR="00FF18CC" w:rsidRPr="00E17ED0" w:rsidRDefault="00FF18CC" w:rsidP="00851EBE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</w:tcPr>
          <w:p w14:paraId="15631E79" w14:textId="77777777" w:rsidR="00FF18CC" w:rsidRPr="00E17ED0" w:rsidRDefault="00FF18CC" w:rsidP="00FF18C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  <w:p w14:paraId="56BF0D40" w14:textId="1694BD16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1" w:type="dxa"/>
          </w:tcPr>
          <w:p w14:paraId="7A6C2451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326A026" w14:textId="77777777" w:rsidR="00FF18CC" w:rsidRPr="00E17ED0" w:rsidRDefault="00FF18CC" w:rsidP="00851EBE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296F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  <w:p w14:paraId="21BA2FFD" w14:textId="5BDAC39F" w:rsidR="00FF18CC" w:rsidRPr="00851EBE" w:rsidRDefault="00FF18CC" w:rsidP="00851EBE">
            <w:pPr>
              <w:pStyle w:val="acctfourfigures"/>
              <w:tabs>
                <w:tab w:val="decimal" w:pos="521"/>
                <w:tab w:val="left" w:pos="720"/>
                <w:tab w:val="decimal" w:pos="796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3" w:type="dxa"/>
          </w:tcPr>
          <w:p w14:paraId="7ECFBA6C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28F813A" w14:textId="77777777" w:rsidR="00FF18CC" w:rsidRPr="00E17ED0" w:rsidRDefault="00FF18CC" w:rsidP="00FF18C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  <w:p w14:paraId="022FC650" w14:textId="065D7F71" w:rsidR="00FF18CC" w:rsidRPr="00E17ED0" w:rsidRDefault="00FF18CC" w:rsidP="00851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3" w:type="dxa"/>
          </w:tcPr>
          <w:p w14:paraId="7DD78EF3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  <w:vAlign w:val="bottom"/>
          </w:tcPr>
          <w:p w14:paraId="4BEEBEC8" w14:textId="77777777" w:rsidR="00FF18CC" w:rsidRPr="00E17ED0" w:rsidRDefault="00FF18CC" w:rsidP="00851EBE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  <w:p w14:paraId="519400B5" w14:textId="2119E95B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35EBF70C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7A1A14B5" w14:textId="77777777" w:rsidR="00FF18CC" w:rsidRPr="00E17ED0" w:rsidRDefault="00FF18CC" w:rsidP="00FF18C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  <w:p w14:paraId="3871524A" w14:textId="55995CFD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9" w:type="dxa"/>
          </w:tcPr>
          <w:p w14:paraId="6E6EACEF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7912BDA" w14:textId="77777777" w:rsidR="00FF18CC" w:rsidRPr="00E17ED0" w:rsidRDefault="00FF18CC" w:rsidP="00851EBE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  <w:p w14:paraId="26ED34AD" w14:textId="174C3126" w:rsidR="00FF18CC" w:rsidRPr="00E17ED0" w:rsidRDefault="00FF18CC" w:rsidP="00851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65" w:type="dxa"/>
          </w:tcPr>
          <w:p w14:paraId="750AA165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1064875" w14:textId="77777777" w:rsidR="00FF18CC" w:rsidRPr="00E17ED0" w:rsidRDefault="00FF18CC" w:rsidP="00FF18C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  <w:p w14:paraId="33DE83A6" w14:textId="49169F8C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7A6D36C4" w14:textId="77777777" w:rsidR="00FF18CC" w:rsidRPr="00E17ED0" w:rsidRDefault="00FF18CC" w:rsidP="00851EB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03F39F0C" w14:textId="77777777" w:rsidR="00FF18CC" w:rsidRPr="00E17ED0" w:rsidRDefault="00FF18CC" w:rsidP="00851EBE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  <w:p w14:paraId="4ADAF7A3" w14:textId="34293307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F18CC" w:rsidRPr="00B404C2" w14:paraId="64BA70FB" w14:textId="77777777" w:rsidTr="00851EBE">
        <w:trPr>
          <w:trHeight w:hRule="exact" w:val="331"/>
        </w:trPr>
        <w:tc>
          <w:tcPr>
            <w:tcW w:w="4230" w:type="dxa"/>
            <w:vAlign w:val="bottom"/>
          </w:tcPr>
          <w:p w14:paraId="432C3881" w14:textId="77777777" w:rsidR="00FF18CC" w:rsidRPr="00E17ED0" w:rsidRDefault="00FF18CC" w:rsidP="00851EBE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</w:tcPr>
          <w:p w14:paraId="12809458" w14:textId="2B9758B4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1" w:type="dxa"/>
          </w:tcPr>
          <w:p w14:paraId="69C7A186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8C7C4E" w14:textId="6832BDF7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3" w:type="dxa"/>
          </w:tcPr>
          <w:p w14:paraId="6A898204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84DD0CF" w14:textId="7DAE9EFE" w:rsidR="00FF18CC" w:rsidRPr="00E17ED0" w:rsidRDefault="00FF18CC" w:rsidP="00851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63" w:type="dxa"/>
          </w:tcPr>
          <w:p w14:paraId="1C506A9F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  <w:vAlign w:val="bottom"/>
          </w:tcPr>
          <w:p w14:paraId="54170BEF" w14:textId="2F16768D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1331B62E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7526BAD4" w14:textId="0BCED7DE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9" w:type="dxa"/>
          </w:tcPr>
          <w:p w14:paraId="69DA5917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898ADC8" w14:textId="193C0E8E" w:rsidR="00FF18CC" w:rsidRPr="00E17ED0" w:rsidRDefault="00FF18CC" w:rsidP="00851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65" w:type="dxa"/>
          </w:tcPr>
          <w:p w14:paraId="144FB71D" w14:textId="77777777" w:rsidR="00FF18CC" w:rsidRPr="00E17ED0" w:rsidRDefault="00FF18CC" w:rsidP="00851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13084EA" w14:textId="30072C30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</w:tcPr>
          <w:p w14:paraId="4D67D362" w14:textId="77777777" w:rsidR="00FF18CC" w:rsidRPr="00E17ED0" w:rsidRDefault="00FF18CC" w:rsidP="00851EB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2325304B" w14:textId="1E36F5AC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FF18CC" w:rsidRPr="00B404C2" w14:paraId="0F5917A4" w14:textId="77777777" w:rsidTr="00851EBE">
        <w:trPr>
          <w:trHeight w:hRule="exact" w:val="331"/>
        </w:trPr>
        <w:tc>
          <w:tcPr>
            <w:tcW w:w="4230" w:type="dxa"/>
          </w:tcPr>
          <w:p w14:paraId="2F6D2FB6" w14:textId="77777777" w:rsidR="00FF18CC" w:rsidRPr="00E17ED0" w:rsidRDefault="00FF18CC" w:rsidP="00851EBE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173" w:type="dxa"/>
            <w:gridSpan w:val="15"/>
          </w:tcPr>
          <w:p w14:paraId="3FA09AA2" w14:textId="5C676F8F" w:rsidR="00FF18CC" w:rsidRPr="00E17ED0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17E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17E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F18CC" w:rsidRPr="00B404C2" w14:paraId="1F1B904C" w14:textId="77777777" w:rsidTr="00851EBE">
        <w:trPr>
          <w:trHeight w:hRule="exact" w:val="331"/>
        </w:trPr>
        <w:tc>
          <w:tcPr>
            <w:tcW w:w="4230" w:type="dxa"/>
          </w:tcPr>
          <w:p w14:paraId="5DA4395B" w14:textId="5730A83F" w:rsidR="00FF18CC" w:rsidRPr="00E17ED0" w:rsidRDefault="00FF18CC" w:rsidP="00FF18CC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</w:t>
            </w:r>
          </w:p>
        </w:tc>
        <w:tc>
          <w:tcPr>
            <w:tcW w:w="989" w:type="dxa"/>
            <w:vAlign w:val="bottom"/>
          </w:tcPr>
          <w:p w14:paraId="00393845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E306B3C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28EB12C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072F94B8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768FF01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20BB0FE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  <w:vAlign w:val="bottom"/>
          </w:tcPr>
          <w:p w14:paraId="3591BBC4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DD3096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6A9DB0EC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E99440C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8D452EF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247E54BF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D85E686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E972EE" w14:textId="77777777" w:rsidR="00FF18CC" w:rsidRPr="00E17ED0" w:rsidRDefault="00FF18CC" w:rsidP="00FF18C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7AEADC8A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18CC" w:rsidRPr="00B404C2" w14:paraId="04E8F2BE" w14:textId="77777777" w:rsidTr="00851EBE">
        <w:trPr>
          <w:trHeight w:hRule="exact" w:val="346"/>
        </w:trPr>
        <w:tc>
          <w:tcPr>
            <w:tcW w:w="4230" w:type="dxa"/>
          </w:tcPr>
          <w:p w14:paraId="39A7658B" w14:textId="0836E85B" w:rsidR="00FF18CC" w:rsidRPr="00E17ED0" w:rsidRDefault="00FF18CC" w:rsidP="00FF18CC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  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สัญญาอนุพันธ์</w:t>
            </w:r>
          </w:p>
        </w:tc>
        <w:tc>
          <w:tcPr>
            <w:tcW w:w="989" w:type="dxa"/>
            <w:vAlign w:val="bottom"/>
          </w:tcPr>
          <w:p w14:paraId="29322E8C" w14:textId="3D7C9039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5308289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0C74CC" w14:textId="6EB5B824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5E98456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A86A2FF" w14:textId="4C662A53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A27DC9E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  <w:vAlign w:val="bottom"/>
          </w:tcPr>
          <w:p w14:paraId="364753EB" w14:textId="067285B4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6B32E3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508C2A78" w14:textId="727FEBCE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C462F09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B874643" w14:textId="30863E7D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2F9F3196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093E18A5" w14:textId="2918169B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441A8E" w14:textId="77777777" w:rsidR="00FF18CC" w:rsidRPr="00E17ED0" w:rsidRDefault="00FF18CC" w:rsidP="00FF18C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05BB7E4D" w14:textId="1C27FFF1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18CC" w:rsidRPr="00B404C2" w14:paraId="3C5D8D88" w14:textId="77777777" w:rsidTr="00851EBE">
        <w:trPr>
          <w:trHeight w:hRule="exact" w:val="346"/>
        </w:trPr>
        <w:tc>
          <w:tcPr>
            <w:tcW w:w="4230" w:type="dxa"/>
          </w:tcPr>
          <w:p w14:paraId="64F8F7EC" w14:textId="3A752A91" w:rsidR="00FF18CC" w:rsidRPr="00E17ED0" w:rsidRDefault="00FF18CC" w:rsidP="00FF18CC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</w:t>
            </w:r>
            <w:r w:rsidR="00907DD8" w:rsidRPr="00E17E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สัญญาแลกเปลี่ยนเงินตราต่างประเทศ</w:t>
            </w:r>
            <w:r w:rsidR="00907DD8" w:rsidRPr="00907DD8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ล่วงหน้า</w:t>
            </w:r>
          </w:p>
        </w:tc>
        <w:tc>
          <w:tcPr>
            <w:tcW w:w="989" w:type="dxa"/>
          </w:tcPr>
          <w:p w14:paraId="0765AC60" w14:textId="2596F4C0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6292810A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6D563E" w14:textId="2B3822B2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62925ACB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23B20885" w14:textId="2397E24E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3,015,810</w:t>
            </w:r>
          </w:p>
        </w:tc>
        <w:tc>
          <w:tcPr>
            <w:tcW w:w="263" w:type="dxa"/>
          </w:tcPr>
          <w:p w14:paraId="7FFDA9EF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16D2AF0" w14:textId="14D1836F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1,374,973</w:t>
            </w:r>
          </w:p>
        </w:tc>
        <w:tc>
          <w:tcPr>
            <w:tcW w:w="236" w:type="dxa"/>
            <w:vAlign w:val="bottom"/>
          </w:tcPr>
          <w:p w14:paraId="14150F6F" w14:textId="77777777" w:rsidR="00FF18CC" w:rsidRPr="00E17ED0" w:rsidRDefault="00FF18CC" w:rsidP="00FF18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</w:tcPr>
          <w:p w14:paraId="06FDCB6D" w14:textId="44ABFC89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171CD9E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15EA0902" w14:textId="1503EAFD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4E6846B3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16D2AFB" w14:textId="525AAFDF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3,015,810</w:t>
            </w:r>
          </w:p>
        </w:tc>
        <w:tc>
          <w:tcPr>
            <w:tcW w:w="270" w:type="dxa"/>
            <w:vAlign w:val="bottom"/>
          </w:tcPr>
          <w:p w14:paraId="24168C84" w14:textId="77777777" w:rsidR="00FF18CC" w:rsidRPr="00E17ED0" w:rsidRDefault="00FF18CC" w:rsidP="00FF18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01979AD" w14:textId="7C19CE2F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1,374,973</w:t>
            </w:r>
          </w:p>
        </w:tc>
      </w:tr>
      <w:tr w:rsidR="00FF18CC" w:rsidRPr="00B404C2" w14:paraId="3223ACAB" w14:textId="77777777" w:rsidTr="00851EBE">
        <w:trPr>
          <w:trHeight w:hRule="exact" w:val="346"/>
        </w:trPr>
        <w:tc>
          <w:tcPr>
            <w:tcW w:w="4230" w:type="dxa"/>
            <w:vAlign w:val="bottom"/>
          </w:tcPr>
          <w:p w14:paraId="13E90AB9" w14:textId="1BD18DF1" w:rsidR="00FF18CC" w:rsidRPr="00E17ED0" w:rsidRDefault="00FF18CC" w:rsidP="00FF18CC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สัญญาแลกเปลี่ยนสกุลเงินและอัตราดอกเบี้ย</w:t>
            </w:r>
          </w:p>
        </w:tc>
        <w:tc>
          <w:tcPr>
            <w:tcW w:w="989" w:type="dxa"/>
            <w:vAlign w:val="bottom"/>
          </w:tcPr>
          <w:p w14:paraId="1E6413CC" w14:textId="513F1F4E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00584C0F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66A91D9" w14:textId="7DA0DB7C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516A06BA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90EE13" w14:textId="1F111052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1,883,551</w:t>
            </w:r>
          </w:p>
        </w:tc>
        <w:tc>
          <w:tcPr>
            <w:tcW w:w="263" w:type="dxa"/>
          </w:tcPr>
          <w:p w14:paraId="320A4D4F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04493A9" w14:textId="6CABDF65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1,710,941</w:t>
            </w:r>
          </w:p>
        </w:tc>
        <w:tc>
          <w:tcPr>
            <w:tcW w:w="236" w:type="dxa"/>
            <w:vAlign w:val="bottom"/>
          </w:tcPr>
          <w:p w14:paraId="71E18A91" w14:textId="77777777" w:rsidR="00FF18CC" w:rsidRPr="00E17ED0" w:rsidRDefault="00FF18CC" w:rsidP="00FF18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14:paraId="748DC426" w14:textId="18A61C15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DAAE029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F667690" w14:textId="379004CE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38DF3AEB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66E42395" w14:textId="2B152F00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1,883,551</w:t>
            </w:r>
          </w:p>
        </w:tc>
        <w:tc>
          <w:tcPr>
            <w:tcW w:w="270" w:type="dxa"/>
            <w:vAlign w:val="bottom"/>
          </w:tcPr>
          <w:p w14:paraId="5935FFA4" w14:textId="77777777" w:rsidR="00FF18CC" w:rsidRPr="00E17ED0" w:rsidRDefault="00FF18CC" w:rsidP="00FF18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79D21BB" w14:textId="66B8D682" w:rsidR="00FF18CC" w:rsidRPr="00851EBE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1,710,941</w:t>
            </w:r>
          </w:p>
        </w:tc>
      </w:tr>
      <w:tr w:rsidR="00FF18CC" w:rsidRPr="00B404C2" w14:paraId="397FADE2" w14:textId="77777777" w:rsidTr="00851EBE">
        <w:trPr>
          <w:trHeight w:hRule="exact" w:val="346"/>
        </w:trPr>
        <w:tc>
          <w:tcPr>
            <w:tcW w:w="4230" w:type="dxa"/>
          </w:tcPr>
          <w:p w14:paraId="608A5C65" w14:textId="0507C88E" w:rsidR="00FF18CC" w:rsidRPr="00E17ED0" w:rsidRDefault="00FF18CC" w:rsidP="00FF18CC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17ED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89" w:type="dxa"/>
            <w:vAlign w:val="bottom"/>
          </w:tcPr>
          <w:p w14:paraId="340266E8" w14:textId="504FFE32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B328E99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D9565E3" w14:textId="27D797DC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7729B4B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2BC6050" w14:textId="14E9A8A5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89,667</w:t>
            </w:r>
          </w:p>
        </w:tc>
        <w:tc>
          <w:tcPr>
            <w:tcW w:w="263" w:type="dxa"/>
          </w:tcPr>
          <w:p w14:paraId="3FC7D59F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5B18A3" w14:textId="62F76D9F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87,347</w:t>
            </w:r>
          </w:p>
        </w:tc>
        <w:tc>
          <w:tcPr>
            <w:tcW w:w="236" w:type="dxa"/>
            <w:vAlign w:val="bottom"/>
          </w:tcPr>
          <w:p w14:paraId="71CD2A49" w14:textId="77777777" w:rsidR="00FF18CC" w:rsidRPr="00E17ED0" w:rsidRDefault="00FF18CC" w:rsidP="00FF18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DC2322" w14:textId="493568FE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63CCFDB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05FECBBF" w14:textId="2109B842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1ADB00EE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EBF7A2F" w14:textId="0CEE899B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89,667</w:t>
            </w:r>
          </w:p>
        </w:tc>
        <w:tc>
          <w:tcPr>
            <w:tcW w:w="270" w:type="dxa"/>
            <w:vAlign w:val="bottom"/>
          </w:tcPr>
          <w:p w14:paraId="72BF411A" w14:textId="77777777" w:rsidR="00FF18CC" w:rsidRPr="00E17ED0" w:rsidRDefault="00FF18CC" w:rsidP="00FF18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E316F18" w14:textId="3621B9AE" w:rsidR="00FF18CC" w:rsidRPr="00851EBE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87,347</w:t>
            </w:r>
          </w:p>
        </w:tc>
      </w:tr>
      <w:tr w:rsidR="00FF18CC" w:rsidRPr="00B404C2" w14:paraId="2D1E78BE" w14:textId="77777777" w:rsidTr="00851EBE">
        <w:trPr>
          <w:trHeight w:hRule="exact" w:val="331"/>
        </w:trPr>
        <w:tc>
          <w:tcPr>
            <w:tcW w:w="4230" w:type="dxa"/>
          </w:tcPr>
          <w:p w14:paraId="50A67F1E" w14:textId="6A8D3892" w:rsidR="00FF18CC" w:rsidRPr="00E17ED0" w:rsidRDefault="00FF18CC" w:rsidP="00FF18CC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16B3" w14:textId="715E1FA4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6B4B7C1C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52906" w14:textId="2C36AD8C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</w:tcPr>
          <w:p w14:paraId="7763967B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290DB94" w14:textId="4D881CAF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4,989,028</w:t>
            </w:r>
          </w:p>
        </w:tc>
        <w:tc>
          <w:tcPr>
            <w:tcW w:w="263" w:type="dxa"/>
          </w:tcPr>
          <w:p w14:paraId="4A449003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5955C" w14:textId="3EA7B944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3,173,261</w:t>
            </w:r>
          </w:p>
        </w:tc>
        <w:tc>
          <w:tcPr>
            <w:tcW w:w="236" w:type="dxa"/>
            <w:vAlign w:val="bottom"/>
          </w:tcPr>
          <w:p w14:paraId="454FD532" w14:textId="77777777" w:rsidR="00FF18CC" w:rsidRPr="00E17ED0" w:rsidRDefault="00FF18CC" w:rsidP="00FF18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B2B2C9" w14:textId="6D84A5C5" w:rsidR="00FF18CC" w:rsidRPr="00EC721A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C8197C5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836BC" w14:textId="02643B5D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1A489FCB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F26EBE3" w14:textId="6E46ACD1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4,989,028</w:t>
            </w:r>
          </w:p>
        </w:tc>
        <w:tc>
          <w:tcPr>
            <w:tcW w:w="270" w:type="dxa"/>
            <w:vAlign w:val="bottom"/>
          </w:tcPr>
          <w:p w14:paraId="433445B2" w14:textId="77777777" w:rsidR="00FF18CC" w:rsidRPr="00E17ED0" w:rsidRDefault="00FF18CC" w:rsidP="00FF18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29C99" w14:textId="5CD04238" w:rsidR="00FF18CC" w:rsidRPr="00BA643F" w:rsidRDefault="00FF18CC" w:rsidP="00851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6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3,173,261</w:t>
            </w:r>
          </w:p>
        </w:tc>
      </w:tr>
      <w:tr w:rsidR="00FF18CC" w:rsidRPr="00B404C2" w14:paraId="53D5E3E0" w14:textId="77777777" w:rsidTr="00851EBE">
        <w:trPr>
          <w:trHeight w:hRule="exact" w:val="331"/>
        </w:trPr>
        <w:tc>
          <w:tcPr>
            <w:tcW w:w="4230" w:type="dxa"/>
          </w:tcPr>
          <w:p w14:paraId="545CBB76" w14:textId="27283FFB" w:rsidR="00FF18CC" w:rsidRPr="00E17ED0" w:rsidRDefault="00FF18CC" w:rsidP="00FF18CC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</w:tcPr>
          <w:p w14:paraId="3835AAEE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7DEB4CAA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E91EA7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14:paraId="7849C11C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0824436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07F9AF7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8DD49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FDEE0B" w14:textId="77777777" w:rsidR="00FF18CC" w:rsidRPr="00E17ED0" w:rsidRDefault="00FF18CC" w:rsidP="00FF18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2027F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546AE90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3A37780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312C0AEB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1ABB3AA" w14:textId="77777777" w:rsidR="00FF18CC" w:rsidRPr="00E17ED0" w:rsidRDefault="00FF18CC" w:rsidP="00FF18C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182F84" w14:textId="77777777" w:rsidR="00FF18CC" w:rsidRPr="00E17ED0" w:rsidRDefault="00FF18CC" w:rsidP="00FF18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1E39B9E" w14:textId="77777777" w:rsidR="00FF18CC" w:rsidRPr="00E17ED0" w:rsidRDefault="00FF18CC" w:rsidP="00FF18C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A67C72F" w14:textId="3D279AAC" w:rsidR="00137E45" w:rsidRPr="00B31CDB" w:rsidRDefault="00137E45">
      <w:pPr>
        <w:rPr>
          <w:rFonts w:cstheme="minorBidi"/>
        </w:rPr>
      </w:pPr>
    </w:p>
    <w:p w14:paraId="3D412FF9" w14:textId="77777777" w:rsidR="005642A3" w:rsidRDefault="005642A3">
      <w:r>
        <w:br w:type="page"/>
      </w:r>
    </w:p>
    <w:tbl>
      <w:tblPr>
        <w:tblW w:w="147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  <w:gridCol w:w="360"/>
        <w:gridCol w:w="1080"/>
        <w:gridCol w:w="270"/>
        <w:gridCol w:w="1080"/>
        <w:gridCol w:w="270"/>
        <w:gridCol w:w="990"/>
        <w:gridCol w:w="270"/>
        <w:gridCol w:w="1170"/>
      </w:tblGrid>
      <w:tr w:rsidR="00F06A32" w:rsidRPr="006C129F" w14:paraId="1F189E47" w14:textId="77777777" w:rsidTr="00851EBE">
        <w:trPr>
          <w:trHeight w:hRule="exact" w:val="331"/>
          <w:tblHeader/>
        </w:trPr>
        <w:tc>
          <w:tcPr>
            <w:tcW w:w="4140" w:type="dxa"/>
            <w:vAlign w:val="bottom"/>
          </w:tcPr>
          <w:p w14:paraId="5BBF649C" w14:textId="03B120BA" w:rsidR="00F06A32" w:rsidRPr="00EC721A" w:rsidRDefault="00F06A32" w:rsidP="00E2040F">
            <w:pPr>
              <w:tabs>
                <w:tab w:val="left" w:pos="348"/>
              </w:tabs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0" w:type="dxa"/>
            <w:gridSpan w:val="15"/>
          </w:tcPr>
          <w:p w14:paraId="4938B22F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06A32" w:rsidRPr="006C129F" w14:paraId="5599F839" w14:textId="77777777" w:rsidTr="00E17ED0">
        <w:trPr>
          <w:trHeight w:hRule="exact" w:val="331"/>
          <w:tblHeader/>
        </w:trPr>
        <w:tc>
          <w:tcPr>
            <w:tcW w:w="4140" w:type="dxa"/>
            <w:vAlign w:val="bottom"/>
            <w:hideMark/>
          </w:tcPr>
          <w:p w14:paraId="0E7CBE2C" w14:textId="77777777" w:rsidR="00F06A32" w:rsidRPr="00EC721A" w:rsidRDefault="00F06A32" w:rsidP="00E2040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8490FBE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EC72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5ED9861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FBAF75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EC72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7086FCD5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59E75B6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EC72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B16842F" w14:textId="77777777" w:rsidR="00F06A32" w:rsidRPr="00EC721A" w:rsidRDefault="00F06A32" w:rsidP="00E204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9D9DA57" w14:textId="77777777" w:rsidR="00F06A32" w:rsidRPr="00EC721A" w:rsidRDefault="00F06A32" w:rsidP="00E2040F">
            <w:pPr>
              <w:tabs>
                <w:tab w:val="clear" w:pos="1871"/>
                <w:tab w:val="left" w:pos="1403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06A32" w:rsidRPr="006C129F" w14:paraId="40EF7A3C" w14:textId="77777777" w:rsidTr="00E17ED0">
        <w:trPr>
          <w:trHeight w:hRule="exact" w:val="331"/>
          <w:tblHeader/>
        </w:trPr>
        <w:tc>
          <w:tcPr>
            <w:tcW w:w="4140" w:type="dxa"/>
            <w:vAlign w:val="bottom"/>
          </w:tcPr>
          <w:p w14:paraId="0ED47A87" w14:textId="6D284B84" w:rsidR="00F06A32" w:rsidRPr="00EC721A" w:rsidRDefault="00F06A32" w:rsidP="008118D3">
            <w:pPr>
              <w:tabs>
                <w:tab w:val="clear" w:pos="454"/>
                <w:tab w:val="left" w:pos="120"/>
                <w:tab w:val="left" w:pos="350"/>
              </w:tabs>
              <w:ind w:right="-90"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</w:tcPr>
          <w:p w14:paraId="61A487BF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  <w:p w14:paraId="7FF894DB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7E739A07" w14:textId="77777777" w:rsidR="00F06A32" w:rsidRPr="00EC721A" w:rsidRDefault="00F06A32" w:rsidP="00E2040F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3E90424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  <w:p w14:paraId="0D50ADD3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0" w:type="dxa"/>
          </w:tcPr>
          <w:p w14:paraId="6B293BD6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7E965D2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  <w:p w14:paraId="3FF4047A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0F5C9856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E4CD0D0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  <w:p w14:paraId="13F3B6E6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360" w:type="dxa"/>
            <w:vAlign w:val="bottom"/>
          </w:tcPr>
          <w:p w14:paraId="07BC486F" w14:textId="77777777" w:rsidR="00F06A32" w:rsidRPr="00EC721A" w:rsidRDefault="00F06A32" w:rsidP="00E204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D338A9C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  <w:p w14:paraId="1D597D08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0D1E6723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676B46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  <w:p w14:paraId="348B5A29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0" w:type="dxa"/>
          </w:tcPr>
          <w:p w14:paraId="610EA8CA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A6E3BAE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  <w:p w14:paraId="41F44413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52E459C7" w14:textId="77777777" w:rsidR="00F06A32" w:rsidRPr="00EC721A" w:rsidRDefault="00F06A32" w:rsidP="00E204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550F12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  <w:p w14:paraId="632FEEF8" w14:textId="77777777" w:rsidR="00F06A32" w:rsidRPr="00EC721A" w:rsidRDefault="00F06A32" w:rsidP="00E204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06A32" w:rsidRPr="006C129F" w14:paraId="1D6907F3" w14:textId="77777777" w:rsidTr="00E17ED0">
        <w:trPr>
          <w:trHeight w:hRule="exact" w:val="331"/>
          <w:tblHeader/>
        </w:trPr>
        <w:tc>
          <w:tcPr>
            <w:tcW w:w="4140" w:type="dxa"/>
            <w:vAlign w:val="bottom"/>
          </w:tcPr>
          <w:p w14:paraId="30850122" w14:textId="77777777" w:rsidR="00F06A32" w:rsidRPr="00EC721A" w:rsidRDefault="00F06A32" w:rsidP="008118D3">
            <w:pPr>
              <w:tabs>
                <w:tab w:val="clear" w:pos="454"/>
                <w:tab w:val="left" w:pos="120"/>
                <w:tab w:val="left" w:pos="350"/>
              </w:tabs>
              <w:ind w:right="-90"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</w:tcPr>
          <w:p w14:paraId="2006C6A3" w14:textId="23D16AED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</w:tcPr>
          <w:p w14:paraId="3EFF0EFE" w14:textId="77777777" w:rsidR="00F06A32" w:rsidRPr="00EC721A" w:rsidRDefault="00F06A32" w:rsidP="00E2040F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9EEED74" w14:textId="27B590A9" w:rsidR="00F06A32" w:rsidRPr="00EC721A" w:rsidRDefault="00F06A32" w:rsidP="00091CA0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0" w:type="dxa"/>
          </w:tcPr>
          <w:p w14:paraId="3E186A69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9B70DDE" w14:textId="1443F97F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</w:tcPr>
          <w:p w14:paraId="0E9BE1AE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D2D967F" w14:textId="72273CE4" w:rsidR="00F06A32" w:rsidRPr="00EC721A" w:rsidRDefault="00F06A32" w:rsidP="00E2040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360" w:type="dxa"/>
            <w:vAlign w:val="bottom"/>
          </w:tcPr>
          <w:p w14:paraId="28F34826" w14:textId="77777777" w:rsidR="00F06A32" w:rsidRPr="00EC721A" w:rsidRDefault="00F06A32" w:rsidP="00E204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823B49F" w14:textId="0BB5EF1E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</w:tcPr>
          <w:p w14:paraId="2CD4F0EF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02BCB02" w14:textId="752DAB9F" w:rsidR="00F06A32" w:rsidRPr="00EC721A" w:rsidRDefault="00F06A32" w:rsidP="00E2040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0" w:type="dxa"/>
          </w:tcPr>
          <w:p w14:paraId="2B17B876" w14:textId="77777777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80C4B34" w14:textId="5B19A091" w:rsidR="00F06A32" w:rsidRPr="00EC721A" w:rsidRDefault="00F06A32" w:rsidP="00E2040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</w:tcPr>
          <w:p w14:paraId="1AADE4EE" w14:textId="77777777" w:rsidR="00F06A32" w:rsidRPr="00EC721A" w:rsidRDefault="00F06A32" w:rsidP="00E204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344C8A" w14:textId="0C7CCDFB" w:rsidR="00F06A32" w:rsidRPr="00EC721A" w:rsidRDefault="00F06A32" w:rsidP="00E2040F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</w:tr>
      <w:tr w:rsidR="00F06A32" w:rsidRPr="006C129F" w14:paraId="35C9614C" w14:textId="77777777" w:rsidTr="00851EBE">
        <w:trPr>
          <w:trHeight w:hRule="exact" w:val="331"/>
          <w:tblHeader/>
        </w:trPr>
        <w:tc>
          <w:tcPr>
            <w:tcW w:w="4140" w:type="dxa"/>
          </w:tcPr>
          <w:p w14:paraId="3E3116FB" w14:textId="77777777" w:rsidR="00F06A32" w:rsidRPr="00EC721A" w:rsidRDefault="00F06A32" w:rsidP="00E2040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620" w:type="dxa"/>
            <w:gridSpan w:val="15"/>
          </w:tcPr>
          <w:p w14:paraId="734B9614" w14:textId="77777777" w:rsidR="00F06A32" w:rsidRPr="00EC721A" w:rsidRDefault="00F06A32" w:rsidP="008D57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C72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C72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06A32" w:rsidRPr="006C129F" w14:paraId="60966558" w14:textId="77777777" w:rsidTr="00E17ED0">
        <w:trPr>
          <w:trHeight w:hRule="exact" w:val="331"/>
        </w:trPr>
        <w:tc>
          <w:tcPr>
            <w:tcW w:w="4140" w:type="dxa"/>
          </w:tcPr>
          <w:p w14:paraId="5D361F5D" w14:textId="3B4287D6" w:rsidR="00F06A32" w:rsidRPr="00EC721A" w:rsidRDefault="00F06A32" w:rsidP="001227FA">
            <w:pPr>
              <w:ind w:left="7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</w:tcPr>
          <w:p w14:paraId="33ACA113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C18D2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40D3A7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04A3AF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0832BC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8F3F0D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29DA7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0316F7E6" w14:textId="77777777" w:rsidR="00F06A32" w:rsidRPr="00EC721A" w:rsidRDefault="00F06A32" w:rsidP="00E2040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30D925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0728D4" w14:textId="77777777" w:rsidR="00F06A32" w:rsidRPr="00EC721A" w:rsidRDefault="00F06A32" w:rsidP="00E2040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B602F7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9C8F2D" w14:textId="77777777" w:rsidR="00F06A32" w:rsidRPr="00EC721A" w:rsidRDefault="00F06A32" w:rsidP="00E2040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2D9C32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CE04E8" w14:textId="77777777" w:rsidR="00F06A32" w:rsidRPr="00EC721A" w:rsidRDefault="00F06A32" w:rsidP="00E2040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9EEA7B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6A32" w:rsidRPr="006C129F" w14:paraId="4B40169E" w14:textId="77777777" w:rsidTr="00E17ED0">
        <w:trPr>
          <w:trHeight w:hRule="exact" w:val="331"/>
        </w:trPr>
        <w:tc>
          <w:tcPr>
            <w:tcW w:w="4140" w:type="dxa"/>
            <w:vAlign w:val="bottom"/>
            <w:hideMark/>
          </w:tcPr>
          <w:p w14:paraId="35F9AF8B" w14:textId="77777777" w:rsidR="00F06A32" w:rsidRPr="00EC721A" w:rsidRDefault="00F06A32" w:rsidP="001227FA">
            <w:pPr>
              <w:ind w:left="160" w:right="-90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vAlign w:val="bottom"/>
          </w:tcPr>
          <w:p w14:paraId="3B4555FF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00EFE6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50049B6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188808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278E99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964872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365EE1F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486CD149" w14:textId="77777777" w:rsidR="00F06A32" w:rsidRPr="00EC721A" w:rsidRDefault="00F06A32" w:rsidP="00E204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1A5B5F0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41788E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BA942F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D3BC8B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F508DE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22DD4" w14:textId="77777777" w:rsidR="00F06A32" w:rsidRPr="00EC721A" w:rsidRDefault="00F06A32" w:rsidP="00E204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84D72F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6A32" w:rsidRPr="006C129F" w14:paraId="6BF1CBC2" w14:textId="77777777" w:rsidTr="00E17ED0">
        <w:trPr>
          <w:trHeight w:hRule="exact" w:val="331"/>
        </w:trPr>
        <w:tc>
          <w:tcPr>
            <w:tcW w:w="4140" w:type="dxa"/>
            <w:hideMark/>
          </w:tcPr>
          <w:p w14:paraId="74B07E7E" w14:textId="2BC8D339" w:rsidR="00F06A32" w:rsidRPr="00EC721A" w:rsidRDefault="00F06A32" w:rsidP="001227F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1B8CF89C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A4B8C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A0E94B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2294E6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B70D4E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62354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063DFB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884B8AD" w14:textId="77777777" w:rsidR="00F06A32" w:rsidRPr="00EC721A" w:rsidRDefault="00F06A32" w:rsidP="00E204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AD8D4E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12B59D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CE1E6D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722600" w14:textId="77777777" w:rsidR="00F06A32" w:rsidRPr="00EC721A" w:rsidRDefault="00F06A32" w:rsidP="00E204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287EC7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947BA5" w14:textId="77777777" w:rsidR="00F06A32" w:rsidRPr="00EC721A" w:rsidRDefault="00F06A32" w:rsidP="00E204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58639A" w14:textId="77777777" w:rsidR="00F06A32" w:rsidRPr="00EC721A" w:rsidRDefault="00F06A32" w:rsidP="00437A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6A32" w:rsidRPr="006C129F" w14:paraId="1F442DC4" w14:textId="77777777" w:rsidTr="00E17ED0">
        <w:trPr>
          <w:trHeight w:hRule="exact" w:val="331"/>
        </w:trPr>
        <w:tc>
          <w:tcPr>
            <w:tcW w:w="4140" w:type="dxa"/>
            <w:hideMark/>
          </w:tcPr>
          <w:p w14:paraId="37D90868" w14:textId="525C0135" w:rsidR="00F06A32" w:rsidRPr="00EC721A" w:rsidRDefault="00F06A32" w:rsidP="00DE6AB3">
            <w:pPr>
              <w:tabs>
                <w:tab w:val="clear" w:pos="227"/>
                <w:tab w:val="left" w:pos="176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3992BCD0" w14:textId="74F20BB8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126,055</w:t>
            </w:r>
          </w:p>
        </w:tc>
        <w:tc>
          <w:tcPr>
            <w:tcW w:w="270" w:type="dxa"/>
          </w:tcPr>
          <w:p w14:paraId="4D6250A7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4FBCEF62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211,816</w:t>
            </w:r>
          </w:p>
        </w:tc>
        <w:tc>
          <w:tcPr>
            <w:tcW w:w="270" w:type="dxa"/>
          </w:tcPr>
          <w:p w14:paraId="1E385ED7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9B2895" w14:textId="1BDBA480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70CB1A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C2C585F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2C4709A2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C494C84" w14:textId="088C6F22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270" w:type="dxa"/>
            <w:vAlign w:val="bottom"/>
          </w:tcPr>
          <w:p w14:paraId="6309346D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32D1695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270" w:type="dxa"/>
            <w:vAlign w:val="bottom"/>
          </w:tcPr>
          <w:p w14:paraId="23C83BEE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53AFDF38" w14:textId="59913BB3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135,055</w:t>
            </w:r>
          </w:p>
        </w:tc>
        <w:tc>
          <w:tcPr>
            <w:tcW w:w="270" w:type="dxa"/>
            <w:vAlign w:val="bottom"/>
          </w:tcPr>
          <w:p w14:paraId="1D13454E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5692A3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220,816</w:t>
            </w:r>
          </w:p>
        </w:tc>
      </w:tr>
      <w:tr w:rsidR="00F06A32" w:rsidRPr="006C129F" w14:paraId="56B6EE7A" w14:textId="77777777" w:rsidTr="00EC721A">
        <w:trPr>
          <w:trHeight w:hRule="exact" w:val="362"/>
        </w:trPr>
        <w:tc>
          <w:tcPr>
            <w:tcW w:w="4140" w:type="dxa"/>
          </w:tcPr>
          <w:p w14:paraId="159C74AC" w14:textId="77777777" w:rsidR="00F06A32" w:rsidRPr="00EC721A" w:rsidRDefault="00F06A32" w:rsidP="00DE6AB3">
            <w:pPr>
              <w:tabs>
                <w:tab w:val="clear" w:pos="227"/>
              </w:tabs>
              <w:ind w:right="-90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080" w:type="dxa"/>
          </w:tcPr>
          <w:p w14:paraId="36F8315F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8ADE54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802E08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2C9DE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B6FEED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E8331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DBD860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208B218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A506AD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FE1162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EDC43B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8DC6EE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15547B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56B91D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0883D8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6A32" w:rsidRPr="006C129F" w14:paraId="27B05FB8" w14:textId="77777777" w:rsidTr="00E17ED0">
        <w:trPr>
          <w:trHeight w:hRule="exact" w:val="331"/>
        </w:trPr>
        <w:tc>
          <w:tcPr>
            <w:tcW w:w="4140" w:type="dxa"/>
          </w:tcPr>
          <w:p w14:paraId="4C2490E8" w14:textId="7287EAE1" w:rsidR="00F06A32" w:rsidRPr="00EC721A" w:rsidRDefault="00F06A32" w:rsidP="00DE6AB3">
            <w:pPr>
              <w:tabs>
                <w:tab w:val="clear" w:pos="227"/>
                <w:tab w:val="left" w:pos="191"/>
                <w:tab w:val="left" w:pos="321"/>
              </w:tabs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6DC2A25" w14:textId="5FEEB0A5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49AACE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A60C0" w14:textId="452A8C98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CE7D44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A87989" w14:textId="4237592A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912,434</w:t>
            </w:r>
          </w:p>
        </w:tc>
        <w:tc>
          <w:tcPr>
            <w:tcW w:w="270" w:type="dxa"/>
          </w:tcPr>
          <w:p w14:paraId="3A4B62D3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1AFB43" w14:textId="6D58F39C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1,229,742</w:t>
            </w:r>
          </w:p>
        </w:tc>
        <w:tc>
          <w:tcPr>
            <w:tcW w:w="360" w:type="dxa"/>
            <w:vAlign w:val="bottom"/>
          </w:tcPr>
          <w:p w14:paraId="1B26258A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7ADDB3" w14:textId="0E90207B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97E935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DA4D2D" w14:textId="08869A51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CF96A8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D39221" w14:textId="09B0A5AF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912,434</w:t>
            </w:r>
          </w:p>
        </w:tc>
        <w:tc>
          <w:tcPr>
            <w:tcW w:w="270" w:type="dxa"/>
            <w:vAlign w:val="bottom"/>
          </w:tcPr>
          <w:p w14:paraId="2D99F9CB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10B9B1" w14:textId="192DA20F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1,229,742</w:t>
            </w:r>
          </w:p>
        </w:tc>
      </w:tr>
      <w:tr w:rsidR="00F06A32" w:rsidRPr="006C129F" w14:paraId="24332456" w14:textId="77777777" w:rsidTr="00E17ED0">
        <w:trPr>
          <w:trHeight w:hRule="exact" w:val="331"/>
        </w:trPr>
        <w:tc>
          <w:tcPr>
            <w:tcW w:w="4140" w:type="dxa"/>
          </w:tcPr>
          <w:p w14:paraId="7CBDE385" w14:textId="45D05E73" w:rsidR="00F06A32" w:rsidRPr="00EC721A" w:rsidRDefault="00F06A32" w:rsidP="00DE6AB3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C72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080" w:type="dxa"/>
            <w:vAlign w:val="bottom"/>
          </w:tcPr>
          <w:p w14:paraId="59B19EB3" w14:textId="62FB90F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220FA6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BBF05E2" w14:textId="37EB4F0F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5179E0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BD9138" w14:textId="147EA98B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1,106,534</w:t>
            </w:r>
          </w:p>
        </w:tc>
        <w:tc>
          <w:tcPr>
            <w:tcW w:w="270" w:type="dxa"/>
          </w:tcPr>
          <w:p w14:paraId="5D78DB26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7C176D" w14:textId="36AC1758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850,613</w:t>
            </w:r>
          </w:p>
        </w:tc>
        <w:tc>
          <w:tcPr>
            <w:tcW w:w="360" w:type="dxa"/>
            <w:vAlign w:val="bottom"/>
          </w:tcPr>
          <w:p w14:paraId="339B632D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388020" w14:textId="4A3AB9D8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983B9A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3381CC" w14:textId="4A284741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075CE1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8301A0" w14:textId="58D0E5D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1,106,534</w:t>
            </w:r>
          </w:p>
        </w:tc>
        <w:tc>
          <w:tcPr>
            <w:tcW w:w="270" w:type="dxa"/>
            <w:vAlign w:val="bottom"/>
          </w:tcPr>
          <w:p w14:paraId="00E22188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2D200A" w14:textId="2943853C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850,613</w:t>
            </w:r>
          </w:p>
        </w:tc>
      </w:tr>
      <w:tr w:rsidR="00F06A32" w:rsidRPr="006C129F" w14:paraId="25037C90" w14:textId="77777777" w:rsidTr="00E17ED0">
        <w:trPr>
          <w:trHeight w:hRule="exact" w:val="331"/>
        </w:trPr>
        <w:tc>
          <w:tcPr>
            <w:tcW w:w="4140" w:type="dxa"/>
          </w:tcPr>
          <w:p w14:paraId="662A8B13" w14:textId="5CE0CC95" w:rsidR="00F06A32" w:rsidRPr="00EC721A" w:rsidRDefault="00F06A32" w:rsidP="00DE6AB3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C72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1F0BF59D" w14:textId="67F54A91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DA3F2F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B6BBEC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544260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31717" w14:textId="25A87946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100,688</w:t>
            </w:r>
          </w:p>
        </w:tc>
        <w:tc>
          <w:tcPr>
            <w:tcW w:w="270" w:type="dxa"/>
          </w:tcPr>
          <w:p w14:paraId="0719D2BB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B60FB4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119,255</w:t>
            </w:r>
          </w:p>
        </w:tc>
        <w:tc>
          <w:tcPr>
            <w:tcW w:w="360" w:type="dxa"/>
            <w:vAlign w:val="bottom"/>
          </w:tcPr>
          <w:p w14:paraId="57850F9B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B49563" w14:textId="49F85EEC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D3B5E7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F64EEF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3F15F1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39A6C7" w14:textId="2E51D37E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100,688</w:t>
            </w:r>
          </w:p>
        </w:tc>
        <w:tc>
          <w:tcPr>
            <w:tcW w:w="270" w:type="dxa"/>
            <w:vAlign w:val="bottom"/>
          </w:tcPr>
          <w:p w14:paraId="71BFED2B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FA7265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119,255</w:t>
            </w:r>
          </w:p>
        </w:tc>
      </w:tr>
      <w:tr w:rsidR="00F06A32" w:rsidRPr="006C129F" w14:paraId="2076DF70" w14:textId="77777777" w:rsidTr="00E17ED0">
        <w:trPr>
          <w:trHeight w:hRule="exact" w:val="331"/>
        </w:trPr>
        <w:tc>
          <w:tcPr>
            <w:tcW w:w="4140" w:type="dxa"/>
          </w:tcPr>
          <w:p w14:paraId="11CE5B22" w14:textId="37154BB1" w:rsidR="00F06A32" w:rsidRPr="00EC721A" w:rsidRDefault="00F06A32" w:rsidP="00DE6AB3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EC72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ตราสารอนุพันธ์อื่น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5B01C2" w14:textId="483A79A9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5F626B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F6EC7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597BD8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F0E61C" w14:textId="15A952D6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B89570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9DEA7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06EF74FA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7592A" w14:textId="585E5A33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10,890</w:t>
            </w:r>
          </w:p>
        </w:tc>
        <w:tc>
          <w:tcPr>
            <w:tcW w:w="270" w:type="dxa"/>
            <w:vAlign w:val="bottom"/>
          </w:tcPr>
          <w:p w14:paraId="36D45888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551CB2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10,890</w:t>
            </w:r>
          </w:p>
        </w:tc>
        <w:tc>
          <w:tcPr>
            <w:tcW w:w="270" w:type="dxa"/>
            <w:vAlign w:val="bottom"/>
          </w:tcPr>
          <w:p w14:paraId="5B3A907C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C5CB3F" w14:textId="2F67D201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10,890</w:t>
            </w:r>
          </w:p>
        </w:tc>
        <w:tc>
          <w:tcPr>
            <w:tcW w:w="270" w:type="dxa"/>
            <w:vAlign w:val="bottom"/>
          </w:tcPr>
          <w:p w14:paraId="6F1326CC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C44423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10,890</w:t>
            </w:r>
          </w:p>
        </w:tc>
      </w:tr>
      <w:tr w:rsidR="00F06A32" w:rsidRPr="006C129F" w14:paraId="17183851" w14:textId="77777777" w:rsidTr="00E17ED0">
        <w:trPr>
          <w:trHeight w:hRule="exact" w:val="331"/>
        </w:trPr>
        <w:tc>
          <w:tcPr>
            <w:tcW w:w="4140" w:type="dxa"/>
            <w:hideMark/>
          </w:tcPr>
          <w:p w14:paraId="0B6694AC" w14:textId="77777777" w:rsidR="00F06A32" w:rsidRPr="00EC721A" w:rsidRDefault="00F06A32" w:rsidP="00DE6AB3">
            <w:pPr>
              <w:tabs>
                <w:tab w:val="clear" w:pos="227"/>
                <w:tab w:val="left" w:pos="252"/>
              </w:tabs>
              <w:ind w:right="-90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771D78" w14:textId="2F1D79D0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126,055</w:t>
            </w:r>
          </w:p>
        </w:tc>
        <w:tc>
          <w:tcPr>
            <w:tcW w:w="270" w:type="dxa"/>
          </w:tcPr>
          <w:p w14:paraId="1CB2719E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BD78E5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211,816</w:t>
            </w:r>
          </w:p>
        </w:tc>
        <w:tc>
          <w:tcPr>
            <w:tcW w:w="270" w:type="dxa"/>
          </w:tcPr>
          <w:p w14:paraId="73D38908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CFFAE" w14:textId="1DAB6334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2,119,656</w:t>
            </w:r>
          </w:p>
        </w:tc>
        <w:tc>
          <w:tcPr>
            <w:tcW w:w="270" w:type="dxa"/>
          </w:tcPr>
          <w:p w14:paraId="60296EC8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8BCDD1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2,199,610</w:t>
            </w:r>
          </w:p>
        </w:tc>
        <w:tc>
          <w:tcPr>
            <w:tcW w:w="360" w:type="dxa"/>
            <w:vAlign w:val="bottom"/>
          </w:tcPr>
          <w:p w14:paraId="7E63989F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E319D3" w14:textId="36B747E5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19,890</w:t>
            </w:r>
          </w:p>
        </w:tc>
        <w:tc>
          <w:tcPr>
            <w:tcW w:w="270" w:type="dxa"/>
            <w:vAlign w:val="bottom"/>
          </w:tcPr>
          <w:p w14:paraId="1C629C7B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9D295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19,890</w:t>
            </w:r>
          </w:p>
        </w:tc>
        <w:tc>
          <w:tcPr>
            <w:tcW w:w="270" w:type="dxa"/>
            <w:vAlign w:val="bottom"/>
          </w:tcPr>
          <w:p w14:paraId="0FB064F0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D179C" w14:textId="5E873D4F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2,265,601</w:t>
            </w:r>
          </w:p>
        </w:tc>
        <w:tc>
          <w:tcPr>
            <w:tcW w:w="270" w:type="dxa"/>
            <w:vAlign w:val="bottom"/>
          </w:tcPr>
          <w:p w14:paraId="601FC65D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9C004" w14:textId="645F5195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</w:t>
            </w: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,316</w:t>
            </w:r>
          </w:p>
        </w:tc>
      </w:tr>
      <w:tr w:rsidR="00F06A32" w:rsidRPr="006C129F" w14:paraId="4D9F9C26" w14:textId="77777777" w:rsidTr="00E17ED0">
        <w:trPr>
          <w:trHeight w:hRule="exact" w:val="302"/>
        </w:trPr>
        <w:tc>
          <w:tcPr>
            <w:tcW w:w="4140" w:type="dxa"/>
          </w:tcPr>
          <w:p w14:paraId="17352D42" w14:textId="77777777" w:rsidR="00F06A32" w:rsidRPr="00EC721A" w:rsidRDefault="00F06A32" w:rsidP="00DE6AB3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82D1A6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1B9BB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F2EE80A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88AED0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A7199D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8E4A6B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DC9AF0E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D4D912B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C6D35F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A7B88E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5FFFA4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DF318A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C7C3162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7F4390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44F9F51" w14:textId="77777777" w:rsidR="00F06A32" w:rsidRPr="00EC721A" w:rsidRDefault="00F06A32" w:rsidP="00DE6AB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6A32" w:rsidRPr="006C129F" w14:paraId="052B1736" w14:textId="77777777" w:rsidTr="00E17ED0">
        <w:trPr>
          <w:trHeight w:hRule="exact" w:val="331"/>
        </w:trPr>
        <w:tc>
          <w:tcPr>
            <w:tcW w:w="4140" w:type="dxa"/>
          </w:tcPr>
          <w:p w14:paraId="4128B774" w14:textId="1F22303B" w:rsidR="00F06A32" w:rsidRPr="00EC721A" w:rsidRDefault="00F06A32" w:rsidP="00DE6AB3">
            <w:pPr>
              <w:ind w:left="7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80" w:type="dxa"/>
          </w:tcPr>
          <w:p w14:paraId="3095BFCB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EBA6DC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6D3724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9253C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4661BE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05BB6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6B3CF8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10EC67E" w14:textId="77777777" w:rsidR="00F06A32" w:rsidRPr="00EC721A" w:rsidRDefault="00F06A32" w:rsidP="00DE6A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E1A5CB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2244D" w14:textId="77777777" w:rsidR="00F06A32" w:rsidRPr="00EC721A" w:rsidRDefault="00F06A32" w:rsidP="00DE6A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5789B8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4B3953" w14:textId="77777777" w:rsidR="00F06A32" w:rsidRPr="00EC721A" w:rsidRDefault="00F06A32" w:rsidP="00DE6A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E30B0F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2BF31F" w14:textId="77777777" w:rsidR="00F06A32" w:rsidRPr="00EC721A" w:rsidRDefault="00F06A32" w:rsidP="00DE6A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1AE0B3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6A32" w:rsidRPr="006C129F" w14:paraId="2B8450D1" w14:textId="77777777" w:rsidTr="00E17ED0">
        <w:trPr>
          <w:trHeight w:hRule="exact" w:val="331"/>
        </w:trPr>
        <w:tc>
          <w:tcPr>
            <w:tcW w:w="4140" w:type="dxa"/>
            <w:hideMark/>
          </w:tcPr>
          <w:p w14:paraId="61262079" w14:textId="25647BB2" w:rsidR="00F06A32" w:rsidRPr="00EC721A" w:rsidRDefault="00F06A32" w:rsidP="00DE6AB3">
            <w:pPr>
              <w:ind w:left="160" w:right="-90" w:hanging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5C2F27EB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B3ADD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7ADF79D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013F3E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E3F502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3B0C23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A4DA6AF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50005DD1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91BF763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EE705A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58E8F0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ED1A87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1F7C18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E87065" w14:textId="77777777" w:rsidR="00F06A32" w:rsidRPr="00EC721A" w:rsidRDefault="00F06A32" w:rsidP="00DE6A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2CBE11" w14:textId="77777777" w:rsidR="00F06A32" w:rsidRPr="00EC721A" w:rsidRDefault="00F06A32" w:rsidP="00DE6A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6A32" w:rsidRPr="006C129F" w14:paraId="54B99597" w14:textId="77777777" w:rsidTr="00E17ED0">
        <w:trPr>
          <w:trHeight w:hRule="exact" w:val="331"/>
        </w:trPr>
        <w:tc>
          <w:tcPr>
            <w:tcW w:w="4140" w:type="dxa"/>
          </w:tcPr>
          <w:p w14:paraId="62907E57" w14:textId="543B1C8A" w:rsidR="00F06A32" w:rsidRPr="00EC721A" w:rsidRDefault="001733FC" w:rsidP="00E13BC9">
            <w:pPr>
              <w:tabs>
                <w:tab w:val="clear" w:pos="227"/>
                <w:tab w:val="left" w:pos="191"/>
                <w:tab w:val="left" w:pos="321"/>
              </w:tabs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5EEF5DBB" w14:textId="747C4D89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EBAB3F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156156" w14:textId="07CBFA3D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43E4BA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AA8E28" w14:textId="31ED4F03" w:rsidR="00F06A32" w:rsidRPr="00EC721A" w:rsidRDefault="00F06A32" w:rsidP="00E13B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2,472,870</w:t>
            </w:r>
          </w:p>
        </w:tc>
        <w:tc>
          <w:tcPr>
            <w:tcW w:w="270" w:type="dxa"/>
          </w:tcPr>
          <w:p w14:paraId="671C8585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3B3C39" w14:textId="374BA391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1,559,131</w:t>
            </w:r>
          </w:p>
        </w:tc>
        <w:tc>
          <w:tcPr>
            <w:tcW w:w="360" w:type="dxa"/>
            <w:vAlign w:val="bottom"/>
          </w:tcPr>
          <w:p w14:paraId="178228AE" w14:textId="77777777" w:rsidR="00F06A32" w:rsidRPr="00EC721A" w:rsidRDefault="00F06A32" w:rsidP="00E13BC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5F6A1B" w14:textId="0F1707DB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769847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BCA90B" w14:textId="6BCECE5C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ADEF3F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C04571" w14:textId="3DC45814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2,472,870</w:t>
            </w:r>
          </w:p>
        </w:tc>
        <w:tc>
          <w:tcPr>
            <w:tcW w:w="270" w:type="dxa"/>
            <w:vAlign w:val="bottom"/>
          </w:tcPr>
          <w:p w14:paraId="0C34B5C7" w14:textId="77777777" w:rsidR="00F06A32" w:rsidRPr="00EC721A" w:rsidRDefault="00F06A32" w:rsidP="00E13BC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2E4FD5" w14:textId="77CF93B5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1,559,131</w:t>
            </w:r>
          </w:p>
        </w:tc>
      </w:tr>
      <w:tr w:rsidR="00F06A32" w:rsidRPr="006C129F" w14:paraId="4D6C3F67" w14:textId="77777777" w:rsidTr="00EC721A">
        <w:trPr>
          <w:trHeight w:hRule="exact" w:val="353"/>
        </w:trPr>
        <w:tc>
          <w:tcPr>
            <w:tcW w:w="4140" w:type="dxa"/>
          </w:tcPr>
          <w:p w14:paraId="37A1D534" w14:textId="2D3EB01A" w:rsidR="00F06A32" w:rsidRPr="00EC721A" w:rsidRDefault="00F06A32" w:rsidP="00E13BC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สัญญาแลกเปลี่ยนสกุลเงินและอัตราดอกเบี้ย</w:t>
            </w:r>
          </w:p>
        </w:tc>
        <w:tc>
          <w:tcPr>
            <w:tcW w:w="1080" w:type="dxa"/>
            <w:vAlign w:val="bottom"/>
          </w:tcPr>
          <w:p w14:paraId="11A892C5" w14:textId="5FB763AC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134358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0B4E26" w14:textId="7750EEEE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C1F713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3063B3" w14:textId="6C53D58F" w:rsidR="00F06A32" w:rsidRPr="00EC721A" w:rsidRDefault="00F06A32" w:rsidP="00E13B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1,883,551</w:t>
            </w:r>
          </w:p>
        </w:tc>
        <w:tc>
          <w:tcPr>
            <w:tcW w:w="270" w:type="dxa"/>
          </w:tcPr>
          <w:p w14:paraId="746DB506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C68FB5" w14:textId="76EB06A9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1,710,941</w:t>
            </w:r>
          </w:p>
        </w:tc>
        <w:tc>
          <w:tcPr>
            <w:tcW w:w="360" w:type="dxa"/>
            <w:vAlign w:val="bottom"/>
          </w:tcPr>
          <w:p w14:paraId="6F83D536" w14:textId="77777777" w:rsidR="00F06A32" w:rsidRPr="00EC721A" w:rsidRDefault="00F06A32" w:rsidP="00E13BC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977D3E" w14:textId="01951B21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AC7A7B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E39B0C" w14:textId="316B784F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BFF773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84B352" w14:textId="2CE1785F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1,883,551</w:t>
            </w:r>
          </w:p>
        </w:tc>
        <w:tc>
          <w:tcPr>
            <w:tcW w:w="270" w:type="dxa"/>
            <w:vAlign w:val="bottom"/>
          </w:tcPr>
          <w:p w14:paraId="56E021A3" w14:textId="77777777" w:rsidR="00F06A32" w:rsidRPr="00EC721A" w:rsidRDefault="00F06A32" w:rsidP="00E13BC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7743AD" w14:textId="02F32C5F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1,710,941</w:t>
            </w:r>
          </w:p>
        </w:tc>
      </w:tr>
      <w:tr w:rsidR="00F06A32" w:rsidRPr="006C129F" w14:paraId="699EB2AE" w14:textId="77777777" w:rsidTr="00EC721A">
        <w:trPr>
          <w:trHeight w:hRule="exact" w:val="380"/>
        </w:trPr>
        <w:tc>
          <w:tcPr>
            <w:tcW w:w="4140" w:type="dxa"/>
          </w:tcPr>
          <w:p w14:paraId="71ECD671" w14:textId="16D9FFDC" w:rsidR="00F06A32" w:rsidRPr="00EC721A" w:rsidRDefault="00F06A32" w:rsidP="00E13BC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EC721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C721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BC06E1" w14:textId="1977B4B3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60D394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1DFE8" w14:textId="10953342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17ACF6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531F94" w14:textId="7DF51712" w:rsidR="00F06A32" w:rsidRPr="00EC721A" w:rsidRDefault="00F06A32" w:rsidP="00E13B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89,667</w:t>
            </w:r>
          </w:p>
        </w:tc>
        <w:tc>
          <w:tcPr>
            <w:tcW w:w="270" w:type="dxa"/>
          </w:tcPr>
          <w:p w14:paraId="6AEF2BCF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08321" w14:textId="3EB10A7A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87,347</w:t>
            </w:r>
          </w:p>
        </w:tc>
        <w:tc>
          <w:tcPr>
            <w:tcW w:w="360" w:type="dxa"/>
            <w:vAlign w:val="bottom"/>
          </w:tcPr>
          <w:p w14:paraId="1B638E97" w14:textId="77777777" w:rsidR="00F06A32" w:rsidRPr="00EC721A" w:rsidRDefault="00F06A32" w:rsidP="00E13BC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1E53C" w14:textId="503E67CD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A41959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6D2A0C" w14:textId="28EBD1F3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F2E979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F39C00" w14:textId="60D3A2A9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89,667</w:t>
            </w:r>
          </w:p>
        </w:tc>
        <w:tc>
          <w:tcPr>
            <w:tcW w:w="270" w:type="dxa"/>
            <w:vAlign w:val="bottom"/>
          </w:tcPr>
          <w:p w14:paraId="70B48C0E" w14:textId="77777777" w:rsidR="00F06A32" w:rsidRPr="00EC721A" w:rsidRDefault="00F06A32" w:rsidP="00E13BC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6DF00B" w14:textId="380456C4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87,347</w:t>
            </w:r>
          </w:p>
        </w:tc>
      </w:tr>
      <w:tr w:rsidR="00F06A32" w:rsidRPr="006C129F" w14:paraId="47F04D9D" w14:textId="77777777" w:rsidTr="00E17ED0">
        <w:trPr>
          <w:trHeight w:hRule="exact" w:val="331"/>
        </w:trPr>
        <w:tc>
          <w:tcPr>
            <w:tcW w:w="4140" w:type="dxa"/>
          </w:tcPr>
          <w:p w14:paraId="68BCECED" w14:textId="41CE6C16" w:rsidR="00F06A32" w:rsidRPr="00EC721A" w:rsidRDefault="00F06A32" w:rsidP="00E13BC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D647AB" w14:textId="2593963B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886A80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6A823F" w14:textId="27155F6F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138B3E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D1B9FE" w14:textId="659FD0B0" w:rsidR="00F06A32" w:rsidRPr="00EC721A" w:rsidRDefault="00F06A32" w:rsidP="00E13B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4,446,088</w:t>
            </w:r>
          </w:p>
        </w:tc>
        <w:tc>
          <w:tcPr>
            <w:tcW w:w="270" w:type="dxa"/>
          </w:tcPr>
          <w:p w14:paraId="04D9117B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8044BF" w14:textId="79FAFE30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3,357,419</w:t>
            </w:r>
          </w:p>
        </w:tc>
        <w:tc>
          <w:tcPr>
            <w:tcW w:w="360" w:type="dxa"/>
            <w:vAlign w:val="bottom"/>
          </w:tcPr>
          <w:p w14:paraId="51DA1B8B" w14:textId="77777777" w:rsidR="00F06A32" w:rsidRPr="00EC721A" w:rsidRDefault="00F06A32" w:rsidP="00E13BC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F7A44" w14:textId="29F71A38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E24337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97DE1" w14:textId="2CF6619D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9F05F7" w14:textId="77777777" w:rsidR="00F06A32" w:rsidRPr="00EC721A" w:rsidRDefault="00F06A32" w:rsidP="00E13B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B4BDC8" w14:textId="42BF5F65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4,446,088</w:t>
            </w:r>
          </w:p>
        </w:tc>
        <w:tc>
          <w:tcPr>
            <w:tcW w:w="270" w:type="dxa"/>
            <w:vAlign w:val="bottom"/>
          </w:tcPr>
          <w:p w14:paraId="2EE16E76" w14:textId="77777777" w:rsidR="00F06A32" w:rsidRPr="00EC721A" w:rsidRDefault="00F06A32" w:rsidP="00E13BC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75F50" w14:textId="030B865A" w:rsidR="00F06A32" w:rsidRPr="00EC721A" w:rsidRDefault="00F06A32" w:rsidP="00E13B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3,357,419</w:t>
            </w:r>
          </w:p>
        </w:tc>
      </w:tr>
    </w:tbl>
    <w:p w14:paraId="55C1EF12" w14:textId="0BFD5BC9" w:rsidR="00045BE7" w:rsidRDefault="00045BE7">
      <w:pPr>
        <w:rPr>
          <w:rFonts w:cstheme="minorBidi"/>
        </w:rPr>
      </w:pPr>
    </w:p>
    <w:p w14:paraId="39F51FA4" w14:textId="77777777" w:rsidR="0090579D" w:rsidRDefault="00045BE7" w:rsidP="00C842DE">
      <w:pPr>
        <w:tabs>
          <w:tab w:val="clear" w:pos="227"/>
          <w:tab w:val="clear" w:pos="454"/>
          <w:tab w:val="left" w:pos="191"/>
          <w:tab w:val="left" w:pos="321"/>
          <w:tab w:val="left" w:pos="540"/>
        </w:tabs>
        <w:ind w:left="540" w:right="-90"/>
        <w:rPr>
          <w:rFonts w:asciiTheme="majorBidi" w:hAnsiTheme="majorBidi" w:cs="Angsana New"/>
          <w:sz w:val="30"/>
          <w:szCs w:val="30"/>
          <w:cs/>
        </w:rPr>
        <w:sectPr w:rsidR="0090579D" w:rsidSect="00646BF6">
          <w:footerReference w:type="default" r:id="rId14"/>
          <w:pgSz w:w="16834" w:h="11909" w:orient="landscape" w:code="9"/>
          <w:pgMar w:top="691" w:right="1152" w:bottom="576" w:left="1152" w:header="720" w:footer="720" w:gutter="0"/>
          <w:pgNumType w:start="19"/>
          <w:cols w:space="720"/>
          <w:docGrid w:linePitch="245"/>
        </w:sectPr>
      </w:pPr>
      <w:r w:rsidRPr="00045BE7">
        <w:rPr>
          <w:rFonts w:asciiTheme="majorBidi" w:hAnsiTheme="majorBidi" w:cs="Angsana New" w:hint="cs"/>
          <w:sz w:val="30"/>
          <w:szCs w:val="30"/>
          <w:cs/>
        </w:rPr>
        <w:t>ไม่มีรายการโอนระหว่างลําดับชั้นมูลค่ายุติธรรมในระหว่างงวด</w:t>
      </w:r>
    </w:p>
    <w:p w14:paraId="78C22619" w14:textId="5535EB0A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มีดังต่อไปนี้</w:t>
      </w:r>
    </w:p>
    <w:p w14:paraId="1086B5ED" w14:textId="77777777" w:rsidR="008118D3" w:rsidRPr="00153671" w:rsidRDefault="008118D3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3C9381" w14:textId="2DC55AC4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รวมทั้งเงินฝากสถาบันการเงินที่มีภาระคํ้าประกัน</w:t>
      </w:r>
    </w:p>
    <w:p w14:paraId="6DF3909B" w14:textId="76DD9345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เงินลงทุนระยะสั้น</w:t>
      </w:r>
    </w:p>
    <w:p w14:paraId="33FF74DC" w14:textId="3E354477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p w14:paraId="6A32DAC9" w14:textId="6A1A622B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เงินให้กู้ยืมระยะสั้นและระยะยาวแก่กิจการที่เกี่ยวข้องกันและกิจการอื่น</w:t>
      </w:r>
    </w:p>
    <w:p w14:paraId="3C003A12" w14:textId="25DF5EC7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สินทรัพย์หมุนเวียนและไม่หมุนเวียนอื่น</w:t>
      </w:r>
    </w:p>
    <w:p w14:paraId="6FC09157" w14:textId="6F810E37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เงินกู้ยืมระยะสั้นและระยะยาวจากสถาบันการเงิน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จากกิจการที่เกี่ยวข้องกันและกิจการอื่น</w:t>
      </w:r>
    </w:p>
    <w:p w14:paraId="4994976A" w14:textId="221466AE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เจ้าหนี้การค้าและเจ้าหนี้อื่น</w:t>
      </w:r>
    </w:p>
    <w:p w14:paraId="64818B0F" w14:textId="68FF6D29" w:rsidR="00CA37E0" w:rsidRPr="00B300FF" w:rsidRDefault="00CA37E0" w:rsidP="00C61E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หนี้สินหมุนเวียนและไม่หมุนเวียนอื่น</w:t>
      </w:r>
    </w:p>
    <w:p w14:paraId="58C09836" w14:textId="77777777" w:rsidR="00CA37E0" w:rsidRPr="00153671" w:rsidRDefault="00CA37E0" w:rsidP="00153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2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F9C40AE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ดังกล่าวมีมูลค่าใกล้เคียง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เนื่องจากผลกระทบของการคิดลดไม่มีสาระสําคัญ</w:t>
      </w:r>
    </w:p>
    <w:p w14:paraId="4F9807BE" w14:textId="77777777" w:rsidR="007546E9" w:rsidRPr="00153671" w:rsidRDefault="007546E9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u w:val="single"/>
        </w:rPr>
      </w:pPr>
    </w:p>
    <w:p w14:paraId="586A5715" w14:textId="37C9B0FF" w:rsidR="00CA37E0" w:rsidRPr="00810AE8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10AE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มูลค่ายุติธรรมและวิธีการประเมินมูลค่าแบ่งออกเป็นลําดับชั้นตามข้อมูลที่ใช้ดังนี้</w:t>
      </w:r>
    </w:p>
    <w:p w14:paraId="029BB4D9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2A7591BF" w14:textId="5D7F8408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วันที่ในงบฐานะการเงิน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ตลาดจะถือเป็นตลาดที่มีสภาพคล่องเมื่อราคาเสนอซื้อขายมีพร้อมและสมํ่าเสมอ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จากการแลกเปลี่ยนจากตัวแทน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นายหน้า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กลุ่มอุตสาหกรรม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ผู้ให้บริการด้านราคา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หรือหน่วยงานกํากับดูแล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และราคานั้น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แสดงถึงรายการในตลาดที่เกิดขึ้นจริงอย่างสมํ่าเสมอ</w:t>
      </w:r>
      <w:r w:rsidRPr="000A05F8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ในราคาซึ่งคู่สัญญาซึ่งเป็นอิสระจากกันพึงกําหนดในการซื้อ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Arm’s length basis)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ราคาเสนอซื้อขายที่ใช้สําหรับสินทรัพย์ทางการเงินที่ถือโดยกลุ่มบริษัท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ได้แก่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ราคาเสนอซื้อปัจจุบัน</w:t>
      </w:r>
    </w:p>
    <w:p w14:paraId="7B65069B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6DBB5E51" w14:textId="21392327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มูลค่ายุติธรรมของเครื่องมือทางการเงินที่มีการซื้อขายแบบไม่เป็นทางการ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เช่นการซื้อขายตราสารอนุพันธุ์นอกตลาดหลักทรัพย์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Over the counter)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โดยจะเป็นการตกลงรายละเอียดกันเองโดยตรงระหว่างผู้ซื้อและผู้ขาย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และใช้ข้อมูลที่มีอยู่โดยสามารถสังเกตได้โดยตรงในตลาด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ใช้ข้อมูลที่มาจากการอ้างอิงหรือการคํานวณจากข้อมูลที่สามารถสังเกตได้โดยตรงในตลาดร่วมด้วยในการประเมินมูลค่ายุติธ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วิธีการประเมินมูลค่ายุติธรรมประกอบด้วย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มูลค่าปัจจุบันของประมาณการกระแสเงินสดในอนาคตโดยอ้างอิงจากเส้นอัตราผลตอบแทน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Yield curves)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และมูลค่าปัจจุบันของกระแสเงินสดในอนาคตโดยอ้างอิงจากอัตราแลกเปลี่ยนล่วงหน้า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วันที่รายงาน</w:t>
      </w:r>
    </w:p>
    <w:p w14:paraId="28064D0F" w14:textId="77777777" w:rsidR="00012B87" w:rsidRPr="00153671" w:rsidRDefault="00012B87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79F18B" w14:textId="4D2DF028" w:rsidR="00CA37E0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กลุ่มบริษัทใช้เทคนิคการประเมินมูลค่าสําหรับการวัดมูลค่ายุติธรรมระดับที่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โดยใช้วิธีแบบจําลองการกําหนดราคาและการคิดลดกระแสเงินสด</w:t>
      </w:r>
    </w:p>
    <w:p w14:paraId="7663006D" w14:textId="77777777" w:rsidR="0024539C" w:rsidRPr="00153671" w:rsidRDefault="0024539C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61A68F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กลุ่มบริษัทไม่มีการเปลี่ยนแปลงวิธีการประมาณมูลค่ายุติธรรมระหว่างงวด</w:t>
      </w:r>
    </w:p>
    <w:p w14:paraId="743F8693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186E3F42" w14:textId="398D2687" w:rsidR="00CA37E0" w:rsidRPr="009609DE" w:rsidRDefault="00CA37E0" w:rsidP="00F95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ําหน่ายหรือการวัดมูลค่าด้วยมูลค่ายุติธรรมผ่านกําไรขาดทุนเบ็ดเสร็จอื่นเป็นประเภท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สินทรัพย์ทางการเงินที่ต้องวัดด้วยมูลค่ายุติธรรมผ่านกําไรขาดทุน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มีรายการดังต่อไปนี</w:t>
      </w:r>
      <w:r w:rsidR="009609DE"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้</w:t>
      </w:r>
    </w:p>
    <w:p w14:paraId="2266F579" w14:textId="3ADD54D8" w:rsidR="007546E9" w:rsidRDefault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</w:rPr>
      </w:pPr>
    </w:p>
    <w:tbl>
      <w:tblPr>
        <w:tblpPr w:leftFromText="180" w:rightFromText="180" w:vertAnchor="page" w:horzAnchor="margin" w:tblpX="450" w:tblpY="6591"/>
        <w:tblW w:w="9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80"/>
        <w:gridCol w:w="1350"/>
        <w:gridCol w:w="180"/>
        <w:gridCol w:w="1440"/>
      </w:tblGrid>
      <w:tr w:rsidR="0024539C" w:rsidRPr="00CA4865" w14:paraId="223C15D8" w14:textId="77777777" w:rsidTr="0024539C">
        <w:trPr>
          <w:cantSplit/>
          <w:trHeight w:val="320"/>
          <w:tblHeader/>
        </w:trPr>
        <w:tc>
          <w:tcPr>
            <w:tcW w:w="6030" w:type="dxa"/>
            <w:vAlign w:val="bottom"/>
          </w:tcPr>
          <w:p w14:paraId="67698848" w14:textId="77777777" w:rsidR="0024539C" w:rsidRPr="00CA4865" w:rsidRDefault="0024539C" w:rsidP="0024539C">
            <w:pPr>
              <w:pStyle w:val="acctfourfigures"/>
              <w:tabs>
                <w:tab w:val="left" w:pos="213"/>
                <w:tab w:val="left" w:pos="327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9E0F97" w14:textId="77777777" w:rsidR="0024539C" w:rsidRPr="00CA4865" w:rsidRDefault="0024539C" w:rsidP="0024539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970" w:type="dxa"/>
            <w:gridSpan w:val="3"/>
          </w:tcPr>
          <w:p w14:paraId="08C9011B" w14:textId="77777777" w:rsidR="0024539C" w:rsidRPr="00CA4865" w:rsidRDefault="0024539C" w:rsidP="0024539C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4539C" w:rsidRPr="00CA4865" w14:paraId="62EDDE4B" w14:textId="77777777" w:rsidTr="0024539C">
        <w:trPr>
          <w:cantSplit/>
          <w:trHeight w:val="327"/>
          <w:tblHeader/>
        </w:trPr>
        <w:tc>
          <w:tcPr>
            <w:tcW w:w="6030" w:type="dxa"/>
            <w:vAlign w:val="bottom"/>
          </w:tcPr>
          <w:p w14:paraId="761EB94F" w14:textId="6810A752" w:rsidR="0024539C" w:rsidRDefault="0024539C" w:rsidP="0024539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B81499" w14:textId="77777777" w:rsidR="0024539C" w:rsidRPr="00CA4865" w:rsidRDefault="0024539C" w:rsidP="0024539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FADFAA" w14:textId="77777777" w:rsidR="0024539C" w:rsidRDefault="0024539C" w:rsidP="0024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E634B70" w14:textId="77777777" w:rsidR="0024539C" w:rsidRPr="00CA4865" w:rsidRDefault="0024539C" w:rsidP="0024539C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251B087" w14:textId="77777777" w:rsidR="0024539C" w:rsidRDefault="0024539C" w:rsidP="0024539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4539C" w:rsidRPr="00CA4865" w14:paraId="2DFAFCAA" w14:textId="77777777" w:rsidTr="0024539C">
        <w:trPr>
          <w:cantSplit/>
          <w:trHeight w:val="327"/>
          <w:tblHeader/>
        </w:trPr>
        <w:tc>
          <w:tcPr>
            <w:tcW w:w="6030" w:type="dxa"/>
            <w:vAlign w:val="bottom"/>
          </w:tcPr>
          <w:p w14:paraId="5A75C660" w14:textId="77777777" w:rsidR="0024539C" w:rsidRDefault="0024539C" w:rsidP="0024539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4836A0" w14:textId="77777777" w:rsidR="0024539C" w:rsidRPr="00CA4865" w:rsidRDefault="0024539C" w:rsidP="0024539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4648B97" w14:textId="77777777" w:rsidR="0024539C" w:rsidRDefault="0024539C" w:rsidP="0024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04BF640" w14:textId="77777777" w:rsidR="0024539C" w:rsidRPr="00CA4865" w:rsidRDefault="0024539C" w:rsidP="0024539C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D32B949" w14:textId="77777777" w:rsidR="0024539C" w:rsidRDefault="0024539C" w:rsidP="0024539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</w:tr>
      <w:tr w:rsidR="0024539C" w:rsidRPr="00CA4865" w14:paraId="71DE8385" w14:textId="77777777" w:rsidTr="0024539C">
        <w:trPr>
          <w:cantSplit/>
          <w:trHeight w:val="306"/>
        </w:trPr>
        <w:tc>
          <w:tcPr>
            <w:tcW w:w="6030" w:type="dxa"/>
          </w:tcPr>
          <w:p w14:paraId="10BBC2C1" w14:textId="77777777" w:rsidR="0024539C" w:rsidRPr="00CA4865" w:rsidRDefault="0024539C" w:rsidP="00245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E2B140C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25ACD119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4539C" w:rsidRPr="00CA4865" w14:paraId="1A75D10B" w14:textId="77777777" w:rsidTr="0024539C">
        <w:trPr>
          <w:cantSplit/>
          <w:trHeight w:val="313"/>
        </w:trPr>
        <w:tc>
          <w:tcPr>
            <w:tcW w:w="6030" w:type="dxa"/>
          </w:tcPr>
          <w:p w14:paraId="0068848D" w14:textId="77777777" w:rsidR="0024539C" w:rsidRPr="00536FBF" w:rsidRDefault="0024539C" w:rsidP="00245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6F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44B1B2D2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025F276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D38EBA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176B23" w14:textId="77777777" w:rsidR="0024539C" w:rsidRPr="00764E41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4539C" w:rsidRPr="00CA4865" w14:paraId="3F97C5B9" w14:textId="77777777" w:rsidTr="0024539C">
        <w:trPr>
          <w:cantSplit/>
          <w:trHeight w:val="306"/>
        </w:trPr>
        <w:tc>
          <w:tcPr>
            <w:tcW w:w="6030" w:type="dxa"/>
          </w:tcPr>
          <w:p w14:paraId="34E156BB" w14:textId="73F49055" w:rsidR="0024539C" w:rsidRPr="00CA4865" w:rsidRDefault="0024539C" w:rsidP="00245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  <w:r w:rsidR="00CB4B0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B4B0C" w:rsidRPr="00CB4B0C">
              <w:rPr>
                <w:rFonts w:asciiTheme="majorBidi" w:hAnsiTheme="majorBidi" w:cs="Angsana New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80" w:type="dxa"/>
          </w:tcPr>
          <w:p w14:paraId="43C92591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6B2F928" w14:textId="7F02640E" w:rsidR="0024539C" w:rsidRPr="00CA4865" w:rsidRDefault="00396A44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6A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87,668</w:t>
            </w:r>
          </w:p>
        </w:tc>
        <w:tc>
          <w:tcPr>
            <w:tcW w:w="180" w:type="dxa"/>
          </w:tcPr>
          <w:p w14:paraId="6B0D1FF6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90158D" w14:textId="7330C149" w:rsidR="0024539C" w:rsidRPr="00764E41" w:rsidRDefault="000D188C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188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81</w:t>
            </w:r>
            <w:r w:rsidR="00CB4B0C" w:rsidRPr="00CB4B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D188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219</w:t>
            </w:r>
          </w:p>
        </w:tc>
      </w:tr>
      <w:tr w:rsidR="0024539C" w:rsidRPr="00CA4865" w14:paraId="0DD42987" w14:textId="77777777" w:rsidTr="0024539C">
        <w:trPr>
          <w:cantSplit/>
          <w:trHeight w:val="306"/>
        </w:trPr>
        <w:tc>
          <w:tcPr>
            <w:tcW w:w="6030" w:type="dxa"/>
          </w:tcPr>
          <w:p w14:paraId="768D6FDC" w14:textId="77777777" w:rsidR="0024539C" w:rsidRDefault="0024539C" w:rsidP="00245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80" w:type="dxa"/>
          </w:tcPr>
          <w:p w14:paraId="2B094E46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0C96F1" w14:textId="04BB42B8" w:rsidR="0024539C" w:rsidRPr="00CA4865" w:rsidRDefault="00396A44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A44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80" w:type="dxa"/>
          </w:tcPr>
          <w:p w14:paraId="41076847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3845A2" w14:textId="77777777" w:rsidR="0024539C" w:rsidRPr="007546E9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</w:p>
        </w:tc>
      </w:tr>
      <w:tr w:rsidR="0024539C" w:rsidRPr="00CA4865" w14:paraId="51514B96" w14:textId="77777777" w:rsidTr="0024539C">
        <w:trPr>
          <w:cantSplit/>
          <w:trHeight w:val="306"/>
        </w:trPr>
        <w:tc>
          <w:tcPr>
            <w:tcW w:w="6030" w:type="dxa"/>
          </w:tcPr>
          <w:p w14:paraId="1F49D312" w14:textId="77777777" w:rsidR="0024539C" w:rsidRPr="00AF351C" w:rsidRDefault="0024539C" w:rsidP="00245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51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6E3327C3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8955F5" w14:textId="32971327" w:rsidR="0024539C" w:rsidRPr="00396A44" w:rsidRDefault="00396A44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96A4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87,883</w:t>
            </w:r>
          </w:p>
        </w:tc>
        <w:tc>
          <w:tcPr>
            <w:tcW w:w="180" w:type="dxa"/>
          </w:tcPr>
          <w:p w14:paraId="1EB3640F" w14:textId="77777777" w:rsidR="0024539C" w:rsidRPr="00396A44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31254EF" w14:textId="77777777" w:rsidR="0024539C" w:rsidRPr="00396A44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6A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81,443</w:t>
            </w:r>
          </w:p>
        </w:tc>
      </w:tr>
    </w:tbl>
    <w:p w14:paraId="6290FF91" w14:textId="77777777" w:rsidR="00764E41" w:rsidRPr="00764E41" w:rsidRDefault="00764E41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</w:p>
    <w:p w14:paraId="6D9AE432" w14:textId="74CA056B" w:rsidR="0024539C" w:rsidRPr="009609DE" w:rsidRDefault="0024539C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="Angsana New"/>
          <w:b/>
          <w:bCs/>
          <w:sz w:val="30"/>
          <w:szCs w:val="30"/>
        </w:rPr>
      </w:pP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การวัดมูลค่ายุติธรรมโดยใช้เทคนิคการประเมินมูลค่าซึ่งไม่ได้มาจากข้อมูลที่สังเกตได้ในตลาด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ข้อมูลระดับ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b/>
          <w:bCs/>
          <w:sz w:val="30"/>
          <w:szCs w:val="30"/>
        </w:rPr>
        <w:t>3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6C6E7A97" w14:textId="79C1AA8D" w:rsidR="00754196" w:rsidRDefault="00754196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5BE5F9F4" w14:textId="1BC9A70F" w:rsidR="00CA357C" w:rsidRDefault="008F6152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="Angsana New"/>
          <w:sz w:val="30"/>
          <w:szCs w:val="30"/>
        </w:rPr>
      </w:pPr>
      <w:r w:rsidRPr="008F6152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ตารางต่อไปนี้แสดงการเปล</w:t>
      </w:r>
      <w:r>
        <w:rPr>
          <w:rFonts w:asciiTheme="majorBidi" w:hAnsiTheme="majorBidi" w:cs="Angsana New" w:hint="cs"/>
          <w:sz w:val="30"/>
          <w:szCs w:val="30"/>
          <w:cs/>
        </w:rPr>
        <w:t>ี่ย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นแปลงของตราสารหนี้ซ</w:t>
      </w:r>
      <w:r>
        <w:rPr>
          <w:rFonts w:asciiTheme="majorBidi" w:hAnsiTheme="majorBidi" w:cs="Angsana New" w:hint="cs"/>
          <w:sz w:val="30"/>
          <w:szCs w:val="30"/>
          <w:cs/>
        </w:rPr>
        <w:t>ึ่งวัดมูลค่า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ยุต</w:t>
      </w:r>
      <w:r>
        <w:rPr>
          <w:rFonts w:asciiTheme="majorBidi" w:hAnsiTheme="majorBidi" w:cs="Angsana New" w:hint="cs"/>
          <w:sz w:val="30"/>
          <w:szCs w:val="30"/>
          <w:cs/>
        </w:rPr>
        <w:t>ิธรรมผ่านกำไรหรือขาดทุน ด้วยข้อมูล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ระด</w:t>
      </w:r>
      <w:r>
        <w:rPr>
          <w:rFonts w:asciiTheme="majorBidi" w:hAnsiTheme="majorBidi" w:cs="Angsana New" w:hint="cs"/>
          <w:sz w:val="30"/>
          <w:szCs w:val="30"/>
          <w:cs/>
        </w:rPr>
        <w:t>ับ</w:t>
      </w:r>
      <w:r w:rsidRPr="008F6152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</w:p>
    <w:p w14:paraId="73C51821" w14:textId="1D088E62" w:rsidR="008F6152" w:rsidRDefault="008F6152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80"/>
        <w:gridCol w:w="1800"/>
      </w:tblGrid>
      <w:tr w:rsidR="00396A44" w:rsidRPr="00CA4865" w14:paraId="0B911D1D" w14:textId="77777777" w:rsidTr="00396A44">
        <w:trPr>
          <w:cantSplit/>
          <w:trHeight w:val="327"/>
          <w:tblHeader/>
        </w:trPr>
        <w:tc>
          <w:tcPr>
            <w:tcW w:w="7290" w:type="dxa"/>
            <w:vAlign w:val="bottom"/>
          </w:tcPr>
          <w:p w14:paraId="5F8F6087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76FBEE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1AB879D" w14:textId="6DD0629B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396A44" w:rsidRPr="00CA4865" w14:paraId="3A53D924" w14:textId="77777777" w:rsidTr="00396A44">
        <w:trPr>
          <w:cantSplit/>
          <w:trHeight w:val="327"/>
          <w:tblHeader/>
        </w:trPr>
        <w:tc>
          <w:tcPr>
            <w:tcW w:w="7290" w:type="dxa"/>
            <w:vAlign w:val="bottom"/>
          </w:tcPr>
          <w:p w14:paraId="65C00969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35F2E4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17B3BDF7" w14:textId="750C766A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6A44" w:rsidRPr="00CA4865" w14:paraId="189CF1C7" w14:textId="77777777" w:rsidTr="00396A44">
        <w:trPr>
          <w:cantSplit/>
          <w:trHeight w:val="313"/>
        </w:trPr>
        <w:tc>
          <w:tcPr>
            <w:tcW w:w="7290" w:type="dxa"/>
          </w:tcPr>
          <w:p w14:paraId="0B5FF9BF" w14:textId="515985D5" w:rsidR="00396A44" w:rsidRPr="00536FBF" w:rsidRDefault="00396A44" w:rsidP="00015F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BFCDD83" w14:textId="77777777" w:rsidR="00396A44" w:rsidRPr="00CA4865" w:rsidRDefault="00396A44" w:rsidP="00015F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2ECAF595" w14:textId="6CBB60EC" w:rsidR="00396A44" w:rsidRPr="00396A44" w:rsidRDefault="000D188C" w:rsidP="00015F3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188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81</w:t>
            </w:r>
            <w:r w:rsidR="00396A44" w:rsidRPr="00396A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188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219</w:t>
            </w:r>
          </w:p>
        </w:tc>
      </w:tr>
      <w:tr w:rsidR="00396A44" w:rsidRPr="00CA4865" w14:paraId="2C0A94F9" w14:textId="77777777" w:rsidTr="00396A44">
        <w:trPr>
          <w:cantSplit/>
          <w:trHeight w:val="306"/>
        </w:trPr>
        <w:tc>
          <w:tcPr>
            <w:tcW w:w="7290" w:type="dxa"/>
          </w:tcPr>
          <w:p w14:paraId="7D1B20C3" w14:textId="26BDC4A5" w:rsidR="00396A44" w:rsidRPr="00CA4865" w:rsidRDefault="00396A44" w:rsidP="00015F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กำไรจากการวัดมูลค่ายุติธรรมของตราสารหนี้ที่รับรู้ผ่านกำไรหรือขาดทุน</w:t>
            </w:r>
          </w:p>
        </w:tc>
        <w:tc>
          <w:tcPr>
            <w:tcW w:w="180" w:type="dxa"/>
          </w:tcPr>
          <w:p w14:paraId="14C4E0D6" w14:textId="77777777" w:rsidR="00396A44" w:rsidRPr="00CA4865" w:rsidRDefault="00396A44" w:rsidP="00015F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FF23F4B" w14:textId="715AD20E" w:rsidR="00396A44" w:rsidRPr="00CA4865" w:rsidRDefault="00396A44" w:rsidP="00015F3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6A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1,104</w:t>
            </w:r>
          </w:p>
        </w:tc>
      </w:tr>
      <w:tr w:rsidR="00396A44" w:rsidRPr="00CA4865" w14:paraId="2EF16DB1" w14:textId="77777777" w:rsidTr="00396A44">
        <w:trPr>
          <w:cantSplit/>
          <w:trHeight w:val="306"/>
        </w:trPr>
        <w:tc>
          <w:tcPr>
            <w:tcW w:w="7290" w:type="dxa"/>
          </w:tcPr>
          <w:p w14:paraId="67A5DDB2" w14:textId="45A4CCDB" w:rsidR="00396A44" w:rsidRDefault="00396A44" w:rsidP="00015F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" w:type="dxa"/>
          </w:tcPr>
          <w:p w14:paraId="6136E72E" w14:textId="77777777" w:rsidR="00396A44" w:rsidRPr="00CA4865" w:rsidRDefault="00396A44" w:rsidP="00015F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4FB0AC" w14:textId="1C9DA436" w:rsidR="00396A44" w:rsidRPr="00CA4865" w:rsidRDefault="00396A44" w:rsidP="00015F3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A44">
              <w:rPr>
                <w:rFonts w:asciiTheme="majorBidi" w:hAnsiTheme="majorBidi" w:cstheme="majorBidi"/>
                <w:sz w:val="30"/>
                <w:szCs w:val="30"/>
              </w:rPr>
              <w:t>5,345</w:t>
            </w:r>
          </w:p>
        </w:tc>
      </w:tr>
      <w:tr w:rsidR="00396A44" w:rsidRPr="00CA4865" w14:paraId="45C2B810" w14:textId="77777777" w:rsidTr="00396A44">
        <w:trPr>
          <w:cantSplit/>
          <w:trHeight w:val="306"/>
        </w:trPr>
        <w:tc>
          <w:tcPr>
            <w:tcW w:w="7290" w:type="dxa"/>
          </w:tcPr>
          <w:p w14:paraId="466561DE" w14:textId="1EF61E3C" w:rsidR="00396A44" w:rsidRPr="00AF351C" w:rsidRDefault="00396A44" w:rsidP="00015F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A684CA8" w14:textId="77777777" w:rsidR="00396A44" w:rsidRPr="00CA4865" w:rsidRDefault="00396A44" w:rsidP="00015F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E518CB1" w14:textId="195A8872" w:rsidR="00396A44" w:rsidRPr="00396A44" w:rsidRDefault="00396A44" w:rsidP="00015F3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96A4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87,668</w:t>
            </w:r>
          </w:p>
        </w:tc>
      </w:tr>
    </w:tbl>
    <w:p w14:paraId="495F6619" w14:textId="77777777" w:rsidR="0024539C" w:rsidRDefault="0024539C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037BEC7C" w14:textId="77777777" w:rsidR="00041B0A" w:rsidRPr="00697388" w:rsidRDefault="00041B0A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084CFD21" w14:textId="220DCD68" w:rsidR="00872143" w:rsidRPr="00091CA0" w:rsidRDefault="00E17ED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</w:t>
      </w:r>
      <w:r w:rsidR="0091681A">
        <w:rPr>
          <w:rFonts w:ascii="Angsana New" w:hAnsi="Angsana New" w:cs="Angsana New" w:hint="cs"/>
          <w:sz w:val="30"/>
          <w:szCs w:val="30"/>
          <w:cs/>
        </w:rPr>
        <w:t xml:space="preserve">ไตรมาสสี่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กลุ่มบริษัทได้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>ตัดสินใจถอนเงินลงทุนใน</w:t>
      </w:r>
      <w:r w:rsidR="00041B0A">
        <w:rPr>
          <w:rFonts w:ascii="Angsana New" w:hAnsi="Angsana New" w:cs="Angsana New"/>
          <w:sz w:val="30"/>
          <w:szCs w:val="30"/>
        </w:rPr>
        <w:t xml:space="preserve"> Red Lobster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 </w:t>
      </w:r>
      <w:r w:rsidR="00041B0A">
        <w:rPr>
          <w:rFonts w:ascii="Angsana New" w:hAnsi="Angsana New" w:cs="Angsana New"/>
          <w:sz w:val="30"/>
          <w:szCs w:val="30"/>
        </w:rPr>
        <w:t>(</w:t>
      </w:r>
      <w:r w:rsidR="00872143" w:rsidRPr="00091CA0">
        <w:rPr>
          <w:rFonts w:ascii="Angsana New" w:hAnsi="Angsana New" w:cs="Angsana New"/>
          <w:sz w:val="30"/>
          <w:szCs w:val="30"/>
        </w:rPr>
        <w:t>RL</w:t>
      </w:r>
      <w:r w:rsidR="00041B0A">
        <w:rPr>
          <w:rFonts w:ascii="Angsana New" w:hAnsi="Angsana New" w:cs="Angsana New"/>
          <w:sz w:val="30"/>
          <w:szCs w:val="30"/>
        </w:rPr>
        <w:t>)</w:t>
      </w:r>
      <w:r w:rsidR="00872143" w:rsidRPr="00091CA0">
        <w:rPr>
          <w:rFonts w:ascii="Angsana New" w:hAnsi="Angsana New" w:cs="Angsana New"/>
          <w:sz w:val="30"/>
          <w:szCs w:val="30"/>
        </w:rPr>
        <w:t xml:space="preserve"> 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ตามที่เปิดเผยไว้ในหมายเหตุข้อ </w:t>
      </w:r>
      <w:r w:rsidR="00041B0A">
        <w:rPr>
          <w:rFonts w:ascii="Angsana New" w:hAnsi="Angsana New" w:cs="Angsana New"/>
          <w:sz w:val="30"/>
          <w:szCs w:val="30"/>
        </w:rPr>
        <w:t>9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 เงินลงทุนระยะยาวในหุ้นบุริมสิทธิของ </w:t>
      </w:r>
      <w:r w:rsidR="00872143" w:rsidRPr="00091CA0">
        <w:rPr>
          <w:rFonts w:ascii="Angsana New" w:hAnsi="Angsana New" w:cs="Angsana New"/>
          <w:sz w:val="30"/>
          <w:szCs w:val="30"/>
        </w:rPr>
        <w:t xml:space="preserve">RL 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>จะวัดมูลค่าด้วยจำนวนที่ต่ำกว่ำระหว่างมูลค่าตามบัญชีกับมูลค่ายุติธรรมหักต้นทุนในการขาย เนื่องจากการเปลี่ยนแปลงกลยุทธ์ในการลงทุนของกลุ่มบริษัทและผลการดำเนินงานของบริษัทร่วม</w:t>
      </w:r>
      <w:r w:rsidR="009168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กลุ่มบริษัทจึงประเมินมูลค่ายุติธรรมของหุ้นบุริมสิทธิของ </w:t>
      </w:r>
      <w:r w:rsidR="00872143" w:rsidRPr="00091CA0">
        <w:rPr>
          <w:rFonts w:ascii="Angsana New" w:hAnsi="Angsana New" w:cs="Angsana New"/>
          <w:sz w:val="30"/>
          <w:szCs w:val="30"/>
        </w:rPr>
        <w:t xml:space="preserve">RL 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โดยใช้วิธี </w:t>
      </w:r>
      <w:r w:rsidR="00872143" w:rsidRPr="00091CA0">
        <w:rPr>
          <w:rFonts w:ascii="Angsana New" w:hAnsi="Angsana New" w:cs="Angsana New"/>
          <w:sz w:val="30"/>
          <w:szCs w:val="30"/>
        </w:rPr>
        <w:t>Market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 </w:t>
      </w:r>
      <w:r w:rsidR="00872143" w:rsidRPr="00091CA0">
        <w:rPr>
          <w:rFonts w:ascii="Angsana New" w:hAnsi="Angsana New" w:cs="Angsana New"/>
          <w:sz w:val="30"/>
          <w:szCs w:val="30"/>
        </w:rPr>
        <w:t xml:space="preserve">Multiples Approach 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 xml:space="preserve">จากผลการประเมินมูลค่า มูลค่าประเมินของ </w:t>
      </w:r>
      <w:r w:rsidR="00872143" w:rsidRPr="00091CA0">
        <w:rPr>
          <w:rFonts w:ascii="Angsana New" w:hAnsi="Angsana New" w:cs="Angsana New"/>
          <w:sz w:val="30"/>
          <w:szCs w:val="30"/>
        </w:rPr>
        <w:t xml:space="preserve">RL </w:t>
      </w:r>
      <w:r w:rsidR="00872143" w:rsidRPr="00091CA0">
        <w:rPr>
          <w:rFonts w:ascii="Angsana New" w:hAnsi="Angsana New" w:cs="Angsana New"/>
          <w:sz w:val="30"/>
          <w:szCs w:val="30"/>
          <w:cs/>
        </w:rPr>
        <w:t>ไม่เพียงพอที่จะชำระหนี้ของหุ้นบุริมสิทธิเหล่านี้ ดังนั้น มูลค่ายุติธรรมของห้นบุริมสิทธิดังกล่าวจึงถูกปรับปรุงเป็นศูนย์</w:t>
      </w:r>
      <w:r>
        <w:rPr>
          <w:rFonts w:ascii="Angsana New" w:hAnsi="Angsana New" w:cs="Angsana New" w:hint="cs"/>
          <w:sz w:val="30"/>
          <w:szCs w:val="30"/>
          <w:cs/>
        </w:rPr>
        <w:t xml:space="preserve"> ต่อมา ณ รอบระยะเวลาบัญชีสิ้นงวด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มูลค่ายุติธรรมดังกล่าวยังคงเป็นศูนย์</w:t>
      </w:r>
    </w:p>
    <w:p w14:paraId="27948F8B" w14:textId="77777777" w:rsidR="00872143" w:rsidRDefault="00872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41C7F3C4" w14:textId="77712E9B" w:rsidR="00CA37E0" w:rsidRPr="00594664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b/>
          <w:bCs/>
          <w:sz w:val="30"/>
          <w:szCs w:val="30"/>
        </w:rPr>
      </w:pPr>
      <w:r w:rsidRPr="00594664">
        <w:rPr>
          <w:rFonts w:asciiTheme="majorBidi" w:hAnsiTheme="majorBidi" w:cs="Angsana New" w:hint="cs"/>
          <w:b/>
          <w:bCs/>
          <w:sz w:val="30"/>
          <w:szCs w:val="30"/>
          <w:cs/>
        </w:rPr>
        <w:t>ขั้นตอนการประเมินมูลค่ายุติธรรมของกลุ่มบริษัท</w:t>
      </w:r>
    </w:p>
    <w:p w14:paraId="2EDF8224" w14:textId="77777777" w:rsidR="00CA37E0" w:rsidRDefault="00CA37E0" w:rsidP="00DB4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F90740C" w14:textId="686B1160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ฝ่ายการเงินของกลุ่มบริษัทรวมถึงคณะทํางานที่ได้ทําการประเมินมูลค่ายุติธรรมของสินทรัพย์ทางการเงินสําหรับการรายงานในงบ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รวมถึงมูลค่ายุติธรรมระดับที่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คณะทํางานนี้ได้รายงานโดยตรงต่อผู้อํานวยการสายการเงิน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94664">
        <w:rPr>
          <w:rFonts w:asciiTheme="majorBidi" w:hAnsiTheme="majorBidi" w:cstheme="majorBidi"/>
          <w:sz w:val="30"/>
          <w:szCs w:val="30"/>
        </w:rPr>
        <w:t xml:space="preserve">CFO)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และคณะกรรมการบริหารการเงินของกลุ่มบริษัท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การประชุมระหว่างผู้อํานวยการสายการเงิน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และคณะทํางานเกี่ยวกับการประเมินมูลค่ายุติธรรมได้จัดขึ้นอย่างน้อยหนึ่งครั้งในแต่ละไตรมาส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ซึ่งสอดคล้องกับวันที่รายงานไตรมาสของกลุ่มบริษัท</w:t>
      </w:r>
    </w:p>
    <w:p w14:paraId="6E866CDC" w14:textId="77777777" w:rsidR="00E55941" w:rsidRPr="00594664" w:rsidRDefault="00E55941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D197E" w14:textId="3C96235E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ข้อมูลที่ไม่สามารถสังเกตได้ที่มีสาระสําคัญของลําดับชั้นของมูลค่ายุติธรรมที่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ที่กลุ่มบริษัทใช้ในการประเมินได้แก่</w:t>
      </w:r>
    </w:p>
    <w:p w14:paraId="66D79D8B" w14:textId="77777777" w:rsidR="00DB434B" w:rsidRPr="00594664" w:rsidRDefault="00DB434B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4097A" w14:textId="77777777" w:rsidR="00BE4858" w:rsidRPr="00BE4858" w:rsidRDefault="00CA37E0" w:rsidP="00BE485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810"/>
          <w:tab w:val="left" w:pos="900"/>
          <w:tab w:val="num" w:pos="2243"/>
        </w:tabs>
        <w:spacing w:line="240" w:lineRule="auto"/>
        <w:ind w:left="126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594664">
        <w:rPr>
          <w:rFonts w:asciiTheme="majorBidi" w:hAnsiTheme="majorBidi" w:hint="cs"/>
          <w:sz w:val="30"/>
          <w:szCs w:val="30"/>
          <w:cs/>
        </w:rPr>
        <w:t>อัตราคิดลดสําหรับสินทรัพย์และหนี้สินทางการเงิน</w:t>
      </w:r>
      <w:r w:rsidRPr="00594664">
        <w:rPr>
          <w:rFonts w:asciiTheme="majorBidi" w:hAnsiTheme="majorBidi"/>
          <w:sz w:val="30"/>
          <w:szCs w:val="30"/>
          <w:cs/>
        </w:rPr>
        <w:t xml:space="preserve"> </w:t>
      </w:r>
      <w:r w:rsidRPr="00594664">
        <w:rPr>
          <w:rFonts w:asciiTheme="majorBidi" w:hAnsiTheme="majorBidi" w:hint="cs"/>
          <w:sz w:val="30"/>
          <w:szCs w:val="30"/>
          <w:cs/>
        </w:rPr>
        <w:t>ซึ่งพิจารณาจากแบบจําลองการประเมินราคาหลักทรัพย</w:t>
      </w:r>
      <w:r w:rsidR="00556C30">
        <w:rPr>
          <w:rFonts w:asciiTheme="majorBidi" w:hAnsiTheme="majorBidi" w:hint="cs"/>
          <w:sz w:val="30"/>
          <w:szCs w:val="30"/>
          <w:cs/>
        </w:rPr>
        <w:t>์</w:t>
      </w:r>
      <w:r w:rsidR="00161445">
        <w:rPr>
          <w:rFonts w:asciiTheme="majorBidi" w:hAnsiTheme="majorBidi" w:hint="cs"/>
          <w:sz w:val="30"/>
          <w:szCs w:val="30"/>
          <w:cs/>
        </w:rPr>
        <w:t xml:space="preserve"> </w:t>
      </w:r>
      <w:r w:rsidR="00161445">
        <w:rPr>
          <w:rFonts w:asciiTheme="majorBidi" w:hAnsiTheme="majorBidi"/>
          <w:sz w:val="30"/>
          <w:szCs w:val="30"/>
        </w:rPr>
        <w:t>(</w:t>
      </w:r>
      <w:r w:rsidRPr="00161445">
        <w:rPr>
          <w:rFonts w:asciiTheme="majorBidi" w:hAnsiTheme="majorBidi" w:cstheme="majorBidi"/>
          <w:sz w:val="30"/>
          <w:szCs w:val="30"/>
        </w:rPr>
        <w:t>CAPM</w:t>
      </w:r>
      <w:r w:rsidR="00161445">
        <w:rPr>
          <w:rFonts w:asciiTheme="majorBidi" w:hAnsiTheme="majorBidi" w:cstheme="majorBidi"/>
          <w:sz w:val="30"/>
          <w:szCs w:val="30"/>
        </w:rPr>
        <w:t>)</w:t>
      </w:r>
      <w:r w:rsidRPr="00161445">
        <w:rPr>
          <w:rFonts w:asciiTheme="majorBidi" w:hAnsiTheme="majorBidi" w:cstheme="majorBidi"/>
          <w:sz w:val="30"/>
          <w:szCs w:val="30"/>
        </w:rPr>
        <w:t xml:space="preserve"> </w:t>
      </w:r>
      <w:r w:rsidRPr="00161445">
        <w:rPr>
          <w:rFonts w:ascii="Angsana New" w:hAnsi="Angsana New" w:hint="cs"/>
          <w:sz w:val="30"/>
          <w:szCs w:val="30"/>
          <w:cs/>
        </w:rPr>
        <w:t>เพื่อคํานวณอัตราก่อนภาษีที่สะท้อนผลการประเมินตลาดในปัจจุบันของมูลค่าของเงินตามเวลาและ</w:t>
      </w:r>
      <w:r w:rsidRPr="003D0898">
        <w:rPr>
          <w:rFonts w:asciiTheme="majorBidi" w:hAnsiTheme="majorBidi" w:hint="cs"/>
          <w:sz w:val="30"/>
          <w:szCs w:val="30"/>
          <w:cs/>
        </w:rPr>
        <w:t>ความเสี่ยงที่เฉพาะเจาะจงของสินทรัพย์</w:t>
      </w:r>
    </w:p>
    <w:p w14:paraId="21F6E492" w14:textId="175FE4AA" w:rsidR="00CA37E0" w:rsidRPr="00BE4858" w:rsidRDefault="00CA37E0" w:rsidP="00BE485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810"/>
          <w:tab w:val="left" w:pos="900"/>
          <w:tab w:val="num" w:pos="2243"/>
        </w:tabs>
        <w:spacing w:line="240" w:lineRule="auto"/>
        <w:ind w:left="126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E4858">
        <w:rPr>
          <w:rFonts w:asciiTheme="majorBidi" w:hAnsiTheme="majorBidi" w:hint="cs"/>
          <w:sz w:val="30"/>
          <w:szCs w:val="30"/>
          <w:cs/>
        </w:rPr>
        <w:t>การปรับปรุงความเสี่ยงเฉพาะสําหรับคู่สัญญา</w:t>
      </w:r>
    </w:p>
    <w:p w14:paraId="5980FA2F" w14:textId="1589BBD4" w:rsidR="005F38B1" w:rsidRDefault="005F3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A25705D" w14:textId="068DE627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เงินลงทุนระยะสั้นและเงินลงทุนในตราสารหนี้ที่วัดมูลค่าด้วยวิธีราคาทุนตัดจำหน่าย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5954659E" w14:textId="77777777" w:rsidR="00CA37E0" w:rsidRPr="00556C30" w:rsidRDefault="00CA37E0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619"/>
        <w:gridCol w:w="274"/>
        <w:gridCol w:w="1706"/>
      </w:tblGrid>
      <w:tr w:rsidR="00CA37E0" w:rsidRPr="005E76BF" w14:paraId="6220F596" w14:textId="77777777" w:rsidTr="001227FA">
        <w:trPr>
          <w:tblHeader/>
        </w:trPr>
        <w:tc>
          <w:tcPr>
            <w:tcW w:w="3040" w:type="pct"/>
            <w:shd w:val="clear" w:color="auto" w:fill="auto"/>
          </w:tcPr>
          <w:p w14:paraId="15CB4354" w14:textId="77777777" w:rsidR="00CA37E0" w:rsidRPr="005E76BF" w:rsidRDefault="00CA37E0" w:rsidP="00E2040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0" w:type="pct"/>
            <w:gridSpan w:val="3"/>
            <w:shd w:val="clear" w:color="auto" w:fill="auto"/>
          </w:tcPr>
          <w:p w14:paraId="31E2BAB1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E76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CA37E0" w:rsidRPr="005E76BF" w14:paraId="22869608" w14:textId="77777777" w:rsidTr="001227FA">
        <w:trPr>
          <w:tblHeader/>
        </w:trPr>
        <w:tc>
          <w:tcPr>
            <w:tcW w:w="3040" w:type="pct"/>
            <w:shd w:val="clear" w:color="auto" w:fill="auto"/>
          </w:tcPr>
          <w:p w14:paraId="257A5ACE" w14:textId="7B79CA28" w:rsidR="00CA37E0" w:rsidRPr="005E76BF" w:rsidRDefault="00CA37E0" w:rsidP="0012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61FA461C" w14:textId="00E7ABC3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59607FA1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shd w:val="clear" w:color="auto" w:fill="auto"/>
          </w:tcPr>
          <w:p w14:paraId="660D2D0F" w14:textId="1891F9CD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50626" w:rsidRPr="005E76BF" w14:paraId="3A480ACF" w14:textId="77777777" w:rsidTr="001227FA">
        <w:trPr>
          <w:tblHeader/>
        </w:trPr>
        <w:tc>
          <w:tcPr>
            <w:tcW w:w="3040" w:type="pct"/>
            <w:shd w:val="clear" w:color="auto" w:fill="auto"/>
          </w:tcPr>
          <w:p w14:paraId="6E119C3A" w14:textId="77777777" w:rsidR="00A50626" w:rsidRPr="005E76BF" w:rsidRDefault="00A50626" w:rsidP="0012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34A3527C" w14:textId="3DA777FC" w:rsidR="00A50626" w:rsidRPr="005E76BF" w:rsidRDefault="00A50626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shd w:val="clear" w:color="auto" w:fill="auto"/>
          </w:tcPr>
          <w:p w14:paraId="78A02ACC" w14:textId="77777777" w:rsidR="00A50626" w:rsidRPr="005E76BF" w:rsidRDefault="00A50626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shd w:val="clear" w:color="auto" w:fill="auto"/>
          </w:tcPr>
          <w:p w14:paraId="3396C673" w14:textId="278CCA4B" w:rsidR="00A50626" w:rsidRPr="005E76BF" w:rsidRDefault="00A50626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A37E0" w:rsidRPr="005E76BF" w14:paraId="5C46B7C3" w14:textId="77777777" w:rsidTr="001227FA">
        <w:trPr>
          <w:tblHeader/>
        </w:trPr>
        <w:tc>
          <w:tcPr>
            <w:tcW w:w="3040" w:type="pct"/>
          </w:tcPr>
          <w:p w14:paraId="203674DE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42E38D2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37E0" w:rsidRPr="005E76BF" w14:paraId="2BDF0258" w14:textId="77777777" w:rsidTr="001227FA">
        <w:tc>
          <w:tcPr>
            <w:tcW w:w="3040" w:type="pct"/>
          </w:tcPr>
          <w:p w14:paraId="2004AE20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82" w:type="pct"/>
          </w:tcPr>
          <w:p w14:paraId="6E98C5E2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EC5B25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77197F3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37E0" w:rsidRPr="005E76BF" w14:paraId="00C56FB6" w14:textId="77777777" w:rsidTr="001227FA">
        <w:tc>
          <w:tcPr>
            <w:tcW w:w="3040" w:type="pct"/>
          </w:tcPr>
          <w:p w14:paraId="2569C53C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"/>
                <w:tab w:val="left" w:pos="3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เงินฝากประจำที่มีกำหนดมากกว่า </w:t>
            </w: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882" w:type="pct"/>
          </w:tcPr>
          <w:p w14:paraId="65C04B69" w14:textId="5A52538B" w:rsidR="00CA37E0" w:rsidRPr="00BD7508" w:rsidRDefault="000D188C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188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D7508" w:rsidRPr="00BD75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188C">
              <w:rPr>
                <w:rFonts w:ascii="Angsana New" w:hAnsi="Angsana New" w:cs="Angsana New"/>
                <w:sz w:val="30"/>
                <w:szCs w:val="30"/>
              </w:rPr>
              <w:t>882</w:t>
            </w:r>
            <w:r w:rsidR="00BD7508" w:rsidRPr="00BD75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188C">
              <w:rPr>
                <w:rFonts w:ascii="Angsana New" w:hAnsi="Angsana New" w:cs="Angsana New"/>
                <w:sz w:val="30"/>
                <w:szCs w:val="30"/>
              </w:rPr>
              <w:t>388</w:t>
            </w:r>
          </w:p>
        </w:tc>
        <w:tc>
          <w:tcPr>
            <w:tcW w:w="149" w:type="pct"/>
          </w:tcPr>
          <w:p w14:paraId="1D19F954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87EBA80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76BF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</w:tr>
      <w:tr w:rsidR="00CA37E0" w:rsidRPr="005E76BF" w14:paraId="63B383FF" w14:textId="77777777" w:rsidTr="001227FA">
        <w:tc>
          <w:tcPr>
            <w:tcW w:w="3040" w:type="pct"/>
          </w:tcPr>
          <w:p w14:paraId="315B36DD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เงินลงทุนในหุ้นกู้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13549A66" w14:textId="17C31702" w:rsidR="00CA37E0" w:rsidRPr="00BD7508" w:rsidRDefault="000D188C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188C">
              <w:rPr>
                <w:rFonts w:ascii="Angsana New" w:hAnsi="Angsana New" w:cs="Angsana New"/>
                <w:sz w:val="30"/>
                <w:szCs w:val="30"/>
              </w:rPr>
              <w:t>671</w:t>
            </w:r>
            <w:r w:rsidR="00BD7508" w:rsidRPr="00BD75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188C">
              <w:rPr>
                <w:rFonts w:ascii="Angsana New" w:hAnsi="Angsana New" w:cs="Angsana New"/>
                <w:sz w:val="30"/>
                <w:szCs w:val="30"/>
              </w:rPr>
              <w:t>382</w:t>
            </w:r>
          </w:p>
        </w:tc>
        <w:tc>
          <w:tcPr>
            <w:tcW w:w="149" w:type="pct"/>
          </w:tcPr>
          <w:p w14:paraId="2FB3FF6E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275ADBEB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76BF">
              <w:rPr>
                <w:rFonts w:ascii="Angsana New" w:hAnsi="Angsana New" w:cs="Angsana New"/>
                <w:sz w:val="30"/>
                <w:szCs w:val="30"/>
              </w:rPr>
              <w:t>1,760,811</w:t>
            </w:r>
          </w:p>
        </w:tc>
      </w:tr>
      <w:tr w:rsidR="00CA37E0" w:rsidRPr="005E76BF" w14:paraId="72F7609E" w14:textId="77777777" w:rsidTr="001227FA">
        <w:tc>
          <w:tcPr>
            <w:tcW w:w="3040" w:type="pct"/>
          </w:tcPr>
          <w:p w14:paraId="78DBC9FA" w14:textId="77777777" w:rsidR="00CA37E0" w:rsidRPr="00556C30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รวมเงินลงทุนระยะสั้น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22E07967" w14:textId="3C0B3CF2" w:rsidR="00CA37E0" w:rsidRPr="00BD7508" w:rsidRDefault="000D188C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18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BD7508" w:rsidRPr="00BD75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D18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553</w:t>
            </w:r>
            <w:r w:rsidR="00BD7508" w:rsidRPr="00BD75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D18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149" w:type="pct"/>
          </w:tcPr>
          <w:p w14:paraId="189E2861" w14:textId="77777777" w:rsidR="00CA37E0" w:rsidRPr="00556C30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</w:tcPr>
          <w:p w14:paraId="067FE16A" w14:textId="77777777" w:rsidR="00CA37E0" w:rsidRPr="00556C30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C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1,960,811</w:t>
            </w:r>
          </w:p>
        </w:tc>
      </w:tr>
      <w:tr w:rsidR="00CA37E0" w:rsidRPr="005E76BF" w14:paraId="49462904" w14:textId="77777777" w:rsidTr="00AF351C">
        <w:tc>
          <w:tcPr>
            <w:tcW w:w="3040" w:type="pct"/>
          </w:tcPr>
          <w:p w14:paraId="174287AF" w14:textId="04FA38B3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ส่วนที่ไม่หมุนเวียน </w:t>
            </w:r>
            <w:r w:rsidR="00F06A3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6E5C08D5" w14:textId="7BAC746D" w:rsidR="00CA37E0" w:rsidRPr="00BD7508" w:rsidRDefault="000D188C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188C">
              <w:rPr>
                <w:rFonts w:ascii="Angsana New" w:hAnsi="Angsana New" w:cs="Angsana New"/>
                <w:sz w:val="30"/>
                <w:szCs w:val="30"/>
              </w:rPr>
              <w:t>726</w:t>
            </w:r>
            <w:r w:rsidR="00BD7508" w:rsidRPr="00BD75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188C">
              <w:rPr>
                <w:rFonts w:ascii="Angsana New" w:hAnsi="Angsana New" w:cs="Angsana New"/>
                <w:sz w:val="30"/>
                <w:szCs w:val="30"/>
              </w:rPr>
              <w:t>001</w:t>
            </w:r>
          </w:p>
        </w:tc>
        <w:tc>
          <w:tcPr>
            <w:tcW w:w="149" w:type="pct"/>
          </w:tcPr>
          <w:p w14:paraId="5BCBBF6D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327B8FBE" w14:textId="77777777" w:rsidR="00CA37E0" w:rsidRPr="005E76BF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76BF">
              <w:rPr>
                <w:rFonts w:ascii="Angsana New" w:hAnsi="Angsana New" w:cs="Angsana New"/>
                <w:sz w:val="30"/>
                <w:szCs w:val="30"/>
              </w:rPr>
              <w:t>877,924</w:t>
            </w:r>
          </w:p>
        </w:tc>
      </w:tr>
      <w:tr w:rsidR="00CA37E0" w:rsidRPr="005E76BF" w14:paraId="06244FA0" w14:textId="77777777" w:rsidTr="00AF351C">
        <w:tc>
          <w:tcPr>
            <w:tcW w:w="3040" w:type="pct"/>
          </w:tcPr>
          <w:p w14:paraId="23A052C0" w14:textId="77777777" w:rsidR="00CA37E0" w:rsidRPr="00556C30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รวมเงินลงทุนระยะสั้นและเงินลงทุนในตราสารหนี้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5893507D" w14:textId="77777777" w:rsidR="00CA37E0" w:rsidRPr="00BD7508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683A2DA" w14:textId="77777777" w:rsidR="00CA37E0" w:rsidRPr="00556C30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</w:tcPr>
          <w:p w14:paraId="230B5E10" w14:textId="77777777" w:rsidR="00CA37E0" w:rsidRPr="00556C30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A37E0" w:rsidRPr="005E76BF" w14:paraId="20CB9DDC" w14:textId="77777777" w:rsidTr="00A50626">
        <w:tc>
          <w:tcPr>
            <w:tcW w:w="3040" w:type="pct"/>
          </w:tcPr>
          <w:p w14:paraId="3A0F6F5D" w14:textId="77777777" w:rsidR="00CA37E0" w:rsidRPr="00556C30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ที่วัดมูลค่าด้วยวิธีราคาทุนตัดจำหน่าย</w:t>
            </w:r>
          </w:p>
        </w:tc>
        <w:tc>
          <w:tcPr>
            <w:tcW w:w="882" w:type="pct"/>
            <w:tcBorders>
              <w:bottom w:val="double" w:sz="4" w:space="0" w:color="auto"/>
            </w:tcBorders>
          </w:tcPr>
          <w:p w14:paraId="7D300C23" w14:textId="7A2544D5" w:rsidR="00CA37E0" w:rsidRPr="00902236" w:rsidRDefault="000D188C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18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BD7508" w:rsidRPr="009022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D18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279</w:t>
            </w:r>
            <w:r w:rsidR="00BD7508" w:rsidRPr="009022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D18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771</w:t>
            </w:r>
          </w:p>
        </w:tc>
        <w:tc>
          <w:tcPr>
            <w:tcW w:w="149" w:type="pct"/>
          </w:tcPr>
          <w:p w14:paraId="374E9440" w14:textId="77777777" w:rsidR="00CA37E0" w:rsidRPr="00556C30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double" w:sz="4" w:space="0" w:color="auto"/>
            </w:tcBorders>
          </w:tcPr>
          <w:p w14:paraId="5C9A26B4" w14:textId="77777777" w:rsidR="00CA37E0" w:rsidRPr="00556C30" w:rsidRDefault="00CA37E0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C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2,838,735</w:t>
            </w:r>
          </w:p>
        </w:tc>
      </w:tr>
    </w:tbl>
    <w:p w14:paraId="3E73CBED" w14:textId="77777777" w:rsidR="00CA37E0" w:rsidRPr="004100EC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B89ED41" w14:textId="328AEE53" w:rsidR="004100EC" w:rsidRPr="004B6033" w:rsidRDefault="004100EC" w:rsidP="00A9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810"/>
        </w:tabs>
        <w:spacing w:line="240" w:lineRule="auto"/>
        <w:ind w:left="432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4100EC">
        <w:rPr>
          <w:rFonts w:asciiTheme="majorBidi" w:hAnsiTheme="majorBidi" w:cs="Angsana New" w:hint="cs"/>
          <w:sz w:val="30"/>
          <w:szCs w:val="30"/>
          <w:cs/>
        </w:rPr>
        <w:t>ณ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210F8">
        <w:rPr>
          <w:rFonts w:asciiTheme="majorBidi" w:hAnsiTheme="majorBidi" w:cs="Angsana New"/>
          <w:sz w:val="30"/>
          <w:szCs w:val="30"/>
        </w:rPr>
        <w:t>31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210F8">
        <w:rPr>
          <w:rFonts w:asciiTheme="majorBidi" w:hAnsiTheme="majorBidi" w:cs="Angsana New"/>
          <w:sz w:val="30"/>
          <w:szCs w:val="30"/>
        </w:rPr>
        <w:t>2567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เงินฝากประจําที่มีกําหนดมากกว่า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3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จํานวน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D7508">
        <w:rPr>
          <w:rFonts w:asciiTheme="majorBidi" w:hAnsiTheme="majorBidi" w:cs="Angsana New"/>
          <w:sz w:val="30"/>
          <w:szCs w:val="30"/>
        </w:rPr>
        <w:t>4,882</w:t>
      </w:r>
      <w:r w:rsidR="00AA2D22">
        <w:rPr>
          <w:rFonts w:asciiTheme="majorBidi" w:hAnsiTheme="majorBidi" w:cs="Angsana New"/>
          <w:sz w:val="30"/>
          <w:szCs w:val="30"/>
        </w:rPr>
        <w:t>.4</w:t>
      </w:r>
      <w:r w:rsidR="00BD7508">
        <w:rPr>
          <w:rFonts w:asciiTheme="majorBidi" w:hAnsiTheme="majorBidi" w:cs="Angsana New"/>
          <w:sz w:val="30"/>
          <w:szCs w:val="30"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764536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D337D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764536">
        <w:rPr>
          <w:rFonts w:asciiTheme="majorBidi" w:hAnsiTheme="majorBidi" w:cs="Angsana New"/>
          <w:i/>
          <w:iCs/>
          <w:sz w:val="30"/>
          <w:szCs w:val="30"/>
        </w:rPr>
        <w:t>2566</w:t>
      </w:r>
      <w:r w:rsidR="000210F8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D337D">
        <w:rPr>
          <w:rFonts w:asciiTheme="majorBidi" w:hAnsiTheme="majorBidi" w:cs="Angsana New" w:hint="cs"/>
          <w:i/>
          <w:iCs/>
          <w:sz w:val="30"/>
          <w:szCs w:val="30"/>
          <w:cs/>
        </w:rPr>
        <w:t>จํานวน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210F8">
        <w:rPr>
          <w:rFonts w:asciiTheme="majorBidi" w:hAnsiTheme="majorBidi" w:cs="Angsana New"/>
          <w:i/>
          <w:iCs/>
          <w:sz w:val="30"/>
          <w:szCs w:val="30"/>
        </w:rPr>
        <w:t>200</w:t>
      </w:r>
      <w:r w:rsidR="00AA2D22">
        <w:rPr>
          <w:rFonts w:asciiTheme="majorBidi" w:hAnsiTheme="majorBidi" w:cs="Angsana New"/>
          <w:i/>
          <w:iCs/>
          <w:sz w:val="30"/>
          <w:szCs w:val="30"/>
        </w:rPr>
        <w:t>.0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D337D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มีอัตราดอกเบี้ยคงที่ระหว่างร้อยละ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D7508">
        <w:rPr>
          <w:rFonts w:asciiTheme="majorBidi" w:hAnsiTheme="majorBidi" w:cs="Angsana New"/>
          <w:sz w:val="30"/>
          <w:szCs w:val="30"/>
        </w:rPr>
        <w:t>1.7</w:t>
      </w:r>
      <w:r w:rsidRPr="004100EC">
        <w:rPr>
          <w:rFonts w:asciiTheme="majorBidi" w:hAnsiTheme="majorBidi" w:cstheme="majorBidi"/>
          <w:sz w:val="30"/>
          <w:szCs w:val="30"/>
        </w:rPr>
        <w:t xml:space="preserve"> </w:t>
      </w:r>
      <w:r w:rsidR="00191675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2B77AC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D7508">
        <w:rPr>
          <w:rFonts w:asciiTheme="majorBidi" w:hAnsiTheme="majorBidi" w:cs="Angsana New"/>
          <w:sz w:val="30"/>
          <w:szCs w:val="30"/>
        </w:rPr>
        <w:t>4.4</w:t>
      </w:r>
      <w:r w:rsidRPr="004100EC">
        <w:rPr>
          <w:rFonts w:asciiTheme="majorBidi" w:hAnsiTheme="majorBidi" w:cstheme="majorBidi"/>
          <w:sz w:val="30"/>
          <w:szCs w:val="30"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0C6C05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C6C05">
        <w:rPr>
          <w:rFonts w:asciiTheme="majorBidi" w:hAnsiTheme="majorBidi" w:cs="Angsana New"/>
          <w:i/>
          <w:iCs/>
          <w:sz w:val="30"/>
          <w:szCs w:val="30"/>
        </w:rPr>
        <w:t>2566: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ร้อยละ</w:t>
      </w:r>
      <w:r w:rsidR="00191675">
        <w:rPr>
          <w:rFonts w:asciiTheme="majorBidi" w:hAnsiTheme="majorBidi" w:cs="Angsana New"/>
          <w:i/>
          <w:iCs/>
          <w:sz w:val="30"/>
          <w:szCs w:val="30"/>
        </w:rPr>
        <w:t xml:space="preserve"> 1.9 </w:t>
      </w:r>
      <w:r w:rsidR="00191675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="002B77AC">
        <w:rPr>
          <w:rFonts w:asciiTheme="majorBidi" w:hAnsiTheme="majorBidi" w:cs="Angsana New" w:hint="cs"/>
          <w:i/>
          <w:iCs/>
          <w:sz w:val="30"/>
          <w:szCs w:val="30"/>
          <w:cs/>
        </w:rPr>
        <w:t>ร้อยละ</w:t>
      </w:r>
      <w:r w:rsidR="00191675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191675">
        <w:rPr>
          <w:rFonts w:asciiTheme="majorBidi" w:hAnsiTheme="majorBidi" w:cs="Angsana New"/>
          <w:i/>
          <w:iCs/>
          <w:sz w:val="30"/>
          <w:szCs w:val="30"/>
        </w:rPr>
        <w:t xml:space="preserve">2.2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และจะครบกําหนดภายในเดือน</w:t>
      </w:r>
      <w:r w:rsidR="008044B8">
        <w:rPr>
          <w:rFonts w:asciiTheme="majorBidi" w:hAnsiTheme="majorBidi" w:cs="Angsana New" w:hint="cs"/>
          <w:sz w:val="30"/>
          <w:szCs w:val="30"/>
          <w:cs/>
        </w:rPr>
        <w:t xml:space="preserve">สิงหาคม </w:t>
      </w:r>
      <w:r w:rsidR="00EC7812">
        <w:rPr>
          <w:rFonts w:asciiTheme="majorBidi" w:hAnsiTheme="majorBidi" w:cs="Angsana New"/>
          <w:sz w:val="30"/>
          <w:szCs w:val="30"/>
        </w:rPr>
        <w:t>2567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77087B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77087B">
        <w:rPr>
          <w:rFonts w:asciiTheme="majorBidi" w:hAnsiTheme="majorBidi" w:cs="Angsana New"/>
          <w:i/>
          <w:iCs/>
          <w:sz w:val="30"/>
          <w:szCs w:val="30"/>
        </w:rPr>
        <w:t>2566: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ครบกําหนดภายในเดือนเมษายน</w:t>
      </w:r>
      <w:r w:rsidR="0077087B">
        <w:rPr>
          <w:rFonts w:asciiTheme="majorBidi" w:hAnsiTheme="majorBidi" w:cs="Angsana New"/>
          <w:i/>
          <w:iCs/>
          <w:sz w:val="30"/>
          <w:szCs w:val="30"/>
        </w:rPr>
        <w:t xml:space="preserve"> 256</w:t>
      </w:r>
      <w:r w:rsidR="002B77AC"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1C251F4B" w14:textId="4BDE164B" w:rsidR="004100EC" w:rsidRPr="00556C30" w:rsidRDefault="004100EC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p w14:paraId="3B64611F" w14:textId="16E5A804" w:rsidR="004100EC" w:rsidRDefault="004100EC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170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4100EC">
        <w:rPr>
          <w:rFonts w:asciiTheme="majorBidi" w:hAnsiTheme="majorBidi" w:cs="Angsana New" w:hint="cs"/>
          <w:sz w:val="30"/>
          <w:szCs w:val="30"/>
          <w:cs/>
        </w:rPr>
        <w:t>ณ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55C8F">
        <w:rPr>
          <w:rFonts w:asciiTheme="majorBidi" w:hAnsiTheme="majorBidi" w:cs="Angsana New"/>
          <w:sz w:val="30"/>
          <w:szCs w:val="30"/>
        </w:rPr>
        <w:t>31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55C8F">
        <w:rPr>
          <w:rFonts w:asciiTheme="majorBidi" w:hAnsiTheme="majorBidi" w:cs="Angsana New"/>
          <w:sz w:val="30"/>
          <w:szCs w:val="30"/>
        </w:rPr>
        <w:t>2567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บริษัทย่อยแห่งหนึ่งของกลุ่มบริษัทมีเงินลงทุนในตราสารหนี้ของบริษัท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ซึ่งมีอัตราดอกเบี้ยระหว่างร้อยละ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505F4">
        <w:rPr>
          <w:rFonts w:asciiTheme="majorBidi" w:hAnsiTheme="majorBidi" w:cs="Angsana New"/>
          <w:sz w:val="30"/>
          <w:szCs w:val="30"/>
        </w:rPr>
        <w:t>1.0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ถึงร้อยละ</w:t>
      </w:r>
      <w:r w:rsidR="00F505F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505F4">
        <w:rPr>
          <w:rFonts w:asciiTheme="majorBidi" w:hAnsiTheme="majorBidi" w:cs="Angsana New"/>
          <w:sz w:val="30"/>
          <w:szCs w:val="30"/>
        </w:rPr>
        <w:t>4.0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B77AC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4B6033" w:rsidRPr="004B603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4B6033"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C872CF">
        <w:rPr>
          <w:rFonts w:asciiTheme="majorBidi" w:hAnsiTheme="majorBidi" w:cs="Angsana New"/>
          <w:i/>
          <w:iCs/>
          <w:sz w:val="30"/>
          <w:szCs w:val="30"/>
        </w:rPr>
        <w:t>2566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อัตราดอกเบี้ยระหว่างร้อยละ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34756">
        <w:rPr>
          <w:rFonts w:asciiTheme="majorBidi" w:hAnsiTheme="majorBidi" w:cs="Angsana New"/>
          <w:i/>
          <w:iCs/>
          <w:sz w:val="30"/>
          <w:szCs w:val="30"/>
        </w:rPr>
        <w:t>1.0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ถึงร้อยละ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34756">
        <w:rPr>
          <w:rFonts w:asciiTheme="majorBidi" w:hAnsiTheme="majorBidi" w:cs="Angsana New"/>
          <w:i/>
          <w:iCs/>
          <w:sz w:val="30"/>
          <w:szCs w:val="30"/>
        </w:rPr>
        <w:t>3.5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C129F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556C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ตราสารหนี้ดังกล่าว</w:t>
      </w:r>
      <w:r>
        <w:rPr>
          <w:rFonts w:asciiTheme="majorBidi" w:hAnsiTheme="majorBidi" w:cstheme="minorBidi" w:hint="cs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มีวันครบกำหนดอายุระหว่าง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2D22">
        <w:rPr>
          <w:rFonts w:asciiTheme="majorBidi" w:hAnsiTheme="majorBidi" w:cs="Angsana New"/>
          <w:sz w:val="30"/>
          <w:szCs w:val="30"/>
        </w:rPr>
        <w:t>1</w:t>
      </w:r>
      <w:r w:rsidRPr="004100EC">
        <w:rPr>
          <w:rFonts w:asciiTheme="majorBidi" w:hAnsiTheme="majorBidi"/>
          <w:sz w:val="30"/>
          <w:szCs w:val="30"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ถึง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2D22">
        <w:rPr>
          <w:rFonts w:asciiTheme="majorBidi" w:hAnsiTheme="majorBidi" w:cs="Angsana New"/>
          <w:sz w:val="30"/>
          <w:szCs w:val="30"/>
        </w:rPr>
        <w:t>21</w:t>
      </w:r>
      <w:r w:rsidRPr="004100EC">
        <w:rPr>
          <w:rFonts w:asciiTheme="majorBidi" w:hAnsiTheme="majorBidi"/>
          <w:sz w:val="30"/>
          <w:szCs w:val="30"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327AD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556C30" w:rsidRPr="004327AD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556C30" w:rsidRPr="004327AD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5C458B">
        <w:rPr>
          <w:rFonts w:asciiTheme="majorBidi" w:hAnsiTheme="majorBidi" w:cs="Angsana New"/>
          <w:i/>
          <w:iCs/>
          <w:sz w:val="30"/>
          <w:szCs w:val="30"/>
        </w:rPr>
        <w:t>2566</w:t>
      </w:r>
      <w:r w:rsidRPr="004327AD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4327AD">
        <w:rPr>
          <w:rFonts w:asciiTheme="majorBidi" w:hAnsiTheme="majorBidi" w:cs="Angsana New" w:hint="cs"/>
          <w:i/>
          <w:iCs/>
          <w:sz w:val="30"/>
          <w:szCs w:val="30"/>
          <w:cs/>
        </w:rPr>
        <w:t>วันครบกำหนดอายุระหว่าง</w:t>
      </w:r>
      <w:r w:rsidRPr="004327A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C458B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4327A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327AD">
        <w:rPr>
          <w:rFonts w:asciiTheme="majorBidi" w:hAnsiTheme="majorBidi" w:cs="Angsana New" w:hint="cs"/>
          <w:i/>
          <w:iCs/>
          <w:sz w:val="30"/>
          <w:szCs w:val="30"/>
          <w:cs/>
        </w:rPr>
        <w:t>ถึง</w:t>
      </w:r>
      <w:r w:rsidRPr="004327A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C458B">
        <w:rPr>
          <w:rFonts w:asciiTheme="majorBidi" w:hAnsiTheme="majorBidi" w:cs="Angsana New"/>
          <w:i/>
          <w:iCs/>
          <w:sz w:val="30"/>
          <w:szCs w:val="30"/>
        </w:rPr>
        <w:t>24</w:t>
      </w:r>
      <w:r w:rsidR="00556C30" w:rsidRPr="004327AD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Pr="004327AD">
        <w:rPr>
          <w:rFonts w:asciiTheme="majorBidi" w:hAnsiTheme="majorBidi" w:cs="Angsana New" w:hint="cs"/>
          <w:i/>
          <w:iCs/>
          <w:sz w:val="30"/>
          <w:szCs w:val="30"/>
          <w:cs/>
        </w:rPr>
        <w:t>เดือน</w:t>
      </w:r>
      <w:r w:rsidRPr="004327AD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69738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4100EC">
        <w:rPr>
          <w:rFonts w:asciiTheme="majorBidi" w:hAnsiTheme="majorBidi" w:cs="Angsana New" w:hint="cs"/>
          <w:sz w:val="30"/>
          <w:szCs w:val="30"/>
          <w:cs/>
        </w:rPr>
        <w:t>นับจากวันที่ในรายงานทางการเงิน</w:t>
      </w:r>
    </w:p>
    <w:p w14:paraId="774649B4" w14:textId="12517A28" w:rsidR="00075F2A" w:rsidRDefault="00075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B16F8EB" w14:textId="6DCFBB15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 w:val="44"/>
          <w:szCs w:val="30"/>
        </w:rPr>
      </w:pPr>
      <w:r w:rsidRPr="00091CA0">
        <w:rPr>
          <w:rFonts w:ascii="Angsana New" w:hAnsi="Angsana New" w:cs="Angsana New"/>
          <w:sz w:val="44"/>
          <w:szCs w:val="30"/>
          <w:cs/>
        </w:rPr>
        <w:t>ลูกหนี้การค้าและลูกหนี้อื่น</w:t>
      </w:r>
      <w:r w:rsidRPr="00091CA0">
        <w:rPr>
          <w:rFonts w:ascii="Angsana New" w:hAnsi="Angsana New" w:cs="Angsana New"/>
          <w:sz w:val="44"/>
          <w:szCs w:val="30"/>
        </w:rPr>
        <w:t xml:space="preserve"> </w:t>
      </w:r>
      <w:r w:rsidRPr="00091CA0">
        <w:rPr>
          <w:rFonts w:ascii="Angsana New" w:hAnsi="Angsana New" w:cs="Angsana New"/>
          <w:sz w:val="44"/>
          <w:szCs w:val="30"/>
          <w:cs/>
        </w:rPr>
        <w:t>สุทธิ</w:t>
      </w:r>
    </w:p>
    <w:p w14:paraId="5B58083E" w14:textId="77777777" w:rsidR="00CA37E0" w:rsidRPr="00091CA0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4"/>
          <w:szCs w:val="24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262"/>
        <w:gridCol w:w="180"/>
        <w:gridCol w:w="1260"/>
        <w:gridCol w:w="180"/>
        <w:gridCol w:w="1260"/>
        <w:gridCol w:w="180"/>
        <w:gridCol w:w="1260"/>
      </w:tblGrid>
      <w:tr w:rsidR="00CA37E0" w:rsidRPr="00A85D0A" w14:paraId="752EC529" w14:textId="77777777" w:rsidTr="00851EBE">
        <w:trPr>
          <w:cantSplit/>
          <w:trHeight w:val="344"/>
          <w:tblHeader/>
        </w:trPr>
        <w:tc>
          <w:tcPr>
            <w:tcW w:w="4140" w:type="dxa"/>
            <w:vAlign w:val="bottom"/>
            <w:hideMark/>
          </w:tcPr>
          <w:p w14:paraId="5B410731" w14:textId="77777777" w:rsidR="00CA37E0" w:rsidRPr="00A85D0A" w:rsidRDefault="00CA37E0" w:rsidP="004100EC">
            <w:pPr>
              <w:pStyle w:val="acctfourfigures"/>
              <w:tabs>
                <w:tab w:val="left" w:pos="46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8BDC661" w14:textId="77777777" w:rsidR="00CA37E0" w:rsidRPr="00A85D0A" w:rsidRDefault="00CA37E0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3706070" w14:textId="77777777" w:rsidR="00CA37E0" w:rsidRPr="00A85D0A" w:rsidRDefault="00CA37E0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1930836E" w14:textId="77777777" w:rsidR="00CA37E0" w:rsidRPr="00A85D0A" w:rsidRDefault="00CA37E0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A37E0" w:rsidRPr="00A85D0A" w14:paraId="600ED234" w14:textId="77777777" w:rsidTr="00851EBE">
        <w:trPr>
          <w:cantSplit/>
          <w:trHeight w:val="344"/>
          <w:tblHeader/>
        </w:trPr>
        <w:tc>
          <w:tcPr>
            <w:tcW w:w="4140" w:type="dxa"/>
            <w:vAlign w:val="bottom"/>
          </w:tcPr>
          <w:p w14:paraId="1E4EAA8F" w14:textId="0722CCDD" w:rsidR="00CA37E0" w:rsidRPr="00950787" w:rsidRDefault="00CA37E0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4AF202BF" w14:textId="39B7678A" w:rsidR="00CA37E0" w:rsidRPr="00F92A58" w:rsidRDefault="00CA37E0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41602836" w14:textId="77777777" w:rsidR="00CA37E0" w:rsidRPr="00A85D0A" w:rsidRDefault="00CA37E0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0F37CC1" w14:textId="3D7990C5" w:rsidR="00CA37E0" w:rsidRPr="00F92A58" w:rsidRDefault="00CA37E0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805C97C" w14:textId="77777777" w:rsidR="00CA37E0" w:rsidRPr="00A85D0A" w:rsidRDefault="00CA37E0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10F7DED" w14:textId="5F075DCF" w:rsidR="00CA37E0" w:rsidRPr="00A85D0A" w:rsidRDefault="00CA37E0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A5ECBCE" w14:textId="77777777" w:rsidR="00CA37E0" w:rsidRPr="00A85D0A" w:rsidRDefault="00CA37E0" w:rsidP="00E204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01BD8E75" w14:textId="712CCED3" w:rsidR="00CA37E0" w:rsidRPr="00A85D0A" w:rsidRDefault="00CA37E0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B0838" w:rsidRPr="00A85D0A" w14:paraId="161AFC15" w14:textId="77777777" w:rsidTr="00851EBE">
        <w:trPr>
          <w:cantSplit/>
          <w:trHeight w:val="344"/>
          <w:tblHeader/>
        </w:trPr>
        <w:tc>
          <w:tcPr>
            <w:tcW w:w="4140" w:type="dxa"/>
            <w:vAlign w:val="bottom"/>
          </w:tcPr>
          <w:p w14:paraId="1EB55ABF" w14:textId="77777777" w:rsidR="009B0838" w:rsidRDefault="009B0838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2E6711FA" w14:textId="0940DB3E" w:rsidR="009B0838" w:rsidRPr="009B0838" w:rsidRDefault="009B0838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3296D53" w14:textId="77777777" w:rsidR="009B0838" w:rsidRPr="00A85D0A" w:rsidRDefault="009B0838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753EA43" w14:textId="58511B62" w:rsidR="009B0838" w:rsidRDefault="009B0838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594ECF66" w14:textId="77777777" w:rsidR="009B0838" w:rsidRPr="00A85D0A" w:rsidRDefault="009B0838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F776BB3" w14:textId="4753B0DE" w:rsidR="009B0838" w:rsidRDefault="009B0838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36B7E3A" w14:textId="77777777" w:rsidR="009B0838" w:rsidRPr="00A85D0A" w:rsidRDefault="009B0838" w:rsidP="00E204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2DD66CDC" w14:textId="50A7CC85" w:rsidR="009B0838" w:rsidRDefault="009B0838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</w:tr>
      <w:tr w:rsidR="00CA37E0" w:rsidRPr="00A85D0A" w14:paraId="2DBBD669" w14:textId="77777777" w:rsidTr="00851EBE">
        <w:trPr>
          <w:cantSplit/>
          <w:trHeight w:val="425"/>
          <w:tblHeader/>
        </w:trPr>
        <w:tc>
          <w:tcPr>
            <w:tcW w:w="4140" w:type="dxa"/>
            <w:vAlign w:val="bottom"/>
          </w:tcPr>
          <w:p w14:paraId="33A2FB79" w14:textId="77777777" w:rsidR="00CA37E0" w:rsidRPr="00A85D0A" w:rsidRDefault="00CA37E0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0E960EA0" w14:textId="77777777" w:rsidR="00CA37E0" w:rsidRPr="00A85D0A" w:rsidRDefault="00CA37E0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A37E0" w:rsidRPr="00A85D0A" w14:paraId="54F6051B" w14:textId="77777777" w:rsidTr="00851EBE">
        <w:trPr>
          <w:cantSplit/>
          <w:trHeight w:val="334"/>
        </w:trPr>
        <w:tc>
          <w:tcPr>
            <w:tcW w:w="4140" w:type="dxa"/>
            <w:hideMark/>
          </w:tcPr>
          <w:p w14:paraId="1A1D3C29" w14:textId="77777777" w:rsidR="00CA37E0" w:rsidRPr="001D5B6F" w:rsidRDefault="00CA37E0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2" w:type="dxa"/>
          </w:tcPr>
          <w:p w14:paraId="6E99A558" w14:textId="46FBE794" w:rsidR="00CA37E0" w:rsidRPr="00603092" w:rsidRDefault="0070709B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709B">
              <w:rPr>
                <w:rFonts w:ascii="Angsana New" w:hAnsi="Angsana New" w:cs="Angsana New"/>
                <w:sz w:val="30"/>
                <w:szCs w:val="30"/>
              </w:rPr>
              <w:t>14,549,706</w:t>
            </w:r>
          </w:p>
        </w:tc>
        <w:tc>
          <w:tcPr>
            <w:tcW w:w="180" w:type="dxa"/>
          </w:tcPr>
          <w:p w14:paraId="17690081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451F1E" w14:textId="77777777" w:rsidR="00CA37E0" w:rsidRPr="00DB434B" w:rsidRDefault="00CA37E0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34B">
              <w:rPr>
                <w:rFonts w:ascii="Angsana New" w:hAnsi="Angsana New" w:cs="Angsana New"/>
                <w:sz w:val="30"/>
                <w:szCs w:val="30"/>
              </w:rPr>
              <w:t>13,665,735</w:t>
            </w:r>
          </w:p>
        </w:tc>
        <w:tc>
          <w:tcPr>
            <w:tcW w:w="180" w:type="dxa"/>
          </w:tcPr>
          <w:p w14:paraId="20C79BF7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712F2" w14:textId="14BBF2D6" w:rsidR="00CA37E0" w:rsidRPr="00851EBE" w:rsidRDefault="0070709B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1,592,022</w:t>
            </w:r>
          </w:p>
        </w:tc>
        <w:tc>
          <w:tcPr>
            <w:tcW w:w="180" w:type="dxa"/>
          </w:tcPr>
          <w:p w14:paraId="1E5E9AF1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E6ADEE7" w14:textId="77777777" w:rsidR="00CA37E0" w:rsidRPr="00851EBE" w:rsidRDefault="00CA37E0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1,595,149</w:t>
            </w:r>
          </w:p>
        </w:tc>
      </w:tr>
      <w:tr w:rsidR="00CA37E0" w:rsidRPr="00A85D0A" w14:paraId="015243FF" w14:textId="77777777" w:rsidTr="00851EBE">
        <w:trPr>
          <w:cantSplit/>
          <w:trHeight w:val="334"/>
        </w:trPr>
        <w:tc>
          <w:tcPr>
            <w:tcW w:w="4140" w:type="dxa"/>
          </w:tcPr>
          <w:p w14:paraId="7D2EB7B1" w14:textId="77777777" w:rsidR="00CA37E0" w:rsidRPr="001D5B6F" w:rsidRDefault="00CA37E0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44A0E2C" w14:textId="60AEA382" w:rsidR="00CA37E0" w:rsidRPr="00603092" w:rsidRDefault="0070709B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709B">
              <w:rPr>
                <w:rFonts w:ascii="Angsana New" w:hAnsi="Angsana New" w:cs="Angsana New"/>
                <w:sz w:val="30"/>
                <w:szCs w:val="30"/>
              </w:rPr>
              <w:t>32,351</w:t>
            </w:r>
          </w:p>
        </w:tc>
        <w:tc>
          <w:tcPr>
            <w:tcW w:w="180" w:type="dxa"/>
          </w:tcPr>
          <w:p w14:paraId="280E4DAE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C6DFAE" w14:textId="77777777" w:rsidR="00CA37E0" w:rsidRPr="00DB434B" w:rsidRDefault="00CA37E0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34B">
              <w:rPr>
                <w:rFonts w:ascii="Angsana New" w:hAnsi="Angsana New" w:cs="Angsana New"/>
                <w:sz w:val="30"/>
                <w:szCs w:val="30"/>
              </w:rPr>
              <w:t>48,838</w:t>
            </w:r>
          </w:p>
        </w:tc>
        <w:tc>
          <w:tcPr>
            <w:tcW w:w="180" w:type="dxa"/>
          </w:tcPr>
          <w:p w14:paraId="337FFD63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289D60" w14:textId="3B3617B6" w:rsidR="00CA37E0" w:rsidRPr="00851EBE" w:rsidRDefault="0070709B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1,299,626</w:t>
            </w:r>
          </w:p>
        </w:tc>
        <w:tc>
          <w:tcPr>
            <w:tcW w:w="180" w:type="dxa"/>
          </w:tcPr>
          <w:p w14:paraId="412A409F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CFDD7F3" w14:textId="77777777" w:rsidR="00CA37E0" w:rsidRPr="00851EBE" w:rsidRDefault="00CA37E0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1,421,500</w:t>
            </w:r>
          </w:p>
        </w:tc>
      </w:tr>
      <w:tr w:rsidR="00CA37E0" w:rsidRPr="00A85D0A" w14:paraId="313529BB" w14:textId="77777777" w:rsidTr="00851EBE">
        <w:trPr>
          <w:cantSplit/>
          <w:trHeight w:val="334"/>
        </w:trPr>
        <w:tc>
          <w:tcPr>
            <w:tcW w:w="4140" w:type="dxa"/>
          </w:tcPr>
          <w:p w14:paraId="4C074263" w14:textId="77777777" w:rsidR="00CA37E0" w:rsidRDefault="00CA37E0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4D8AA502" w14:textId="675A0C30" w:rsidR="00CA37E0" w:rsidRPr="00603092" w:rsidRDefault="0070709B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709B">
              <w:rPr>
                <w:rFonts w:ascii="Angsana New" w:hAnsi="Angsana New" w:cs="Angsana New"/>
                <w:sz w:val="30"/>
                <w:szCs w:val="30"/>
              </w:rPr>
              <w:t>14,582,057</w:t>
            </w:r>
          </w:p>
        </w:tc>
        <w:tc>
          <w:tcPr>
            <w:tcW w:w="180" w:type="dxa"/>
          </w:tcPr>
          <w:p w14:paraId="5AE9293F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E048D4" w14:textId="77777777" w:rsidR="00CA37E0" w:rsidRPr="00DB434B" w:rsidRDefault="00CA37E0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34B">
              <w:rPr>
                <w:rFonts w:ascii="Angsana New" w:hAnsi="Angsana New" w:cs="Angsana New"/>
                <w:sz w:val="30"/>
                <w:szCs w:val="30"/>
              </w:rPr>
              <w:t>13,714,573</w:t>
            </w:r>
          </w:p>
        </w:tc>
        <w:tc>
          <w:tcPr>
            <w:tcW w:w="180" w:type="dxa"/>
          </w:tcPr>
          <w:p w14:paraId="6056B8EB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00E948" w14:textId="5A367144" w:rsidR="00CA37E0" w:rsidRPr="00851EBE" w:rsidRDefault="0070709B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2,891,648</w:t>
            </w:r>
          </w:p>
        </w:tc>
        <w:tc>
          <w:tcPr>
            <w:tcW w:w="180" w:type="dxa"/>
          </w:tcPr>
          <w:p w14:paraId="10026E2A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848F03D" w14:textId="77777777" w:rsidR="00CA37E0" w:rsidRPr="00851EBE" w:rsidRDefault="00CA37E0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3,016,649</w:t>
            </w:r>
          </w:p>
        </w:tc>
      </w:tr>
      <w:tr w:rsidR="00CA37E0" w:rsidRPr="00A85D0A" w14:paraId="157426E4" w14:textId="77777777" w:rsidTr="00851EBE">
        <w:trPr>
          <w:cantSplit/>
          <w:trHeight w:val="334"/>
        </w:trPr>
        <w:tc>
          <w:tcPr>
            <w:tcW w:w="4140" w:type="dxa"/>
          </w:tcPr>
          <w:p w14:paraId="5F8EAF0B" w14:textId="77777777" w:rsidR="00CA37E0" w:rsidRDefault="00CA37E0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FDE171A" w14:textId="7376BBAB" w:rsidR="00CA37E0" w:rsidRPr="00603092" w:rsidRDefault="0070709B" w:rsidP="007A3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709B">
              <w:rPr>
                <w:rFonts w:ascii="Angsana New" w:hAnsi="Angsana New" w:cs="Angsana New"/>
                <w:sz w:val="30"/>
                <w:szCs w:val="30"/>
              </w:rPr>
              <w:t>(332,459)</w:t>
            </w:r>
          </w:p>
        </w:tc>
        <w:tc>
          <w:tcPr>
            <w:tcW w:w="180" w:type="dxa"/>
          </w:tcPr>
          <w:p w14:paraId="0629460C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70E8BD" w14:textId="30C8A9C1" w:rsidR="00CA37E0" w:rsidRPr="00DB434B" w:rsidRDefault="00CA37E0" w:rsidP="007A3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34B">
              <w:rPr>
                <w:rFonts w:ascii="Angsana New" w:hAnsi="Angsana New" w:cs="Angsana New"/>
                <w:sz w:val="30"/>
                <w:szCs w:val="30"/>
              </w:rPr>
              <w:t>(332,043)</w:t>
            </w:r>
          </w:p>
        </w:tc>
        <w:tc>
          <w:tcPr>
            <w:tcW w:w="180" w:type="dxa"/>
          </w:tcPr>
          <w:p w14:paraId="1E9D8536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0C277C" w14:textId="2ACC2F28" w:rsidR="00CA37E0" w:rsidRPr="00851EBE" w:rsidRDefault="0070709B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(26,065)</w:t>
            </w:r>
          </w:p>
        </w:tc>
        <w:tc>
          <w:tcPr>
            <w:tcW w:w="180" w:type="dxa"/>
          </w:tcPr>
          <w:p w14:paraId="195382BC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3CB3319" w14:textId="77777777" w:rsidR="00CA37E0" w:rsidRPr="00851EBE" w:rsidRDefault="00CA37E0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(28,063)</w:t>
            </w:r>
          </w:p>
        </w:tc>
      </w:tr>
      <w:tr w:rsidR="00CA37E0" w:rsidRPr="00A85D0A" w14:paraId="5A5306D9" w14:textId="77777777" w:rsidTr="00851EBE">
        <w:trPr>
          <w:cantSplit/>
          <w:trHeight w:val="334"/>
        </w:trPr>
        <w:tc>
          <w:tcPr>
            <w:tcW w:w="4140" w:type="dxa"/>
          </w:tcPr>
          <w:p w14:paraId="2404C662" w14:textId="7157A1F3" w:rsidR="00CA37E0" w:rsidRDefault="00CA37E0" w:rsidP="00E2040F">
            <w:pPr>
              <w:tabs>
                <w:tab w:val="left" w:pos="5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</w:t>
            </w:r>
          </w:p>
        </w:tc>
        <w:tc>
          <w:tcPr>
            <w:tcW w:w="1262" w:type="dxa"/>
          </w:tcPr>
          <w:p w14:paraId="663B5100" w14:textId="77777777" w:rsidR="00CA37E0" w:rsidRPr="00603092" w:rsidRDefault="00CA37E0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9F5E12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E88FAF" w14:textId="77777777" w:rsidR="00CA37E0" w:rsidRPr="00DB434B" w:rsidRDefault="00CA37E0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DD20C9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3FB4A7" w14:textId="77777777" w:rsidR="00CA37E0" w:rsidRPr="00851EBE" w:rsidRDefault="00CA37E0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0271C3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DD332DC" w14:textId="77777777" w:rsidR="00CA37E0" w:rsidRPr="00851EBE" w:rsidRDefault="00CA37E0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37E0" w:rsidRPr="00A85D0A" w14:paraId="26DEB3B8" w14:textId="77777777" w:rsidTr="00851EBE">
        <w:trPr>
          <w:cantSplit/>
          <w:trHeight w:val="334"/>
        </w:trPr>
        <w:tc>
          <w:tcPr>
            <w:tcW w:w="4140" w:type="dxa"/>
          </w:tcPr>
          <w:p w14:paraId="3E3AA672" w14:textId="59C44A4D" w:rsidR="00CA37E0" w:rsidRPr="009B0838" w:rsidRDefault="009B0838" w:rsidP="00415374">
            <w:pPr>
              <w:tabs>
                <w:tab w:val="left" w:pos="574"/>
              </w:tabs>
              <w:spacing w:line="240" w:lineRule="auto"/>
              <w:ind w:left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- </w:t>
            </w:r>
            <w:r w:rsidR="00CA37E0"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B1047AA" w14:textId="09DE96FE" w:rsidR="00CA37E0" w:rsidRPr="00603092" w:rsidRDefault="0070709B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709B">
              <w:rPr>
                <w:rFonts w:ascii="Angsana New" w:hAnsi="Angsana New" w:cs="Angsana New"/>
                <w:sz w:val="30"/>
                <w:szCs w:val="30"/>
              </w:rPr>
              <w:t>(51)</w:t>
            </w:r>
          </w:p>
        </w:tc>
        <w:tc>
          <w:tcPr>
            <w:tcW w:w="180" w:type="dxa"/>
          </w:tcPr>
          <w:p w14:paraId="6A9A464E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8820C9" w14:textId="77777777" w:rsidR="00CA37E0" w:rsidRPr="00DB434B" w:rsidRDefault="00CA37E0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34B">
              <w:rPr>
                <w:rFonts w:ascii="Angsana New" w:hAnsi="Angsana New" w:cs="Angsana New"/>
                <w:sz w:val="30"/>
                <w:szCs w:val="30"/>
              </w:rPr>
              <w:t>(33)</w:t>
            </w:r>
          </w:p>
        </w:tc>
        <w:tc>
          <w:tcPr>
            <w:tcW w:w="180" w:type="dxa"/>
          </w:tcPr>
          <w:p w14:paraId="705EA1EC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6D1F1" w14:textId="6B24FEAA" w:rsidR="00CA37E0" w:rsidRPr="00851EBE" w:rsidRDefault="0070709B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(19)</w:t>
            </w:r>
          </w:p>
        </w:tc>
        <w:tc>
          <w:tcPr>
            <w:tcW w:w="180" w:type="dxa"/>
          </w:tcPr>
          <w:p w14:paraId="5E610A74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BDAE061" w14:textId="77777777" w:rsidR="00CA37E0" w:rsidRPr="00851EBE" w:rsidRDefault="00CA37E0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(23)</w:t>
            </w:r>
          </w:p>
        </w:tc>
      </w:tr>
      <w:tr w:rsidR="00CA37E0" w:rsidRPr="00A85D0A" w14:paraId="298F9B5F" w14:textId="77777777" w:rsidTr="00851EBE">
        <w:trPr>
          <w:cantSplit/>
          <w:trHeight w:val="344"/>
        </w:trPr>
        <w:tc>
          <w:tcPr>
            <w:tcW w:w="4140" w:type="dxa"/>
            <w:hideMark/>
          </w:tcPr>
          <w:p w14:paraId="48A16273" w14:textId="77777777" w:rsidR="00CA37E0" w:rsidRPr="00A85D0A" w:rsidRDefault="00CA37E0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24AAFFD" w14:textId="4E706EA4" w:rsidR="00CA37E0" w:rsidRPr="00603092" w:rsidRDefault="0070709B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709B">
              <w:rPr>
                <w:rFonts w:ascii="Angsana New" w:hAnsi="Angsana New" w:cs="Angsana New"/>
                <w:sz w:val="30"/>
                <w:szCs w:val="30"/>
              </w:rPr>
              <w:t>(332,510)</w:t>
            </w:r>
          </w:p>
        </w:tc>
        <w:tc>
          <w:tcPr>
            <w:tcW w:w="180" w:type="dxa"/>
          </w:tcPr>
          <w:p w14:paraId="364E716D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622774" w14:textId="77777777" w:rsidR="00CA37E0" w:rsidRPr="00603092" w:rsidRDefault="00CA37E0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(332,076)</w:t>
            </w:r>
          </w:p>
        </w:tc>
        <w:tc>
          <w:tcPr>
            <w:tcW w:w="180" w:type="dxa"/>
          </w:tcPr>
          <w:p w14:paraId="22908A93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20DF94" w14:textId="68CC8332" w:rsidR="00CA37E0" w:rsidRPr="00851EBE" w:rsidRDefault="0070709B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(26,084)</w:t>
            </w:r>
          </w:p>
        </w:tc>
        <w:tc>
          <w:tcPr>
            <w:tcW w:w="180" w:type="dxa"/>
          </w:tcPr>
          <w:p w14:paraId="6E2DF0C0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7379FA98" w14:textId="77777777" w:rsidR="00CA37E0" w:rsidRPr="00851EBE" w:rsidRDefault="00CA37E0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(28,086)</w:t>
            </w:r>
          </w:p>
        </w:tc>
      </w:tr>
      <w:tr w:rsidR="00CA37E0" w:rsidRPr="00A85D0A" w14:paraId="2DAAE871" w14:textId="77777777" w:rsidTr="00851EBE">
        <w:trPr>
          <w:cantSplit/>
          <w:trHeight w:val="344"/>
        </w:trPr>
        <w:tc>
          <w:tcPr>
            <w:tcW w:w="4140" w:type="dxa"/>
            <w:hideMark/>
          </w:tcPr>
          <w:p w14:paraId="0548529F" w14:textId="77777777" w:rsidR="00CA37E0" w:rsidRPr="00907A48" w:rsidRDefault="00CA37E0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65FB3" w14:textId="4147D6AE" w:rsidR="00CA37E0" w:rsidRPr="0070709B" w:rsidRDefault="0070709B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709B">
              <w:rPr>
                <w:rFonts w:ascii="Angsana New" w:hAnsi="Angsana New" w:cs="Angsana New"/>
                <w:sz w:val="30"/>
                <w:szCs w:val="30"/>
              </w:rPr>
              <w:t>14,249,547</w:t>
            </w:r>
          </w:p>
        </w:tc>
        <w:tc>
          <w:tcPr>
            <w:tcW w:w="180" w:type="dxa"/>
          </w:tcPr>
          <w:p w14:paraId="1DE229E0" w14:textId="77777777" w:rsidR="00CA37E0" w:rsidRPr="0039572C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D33AC" w14:textId="77777777" w:rsidR="00CA37E0" w:rsidRPr="00907A48" w:rsidRDefault="00CA37E0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A48">
              <w:rPr>
                <w:rFonts w:ascii="Angsana New" w:hAnsi="Angsana New" w:cs="Angsana New"/>
                <w:sz w:val="30"/>
                <w:szCs w:val="30"/>
              </w:rPr>
              <w:t>13,382,497</w:t>
            </w:r>
          </w:p>
        </w:tc>
        <w:tc>
          <w:tcPr>
            <w:tcW w:w="180" w:type="dxa"/>
          </w:tcPr>
          <w:p w14:paraId="6063F0EC" w14:textId="77777777" w:rsidR="00CA37E0" w:rsidRPr="00603092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E8AB6" w14:textId="1571C465" w:rsidR="00CA37E0" w:rsidRPr="00851EBE" w:rsidRDefault="0070709B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2,865,564</w:t>
            </w:r>
          </w:p>
        </w:tc>
        <w:tc>
          <w:tcPr>
            <w:tcW w:w="180" w:type="dxa"/>
          </w:tcPr>
          <w:p w14:paraId="2FBC676C" w14:textId="77777777" w:rsidR="00CA37E0" w:rsidRPr="004A26FE" w:rsidRDefault="00CA37E0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86516" w14:textId="77777777" w:rsidR="00CA37E0" w:rsidRPr="00851EBE" w:rsidRDefault="00CA37E0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2,988,563</w:t>
            </w:r>
          </w:p>
        </w:tc>
      </w:tr>
      <w:tr w:rsidR="004A3305" w:rsidRPr="00A85D0A" w14:paraId="09603EC6" w14:textId="77777777" w:rsidTr="00851EBE">
        <w:trPr>
          <w:cantSplit/>
          <w:trHeight w:val="344"/>
        </w:trPr>
        <w:tc>
          <w:tcPr>
            <w:tcW w:w="4140" w:type="dxa"/>
          </w:tcPr>
          <w:p w14:paraId="36DDAFA6" w14:textId="35F397D9" w:rsidR="004A3305" w:rsidRPr="00907A48" w:rsidRDefault="00DB434B" w:rsidP="004A33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71A83923" w14:textId="13AC316E" w:rsidR="004A3305" w:rsidRPr="0070709B" w:rsidRDefault="0070709B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709B">
              <w:rPr>
                <w:rFonts w:ascii="Angsana New" w:hAnsi="Angsana New" w:cs="Angsana New"/>
                <w:sz w:val="30"/>
                <w:szCs w:val="30"/>
              </w:rPr>
              <w:t>2,813,657</w:t>
            </w:r>
          </w:p>
        </w:tc>
        <w:tc>
          <w:tcPr>
            <w:tcW w:w="180" w:type="dxa"/>
          </w:tcPr>
          <w:p w14:paraId="5DA4D8A4" w14:textId="77777777" w:rsidR="004A3305" w:rsidRPr="0039572C" w:rsidRDefault="004A3305" w:rsidP="004A3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817FF32" w14:textId="17E721CC" w:rsidR="004A3305" w:rsidRPr="00907A48" w:rsidRDefault="00DB434B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2,648,595</w:t>
            </w:r>
          </w:p>
        </w:tc>
        <w:tc>
          <w:tcPr>
            <w:tcW w:w="180" w:type="dxa"/>
          </w:tcPr>
          <w:p w14:paraId="6BA5DF0D" w14:textId="77777777" w:rsidR="004A3305" w:rsidRPr="00603092" w:rsidRDefault="004A3305" w:rsidP="004A3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56AF746" w14:textId="3B008B4D" w:rsidR="004A3305" w:rsidRPr="00851EBE" w:rsidRDefault="0070709B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1,375,761</w:t>
            </w:r>
          </w:p>
        </w:tc>
        <w:tc>
          <w:tcPr>
            <w:tcW w:w="180" w:type="dxa"/>
          </w:tcPr>
          <w:p w14:paraId="039D1485" w14:textId="77777777" w:rsidR="004A3305" w:rsidRPr="004A26FE" w:rsidRDefault="004A3305" w:rsidP="004A3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</w:tcPr>
          <w:p w14:paraId="3C28EEDC" w14:textId="539BCF7E" w:rsidR="004A3305" w:rsidRPr="00851EBE" w:rsidRDefault="00DB434B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>870,804</w:t>
            </w:r>
          </w:p>
        </w:tc>
      </w:tr>
      <w:tr w:rsidR="004A3305" w:rsidRPr="00A85D0A" w14:paraId="4B97936C" w14:textId="77777777" w:rsidTr="00851EBE">
        <w:trPr>
          <w:cantSplit/>
          <w:trHeight w:val="344"/>
        </w:trPr>
        <w:tc>
          <w:tcPr>
            <w:tcW w:w="4140" w:type="dxa"/>
          </w:tcPr>
          <w:p w14:paraId="1792BA8A" w14:textId="77777777" w:rsidR="004A3305" w:rsidRPr="00907A48" w:rsidRDefault="004A3305" w:rsidP="004A330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A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AF781" w14:textId="5D2F2503" w:rsidR="004A3305" w:rsidRPr="0039572C" w:rsidRDefault="00F57CB5" w:rsidP="007A3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</w:t>
            </w:r>
            <w:r w:rsidR="0070709B" w:rsidRPr="007070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17,063,204</w:t>
            </w:r>
          </w:p>
        </w:tc>
        <w:tc>
          <w:tcPr>
            <w:tcW w:w="180" w:type="dxa"/>
          </w:tcPr>
          <w:p w14:paraId="06C5F29F" w14:textId="77777777" w:rsidR="004A3305" w:rsidRPr="0039572C" w:rsidRDefault="004A3305" w:rsidP="004A3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F980D2" w14:textId="77777777" w:rsidR="004A3305" w:rsidRPr="00346771" w:rsidRDefault="004A3305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67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16,031,092</w:t>
            </w:r>
          </w:p>
        </w:tc>
        <w:tc>
          <w:tcPr>
            <w:tcW w:w="180" w:type="dxa"/>
          </w:tcPr>
          <w:p w14:paraId="68CFE7EE" w14:textId="77777777" w:rsidR="004A3305" w:rsidRPr="00346771" w:rsidRDefault="004A3305" w:rsidP="004A3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1882E" w14:textId="4608332E" w:rsidR="004A3305" w:rsidRPr="00851EBE" w:rsidRDefault="0070709B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4,241,325</w:t>
            </w:r>
          </w:p>
        </w:tc>
        <w:tc>
          <w:tcPr>
            <w:tcW w:w="180" w:type="dxa"/>
          </w:tcPr>
          <w:p w14:paraId="54D203B5" w14:textId="77777777" w:rsidR="004A3305" w:rsidRPr="00346771" w:rsidRDefault="004A3305" w:rsidP="004A3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51D09" w14:textId="77777777" w:rsidR="004A3305" w:rsidRPr="00851EBE" w:rsidRDefault="004A3305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3,859,367</w:t>
            </w:r>
          </w:p>
        </w:tc>
      </w:tr>
    </w:tbl>
    <w:p w14:paraId="3AA1ED12" w14:textId="379D3CB9" w:rsidR="00F82388" w:rsidRPr="00091CA0" w:rsidRDefault="00F82388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68C13E6" w14:textId="4406417A" w:rsidR="00B2494D" w:rsidRDefault="00B2494D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B2494D">
        <w:rPr>
          <w:rFonts w:asciiTheme="majorBidi" w:hAnsiTheme="majorBidi" w:cs="Angsana New" w:hint="cs"/>
          <w:sz w:val="30"/>
          <w:szCs w:val="30"/>
          <w:cs/>
        </w:rPr>
        <w:t>ลูกหนี้การค้าสามารถวิเคราะห์ตามอายุหนี้ที่ค้างชําระได้ดัง</w:t>
      </w:r>
      <w:r w:rsidR="00ED2704">
        <w:rPr>
          <w:rFonts w:asciiTheme="majorBidi" w:hAnsiTheme="majorBidi" w:cs="Angsana New" w:hint="cs"/>
          <w:sz w:val="30"/>
          <w:szCs w:val="30"/>
          <w:cs/>
        </w:rPr>
        <w:t>นี้</w:t>
      </w:r>
    </w:p>
    <w:p w14:paraId="30BB19BE" w14:textId="77777777" w:rsidR="00B2494D" w:rsidRPr="00091CA0" w:rsidRDefault="00B2494D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6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66"/>
        <w:gridCol w:w="1170"/>
        <w:gridCol w:w="268"/>
        <w:gridCol w:w="1172"/>
        <w:gridCol w:w="268"/>
        <w:gridCol w:w="1170"/>
      </w:tblGrid>
      <w:tr w:rsidR="001212E8" w:rsidRPr="006F6412" w14:paraId="56821E15" w14:textId="77777777" w:rsidTr="00851EBE">
        <w:trPr>
          <w:tblHeader/>
        </w:trPr>
        <w:tc>
          <w:tcPr>
            <w:tcW w:w="2151" w:type="pct"/>
            <w:shd w:val="clear" w:color="auto" w:fill="auto"/>
          </w:tcPr>
          <w:p w14:paraId="643EEDCC" w14:textId="77777777" w:rsidR="001A1855" w:rsidRPr="006F6412" w:rsidRDefault="001A1855" w:rsidP="00E2040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shd w:val="clear" w:color="auto" w:fill="auto"/>
          </w:tcPr>
          <w:p w14:paraId="5D35A8DF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F6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14:paraId="6E9C6AF8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01C0A4E2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212E8" w:rsidRPr="006F6412" w14:paraId="74470DCA" w14:textId="77777777" w:rsidTr="00851EBE">
        <w:trPr>
          <w:tblHeader/>
        </w:trPr>
        <w:tc>
          <w:tcPr>
            <w:tcW w:w="2151" w:type="pct"/>
            <w:shd w:val="clear" w:color="auto" w:fill="auto"/>
          </w:tcPr>
          <w:p w14:paraId="58C8FD5F" w14:textId="602505B0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31AD0C04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64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  <w:shd w:val="clear" w:color="auto" w:fill="auto"/>
          </w:tcPr>
          <w:p w14:paraId="56B2BB83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1D06410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641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shd w:val="clear" w:color="auto" w:fill="auto"/>
          </w:tcPr>
          <w:p w14:paraId="529B7AA0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31BC2A89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64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  <w:shd w:val="clear" w:color="auto" w:fill="auto"/>
          </w:tcPr>
          <w:p w14:paraId="1AB89E84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7A5F224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641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212E8" w:rsidRPr="006F6412" w14:paraId="45B2B353" w14:textId="77777777" w:rsidTr="00851EBE">
        <w:trPr>
          <w:tblHeader/>
        </w:trPr>
        <w:tc>
          <w:tcPr>
            <w:tcW w:w="2151" w:type="pct"/>
            <w:shd w:val="clear" w:color="auto" w:fill="auto"/>
          </w:tcPr>
          <w:p w14:paraId="64E8FFDB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9AC6FF7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  <w:shd w:val="clear" w:color="auto" w:fill="auto"/>
          </w:tcPr>
          <w:p w14:paraId="475036CA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B52B7F9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5F68CE6E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52C43F48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4DBC8785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4A7D567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A1855" w:rsidRPr="006F6412" w14:paraId="43260793" w14:textId="77777777" w:rsidTr="00851EBE">
        <w:trPr>
          <w:tblHeader/>
        </w:trPr>
        <w:tc>
          <w:tcPr>
            <w:tcW w:w="2151" w:type="pct"/>
          </w:tcPr>
          <w:p w14:paraId="739647FF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9" w:type="pct"/>
            <w:gridSpan w:val="7"/>
          </w:tcPr>
          <w:p w14:paraId="67550176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12E8" w:rsidRPr="006F6412" w14:paraId="4A3083A8" w14:textId="77777777" w:rsidTr="00851EBE">
        <w:tc>
          <w:tcPr>
            <w:tcW w:w="2759" w:type="pct"/>
            <w:gridSpan w:val="2"/>
          </w:tcPr>
          <w:p w14:paraId="24FD67F9" w14:textId="6985C49E" w:rsidR="001A1855" w:rsidRPr="004B17A1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17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8" w:type="pct"/>
          </w:tcPr>
          <w:p w14:paraId="288A7F92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4CBBC9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ECCED40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6B6AB48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8D5CCE2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D21F13C" w14:textId="77777777" w:rsidR="001A1855" w:rsidRPr="006F6412" w:rsidRDefault="001A185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12E8" w:rsidRPr="006F6412" w14:paraId="3B615567" w14:textId="77777777" w:rsidTr="00851EBE">
        <w:tc>
          <w:tcPr>
            <w:tcW w:w="2151" w:type="pct"/>
          </w:tcPr>
          <w:p w14:paraId="42379D6C" w14:textId="77777777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6A9F0675" w14:textId="402ACCD0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10,675,122</w:t>
            </w:r>
          </w:p>
        </w:tc>
        <w:tc>
          <w:tcPr>
            <w:tcW w:w="138" w:type="pct"/>
          </w:tcPr>
          <w:p w14:paraId="71C7A89E" w14:textId="77777777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39CA7BE" w14:textId="7F3186EF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10,414,173</w:t>
            </w:r>
          </w:p>
        </w:tc>
        <w:tc>
          <w:tcPr>
            <w:tcW w:w="139" w:type="pct"/>
          </w:tcPr>
          <w:p w14:paraId="7BDBDEB0" w14:textId="77777777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CFB0EC2" w14:textId="7E5FA466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2,129,209</w:t>
            </w:r>
          </w:p>
        </w:tc>
        <w:tc>
          <w:tcPr>
            <w:tcW w:w="139" w:type="pct"/>
          </w:tcPr>
          <w:p w14:paraId="0671F608" w14:textId="77777777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CF8444E" w14:textId="1269C95B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2,477,018</w:t>
            </w:r>
          </w:p>
        </w:tc>
      </w:tr>
      <w:tr w:rsidR="001212E8" w:rsidRPr="006F6412" w14:paraId="53823433" w14:textId="77777777" w:rsidTr="00851EBE">
        <w:tc>
          <w:tcPr>
            <w:tcW w:w="2151" w:type="pct"/>
          </w:tcPr>
          <w:p w14:paraId="13732A12" w14:textId="16929567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7" w:type="pct"/>
          </w:tcPr>
          <w:p w14:paraId="4421B919" w14:textId="45002E97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3,123,460</w:t>
            </w:r>
          </w:p>
        </w:tc>
        <w:tc>
          <w:tcPr>
            <w:tcW w:w="138" w:type="pct"/>
          </w:tcPr>
          <w:p w14:paraId="5CC6D5A3" w14:textId="77777777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</w:tcPr>
          <w:p w14:paraId="52FEBB16" w14:textId="2A128AB8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2,441,748</w:t>
            </w:r>
          </w:p>
        </w:tc>
        <w:tc>
          <w:tcPr>
            <w:tcW w:w="139" w:type="pct"/>
          </w:tcPr>
          <w:p w14:paraId="115C11EA" w14:textId="77777777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</w:tcPr>
          <w:p w14:paraId="1427E619" w14:textId="3632C9B4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610,365</w:t>
            </w:r>
          </w:p>
        </w:tc>
        <w:tc>
          <w:tcPr>
            <w:tcW w:w="139" w:type="pct"/>
          </w:tcPr>
          <w:p w14:paraId="59B30760" w14:textId="77777777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42ED3DA" w14:textId="7F5E7289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348,173</w:t>
            </w:r>
          </w:p>
        </w:tc>
      </w:tr>
      <w:tr w:rsidR="001212E8" w:rsidRPr="006F6412" w14:paraId="37F83F8A" w14:textId="77777777" w:rsidTr="00851EBE">
        <w:tc>
          <w:tcPr>
            <w:tcW w:w="2151" w:type="pct"/>
          </w:tcPr>
          <w:p w14:paraId="451978D8" w14:textId="04BA2DC1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7" w:type="pct"/>
          </w:tcPr>
          <w:p w14:paraId="7D3DDB05" w14:textId="33082754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180,343</w:t>
            </w:r>
          </w:p>
        </w:tc>
        <w:tc>
          <w:tcPr>
            <w:tcW w:w="138" w:type="pct"/>
          </w:tcPr>
          <w:p w14:paraId="490845E1" w14:textId="77777777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</w:tcPr>
          <w:p w14:paraId="5D6D9457" w14:textId="24606D1E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177,200</w:t>
            </w:r>
          </w:p>
        </w:tc>
        <w:tc>
          <w:tcPr>
            <w:tcW w:w="139" w:type="pct"/>
          </w:tcPr>
          <w:p w14:paraId="4FE0B202" w14:textId="77777777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</w:tcPr>
          <w:p w14:paraId="7A19DFD9" w14:textId="5570C08D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5,543</w:t>
            </w:r>
          </w:p>
        </w:tc>
        <w:tc>
          <w:tcPr>
            <w:tcW w:w="139" w:type="pct"/>
          </w:tcPr>
          <w:p w14:paraId="4DAD81F7" w14:textId="77777777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45FBD92" w14:textId="655CE0BD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15,122</w:t>
            </w:r>
          </w:p>
        </w:tc>
      </w:tr>
      <w:tr w:rsidR="001212E8" w:rsidRPr="006F6412" w14:paraId="5AB82ED6" w14:textId="77777777" w:rsidTr="00851EBE">
        <w:tc>
          <w:tcPr>
            <w:tcW w:w="2151" w:type="pct"/>
          </w:tcPr>
          <w:p w14:paraId="49AA5F22" w14:textId="614406C6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7" w:type="pct"/>
          </w:tcPr>
          <w:p w14:paraId="28107890" w14:textId="5AD99E80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143,624</w:t>
            </w:r>
          </w:p>
        </w:tc>
        <w:tc>
          <w:tcPr>
            <w:tcW w:w="138" w:type="pct"/>
          </w:tcPr>
          <w:p w14:paraId="1AEE04A8" w14:textId="77777777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</w:tcPr>
          <w:p w14:paraId="38355A6D" w14:textId="2246DB30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307,894</w:t>
            </w:r>
          </w:p>
        </w:tc>
        <w:tc>
          <w:tcPr>
            <w:tcW w:w="139" w:type="pct"/>
          </w:tcPr>
          <w:p w14:paraId="71DAE6AE" w14:textId="77777777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</w:tcPr>
          <w:p w14:paraId="75D08E4E" w14:textId="6197C9F8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29,418</w:t>
            </w:r>
          </w:p>
        </w:tc>
        <w:tc>
          <w:tcPr>
            <w:tcW w:w="139" w:type="pct"/>
          </w:tcPr>
          <w:p w14:paraId="5CF03228" w14:textId="77777777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5C1110F" w14:textId="37268CF3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119,428</w:t>
            </w:r>
          </w:p>
        </w:tc>
      </w:tr>
      <w:tr w:rsidR="001212E8" w:rsidRPr="006F6412" w14:paraId="500744BE" w14:textId="77777777" w:rsidTr="00851EBE">
        <w:tc>
          <w:tcPr>
            <w:tcW w:w="2151" w:type="pct"/>
          </w:tcPr>
          <w:p w14:paraId="66E99F08" w14:textId="2E518FAD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B86E733" w14:textId="69A27E4C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459,508</w:t>
            </w:r>
          </w:p>
        </w:tc>
        <w:tc>
          <w:tcPr>
            <w:tcW w:w="138" w:type="pct"/>
          </w:tcPr>
          <w:p w14:paraId="71605B94" w14:textId="77777777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8A6249E" w14:textId="13537843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373,558</w:t>
            </w:r>
          </w:p>
        </w:tc>
        <w:tc>
          <w:tcPr>
            <w:tcW w:w="139" w:type="pct"/>
          </w:tcPr>
          <w:p w14:paraId="38D791F2" w14:textId="77777777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106D4DE" w14:textId="172C2CC0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117,113</w:t>
            </w:r>
          </w:p>
        </w:tc>
        <w:tc>
          <w:tcPr>
            <w:tcW w:w="139" w:type="pct"/>
          </w:tcPr>
          <w:p w14:paraId="3E212E54" w14:textId="77777777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9FB12A7" w14:textId="5CFA1B65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56,908</w:t>
            </w:r>
          </w:p>
        </w:tc>
      </w:tr>
      <w:tr w:rsidR="001212E8" w:rsidRPr="006F6412" w14:paraId="7755F68B" w14:textId="77777777" w:rsidTr="00851EBE">
        <w:tc>
          <w:tcPr>
            <w:tcW w:w="2151" w:type="pct"/>
          </w:tcPr>
          <w:p w14:paraId="41E51014" w14:textId="6CF1B991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0BA6AE0E" w14:textId="08029AFA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14,582,057</w:t>
            </w:r>
          </w:p>
        </w:tc>
        <w:tc>
          <w:tcPr>
            <w:tcW w:w="138" w:type="pct"/>
          </w:tcPr>
          <w:p w14:paraId="146FF9F3" w14:textId="77777777" w:rsidR="002721AD" w:rsidRPr="00402497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6D48EDC" w14:textId="71884C34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13,714,573</w:t>
            </w:r>
          </w:p>
        </w:tc>
        <w:tc>
          <w:tcPr>
            <w:tcW w:w="139" w:type="pct"/>
          </w:tcPr>
          <w:p w14:paraId="43794E83" w14:textId="77777777" w:rsidR="002721AD" w:rsidRPr="00402497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1FC5C119" w14:textId="5448F80D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2,891,648</w:t>
            </w:r>
          </w:p>
        </w:tc>
        <w:tc>
          <w:tcPr>
            <w:tcW w:w="139" w:type="pct"/>
          </w:tcPr>
          <w:p w14:paraId="008D96D4" w14:textId="77777777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52E00613" w14:textId="17A15B2E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3,016,649</w:t>
            </w:r>
          </w:p>
        </w:tc>
      </w:tr>
      <w:tr w:rsidR="001212E8" w:rsidRPr="006F6412" w14:paraId="5DABC073" w14:textId="77777777" w:rsidTr="00851EBE">
        <w:tc>
          <w:tcPr>
            <w:tcW w:w="2151" w:type="pct"/>
          </w:tcPr>
          <w:p w14:paraId="37E03087" w14:textId="6586622C" w:rsidR="002721AD" w:rsidRPr="00000E28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EB2729A" w14:textId="56D99CE3" w:rsidR="002721AD" w:rsidRPr="00EC721A" w:rsidRDefault="002721AD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10" w:hanging="89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(332,510)</w:t>
            </w:r>
          </w:p>
        </w:tc>
        <w:tc>
          <w:tcPr>
            <w:tcW w:w="138" w:type="pct"/>
          </w:tcPr>
          <w:p w14:paraId="0EE34355" w14:textId="77777777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F9ACEFF" w14:textId="5A19537A" w:rsidR="002721AD" w:rsidRPr="00EC721A" w:rsidRDefault="002721AD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(332,076)</w:t>
            </w:r>
          </w:p>
        </w:tc>
        <w:tc>
          <w:tcPr>
            <w:tcW w:w="139" w:type="pct"/>
          </w:tcPr>
          <w:p w14:paraId="3103F28A" w14:textId="77777777" w:rsidR="002721AD" w:rsidRPr="00000E28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F7C732B" w14:textId="7A650144" w:rsidR="002721AD" w:rsidRPr="00EC721A" w:rsidRDefault="002721AD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10" w:hanging="89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(26,084)</w:t>
            </w:r>
          </w:p>
        </w:tc>
        <w:tc>
          <w:tcPr>
            <w:tcW w:w="139" w:type="pct"/>
          </w:tcPr>
          <w:p w14:paraId="645B2D0F" w14:textId="77777777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8DC7CC8" w14:textId="06F8FA95" w:rsidR="002721AD" w:rsidRPr="00EC721A" w:rsidRDefault="002721AD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sz w:val="30"/>
                <w:szCs w:val="30"/>
              </w:rPr>
              <w:t>(28,086)</w:t>
            </w:r>
          </w:p>
        </w:tc>
      </w:tr>
      <w:tr w:rsidR="001212E8" w:rsidRPr="006F6412" w14:paraId="0191F5EC" w14:textId="77777777" w:rsidTr="00851EBE">
        <w:tc>
          <w:tcPr>
            <w:tcW w:w="2151" w:type="pct"/>
          </w:tcPr>
          <w:p w14:paraId="2102D3AC" w14:textId="5A00AA75" w:rsidR="002721AD" w:rsidRPr="006F6412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47F2370" w14:textId="5A13B16E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14,249,547</w:t>
            </w:r>
          </w:p>
        </w:tc>
        <w:tc>
          <w:tcPr>
            <w:tcW w:w="138" w:type="pct"/>
          </w:tcPr>
          <w:p w14:paraId="1C7F2AC6" w14:textId="77777777" w:rsidR="002721AD" w:rsidRPr="00402497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598B26A" w14:textId="26019A73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13,382,497</w:t>
            </w:r>
          </w:p>
        </w:tc>
        <w:tc>
          <w:tcPr>
            <w:tcW w:w="139" w:type="pct"/>
          </w:tcPr>
          <w:p w14:paraId="5E016718" w14:textId="77777777" w:rsidR="002721AD" w:rsidRPr="00402497" w:rsidRDefault="002721AD" w:rsidP="0027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6DCF4B5" w14:textId="4AA3B204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2,865,564</w:t>
            </w:r>
          </w:p>
        </w:tc>
        <w:tc>
          <w:tcPr>
            <w:tcW w:w="139" w:type="pct"/>
          </w:tcPr>
          <w:p w14:paraId="15A4C0AA" w14:textId="77777777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C7FE570" w14:textId="26C8F9B7" w:rsidR="002721AD" w:rsidRPr="00EC721A" w:rsidRDefault="002721AD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2,988,563</w:t>
            </w:r>
          </w:p>
        </w:tc>
      </w:tr>
    </w:tbl>
    <w:p w14:paraId="3A8EE627" w14:textId="77777777" w:rsidR="008423BD" w:rsidRDefault="008423BD"/>
    <w:p w14:paraId="2574EB69" w14:textId="47EF9FA3" w:rsidR="00BB09BE" w:rsidRPr="00091CA0" w:rsidRDefault="0024539C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สินทรัพย์ไม่หมุนเวียนที่จัดประเภทเป็นสินทรัพย์ที่ถือไว้เพื่อขายและการดำเนินงานที่ยกเลิก</w:t>
      </w:r>
    </w:p>
    <w:p w14:paraId="73EB22F1" w14:textId="77777777" w:rsidR="00BB09BE" w:rsidRPr="009B0838" w:rsidRDefault="00BB09BE" w:rsidP="00153671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ADB683F" w14:textId="02B92A37" w:rsidR="00373B7F" w:rsidRPr="00373B7F" w:rsidRDefault="00373B7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73B7F">
        <w:rPr>
          <w:rFonts w:asciiTheme="majorBidi" w:hAnsiTheme="majorBidi" w:cs="Angsana New" w:hint="cs"/>
          <w:sz w:val="30"/>
          <w:szCs w:val="30"/>
          <w:cs/>
        </w:rPr>
        <w:t>ในส่วนของการลงทุนใน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/>
          <w:sz w:val="30"/>
          <w:szCs w:val="30"/>
        </w:rPr>
        <w:t xml:space="preserve">Red Lobster (RL)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ซึ่งเป็นบริษัทร่วมที่ถือหุ้นโดย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/>
          <w:sz w:val="30"/>
          <w:szCs w:val="30"/>
        </w:rPr>
        <w:t xml:space="preserve">Thai Union Investment North America LLC (TUINA)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ซึ่งเป็นบริษัทย่อยในประเทศสหรัฐอเมริกา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ที่บริษัทย่อยของกลุ่มบริษัทในประเทศสหรัฐอเมริกาถือหุ้นทั้งหมด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ฝ่ายบริหารของกลุ่มบริษัทได้พิจารณาแล้วว่า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สถานการณ์ความต้องการใช้เงินของ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/>
          <w:sz w:val="30"/>
          <w:szCs w:val="30"/>
        </w:rPr>
        <w:t xml:space="preserve">RL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ไม่สอดคล้องต่อแผนการจัดสรรเงินลงทุนของกลุ่มบริษัท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กลุ่มบริษัทจึงตัดสินใจถอนการลงทุนจากการลงทุนส่วนน้อยใน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/>
          <w:sz w:val="30"/>
          <w:szCs w:val="30"/>
        </w:rPr>
        <w:t xml:space="preserve">RL </w:t>
      </w:r>
    </w:p>
    <w:p w14:paraId="3E3B0550" w14:textId="77777777" w:rsidR="00373B7F" w:rsidRPr="00373B7F" w:rsidRDefault="00373B7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C3436BB" w14:textId="3C06341E" w:rsidR="00017EAD" w:rsidRPr="00EC721A" w:rsidRDefault="00373B7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721A">
        <w:rPr>
          <w:rFonts w:asciiTheme="majorBidi" w:hAnsiTheme="majorBidi" w:cstheme="majorBidi"/>
          <w:sz w:val="30"/>
          <w:szCs w:val="30"/>
          <w:cs/>
        </w:rPr>
        <w:t xml:space="preserve">เพื่อให้เป็นไปตามมาตรฐานการรายงานทางการเงินฉบับที่ </w:t>
      </w:r>
      <w:r w:rsidRPr="00EC721A">
        <w:rPr>
          <w:rFonts w:asciiTheme="majorBidi" w:hAnsiTheme="majorBidi" w:cstheme="majorBidi"/>
          <w:sz w:val="30"/>
          <w:szCs w:val="30"/>
        </w:rPr>
        <w:t>5</w:t>
      </w:r>
      <w:r w:rsidRPr="00EC721A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กลุ่มบริษัทได้จัดประเภทเงินลงทุนทั้งหมดใน </w:t>
      </w:r>
      <w:r w:rsidRPr="00EC721A">
        <w:rPr>
          <w:rFonts w:asciiTheme="majorBidi" w:hAnsiTheme="majorBidi" w:cstheme="majorBidi"/>
          <w:sz w:val="30"/>
          <w:szCs w:val="30"/>
        </w:rPr>
        <w:t xml:space="preserve">RL </w:t>
      </w:r>
      <w:r w:rsidRPr="00EC721A">
        <w:rPr>
          <w:rFonts w:asciiTheme="majorBidi" w:hAnsiTheme="majorBidi" w:cstheme="majorBidi"/>
          <w:sz w:val="30"/>
          <w:szCs w:val="30"/>
          <w:cs/>
        </w:rPr>
        <w:t xml:space="preserve">และแสดงรายการแยกเป็นสินทรัพย์ที่ถือไว้เพื่อขาย ณ วันที่ </w:t>
      </w:r>
      <w:r w:rsidRPr="00EC721A">
        <w:rPr>
          <w:rFonts w:asciiTheme="majorBidi" w:hAnsiTheme="majorBidi" w:cstheme="majorBidi"/>
          <w:sz w:val="30"/>
          <w:szCs w:val="30"/>
        </w:rPr>
        <w:t xml:space="preserve">31 </w:t>
      </w:r>
      <w:r w:rsidRPr="00EC721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C721A">
        <w:rPr>
          <w:rFonts w:asciiTheme="majorBidi" w:hAnsiTheme="majorBidi" w:cstheme="majorBidi"/>
          <w:sz w:val="30"/>
          <w:szCs w:val="30"/>
        </w:rPr>
        <w:t>256</w:t>
      </w:r>
      <w:r w:rsidR="006C129F" w:rsidRPr="00EC721A">
        <w:rPr>
          <w:rFonts w:asciiTheme="majorBidi" w:hAnsiTheme="majorBidi" w:cstheme="majorBidi"/>
          <w:sz w:val="30"/>
          <w:szCs w:val="30"/>
        </w:rPr>
        <w:t>6</w:t>
      </w:r>
      <w:r w:rsidRPr="00EC721A">
        <w:rPr>
          <w:rFonts w:asciiTheme="majorBidi" w:hAnsiTheme="majorBidi" w:cstheme="majorBidi"/>
          <w:sz w:val="30"/>
          <w:szCs w:val="30"/>
        </w:rPr>
        <w:t xml:space="preserve"> </w:t>
      </w:r>
      <w:r w:rsidRPr="00EC721A">
        <w:rPr>
          <w:rFonts w:asciiTheme="majorBidi" w:hAnsiTheme="majorBidi" w:cstheme="majorBidi"/>
          <w:sz w:val="30"/>
          <w:szCs w:val="30"/>
          <w:cs/>
        </w:rPr>
        <w:t>และ</w:t>
      </w:r>
      <w:r w:rsidR="006C129F" w:rsidRPr="00EC72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129F" w:rsidRPr="00EC721A">
        <w:rPr>
          <w:rFonts w:asciiTheme="majorBidi" w:hAnsiTheme="majorBidi" w:cstheme="majorBidi"/>
          <w:sz w:val="30"/>
          <w:szCs w:val="30"/>
        </w:rPr>
        <w:t xml:space="preserve">31 </w:t>
      </w:r>
      <w:r w:rsidR="006C129F" w:rsidRPr="00EC721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6C129F" w:rsidRPr="00EC721A">
        <w:rPr>
          <w:rFonts w:asciiTheme="majorBidi" w:hAnsiTheme="majorBidi" w:cstheme="majorBidi"/>
          <w:sz w:val="30"/>
          <w:szCs w:val="30"/>
        </w:rPr>
        <w:t xml:space="preserve">2567 </w:t>
      </w:r>
      <w:r w:rsidR="006C129F" w:rsidRPr="00EC721A">
        <w:rPr>
          <w:rFonts w:asciiTheme="majorBidi" w:hAnsiTheme="majorBidi" w:cstheme="majorBidi"/>
          <w:sz w:val="30"/>
          <w:szCs w:val="30"/>
          <w:cs/>
        </w:rPr>
        <w:t>และ</w:t>
      </w:r>
      <w:r w:rsidRPr="00EC721A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วัดมูลค่าด้วยมูลค่าที่ต่ำกว่าระหว่างมูลค่าตามบัญชีกับมูลค่ายุติธรรมหักต้นทุนในการขาย กำไรหรือขาดทุนจาก </w:t>
      </w:r>
      <w:r w:rsidRPr="00EC721A">
        <w:rPr>
          <w:rFonts w:asciiTheme="majorBidi" w:hAnsiTheme="majorBidi" w:cstheme="majorBidi"/>
          <w:sz w:val="30"/>
          <w:szCs w:val="30"/>
        </w:rPr>
        <w:t xml:space="preserve">RL </w:t>
      </w:r>
      <w:r w:rsidRPr="00EC721A">
        <w:rPr>
          <w:rFonts w:asciiTheme="majorBidi" w:hAnsiTheme="majorBidi" w:cstheme="majorBidi"/>
          <w:sz w:val="30"/>
          <w:szCs w:val="30"/>
          <w:cs/>
        </w:rPr>
        <w:t>สำหรับปี</w:t>
      </w:r>
      <w:r w:rsidR="007E6B7B" w:rsidRPr="00EC721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7E6B7B" w:rsidRPr="00EC721A">
        <w:rPr>
          <w:rFonts w:asciiTheme="majorBidi" w:hAnsiTheme="majorBidi" w:cstheme="majorBidi"/>
          <w:sz w:val="30"/>
          <w:szCs w:val="30"/>
        </w:rPr>
        <w:t xml:space="preserve"> 31 </w:t>
      </w:r>
      <w:r w:rsidR="007E6B7B" w:rsidRPr="00EC721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C72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721A">
        <w:rPr>
          <w:rFonts w:asciiTheme="majorBidi" w:hAnsiTheme="majorBidi" w:cstheme="majorBidi"/>
          <w:sz w:val="30"/>
          <w:szCs w:val="30"/>
        </w:rPr>
        <w:t>2566</w:t>
      </w:r>
      <w:r w:rsidR="007E6B7B" w:rsidRPr="00EC721A">
        <w:rPr>
          <w:rFonts w:asciiTheme="majorBidi" w:hAnsiTheme="majorBidi" w:cstheme="majorBidi"/>
          <w:sz w:val="30"/>
          <w:szCs w:val="30"/>
          <w:cs/>
        </w:rPr>
        <w:t xml:space="preserve"> และสำหรับงวดสามเดือนสิ้นสุดวันที่ </w:t>
      </w:r>
      <w:r w:rsidR="007E6B7B" w:rsidRPr="00EC721A">
        <w:rPr>
          <w:rFonts w:asciiTheme="majorBidi" w:hAnsiTheme="majorBidi" w:cstheme="majorBidi"/>
          <w:sz w:val="30"/>
          <w:szCs w:val="30"/>
        </w:rPr>
        <w:t xml:space="preserve">31 </w:t>
      </w:r>
      <w:r w:rsidR="007E6B7B" w:rsidRPr="00EC721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7E6B7B" w:rsidRPr="00EC721A">
        <w:rPr>
          <w:rFonts w:asciiTheme="majorBidi" w:hAnsiTheme="majorBidi" w:cstheme="majorBidi"/>
          <w:sz w:val="30"/>
          <w:szCs w:val="30"/>
        </w:rPr>
        <w:t xml:space="preserve">2567 </w:t>
      </w:r>
      <w:r w:rsidRPr="00EC721A">
        <w:rPr>
          <w:rFonts w:asciiTheme="majorBidi" w:hAnsiTheme="majorBidi" w:cstheme="majorBidi"/>
          <w:sz w:val="30"/>
          <w:szCs w:val="30"/>
          <w:cs/>
        </w:rPr>
        <w:t>จะแสดงรายการเป็นส่วนหนึ่งของการดำเนินงานที่ยกเลิกในงบกำไรขาดทุนรวม</w:t>
      </w:r>
    </w:p>
    <w:p w14:paraId="57D9D1F1" w14:textId="77777777" w:rsidR="008E0305" w:rsidRPr="00373B7F" w:rsidRDefault="008E0305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1DDF5E" w14:textId="1AEC3466" w:rsidR="00AD12D7" w:rsidRDefault="00373B7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GB"/>
        </w:rPr>
      </w:pP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เนื่องจากการเปลี่ยนแปลงกลยุทธ์ในการลงทุนของกลุ่มบริษัทและผลการดำเนินงานของบริษัทร่วม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กลุ่มบริษัทจึงประเมินมูลค่ายุติธรรมของเงินลงทุนทั้งหมดใน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/>
          <w:bCs/>
          <w:sz w:val="30"/>
          <w:szCs w:val="30"/>
          <w:lang w:val="en-GB"/>
        </w:rPr>
        <w:t>RL</w:t>
      </w:r>
      <w:r w:rsidRPr="00373B7F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โดยใช้วิธี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/>
          <w:bCs/>
          <w:sz w:val="30"/>
          <w:szCs w:val="30"/>
          <w:lang w:val="en-GB"/>
        </w:rPr>
        <w:t>Market Multiples Approach</w:t>
      </w:r>
      <w:r w:rsidRPr="00373B7F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จากผลการประเมินมูลค่า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มูลค่าประเมินของ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/>
          <w:bCs/>
          <w:sz w:val="30"/>
          <w:szCs w:val="30"/>
          <w:lang w:val="en-GB"/>
        </w:rPr>
        <w:t>RL</w:t>
      </w:r>
      <w:r w:rsidRPr="00373B7F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ไม่เพียงพอที่จะชำระหนี้สินของกิจการ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ดังนั้น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มูลค่ายุติธรรมของเงินลงทุนทั้งหมดใน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/>
          <w:bCs/>
          <w:sz w:val="30"/>
          <w:szCs w:val="30"/>
          <w:lang w:val="en-GB"/>
        </w:rPr>
        <w:t>RL</w:t>
      </w:r>
      <w:r w:rsidRPr="00373B7F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จึงถูกปรับปรุงเป็นศูนย์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กลุ่มบริษัทรับรู้ผลขาดทุนจากการด้อยค่าและขาดทุนจากการวัดมูลค่ายุติธรรมที่ไม่ใช่เงินสดและเกิดขึ้นเฉพาะคราวจำนวน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/>
          <w:bCs/>
          <w:sz w:val="30"/>
          <w:szCs w:val="30"/>
          <w:lang w:val="en-GB"/>
        </w:rPr>
        <w:t>18,432.6</w:t>
      </w:r>
      <w:r w:rsidRPr="00373B7F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ล้านบาท</w:t>
      </w:r>
      <w:r w:rsidRPr="00373B7F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ในไตรมาสที่สี่ของปี</w:t>
      </w:r>
      <w:r w:rsidRPr="00373B7F">
        <w:rPr>
          <w:rFonts w:asciiTheme="majorBidi" w:hAnsiTheme="majorBidi" w:cs="Angsana New"/>
          <w:bCs/>
          <w:sz w:val="30"/>
          <w:szCs w:val="30"/>
          <w:cs/>
          <w:lang w:val="en-GB"/>
        </w:rPr>
        <w:t xml:space="preserve"> </w:t>
      </w:r>
      <w:r w:rsidRPr="00373B7F">
        <w:rPr>
          <w:rFonts w:asciiTheme="majorBidi" w:hAnsiTheme="majorBidi" w:cs="Angsana New"/>
          <w:bCs/>
          <w:sz w:val="30"/>
          <w:szCs w:val="30"/>
          <w:lang w:val="en-GB"/>
        </w:rPr>
        <w:t>2566</w:t>
      </w:r>
      <w:r w:rsidRPr="00373B7F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373B7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และแสดงรายการเป็นขาดทุนจากการดำเนินงานที่ยกเลิกในงบกำไรขาดทุนรวม</w:t>
      </w:r>
    </w:p>
    <w:p w14:paraId="72A2FF8C" w14:textId="77777777" w:rsidR="000F5494" w:rsidRDefault="000F5494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GB"/>
        </w:rPr>
      </w:pPr>
    </w:p>
    <w:p w14:paraId="31480C6C" w14:textId="1AE6A47A" w:rsidR="004E433E" w:rsidRDefault="004E433E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73B7F">
        <w:rPr>
          <w:rFonts w:asciiTheme="majorBidi" w:hAnsiTheme="majorBidi" w:cs="Angsana New" w:hint="cs"/>
          <w:sz w:val="30"/>
          <w:szCs w:val="30"/>
          <w:cs/>
        </w:rPr>
        <w:t>ณ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/>
          <w:sz w:val="30"/>
          <w:szCs w:val="30"/>
        </w:rPr>
        <w:t>31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มีนา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คม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 w:cstheme="minorBidi"/>
          <w:sz w:val="30"/>
          <w:szCs w:val="30"/>
        </w:rPr>
        <w:t>7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กลุ่มบริษัทยังคงศึกษาช่องทางที่เป็นไปได้ในการถอนการลงทุนนี้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กลุ่มบริษัทยังคงพยายามเจรจากับผู้ซื้อที่มีศักยภาพเพื่อให้บรรลุข้อตกลงในการขาย</w:t>
      </w:r>
      <w:r w:rsidRPr="00373B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3B7F">
        <w:rPr>
          <w:rFonts w:asciiTheme="majorBidi" w:hAnsiTheme="majorBidi" w:cs="Angsana New" w:hint="cs"/>
          <w:sz w:val="30"/>
          <w:szCs w:val="30"/>
          <w:cs/>
        </w:rPr>
        <w:t>ซึ่งคาดว่าจะแล้วเสร็จภายในปี</w:t>
      </w:r>
      <w:r w:rsidR="003D3B6C">
        <w:rPr>
          <w:rFonts w:asciiTheme="majorBidi" w:hAnsiTheme="majorBidi" w:cs="Angsana New"/>
          <w:sz w:val="30"/>
          <w:szCs w:val="30"/>
        </w:rPr>
        <w:t xml:space="preserve"> 2567</w:t>
      </w:r>
    </w:p>
    <w:p w14:paraId="29A59944" w14:textId="77777777" w:rsidR="004E433E" w:rsidRPr="00373B7F" w:rsidRDefault="004E433E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GB"/>
        </w:rPr>
      </w:pPr>
    </w:p>
    <w:p w14:paraId="60806291" w14:textId="550A32B2" w:rsidR="00C2035D" w:rsidRDefault="00C2035D" w:rsidP="00EC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GB"/>
        </w:rPr>
      </w:pPr>
      <w:r w:rsidRPr="00EC721A">
        <w:rPr>
          <w:rFonts w:asciiTheme="majorBidi" w:hAnsiTheme="majorBidi" w:cs="Angsana New"/>
          <w:b/>
          <w:spacing w:val="-4"/>
          <w:sz w:val="30"/>
          <w:szCs w:val="30"/>
          <w:cs/>
          <w:lang w:val="en-GB"/>
        </w:rPr>
        <w:t>ในระหว่าง</w:t>
      </w:r>
      <w:r w:rsidR="007E6B7B" w:rsidRPr="00EC721A">
        <w:rPr>
          <w:rFonts w:asciiTheme="majorBidi" w:hAnsiTheme="majorBidi" w:cs="Angsana New"/>
          <w:b/>
          <w:spacing w:val="-4"/>
          <w:sz w:val="30"/>
          <w:szCs w:val="30"/>
          <w:cs/>
          <w:lang w:val="en-GB"/>
        </w:rPr>
        <w:t>งวดสามเดือน</w:t>
      </w:r>
      <w:r w:rsidRPr="00EC721A">
        <w:rPr>
          <w:rFonts w:asciiTheme="majorBidi" w:hAnsiTheme="majorBidi" w:cs="Angsana New"/>
          <w:b/>
          <w:spacing w:val="-4"/>
          <w:sz w:val="30"/>
          <w:szCs w:val="30"/>
          <w:cs/>
          <w:lang w:val="en-GB"/>
        </w:rPr>
        <w:t xml:space="preserve">สิ้นสุดวันที่ </w:t>
      </w:r>
      <w:r w:rsidRPr="00EC721A">
        <w:rPr>
          <w:rFonts w:asciiTheme="majorBidi" w:hAnsiTheme="majorBidi" w:cs="Angsana New"/>
          <w:bCs/>
          <w:spacing w:val="-4"/>
          <w:sz w:val="30"/>
          <w:szCs w:val="30"/>
        </w:rPr>
        <w:t>31</w:t>
      </w:r>
      <w:r w:rsidRPr="00EC721A">
        <w:rPr>
          <w:rFonts w:asciiTheme="majorBidi" w:hAnsiTheme="majorBidi" w:cs="Angsana New"/>
          <w:b/>
          <w:spacing w:val="-4"/>
          <w:sz w:val="30"/>
          <w:szCs w:val="30"/>
          <w:lang w:val="en-GB"/>
        </w:rPr>
        <w:t xml:space="preserve"> </w:t>
      </w:r>
      <w:r w:rsidR="0024539C" w:rsidRPr="00EC721A">
        <w:rPr>
          <w:rFonts w:asciiTheme="majorBidi" w:hAnsiTheme="majorBidi" w:cs="Angsana New"/>
          <w:b/>
          <w:spacing w:val="-4"/>
          <w:sz w:val="30"/>
          <w:szCs w:val="30"/>
          <w:cs/>
          <w:lang w:val="en-GB"/>
        </w:rPr>
        <w:t xml:space="preserve">มีนาคม </w:t>
      </w:r>
      <w:r w:rsidR="0024539C" w:rsidRPr="00EC721A">
        <w:rPr>
          <w:rFonts w:asciiTheme="majorBidi" w:hAnsiTheme="majorBidi" w:cs="Angsana New"/>
          <w:bCs/>
          <w:spacing w:val="-4"/>
          <w:sz w:val="30"/>
          <w:szCs w:val="30"/>
        </w:rPr>
        <w:t>2567</w:t>
      </w:r>
      <w:r w:rsidRPr="00EC721A">
        <w:rPr>
          <w:rFonts w:asciiTheme="majorBidi" w:hAnsiTheme="majorBidi" w:cs="Angsana New"/>
          <w:bCs/>
          <w:spacing w:val="-4"/>
          <w:sz w:val="30"/>
          <w:szCs w:val="30"/>
          <w:lang w:val="en-GB"/>
        </w:rPr>
        <w:t xml:space="preserve"> </w:t>
      </w:r>
      <w:r w:rsidRPr="00EC721A">
        <w:rPr>
          <w:rFonts w:asciiTheme="majorBidi" w:hAnsiTheme="majorBidi" w:cs="Angsana New"/>
          <w:b/>
          <w:spacing w:val="-4"/>
          <w:sz w:val="30"/>
          <w:szCs w:val="30"/>
          <w:cs/>
          <w:lang w:val="en-GB"/>
        </w:rPr>
        <w:t>รายการที่เกี่ยวข้องกับสินทรัพย์ที่มีไว้เพื่อขายและการดำเนินงาน</w:t>
      </w:r>
      <w:r w:rsidRPr="00C2035D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ที่ยกเลิกเป็นรายการที่ไม่ใช่เงินสด</w:t>
      </w:r>
      <w:r w:rsidRPr="00C2035D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C2035D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จึงไม่มีการเปิดเผยข้อมูลกระแสเงินสดที่เกี่ยวข้อง</w:t>
      </w:r>
    </w:p>
    <w:p w14:paraId="4BA14AD4" w14:textId="747C8B28" w:rsidR="009F700D" w:rsidRDefault="009F7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sz w:val="30"/>
          <w:szCs w:val="30"/>
          <w:lang w:val="en-GB"/>
        </w:rPr>
      </w:pPr>
      <w:r>
        <w:rPr>
          <w:rFonts w:asciiTheme="majorBidi" w:hAnsiTheme="majorBidi" w:cs="Angsana New"/>
          <w:b/>
          <w:sz w:val="30"/>
          <w:szCs w:val="30"/>
          <w:lang w:val="en-GB"/>
        </w:rPr>
        <w:br w:type="page"/>
      </w:r>
    </w:p>
    <w:p w14:paraId="309F692A" w14:textId="03C4971C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เงินลงทุน</w:t>
      </w:r>
      <w:r w:rsidR="001F0541" w:rsidRPr="00091CA0">
        <w:rPr>
          <w:rFonts w:ascii="Angsana New" w:hAnsi="Angsana New" w:cs="Angsana New"/>
          <w:szCs w:val="30"/>
          <w:cs/>
        </w:rPr>
        <w:t>ตามวิธีราคาทุน และเงินลงทุนที่รับรู้ตามวิธีส่วนได้เสีย สุทธิ</w:t>
      </w:r>
      <w:r w:rsidRPr="00091CA0">
        <w:rPr>
          <w:rFonts w:ascii="Angsana New" w:hAnsi="Angsana New" w:cs="Angsana New"/>
          <w:szCs w:val="30"/>
          <w:cs/>
        </w:rPr>
        <w:t xml:space="preserve"> </w:t>
      </w:r>
    </w:p>
    <w:p w14:paraId="6E922F1F" w14:textId="77777777" w:rsidR="000176FF" w:rsidRPr="00D15DAC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4"/>
        <w:rPr>
          <w:rFonts w:asciiTheme="majorBidi" w:hAnsiTheme="majorBidi" w:cstheme="majorBidi"/>
          <w:b/>
          <w:bCs/>
          <w:sz w:val="30"/>
          <w:szCs w:val="30"/>
        </w:rPr>
      </w:pPr>
    </w:p>
    <w:p w14:paraId="7926A14F" w14:textId="27E5B09D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จำนวนของเงินลงทุนที่รับรู้ในงบฐานะการเงินมีดังนี้</w:t>
      </w:r>
    </w:p>
    <w:p w14:paraId="5A074703" w14:textId="77777777" w:rsidR="000176FF" w:rsidRPr="00307326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439"/>
        <w:gridCol w:w="181"/>
        <w:gridCol w:w="1349"/>
        <w:gridCol w:w="181"/>
        <w:gridCol w:w="1350"/>
        <w:gridCol w:w="180"/>
        <w:gridCol w:w="1350"/>
      </w:tblGrid>
      <w:tr w:rsidR="000176FF" w:rsidRPr="00A85D0A" w14:paraId="27B30932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  <w:hideMark/>
          </w:tcPr>
          <w:p w14:paraId="643C2CE8" w14:textId="77777777" w:rsidR="000176FF" w:rsidRPr="00A85D0A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vAlign w:val="bottom"/>
            <w:hideMark/>
          </w:tcPr>
          <w:p w14:paraId="7393B2EB" w14:textId="2E4282C5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0443DE21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3AAD5C19" w14:textId="2B93D610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176FF" w:rsidRPr="00A85D0A" w14:paraId="2BB1132F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1A747C0A" w14:textId="4D236542" w:rsidR="000176FF" w:rsidRPr="00ED4451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01C739F1" w14:textId="1BE29E66" w:rsidR="000176FF" w:rsidRPr="00F92A58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มีนาค</w:t>
            </w:r>
            <w:r w:rsidR="00373B7F"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</w:t>
            </w:r>
          </w:p>
        </w:tc>
        <w:tc>
          <w:tcPr>
            <w:tcW w:w="181" w:type="dxa"/>
            <w:vAlign w:val="bottom"/>
          </w:tcPr>
          <w:p w14:paraId="53068FC4" w14:textId="77777777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3DC63B68" w14:textId="7A173BA5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78E1D028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FB8466" w14:textId="18B8FBC4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112E5E5" w14:textId="77777777" w:rsidR="000176FF" w:rsidRPr="00A85D0A" w:rsidRDefault="000176FF" w:rsidP="00E204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D0A3572" w14:textId="363E8D21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</w:t>
            </w:r>
            <w:r w:rsidR="00373B7F"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ม</w:t>
            </w:r>
          </w:p>
        </w:tc>
      </w:tr>
      <w:tr w:rsidR="00373B7F" w:rsidRPr="00A85D0A" w14:paraId="7A875A14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25D69286" w14:textId="77777777" w:rsidR="00373B7F" w:rsidRPr="00ED4451" w:rsidRDefault="00373B7F" w:rsidP="00E2040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33BFE82F" w14:textId="64CE98B4" w:rsidR="00373B7F" w:rsidRDefault="00373B7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1" w:type="dxa"/>
            <w:vAlign w:val="bottom"/>
          </w:tcPr>
          <w:p w14:paraId="643B342E" w14:textId="77777777" w:rsidR="00373B7F" w:rsidRPr="00A85D0A" w:rsidRDefault="00373B7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4E4DB222" w14:textId="7CF3DE84" w:rsidR="00373B7F" w:rsidRDefault="00373B7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1" w:type="dxa"/>
          </w:tcPr>
          <w:p w14:paraId="15B7B1FF" w14:textId="77777777" w:rsidR="00373B7F" w:rsidRPr="00A85D0A" w:rsidRDefault="00373B7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3344FD7" w14:textId="2D8DD82C" w:rsidR="00373B7F" w:rsidRDefault="00373B7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8E7BA87" w14:textId="77777777" w:rsidR="00373B7F" w:rsidRPr="00A85D0A" w:rsidRDefault="00373B7F" w:rsidP="00E204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CEBBB8F" w14:textId="6F037373" w:rsidR="00373B7F" w:rsidRDefault="00373B7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2566</w:t>
            </w:r>
          </w:p>
        </w:tc>
      </w:tr>
      <w:tr w:rsidR="000176FF" w:rsidRPr="00A85D0A" w14:paraId="703F6632" w14:textId="77777777" w:rsidTr="00373B7F">
        <w:trPr>
          <w:cantSplit/>
          <w:trHeight w:val="423"/>
          <w:tblHeader/>
        </w:trPr>
        <w:tc>
          <w:tcPr>
            <w:tcW w:w="3240" w:type="dxa"/>
            <w:vAlign w:val="bottom"/>
          </w:tcPr>
          <w:p w14:paraId="4339B177" w14:textId="77777777" w:rsidR="000176FF" w:rsidRPr="00A85D0A" w:rsidRDefault="000176FF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1759EF56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19599C62" w14:textId="77777777" w:rsidTr="00373B7F">
        <w:trPr>
          <w:cantSplit/>
          <w:trHeight w:val="333"/>
        </w:trPr>
        <w:tc>
          <w:tcPr>
            <w:tcW w:w="3240" w:type="dxa"/>
            <w:hideMark/>
          </w:tcPr>
          <w:p w14:paraId="4B406F98" w14:textId="77777777" w:rsidR="000176FF" w:rsidRPr="00143880" w:rsidRDefault="000176FF" w:rsidP="00E204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เงินลงทุนในบริษัทย่อย บริษัทร่วม</w:t>
            </w:r>
          </w:p>
        </w:tc>
        <w:tc>
          <w:tcPr>
            <w:tcW w:w="1439" w:type="dxa"/>
          </w:tcPr>
          <w:p w14:paraId="0205F58F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9AA3289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1618577" w14:textId="77777777" w:rsidR="000176FF" w:rsidRPr="00A85D0A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54A12F4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C5E39F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A2174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A23F0D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76FF" w:rsidRPr="00A85D0A" w14:paraId="59C12290" w14:textId="77777777" w:rsidTr="00373B7F">
        <w:trPr>
          <w:cantSplit/>
          <w:trHeight w:val="333"/>
        </w:trPr>
        <w:tc>
          <w:tcPr>
            <w:tcW w:w="3240" w:type="dxa"/>
          </w:tcPr>
          <w:p w14:paraId="1DD11A18" w14:textId="77777777" w:rsidR="000176FF" w:rsidRPr="00143880" w:rsidRDefault="000176FF" w:rsidP="00E2040F">
            <w:pPr>
              <w:tabs>
                <w:tab w:val="left" w:pos="1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และการร่วมค้า สุทธิ</w:t>
            </w:r>
          </w:p>
        </w:tc>
        <w:tc>
          <w:tcPr>
            <w:tcW w:w="1439" w:type="dxa"/>
          </w:tcPr>
          <w:p w14:paraId="79E2D0EC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75F582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15834CD" w14:textId="77777777" w:rsidR="000176FF" w:rsidRPr="00A85D0A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FEE5545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4A05C4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CC2367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71DDB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6852" w:rsidRPr="00A85D0A" w14:paraId="17FDB315" w14:textId="77777777" w:rsidTr="00373B7F">
        <w:trPr>
          <w:cantSplit/>
          <w:trHeight w:val="343"/>
        </w:trPr>
        <w:tc>
          <w:tcPr>
            <w:tcW w:w="3240" w:type="dxa"/>
            <w:hideMark/>
          </w:tcPr>
          <w:p w14:paraId="6157DD81" w14:textId="77777777" w:rsidR="00646852" w:rsidRPr="00A85D0A" w:rsidRDefault="00646852" w:rsidP="006468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02D98CFC" w14:textId="26D40724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8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F026155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95CE627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BF642B5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69D9BF" w14:textId="14105D79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852">
              <w:rPr>
                <w:rFonts w:ascii="Angsana New" w:hAnsi="Angsana New" w:cs="Angsana New"/>
                <w:sz w:val="30"/>
                <w:szCs w:val="30"/>
              </w:rPr>
              <w:t>38,310,544</w:t>
            </w:r>
          </w:p>
        </w:tc>
        <w:tc>
          <w:tcPr>
            <w:tcW w:w="180" w:type="dxa"/>
          </w:tcPr>
          <w:p w14:paraId="54D32C82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5F52F1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37,737,705</w:t>
            </w:r>
          </w:p>
        </w:tc>
      </w:tr>
      <w:tr w:rsidR="00646852" w:rsidRPr="00A85D0A" w14:paraId="2BB756EB" w14:textId="77777777" w:rsidTr="00373B7F">
        <w:trPr>
          <w:cantSplit/>
          <w:trHeight w:val="343"/>
        </w:trPr>
        <w:tc>
          <w:tcPr>
            <w:tcW w:w="3240" w:type="dxa"/>
            <w:hideMark/>
          </w:tcPr>
          <w:p w14:paraId="7ACBE3B3" w14:textId="77777777" w:rsidR="00646852" w:rsidRPr="00A85D0A" w:rsidRDefault="00646852" w:rsidP="006468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39" w:type="dxa"/>
          </w:tcPr>
          <w:p w14:paraId="7AEB3745" w14:textId="0E5DCC60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852">
              <w:rPr>
                <w:rFonts w:ascii="Angsana New" w:hAnsi="Angsana New" w:cs="Angsana New"/>
                <w:sz w:val="30"/>
                <w:szCs w:val="30"/>
              </w:rPr>
              <w:t>8,6</w:t>
            </w:r>
            <w:r w:rsidR="001E45E8">
              <w:rPr>
                <w:rFonts w:ascii="Angsana New" w:hAnsi="Angsana New" w:cs="Angsana New"/>
                <w:sz w:val="30"/>
                <w:szCs w:val="30"/>
              </w:rPr>
              <w:t>59,131</w:t>
            </w:r>
          </w:p>
        </w:tc>
        <w:tc>
          <w:tcPr>
            <w:tcW w:w="181" w:type="dxa"/>
          </w:tcPr>
          <w:p w14:paraId="2CB44BFA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BD37DAE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9,097,427</w:t>
            </w:r>
          </w:p>
        </w:tc>
        <w:tc>
          <w:tcPr>
            <w:tcW w:w="181" w:type="dxa"/>
          </w:tcPr>
          <w:p w14:paraId="1B89371B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13D7CE" w14:textId="52DEB11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852">
              <w:rPr>
                <w:rFonts w:ascii="Angsana New" w:hAnsi="Angsana New" w:cs="Angsana New"/>
                <w:sz w:val="30"/>
                <w:szCs w:val="30"/>
              </w:rPr>
              <w:t>3,789,307</w:t>
            </w:r>
          </w:p>
        </w:tc>
        <w:tc>
          <w:tcPr>
            <w:tcW w:w="180" w:type="dxa"/>
          </w:tcPr>
          <w:p w14:paraId="664AE13C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AFAE1C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3,789,307</w:t>
            </w:r>
          </w:p>
        </w:tc>
      </w:tr>
      <w:tr w:rsidR="00646852" w:rsidRPr="00A85D0A" w14:paraId="0B47367F" w14:textId="77777777" w:rsidTr="00373B7F">
        <w:trPr>
          <w:cantSplit/>
          <w:trHeight w:val="333"/>
        </w:trPr>
        <w:tc>
          <w:tcPr>
            <w:tcW w:w="3240" w:type="dxa"/>
          </w:tcPr>
          <w:p w14:paraId="338E3AAE" w14:textId="77777777" w:rsidR="00646852" w:rsidRPr="00A85D0A" w:rsidRDefault="00646852" w:rsidP="0064685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39" w:type="dxa"/>
          </w:tcPr>
          <w:p w14:paraId="726DFFB9" w14:textId="3F762BD5" w:rsidR="00646852" w:rsidRPr="00603092" w:rsidRDefault="00F27BD0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7BD0">
              <w:rPr>
                <w:rFonts w:ascii="Angsana New" w:hAnsi="Angsana New" w:cs="Angsana New"/>
                <w:sz w:val="30"/>
                <w:szCs w:val="30"/>
              </w:rPr>
              <w:t>345,254</w:t>
            </w:r>
          </w:p>
        </w:tc>
        <w:tc>
          <w:tcPr>
            <w:tcW w:w="181" w:type="dxa"/>
          </w:tcPr>
          <w:p w14:paraId="00F8463C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FAB202C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237,645</w:t>
            </w:r>
          </w:p>
        </w:tc>
        <w:tc>
          <w:tcPr>
            <w:tcW w:w="181" w:type="dxa"/>
          </w:tcPr>
          <w:p w14:paraId="72FE108C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CDCAFD" w14:textId="443C99CB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852">
              <w:rPr>
                <w:rFonts w:ascii="Angsana New" w:hAnsi="Angsana New" w:cs="Angsana New"/>
                <w:sz w:val="30"/>
                <w:szCs w:val="30"/>
              </w:rPr>
              <w:t>40,842</w:t>
            </w:r>
          </w:p>
        </w:tc>
        <w:tc>
          <w:tcPr>
            <w:tcW w:w="180" w:type="dxa"/>
          </w:tcPr>
          <w:p w14:paraId="4CF116C3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032249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40,842</w:t>
            </w:r>
          </w:p>
        </w:tc>
      </w:tr>
      <w:tr w:rsidR="00646852" w:rsidRPr="00A85D0A" w14:paraId="242D00A6" w14:textId="77777777" w:rsidTr="00373B7F">
        <w:trPr>
          <w:cantSplit/>
          <w:trHeight w:val="354"/>
        </w:trPr>
        <w:tc>
          <w:tcPr>
            <w:tcW w:w="3240" w:type="dxa"/>
          </w:tcPr>
          <w:p w14:paraId="46024FCC" w14:textId="77777777" w:rsidR="00646852" w:rsidRPr="00A85D0A" w:rsidRDefault="00646852" w:rsidP="006468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 สุทธิ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C1EA6" w14:textId="041145B9" w:rsidR="00646852" w:rsidRDefault="001E45E8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9,004,385</w:t>
            </w:r>
          </w:p>
        </w:tc>
        <w:tc>
          <w:tcPr>
            <w:tcW w:w="181" w:type="dxa"/>
          </w:tcPr>
          <w:p w14:paraId="08F0A278" w14:textId="77777777" w:rsidR="00646852" w:rsidRPr="0039572C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5991B" w14:textId="77777777" w:rsidR="0064685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9,335,072</w:t>
            </w:r>
          </w:p>
        </w:tc>
        <w:tc>
          <w:tcPr>
            <w:tcW w:w="181" w:type="dxa"/>
          </w:tcPr>
          <w:p w14:paraId="101F6D8A" w14:textId="77777777" w:rsidR="00646852" w:rsidRPr="0060309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0B9FA9C" w14:textId="764BD7E5" w:rsidR="00646852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68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42,140,693</w:t>
            </w:r>
          </w:p>
        </w:tc>
        <w:tc>
          <w:tcPr>
            <w:tcW w:w="180" w:type="dxa"/>
          </w:tcPr>
          <w:p w14:paraId="19D00459" w14:textId="77777777" w:rsidR="00646852" w:rsidRPr="004A26FE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C437D5B" w14:textId="77777777" w:rsidR="00646852" w:rsidRPr="004A26FE" w:rsidRDefault="00646852" w:rsidP="0064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41,567,854</w:t>
            </w:r>
          </w:p>
        </w:tc>
      </w:tr>
    </w:tbl>
    <w:p w14:paraId="6D7EAC0E" w14:textId="77777777" w:rsidR="000176FF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F9B876E" w14:textId="09765659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022DA2">
        <w:rPr>
          <w:rFonts w:asciiTheme="majorBidi" w:hAnsiTheme="majorBidi" w:cs="Angsana New" w:hint="cs"/>
          <w:sz w:val="30"/>
          <w:szCs w:val="30"/>
          <w:cs/>
        </w:rPr>
        <w:t>จํานวนที่รับรู้ในงบกําไรขาดทุนและงบกําไรขาดทุนเบ็ดเสร็จมีดังน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CA741A0" w14:textId="77777777" w:rsidR="000176FF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260"/>
        <w:gridCol w:w="180"/>
        <w:gridCol w:w="1260"/>
      </w:tblGrid>
      <w:tr w:rsidR="000176FF" w:rsidRPr="00A85D0A" w14:paraId="120CB2FF" w14:textId="77777777" w:rsidTr="00D11963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378D9FF2" w14:textId="77777777" w:rsidR="000176FF" w:rsidRPr="00A85D0A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4F3DD477" w14:textId="0C656D63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76FF" w:rsidRPr="00A85D0A" w14:paraId="6674B1C3" w14:textId="77777777" w:rsidTr="00D11963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0C3BAB58" w14:textId="77777777" w:rsidR="000176FF" w:rsidRPr="00ED4451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D4451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D4451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 xml:space="preserve">31 </w:t>
            </w:r>
            <w:r w:rsidRPr="00ED4451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6829061D" w14:textId="77777777" w:rsidR="000176FF" w:rsidRPr="00F92A58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8DC7AC1" w14:textId="77777777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D5DE707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</w:tr>
      <w:tr w:rsidR="000176FF" w:rsidRPr="00A85D0A" w14:paraId="5603ACF2" w14:textId="77777777" w:rsidTr="00D11963">
        <w:trPr>
          <w:cantSplit/>
          <w:trHeight w:val="423"/>
          <w:tblHeader/>
        </w:trPr>
        <w:tc>
          <w:tcPr>
            <w:tcW w:w="6570" w:type="dxa"/>
            <w:vAlign w:val="bottom"/>
          </w:tcPr>
          <w:p w14:paraId="25D464DA" w14:textId="77777777" w:rsidR="000176FF" w:rsidRPr="00A85D0A" w:rsidRDefault="000176FF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02DBEF5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6E1C545F" w14:textId="77777777" w:rsidTr="00D11963">
        <w:trPr>
          <w:cantSplit/>
          <w:trHeight w:val="333"/>
        </w:trPr>
        <w:tc>
          <w:tcPr>
            <w:tcW w:w="6570" w:type="dxa"/>
            <w:hideMark/>
          </w:tcPr>
          <w:p w14:paraId="660EA7FD" w14:textId="77777777" w:rsidR="000176FF" w:rsidRPr="00F371FE" w:rsidRDefault="000176FF" w:rsidP="00E204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1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F371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  <w:r w:rsidRPr="00F371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B4F7A36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059A3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4B8AE4" w14:textId="77777777" w:rsidR="000176FF" w:rsidRPr="00A85D0A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1F83" w:rsidRPr="00A85D0A" w14:paraId="3AA3E9D1" w14:textId="77777777" w:rsidTr="00D11963">
        <w:trPr>
          <w:cantSplit/>
          <w:trHeight w:val="343"/>
        </w:trPr>
        <w:tc>
          <w:tcPr>
            <w:tcW w:w="6570" w:type="dxa"/>
            <w:hideMark/>
          </w:tcPr>
          <w:p w14:paraId="4FDDB0FA" w14:textId="77777777" w:rsidR="00191F83" w:rsidRPr="00A85D0A" w:rsidRDefault="00191F83" w:rsidP="00191F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DB5964" w14:textId="25AC6F13" w:rsidR="00191F83" w:rsidRPr="00603092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191F83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1E45E8">
              <w:rPr>
                <w:rFonts w:ascii="Angsana New" w:hAnsi="Angsana New" w:cs="Angsana New"/>
                <w:sz w:val="30"/>
                <w:szCs w:val="30"/>
              </w:rPr>
              <w:t>7,225</w:t>
            </w:r>
          </w:p>
        </w:tc>
        <w:tc>
          <w:tcPr>
            <w:tcW w:w="180" w:type="dxa"/>
          </w:tcPr>
          <w:p w14:paraId="2800FA64" w14:textId="77777777" w:rsidR="00191F83" w:rsidRPr="00603092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92967C" w14:textId="72DD58EB" w:rsidR="00191F83" w:rsidRPr="00603092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1058C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633E7" w:rsidRPr="001058C9">
              <w:rPr>
                <w:rFonts w:ascii="Angsana New" w:hAnsi="Angsana New" w:cs="Angsana New"/>
                <w:sz w:val="30"/>
                <w:szCs w:val="30"/>
              </w:rPr>
              <w:t>23,38</w:t>
            </w:r>
            <w:r w:rsidR="00207E87" w:rsidRPr="00EC721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91F83" w:rsidRPr="00A85D0A" w14:paraId="15FE3FFF" w14:textId="77777777" w:rsidTr="00D11963">
        <w:trPr>
          <w:cantSplit/>
          <w:trHeight w:val="333"/>
        </w:trPr>
        <w:tc>
          <w:tcPr>
            <w:tcW w:w="6570" w:type="dxa"/>
          </w:tcPr>
          <w:p w14:paraId="3D4DB771" w14:textId="77777777" w:rsidR="00191F83" w:rsidRPr="00A85D0A" w:rsidRDefault="00191F83" w:rsidP="00191F8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69832C96" w14:textId="23558A8B" w:rsidR="00191F83" w:rsidRPr="00603092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191F83">
              <w:rPr>
                <w:rFonts w:ascii="Angsana New" w:hAnsi="Angsana New" w:cs="Angsana New"/>
                <w:sz w:val="30"/>
                <w:szCs w:val="30"/>
              </w:rPr>
              <w:t>(18,241)</w:t>
            </w:r>
          </w:p>
        </w:tc>
        <w:tc>
          <w:tcPr>
            <w:tcW w:w="180" w:type="dxa"/>
          </w:tcPr>
          <w:p w14:paraId="68525BB8" w14:textId="77777777" w:rsidR="00191F83" w:rsidRPr="00603092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58AE5" w14:textId="354CCE48" w:rsidR="00191F83" w:rsidRPr="00603092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(12,057)</w:t>
            </w:r>
          </w:p>
        </w:tc>
      </w:tr>
      <w:tr w:rsidR="00191F83" w:rsidRPr="001058C9" w14:paraId="2849ABB1" w14:textId="77777777" w:rsidTr="00D11963">
        <w:trPr>
          <w:cantSplit/>
          <w:trHeight w:val="354"/>
        </w:trPr>
        <w:tc>
          <w:tcPr>
            <w:tcW w:w="6570" w:type="dxa"/>
          </w:tcPr>
          <w:p w14:paraId="55E9D414" w14:textId="2547557C" w:rsidR="00191F83" w:rsidRPr="004216C1" w:rsidRDefault="00191F83" w:rsidP="00191F8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6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รวมส่วนแบ่งกำไรจากเงินลงทุน</w:t>
            </w:r>
            <w:r w:rsidRPr="004216C1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9F72F" w14:textId="632DED76" w:rsidR="00191F83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1F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="001E45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8,984</w:t>
            </w:r>
          </w:p>
        </w:tc>
        <w:tc>
          <w:tcPr>
            <w:tcW w:w="180" w:type="dxa"/>
          </w:tcPr>
          <w:p w14:paraId="100C797A" w14:textId="77777777" w:rsidR="00191F83" w:rsidRPr="0039572C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D0806" w14:textId="30A91820" w:rsidR="00191F83" w:rsidRPr="001058C9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58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E633E7" w:rsidRPr="001058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11,327</w:t>
            </w:r>
          </w:p>
        </w:tc>
      </w:tr>
      <w:tr w:rsidR="00191F83" w:rsidRPr="00A85D0A" w14:paraId="14E8FC0D" w14:textId="77777777" w:rsidTr="00D11963">
        <w:trPr>
          <w:cantSplit/>
          <w:trHeight w:val="354"/>
        </w:trPr>
        <w:tc>
          <w:tcPr>
            <w:tcW w:w="6570" w:type="dxa"/>
          </w:tcPr>
          <w:p w14:paraId="2D4C7327" w14:textId="77777777" w:rsidR="00191F83" w:rsidRDefault="00191F83" w:rsidP="00191F8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8EA6E71" w14:textId="77777777" w:rsidR="00191F83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9BC5A3" w14:textId="77777777" w:rsidR="00191F83" w:rsidRPr="0039572C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6F9B6DC" w14:textId="77777777" w:rsidR="00191F83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91F83" w:rsidRPr="00A85D0A" w14:paraId="2421FD31" w14:textId="77777777" w:rsidTr="0024539C">
        <w:trPr>
          <w:cantSplit/>
          <w:trHeight w:val="354"/>
        </w:trPr>
        <w:tc>
          <w:tcPr>
            <w:tcW w:w="6570" w:type="dxa"/>
          </w:tcPr>
          <w:p w14:paraId="491A484D" w14:textId="77777777" w:rsidR="00191F83" w:rsidRDefault="00191F83" w:rsidP="00191F8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ส่วนแบ่งกำไรเบ็ดเสร็จ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549A0D" w14:textId="77777777" w:rsidR="00191F83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A6A3AA" w14:textId="77777777" w:rsidR="00191F83" w:rsidRPr="0039572C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E17A69" w14:textId="77777777" w:rsidR="00191F83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91F83" w:rsidRPr="00A85D0A" w14:paraId="6970BFD2" w14:textId="77777777" w:rsidTr="0024539C">
        <w:trPr>
          <w:cantSplit/>
          <w:trHeight w:val="354"/>
        </w:trPr>
        <w:tc>
          <w:tcPr>
            <w:tcW w:w="6570" w:type="dxa"/>
          </w:tcPr>
          <w:p w14:paraId="46FAFB9F" w14:textId="77777777" w:rsidR="00191F83" w:rsidRPr="00CB02E8" w:rsidRDefault="00191F83" w:rsidP="00191F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2E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93CCCB" w14:textId="4B914FAE" w:rsidR="00191F83" w:rsidRPr="0024539C" w:rsidRDefault="00191F83" w:rsidP="00783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sz w:val="30"/>
                <w:szCs w:val="30"/>
              </w:rPr>
            </w:pPr>
            <w:r w:rsidRPr="00191F83">
              <w:rPr>
                <w:rFonts w:ascii="Angsana New" w:hAnsi="Angsana New" w:cs="Angsana New"/>
                <w:sz w:val="30"/>
                <w:szCs w:val="30"/>
              </w:rPr>
              <w:t>(34,860)</w:t>
            </w:r>
          </w:p>
        </w:tc>
        <w:tc>
          <w:tcPr>
            <w:tcW w:w="180" w:type="dxa"/>
          </w:tcPr>
          <w:p w14:paraId="32244CE8" w14:textId="77777777" w:rsidR="00191F83" w:rsidRPr="0039572C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A72CDC" w14:textId="77777777" w:rsidR="00191F83" w:rsidRPr="00CB02E8" w:rsidRDefault="00191F83" w:rsidP="00126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CB02E8">
              <w:rPr>
                <w:rFonts w:ascii="Angsana New" w:hAnsi="Angsana New" w:cs="Angsana New"/>
                <w:sz w:val="30"/>
                <w:szCs w:val="30"/>
              </w:rPr>
              <w:t>45,262</w:t>
            </w:r>
          </w:p>
        </w:tc>
      </w:tr>
      <w:tr w:rsidR="00191F83" w:rsidRPr="00A85D0A" w14:paraId="152309F0" w14:textId="77777777" w:rsidTr="0024539C">
        <w:trPr>
          <w:cantSplit/>
          <w:trHeight w:val="354"/>
        </w:trPr>
        <w:tc>
          <w:tcPr>
            <w:tcW w:w="6570" w:type="dxa"/>
          </w:tcPr>
          <w:p w14:paraId="257BDB91" w14:textId="77777777" w:rsidR="00191F83" w:rsidRPr="004216C1" w:rsidRDefault="00191F83" w:rsidP="00191F8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6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รวมส่วนแบ่งกำไรเบ็ดเสร็จจากเงินลงทุน</w:t>
            </w:r>
            <w:r w:rsidRPr="004216C1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32252" w14:textId="3A50D277" w:rsidR="00191F83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1F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(34,860)</w:t>
            </w:r>
          </w:p>
        </w:tc>
        <w:tc>
          <w:tcPr>
            <w:tcW w:w="180" w:type="dxa"/>
          </w:tcPr>
          <w:p w14:paraId="5C6852B1" w14:textId="77777777" w:rsidR="00191F83" w:rsidRPr="0039572C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94544" w14:textId="77777777" w:rsidR="00191F83" w:rsidRPr="004216C1" w:rsidRDefault="00191F83" w:rsidP="0019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16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45,262</w:t>
            </w:r>
          </w:p>
        </w:tc>
      </w:tr>
    </w:tbl>
    <w:p w14:paraId="7C40F38E" w14:textId="5812F8DB" w:rsidR="009908F5" w:rsidRDefault="009908F5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="Angsana New"/>
          <w:sz w:val="30"/>
          <w:szCs w:val="30"/>
        </w:rPr>
      </w:pPr>
    </w:p>
    <w:p w14:paraId="6AE1D3CE" w14:textId="77777777" w:rsidR="009908F5" w:rsidRDefault="009908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62CC97B4" w14:textId="5F2751A0" w:rsidR="000176FF" w:rsidRPr="002E7E9A" w:rsidRDefault="005642A3" w:rsidP="00BB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E7E9A">
        <w:rPr>
          <w:rFonts w:asciiTheme="majorBidi" w:hAnsiTheme="majorBidi" w:cs="Angsana New"/>
          <w:sz w:val="30"/>
          <w:szCs w:val="30"/>
        </w:rPr>
        <w:t>10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.1 </w:t>
      </w:r>
      <w:r w:rsidR="00B5672B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4A7649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</w:t>
      </w:r>
      <w:r w:rsidR="00B95773" w:rsidRPr="002E7E9A">
        <w:rPr>
          <w:rFonts w:asciiTheme="majorBidi" w:hAnsiTheme="majorBidi" w:cs="Angsana New" w:hint="cs"/>
          <w:sz w:val="30"/>
          <w:szCs w:val="30"/>
          <w:cs/>
        </w:rPr>
        <w:t>ย่อย</w:t>
      </w:r>
    </w:p>
    <w:p w14:paraId="5DE4BDD0" w14:textId="77777777" w:rsidR="000176FF" w:rsidRDefault="000176FF" w:rsidP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180"/>
        <w:jc w:val="thaiDistribute"/>
        <w:rPr>
          <w:rFonts w:asciiTheme="majorBidi" w:hAnsiTheme="majorBidi" w:cs="Angsana New"/>
          <w:sz w:val="30"/>
          <w:szCs w:val="30"/>
        </w:rPr>
      </w:pPr>
    </w:p>
    <w:p w14:paraId="2B52C435" w14:textId="704B6608" w:rsidR="000176FF" w:rsidRDefault="000176FF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95773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3DF175" w14:textId="77777777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2700"/>
      </w:tblGrid>
      <w:tr w:rsidR="000176FF" w:rsidRPr="00A85D0A" w14:paraId="7434F22A" w14:textId="77777777" w:rsidTr="0024539C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6064E4ED" w14:textId="4F8A56E3" w:rsidR="000176FF" w:rsidRPr="00C70B18" w:rsidRDefault="000176FF" w:rsidP="0041559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  <w:hideMark/>
          </w:tcPr>
          <w:p w14:paraId="19AF469F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176FF" w:rsidRPr="00A85D0A" w14:paraId="70DEB559" w14:textId="77777777" w:rsidTr="0024539C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2E3B1C23" w14:textId="21ECD1C4" w:rsidR="000176FF" w:rsidRPr="00CB02E8" w:rsidRDefault="00415593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0" w:type="dxa"/>
            <w:vAlign w:val="bottom"/>
          </w:tcPr>
          <w:p w14:paraId="2CB32D54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เงินลงทุนตามวิธีราคาทุน</w:t>
            </w:r>
          </w:p>
        </w:tc>
      </w:tr>
      <w:tr w:rsidR="000176FF" w:rsidRPr="00A85D0A" w14:paraId="61427C1C" w14:textId="77777777" w:rsidTr="0024539C">
        <w:trPr>
          <w:cantSplit/>
          <w:trHeight w:val="423"/>
          <w:tblHeader/>
        </w:trPr>
        <w:tc>
          <w:tcPr>
            <w:tcW w:w="6570" w:type="dxa"/>
            <w:vAlign w:val="bottom"/>
          </w:tcPr>
          <w:p w14:paraId="2ADFFC43" w14:textId="77777777" w:rsidR="000176FF" w:rsidRPr="00A85D0A" w:rsidRDefault="000176FF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6DDD6397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59FEE40B" w14:textId="77777777" w:rsidTr="0024539C">
        <w:trPr>
          <w:cantSplit/>
          <w:trHeight w:val="333"/>
        </w:trPr>
        <w:tc>
          <w:tcPr>
            <w:tcW w:w="6570" w:type="dxa"/>
            <w:hideMark/>
          </w:tcPr>
          <w:p w14:paraId="4EA01982" w14:textId="77777777" w:rsidR="000176FF" w:rsidRPr="00A85D0A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0" w:type="dxa"/>
          </w:tcPr>
          <w:p w14:paraId="6EFF7A2C" w14:textId="420365CF" w:rsidR="000176FF" w:rsidRPr="00D11963" w:rsidRDefault="000251F5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37,737,705</w:t>
            </w:r>
          </w:p>
        </w:tc>
      </w:tr>
      <w:tr w:rsidR="008D6FA1" w:rsidRPr="00A85D0A" w14:paraId="648207CD" w14:textId="77777777" w:rsidTr="0024539C">
        <w:trPr>
          <w:cantSplit/>
          <w:trHeight w:val="343"/>
        </w:trPr>
        <w:tc>
          <w:tcPr>
            <w:tcW w:w="6570" w:type="dxa"/>
            <w:hideMark/>
          </w:tcPr>
          <w:p w14:paraId="227F4FCB" w14:textId="1CD8507B" w:rsidR="008D6FA1" w:rsidRPr="00A85D0A" w:rsidRDefault="00EC3BF8" w:rsidP="008D6F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BF8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700" w:type="dxa"/>
          </w:tcPr>
          <w:p w14:paraId="0924D167" w14:textId="25F94C3F" w:rsidR="008D6FA1" w:rsidRPr="00D11963" w:rsidRDefault="008D6FA1" w:rsidP="008D6FA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D6F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15,722,043</w:t>
            </w:r>
          </w:p>
        </w:tc>
      </w:tr>
      <w:tr w:rsidR="008D6FA1" w:rsidRPr="00A85D0A" w14:paraId="5AAF9D3F" w14:textId="77777777" w:rsidTr="0024539C">
        <w:trPr>
          <w:cantSplit/>
          <w:trHeight w:val="333"/>
        </w:trPr>
        <w:tc>
          <w:tcPr>
            <w:tcW w:w="6570" w:type="dxa"/>
          </w:tcPr>
          <w:p w14:paraId="6B7223D4" w14:textId="77777777" w:rsidR="008D6FA1" w:rsidRPr="00A85D0A" w:rsidRDefault="008D6FA1" w:rsidP="008D6FA1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00" w:type="dxa"/>
          </w:tcPr>
          <w:p w14:paraId="14D56C7C" w14:textId="67EEE17B" w:rsidR="008D6FA1" w:rsidRPr="00D11963" w:rsidRDefault="008D6FA1" w:rsidP="00E17ED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D6F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(15,149,204)</w:t>
            </w:r>
          </w:p>
        </w:tc>
      </w:tr>
      <w:tr w:rsidR="008D6FA1" w:rsidRPr="00A85D0A" w14:paraId="7DF4E520" w14:textId="77777777" w:rsidTr="0024539C">
        <w:trPr>
          <w:cantSplit/>
          <w:trHeight w:val="333"/>
        </w:trPr>
        <w:tc>
          <w:tcPr>
            <w:tcW w:w="6570" w:type="dxa"/>
          </w:tcPr>
          <w:p w14:paraId="1E306FAD" w14:textId="77777777" w:rsidR="008D6FA1" w:rsidRPr="00EC721A" w:rsidRDefault="008D6FA1" w:rsidP="008D6FA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2700" w:type="dxa"/>
            <w:tcBorders>
              <w:top w:val="single" w:sz="4" w:space="0" w:color="auto"/>
              <w:bottom w:val="double" w:sz="4" w:space="0" w:color="auto"/>
            </w:tcBorders>
          </w:tcPr>
          <w:p w14:paraId="43390801" w14:textId="5BB86CED" w:rsidR="008D6FA1" w:rsidRPr="008D6FA1" w:rsidRDefault="008D6FA1" w:rsidP="008D6FA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D6F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38,310,544</w:t>
            </w:r>
          </w:p>
        </w:tc>
      </w:tr>
    </w:tbl>
    <w:p w14:paraId="45E0B642" w14:textId="747AD0C0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</w:rPr>
      </w:pPr>
    </w:p>
    <w:p w14:paraId="26A73A15" w14:textId="7DF39EDF" w:rsidR="00D97FA3" w:rsidRPr="00EC721A" w:rsidRDefault="00D0371B" w:rsidP="006B2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ในเดือนมีนาคม</w:t>
      </w:r>
      <w:r w:rsidRPr="00023F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023FD7">
        <w:rPr>
          <w:rFonts w:asciiTheme="majorBidi" w:hAnsiTheme="majorBidi" w:cs="Angsana New"/>
          <w:bCs/>
          <w:sz w:val="30"/>
          <w:szCs w:val="30"/>
          <w:lang w:val="en-GB"/>
        </w:rPr>
        <w:t>2567</w:t>
      </w:r>
      <w:r w:rsidRPr="00023FD7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บริษัท</w:t>
      </w:r>
      <w:r w:rsidR="00023FD7"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 xml:space="preserve"> 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และ</w:t>
      </w:r>
      <w:r w:rsidR="00023FD7"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บริษัท</w:t>
      </w:r>
      <w:r w:rsidRPr="00023F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023FD7">
        <w:rPr>
          <w:rFonts w:asciiTheme="majorBidi" w:hAnsiTheme="majorBidi" w:cs="Angsana New"/>
          <w:bCs/>
          <w:sz w:val="30"/>
          <w:szCs w:val="30"/>
          <w:lang w:val="en-GB"/>
        </w:rPr>
        <w:t>Thai Union North America, Inc. (“TUNA”)</w:t>
      </w:r>
      <w:r w:rsidRPr="00023FD7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ซึ่งเป็นบริษัทย่อย</w:t>
      </w:r>
      <w:r w:rsid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ของบริษัทใน</w:t>
      </w:r>
      <w:r w:rsidR="00023FD7" w:rsidRPr="00023FD7">
        <w:rPr>
          <w:rFonts w:asciiTheme="majorBidi" w:hAnsiTheme="majorBidi" w:cs="Angsana New" w:hint="cs"/>
          <w:sz w:val="30"/>
          <w:szCs w:val="30"/>
          <w:cs/>
        </w:rPr>
        <w:t>อัตรา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ส่วนร้อยละ</w:t>
      </w:r>
      <w:r w:rsidRPr="00023F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023FD7">
        <w:rPr>
          <w:rFonts w:asciiTheme="majorBidi" w:hAnsiTheme="majorBidi" w:cs="Angsana New"/>
          <w:bCs/>
          <w:sz w:val="30"/>
          <w:szCs w:val="30"/>
          <w:lang w:val="en-GB"/>
        </w:rPr>
        <w:t>100</w:t>
      </w:r>
      <w:r w:rsidRPr="00023FD7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="00023FD7"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เข้าทำสัญญา</w:t>
      </w:r>
      <w:r w:rsidR="00023FD7" w:rsidRPr="00023FD7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="00023FD7" w:rsidRPr="00023FD7">
        <w:rPr>
          <w:rFonts w:asciiTheme="majorBidi" w:hAnsiTheme="majorBidi" w:cs="Angsana New"/>
          <w:bCs/>
          <w:sz w:val="30"/>
          <w:szCs w:val="30"/>
          <w:lang w:val="en-GB"/>
        </w:rPr>
        <w:t xml:space="preserve">Contribution Agreement 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เป็นจำนวนเงิน</w:t>
      </w:r>
      <w:r w:rsidRPr="00023F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023FD7">
        <w:rPr>
          <w:rFonts w:asciiTheme="majorBidi" w:hAnsiTheme="majorBidi" w:cs="Angsana New"/>
          <w:bCs/>
          <w:sz w:val="30"/>
          <w:szCs w:val="30"/>
          <w:lang w:val="en-GB"/>
        </w:rPr>
        <w:t>375.0</w:t>
      </w:r>
      <w:r w:rsidRPr="00023FD7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ล้านเหรียญสหรัฐ</w:t>
      </w:r>
      <w:r w:rsidRPr="00023F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="00023FD7"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หรือ</w:t>
      </w:r>
      <w:r w:rsidR="00F06A32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เทียบเท่า</w:t>
      </w:r>
      <w:r w:rsidRPr="00023F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023FD7">
        <w:rPr>
          <w:rFonts w:asciiTheme="majorBidi" w:hAnsiTheme="majorBidi" w:cs="Angsana New"/>
          <w:bCs/>
          <w:sz w:val="30"/>
          <w:szCs w:val="30"/>
          <w:lang w:val="en-GB"/>
        </w:rPr>
        <w:t>15,722.0</w:t>
      </w:r>
      <w:r w:rsidRPr="00023FD7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ล้านบาท</w:t>
      </w:r>
      <w:r w:rsidRPr="00023F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ซึ่ง</w:t>
      </w:r>
      <w:r w:rsid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กำหนดให้แปลงสภาพ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ดอกเบี้ยค้างจ่าย</w:t>
      </w:r>
      <w:r w:rsid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 xml:space="preserve"> และเ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งิน</w:t>
      </w:r>
      <w:r w:rsid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ให้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กู้ยืมระยะยาว</w:t>
      </w:r>
      <w:r w:rsid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เป็นเงินลงทุน</w:t>
      </w:r>
      <w:r w:rsidRPr="00023F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นอกจากนี้บริษัทยังรับรู้การด้อยค่าของเงินลงทุนตามการด้อยค่าของ</w:t>
      </w:r>
      <w:r w:rsidR="009A31A5"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ดอกเบี้ยค้างจ่าย</w:t>
      </w:r>
      <w:r w:rsidR="009A31A5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 xml:space="preserve"> และเ</w:t>
      </w:r>
      <w:r w:rsidR="009A31A5"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งิน</w:t>
      </w:r>
      <w:r w:rsidR="009A31A5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ให้</w:t>
      </w:r>
      <w:r w:rsidR="009A31A5"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กู้ยืมระยะยาว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จำนวน</w:t>
      </w:r>
      <w:r w:rsidRPr="00023F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9A31A5">
        <w:rPr>
          <w:rFonts w:asciiTheme="majorBidi" w:hAnsiTheme="majorBidi" w:cs="Angsana New"/>
          <w:bCs/>
          <w:sz w:val="30"/>
          <w:szCs w:val="30"/>
          <w:lang w:val="en-GB"/>
        </w:rPr>
        <w:t xml:space="preserve">1,580.2 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ล้านบาท</w:t>
      </w:r>
      <w:r w:rsidRPr="00023F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และ</w:t>
      </w:r>
      <w:r w:rsidRPr="00023F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9A31A5">
        <w:rPr>
          <w:rFonts w:asciiTheme="majorBidi" w:hAnsiTheme="majorBidi" w:cs="Angsana New"/>
          <w:bCs/>
          <w:sz w:val="30"/>
          <w:szCs w:val="30"/>
          <w:lang w:val="en-GB"/>
        </w:rPr>
        <w:t>13,568.8</w:t>
      </w:r>
      <w:r w:rsidRPr="00023FD7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ล้านบาท</w:t>
      </w:r>
      <w:r w:rsidRPr="00023FD7">
        <w:rPr>
          <w:rFonts w:asciiTheme="majorBidi" w:hAnsiTheme="majorBidi" w:cs="Angsana New"/>
          <w:b/>
          <w:sz w:val="30"/>
          <w:szCs w:val="30"/>
          <w:cs/>
          <w:lang w:val="en-GB"/>
        </w:rPr>
        <w:t xml:space="preserve"> </w:t>
      </w:r>
      <w:r w:rsidRPr="00023FD7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ตามลำดับ</w:t>
      </w:r>
    </w:p>
    <w:p w14:paraId="2DA3E1A8" w14:textId="74877567" w:rsidR="004B23B3" w:rsidRDefault="004B2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6B34CE70" w14:textId="77777777" w:rsidR="00D0371B" w:rsidRDefault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38EC3D37" w14:textId="77777777" w:rsidR="00D0371B" w:rsidRDefault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327C562D" w14:textId="77777777" w:rsidR="00D0371B" w:rsidRDefault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704D7EB9" w14:textId="77777777" w:rsidR="00D0371B" w:rsidRDefault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66DD2C1A" w14:textId="77777777" w:rsidR="00D0371B" w:rsidRDefault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16DA5DE" w14:textId="77777777" w:rsidR="00D0371B" w:rsidRDefault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03EDFF4" w14:textId="77777777" w:rsidR="00D0371B" w:rsidRDefault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1E22611E" w14:textId="77777777" w:rsidR="00D0371B" w:rsidRDefault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69DFAAD6" w14:textId="77777777" w:rsidR="00D0371B" w:rsidRDefault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3D43F57D" w14:textId="77777777" w:rsidR="00D0371B" w:rsidRDefault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385F961C" w14:textId="77777777" w:rsidR="00D0371B" w:rsidRDefault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36F3E536" w14:textId="77777777" w:rsidR="00D0371B" w:rsidRDefault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1C550818" w14:textId="77777777" w:rsidR="00D0371B" w:rsidRDefault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C0110A8" w14:textId="77777777" w:rsidR="00D0371B" w:rsidRDefault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8BCE63B" w14:textId="31B54DA7" w:rsidR="000176FF" w:rsidRDefault="005642A3" w:rsidP="00BB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proofErr w:type="gramStart"/>
      <w:r w:rsidRPr="002E7E9A">
        <w:rPr>
          <w:rFonts w:asciiTheme="majorBidi" w:hAnsiTheme="majorBidi" w:cs="Angsana New"/>
          <w:sz w:val="30"/>
          <w:szCs w:val="30"/>
        </w:rPr>
        <w:t>10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.2 </w:t>
      </w:r>
      <w:r w:rsidR="00AC0D9C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เงินลงทุนในบริษัทร่วม</w:t>
      </w:r>
      <w:proofErr w:type="gramEnd"/>
    </w:p>
    <w:p w14:paraId="3412EE8A" w14:textId="77777777" w:rsidR="00D0371B" w:rsidRPr="002E7E9A" w:rsidRDefault="00D0371B" w:rsidP="00BB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6690EFC6" w14:textId="77777777" w:rsidR="000176FF" w:rsidRDefault="000176FF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การเปลี่ยนแปลงของเงินลงทุนในบริษัทร่วมระหว่างงวดมีดังต่อไปน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5AD57AFA" w14:textId="77777777" w:rsidR="00D0371B" w:rsidRDefault="00D0371B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2160"/>
        <w:gridCol w:w="360"/>
        <w:gridCol w:w="1890"/>
      </w:tblGrid>
      <w:tr w:rsidR="000176FF" w:rsidRPr="00A85D0A" w14:paraId="0B6320C4" w14:textId="77777777" w:rsidTr="0024539C">
        <w:trPr>
          <w:cantSplit/>
          <w:trHeight w:val="343"/>
          <w:tblHeader/>
        </w:trPr>
        <w:tc>
          <w:tcPr>
            <w:tcW w:w="4860" w:type="dxa"/>
            <w:vAlign w:val="bottom"/>
            <w:hideMark/>
          </w:tcPr>
          <w:p w14:paraId="22E9CB9F" w14:textId="77777777" w:rsidR="000176FF" w:rsidRPr="00915B53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  <w:hideMark/>
          </w:tcPr>
          <w:p w14:paraId="7E35457C" w14:textId="77777777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5CB7A520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0C4698DD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176FF" w:rsidRPr="00A85D0A" w14:paraId="1B636ED0" w14:textId="77777777" w:rsidTr="0024539C">
        <w:trPr>
          <w:cantSplit/>
          <w:trHeight w:val="343"/>
          <w:tblHeader/>
        </w:trPr>
        <w:tc>
          <w:tcPr>
            <w:tcW w:w="4860" w:type="dxa"/>
            <w:vAlign w:val="bottom"/>
          </w:tcPr>
          <w:p w14:paraId="74ECC7CE" w14:textId="3D0ED552" w:rsidR="000176FF" w:rsidRPr="00C70B18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24539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24539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160" w:type="dxa"/>
            <w:vAlign w:val="bottom"/>
          </w:tcPr>
          <w:p w14:paraId="3ABA2A6A" w14:textId="4BABA446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  <w:r w:rsidR="00373B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2F9F2A9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9DF022E" w14:textId="12C9EC19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  <w:r w:rsidR="00373B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60C303FE" w14:textId="77777777" w:rsidTr="0024539C">
        <w:trPr>
          <w:cantSplit/>
          <w:trHeight w:val="423"/>
          <w:tblHeader/>
        </w:trPr>
        <w:tc>
          <w:tcPr>
            <w:tcW w:w="4860" w:type="dxa"/>
            <w:vAlign w:val="bottom"/>
          </w:tcPr>
          <w:p w14:paraId="509EDBB5" w14:textId="77777777" w:rsidR="000176FF" w:rsidRPr="00915B53" w:rsidRDefault="000176FF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795F86CB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3F6A8A1F" w14:textId="77777777" w:rsidTr="0024539C">
        <w:trPr>
          <w:cantSplit/>
          <w:trHeight w:val="333"/>
        </w:trPr>
        <w:tc>
          <w:tcPr>
            <w:tcW w:w="4860" w:type="dxa"/>
            <w:hideMark/>
          </w:tcPr>
          <w:p w14:paraId="347D16FE" w14:textId="77777777" w:rsidR="000176FF" w:rsidRPr="00915B53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160" w:type="dxa"/>
          </w:tcPr>
          <w:p w14:paraId="3DE7E172" w14:textId="77777777" w:rsidR="000176FF" w:rsidRPr="00A85D0A" w:rsidRDefault="000176FF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9,097,427</w:t>
            </w:r>
          </w:p>
        </w:tc>
        <w:tc>
          <w:tcPr>
            <w:tcW w:w="360" w:type="dxa"/>
          </w:tcPr>
          <w:p w14:paraId="03C09DB9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6F6461" w14:textId="77777777" w:rsidR="000176FF" w:rsidRPr="00D11963" w:rsidRDefault="000176FF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963">
              <w:rPr>
                <w:rFonts w:asciiTheme="majorBidi" w:hAnsiTheme="majorBidi" w:cstheme="majorBidi"/>
                <w:sz w:val="30"/>
                <w:szCs w:val="30"/>
              </w:rPr>
              <w:t>3,789,307</w:t>
            </w:r>
          </w:p>
        </w:tc>
      </w:tr>
      <w:tr w:rsidR="00815B16" w:rsidRPr="00A85D0A" w14:paraId="33CE9C6B" w14:textId="77777777" w:rsidTr="0024539C">
        <w:trPr>
          <w:cantSplit/>
          <w:trHeight w:val="343"/>
        </w:trPr>
        <w:tc>
          <w:tcPr>
            <w:tcW w:w="4860" w:type="dxa"/>
            <w:hideMark/>
          </w:tcPr>
          <w:p w14:paraId="75419988" w14:textId="0FC1D96D" w:rsidR="00815B16" w:rsidRPr="00915B53" w:rsidRDefault="00815B16" w:rsidP="00815B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</w:tcPr>
          <w:p w14:paraId="70ABE12D" w14:textId="6D2C8A1B" w:rsidR="00815B16" w:rsidRPr="00D11963" w:rsidRDefault="00815B16" w:rsidP="00815B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371B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1E45E8">
              <w:rPr>
                <w:rFonts w:asciiTheme="majorBidi" w:hAnsiTheme="majorBidi" w:cstheme="majorBidi"/>
                <w:sz w:val="30"/>
                <w:szCs w:val="30"/>
              </w:rPr>
              <w:t>7,225</w:t>
            </w:r>
          </w:p>
        </w:tc>
        <w:tc>
          <w:tcPr>
            <w:tcW w:w="360" w:type="dxa"/>
          </w:tcPr>
          <w:p w14:paraId="0CEA7569" w14:textId="77777777" w:rsidR="00815B16" w:rsidRPr="00603092" w:rsidRDefault="00815B16" w:rsidP="00815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9A6EC94" w14:textId="76B114C0" w:rsidR="00815B16" w:rsidRPr="00D11963" w:rsidRDefault="00815B16" w:rsidP="00815B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B16" w:rsidRPr="00A85D0A" w14:paraId="10DC2F6F" w14:textId="77777777" w:rsidTr="0024539C">
        <w:trPr>
          <w:cantSplit/>
          <w:trHeight w:val="333"/>
        </w:trPr>
        <w:tc>
          <w:tcPr>
            <w:tcW w:w="4860" w:type="dxa"/>
          </w:tcPr>
          <w:p w14:paraId="1853869F" w14:textId="620F4BA1" w:rsidR="00815B16" w:rsidRPr="00915B53" w:rsidRDefault="00815B16" w:rsidP="00815B1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 w:rsidR="001058C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160" w:type="dxa"/>
          </w:tcPr>
          <w:p w14:paraId="57603BC1" w14:textId="6FAF8AE4" w:rsidR="00815B16" w:rsidRPr="00D11963" w:rsidRDefault="00815B16" w:rsidP="00E17ED0">
            <w:pPr>
              <w:pStyle w:val="acctfourfigures"/>
              <w:tabs>
                <w:tab w:val="clear" w:pos="765"/>
                <w:tab w:val="decimal" w:pos="190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D0371B">
              <w:rPr>
                <w:rFonts w:asciiTheme="majorBidi" w:hAnsiTheme="majorBidi" w:cstheme="majorBidi"/>
                <w:sz w:val="30"/>
                <w:szCs w:val="30"/>
              </w:rPr>
              <w:t>(34,860)</w:t>
            </w:r>
          </w:p>
        </w:tc>
        <w:tc>
          <w:tcPr>
            <w:tcW w:w="360" w:type="dxa"/>
          </w:tcPr>
          <w:p w14:paraId="21E14B95" w14:textId="77777777" w:rsidR="00815B16" w:rsidRPr="00603092" w:rsidRDefault="00815B16" w:rsidP="00815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1D5F41" w14:textId="0275F02E" w:rsidR="00815B16" w:rsidRPr="00D11963" w:rsidRDefault="00815B16" w:rsidP="00815B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B16" w:rsidRPr="00A85D0A" w14:paraId="3B3ED046" w14:textId="77777777" w:rsidTr="0024539C">
        <w:trPr>
          <w:cantSplit/>
          <w:trHeight w:val="333"/>
        </w:trPr>
        <w:tc>
          <w:tcPr>
            <w:tcW w:w="4860" w:type="dxa"/>
          </w:tcPr>
          <w:p w14:paraId="6A148199" w14:textId="29D775D0" w:rsidR="00815B16" w:rsidRPr="00915B53" w:rsidRDefault="000F3AEB" w:rsidP="00815B1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</w:tcPr>
          <w:p w14:paraId="2FBCC757" w14:textId="3C7049BC" w:rsidR="00815B16" w:rsidRPr="00D11963" w:rsidRDefault="00815B16" w:rsidP="00E17ED0">
            <w:pPr>
              <w:pStyle w:val="acctfourfigures"/>
              <w:tabs>
                <w:tab w:val="clear" w:pos="765"/>
                <w:tab w:val="decimal" w:pos="190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D0371B">
              <w:rPr>
                <w:rFonts w:asciiTheme="majorBidi" w:hAnsiTheme="majorBidi" w:cstheme="majorBidi"/>
                <w:sz w:val="30"/>
                <w:szCs w:val="30"/>
              </w:rPr>
              <w:t>(828,550)</w:t>
            </w:r>
          </w:p>
        </w:tc>
        <w:tc>
          <w:tcPr>
            <w:tcW w:w="360" w:type="dxa"/>
          </w:tcPr>
          <w:p w14:paraId="783818A3" w14:textId="77777777" w:rsidR="00815B16" w:rsidRPr="00603092" w:rsidRDefault="00815B16" w:rsidP="00815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B1622B9" w14:textId="018BD3E1" w:rsidR="00815B16" w:rsidRPr="00D11963" w:rsidRDefault="00815B16" w:rsidP="00815B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B16" w:rsidRPr="00A85D0A" w14:paraId="6BBF26CD" w14:textId="77777777" w:rsidTr="0024539C">
        <w:trPr>
          <w:cantSplit/>
          <w:trHeight w:val="333"/>
        </w:trPr>
        <w:tc>
          <w:tcPr>
            <w:tcW w:w="4860" w:type="dxa"/>
          </w:tcPr>
          <w:p w14:paraId="73C8E8B1" w14:textId="77777777" w:rsidR="00815B16" w:rsidRPr="00915B53" w:rsidRDefault="00815B16" w:rsidP="00815B1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160" w:type="dxa"/>
          </w:tcPr>
          <w:p w14:paraId="7D93B147" w14:textId="3AC98358" w:rsidR="00815B16" w:rsidRPr="00D11963" w:rsidRDefault="00815B16" w:rsidP="00E17ED0">
            <w:pPr>
              <w:pStyle w:val="acctfourfigures"/>
              <w:tabs>
                <w:tab w:val="clear" w:pos="765"/>
                <w:tab w:val="decimal" w:pos="190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D0371B"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360" w:type="dxa"/>
          </w:tcPr>
          <w:p w14:paraId="2604EF0D" w14:textId="77777777" w:rsidR="00815B16" w:rsidRPr="00603092" w:rsidRDefault="00815B16" w:rsidP="00815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537BBF" w14:textId="6C4C16EF" w:rsidR="00815B16" w:rsidRPr="00D11963" w:rsidRDefault="00815B16" w:rsidP="00815B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B16" w:rsidRPr="00A85D0A" w14:paraId="340023AE" w14:textId="77777777" w:rsidTr="0024539C">
        <w:trPr>
          <w:cantSplit/>
          <w:trHeight w:val="333"/>
        </w:trPr>
        <w:tc>
          <w:tcPr>
            <w:tcW w:w="4860" w:type="dxa"/>
          </w:tcPr>
          <w:p w14:paraId="1F406D34" w14:textId="77777777" w:rsidR="00815B16" w:rsidRPr="00915B53" w:rsidRDefault="00815B16" w:rsidP="00815B1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5AA1892" w14:textId="60BB15F5" w:rsidR="00815B16" w:rsidRPr="00D11963" w:rsidRDefault="00815B16" w:rsidP="00E17ED0">
            <w:pPr>
              <w:pStyle w:val="acctfourfigures"/>
              <w:tabs>
                <w:tab w:val="clear" w:pos="765"/>
                <w:tab w:val="decimal" w:pos="190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D0371B">
              <w:rPr>
                <w:rFonts w:asciiTheme="majorBidi" w:hAnsiTheme="majorBidi" w:cstheme="majorBidi"/>
                <w:sz w:val="30"/>
                <w:szCs w:val="30"/>
              </w:rPr>
              <w:t>297,8</w:t>
            </w:r>
            <w:r w:rsidR="001E45E8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360" w:type="dxa"/>
          </w:tcPr>
          <w:p w14:paraId="697D40C0" w14:textId="77777777" w:rsidR="00815B16" w:rsidRPr="00603092" w:rsidRDefault="00815B16" w:rsidP="00815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29E9EF" w14:textId="3E18C881" w:rsidR="00815B16" w:rsidRPr="00D11963" w:rsidRDefault="00815B16" w:rsidP="00815B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B16" w:rsidRPr="00A85D0A" w14:paraId="0937234F" w14:textId="77777777" w:rsidTr="0024539C">
        <w:trPr>
          <w:cantSplit/>
          <w:trHeight w:val="333"/>
        </w:trPr>
        <w:tc>
          <w:tcPr>
            <w:tcW w:w="4860" w:type="dxa"/>
          </w:tcPr>
          <w:p w14:paraId="0465AA59" w14:textId="77777777" w:rsidR="00815B16" w:rsidRPr="00EC721A" w:rsidRDefault="00815B16" w:rsidP="00815B1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B44CD88" w14:textId="0446446E" w:rsidR="00815B16" w:rsidRPr="00E17ED0" w:rsidRDefault="00815B16" w:rsidP="00815B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</w:t>
            </w:r>
            <w:r w:rsidR="001E45E8"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59,131</w:t>
            </w:r>
          </w:p>
        </w:tc>
        <w:tc>
          <w:tcPr>
            <w:tcW w:w="360" w:type="dxa"/>
          </w:tcPr>
          <w:p w14:paraId="298DB2E6" w14:textId="77777777" w:rsidR="00815B16" w:rsidRPr="00603092" w:rsidRDefault="00815B16" w:rsidP="00815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C14E8E3" w14:textId="63E020C4" w:rsidR="00815B16" w:rsidRPr="00D0371B" w:rsidRDefault="00815B16" w:rsidP="00815B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37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3,789,307</w:t>
            </w:r>
          </w:p>
        </w:tc>
      </w:tr>
    </w:tbl>
    <w:p w14:paraId="325666C8" w14:textId="34F50F8D" w:rsidR="00D11963" w:rsidRDefault="00D11963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386267EB" w14:textId="25725A4C" w:rsidR="00CA2DFB" w:rsidRPr="00CA2DFB" w:rsidRDefault="00D0371B" w:rsidP="009A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bookmarkStart w:id="1" w:name="_Hlk164442365"/>
      <w:r w:rsidRPr="004C0F32">
        <w:rPr>
          <w:rFonts w:asciiTheme="majorBidi" w:hAnsiTheme="majorBidi" w:cs="Angsana New" w:hint="cs"/>
          <w:sz w:val="30"/>
          <w:szCs w:val="30"/>
          <w:cs/>
        </w:rPr>
        <w:t>ในเดือนมีนาคม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0F32">
        <w:rPr>
          <w:rFonts w:asciiTheme="majorBidi" w:hAnsiTheme="majorBidi" w:cs="Angsana New"/>
          <w:sz w:val="30"/>
          <w:szCs w:val="30"/>
        </w:rPr>
        <w:t xml:space="preserve">2567 </w:t>
      </w:r>
      <w:bookmarkEnd w:id="1"/>
      <w:r w:rsidRPr="004C0F32">
        <w:rPr>
          <w:rFonts w:asciiTheme="majorBidi" w:hAnsiTheme="majorBidi" w:cs="Angsana New" w:hint="cs"/>
          <w:sz w:val="30"/>
          <w:szCs w:val="30"/>
          <w:cs/>
        </w:rPr>
        <w:t>บริษัทย่อยของกลุ่มบริษัทได้ทำสัญญาซื้อขายเพื่อขายเงินลงทุนทั้งหมดของบริษัทร่วม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0F32">
        <w:rPr>
          <w:rFonts w:asciiTheme="majorBidi" w:hAnsiTheme="majorBidi" w:cs="Angsana New"/>
          <w:sz w:val="30"/>
          <w:szCs w:val="30"/>
        </w:rPr>
        <w:t xml:space="preserve">LDH (La Doria) Limited </w:t>
      </w:r>
      <w:r w:rsidRPr="004C0F32">
        <w:rPr>
          <w:rFonts w:asciiTheme="majorBidi" w:hAnsiTheme="majorBidi" w:cs="Angsana New" w:hint="cs"/>
          <w:sz w:val="30"/>
          <w:szCs w:val="30"/>
          <w:cs/>
        </w:rPr>
        <w:t>ให้กับผู้ลงทุน</w:t>
      </w:r>
      <w:r w:rsidR="004C0F32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Pr="004C0F32">
        <w:rPr>
          <w:rFonts w:asciiTheme="majorBidi" w:hAnsiTheme="majorBidi" w:cs="Angsana New" w:hint="cs"/>
          <w:sz w:val="30"/>
          <w:szCs w:val="30"/>
          <w:cs/>
        </w:rPr>
        <w:t>เป็นบุคคลภายนอก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0F32">
        <w:rPr>
          <w:rFonts w:asciiTheme="majorBidi" w:hAnsiTheme="majorBidi" w:cs="Angsana New" w:hint="cs"/>
          <w:sz w:val="30"/>
          <w:szCs w:val="30"/>
          <w:cs/>
        </w:rPr>
        <w:t>สิ่งตอบแทนที่ได้รับเท่ากับ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0F32">
        <w:rPr>
          <w:rFonts w:asciiTheme="majorBidi" w:hAnsiTheme="majorBidi" w:cs="Angsana New"/>
          <w:sz w:val="30"/>
          <w:szCs w:val="30"/>
        </w:rPr>
        <w:t xml:space="preserve">19.3 </w:t>
      </w:r>
      <w:r w:rsidRPr="004C0F32">
        <w:rPr>
          <w:rFonts w:asciiTheme="majorBidi" w:hAnsiTheme="majorBidi" w:cs="Angsana New" w:hint="cs"/>
          <w:sz w:val="30"/>
          <w:szCs w:val="30"/>
          <w:cs/>
        </w:rPr>
        <w:t>ล้านปอนด์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0F32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="00682C8F">
        <w:rPr>
          <w:rFonts w:asciiTheme="majorBidi" w:hAnsiTheme="majorBidi" w:cs="Angsana New" w:hint="cs"/>
          <w:b/>
          <w:sz w:val="30"/>
          <w:szCs w:val="30"/>
          <w:cs/>
          <w:lang w:val="en-GB"/>
        </w:rPr>
        <w:t>เทียบเท่า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0F32">
        <w:rPr>
          <w:rFonts w:asciiTheme="majorBidi" w:hAnsiTheme="majorBidi" w:cs="Angsana New"/>
          <w:sz w:val="30"/>
          <w:szCs w:val="30"/>
        </w:rPr>
        <w:t xml:space="preserve">880.7 </w:t>
      </w:r>
      <w:r w:rsidRPr="004C0F32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4C0F3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07FE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DA07FE" w:rsidRPr="00EC721A">
        <w:rPr>
          <w:rFonts w:asciiTheme="majorBidi" w:hAnsiTheme="majorBidi" w:cs="Angsana New"/>
          <w:sz w:val="30"/>
          <w:szCs w:val="30"/>
          <w:cs/>
        </w:rPr>
        <w:t>รับรู้</w:t>
      </w:r>
      <w:r w:rsidR="00DA07FE">
        <w:rPr>
          <w:rFonts w:asciiTheme="majorBidi" w:hAnsiTheme="majorBidi" w:cs="Angsana New" w:hint="cs"/>
          <w:sz w:val="30"/>
          <w:szCs w:val="30"/>
          <w:cs/>
        </w:rPr>
        <w:t>กำไรจากการขาย</w:t>
      </w:r>
      <w:r w:rsidR="00DA07FE" w:rsidRPr="00EC721A">
        <w:rPr>
          <w:rFonts w:asciiTheme="majorBidi" w:hAnsiTheme="majorBidi" w:cs="Angsana New"/>
          <w:sz w:val="30"/>
          <w:szCs w:val="30"/>
        </w:rPr>
        <w:t xml:space="preserve"> </w:t>
      </w:r>
      <w:r w:rsidR="00DA07FE" w:rsidRPr="00EC721A">
        <w:rPr>
          <w:rFonts w:asciiTheme="majorBidi" w:hAnsiTheme="majorBidi" w:cs="Angsana New"/>
          <w:sz w:val="30"/>
          <w:szCs w:val="30"/>
          <w:cs/>
        </w:rPr>
        <w:t xml:space="preserve">เป็นจำนวน </w:t>
      </w:r>
      <w:r w:rsidR="00DA07FE">
        <w:rPr>
          <w:rFonts w:asciiTheme="majorBidi" w:hAnsiTheme="majorBidi" w:cs="Angsana New"/>
          <w:sz w:val="30"/>
          <w:szCs w:val="30"/>
        </w:rPr>
        <w:t>52.1</w:t>
      </w:r>
      <w:r w:rsidR="00DA07FE" w:rsidRPr="00EC721A">
        <w:rPr>
          <w:rFonts w:asciiTheme="majorBidi" w:hAnsiTheme="majorBidi" w:cs="Angsana New"/>
          <w:sz w:val="30"/>
          <w:szCs w:val="30"/>
          <w:cs/>
        </w:rPr>
        <w:t xml:space="preserve"> ล้านบาท ซึ่งแสดงเป็นกำไร (ขาดทุน) อื่นใน</w:t>
      </w:r>
      <w:r w:rsidR="002518B7">
        <w:rPr>
          <w:rFonts w:asciiTheme="majorBidi" w:hAnsiTheme="majorBidi" w:cs="Angsana New"/>
          <w:sz w:val="30"/>
          <w:szCs w:val="30"/>
        </w:rPr>
        <w:t xml:space="preserve">       </w:t>
      </w:r>
      <w:r w:rsidR="00DA07FE" w:rsidRPr="00EC721A">
        <w:rPr>
          <w:rFonts w:asciiTheme="majorBidi" w:hAnsiTheme="majorBidi" w:cs="Angsana New"/>
          <w:sz w:val="30"/>
          <w:szCs w:val="30"/>
          <w:cs/>
        </w:rPr>
        <w:t>งบกำไรขาดทุน</w:t>
      </w:r>
      <w:r w:rsidR="00DA07FE">
        <w:rPr>
          <w:rFonts w:asciiTheme="majorBidi" w:hAnsiTheme="majorBidi" w:cs="Angsana New" w:hint="cs"/>
          <w:sz w:val="30"/>
          <w:szCs w:val="30"/>
          <w:cs/>
        </w:rPr>
        <w:t>รวม</w:t>
      </w:r>
      <w:r w:rsidR="002518B7" w:rsidRPr="00EC721A">
        <w:rPr>
          <w:rFonts w:asciiTheme="majorBidi" w:eastAsia="Arial Unicode MS" w:hAnsiTheme="majorBidi" w:cstheme="majorBidi" w:hint="eastAsia"/>
          <w:sz w:val="30"/>
          <w:szCs w:val="30"/>
          <w:cs/>
        </w:rPr>
        <w:t>สำหรับงวดสามเดือน</w:t>
      </w:r>
      <w:r w:rsidR="002518B7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สิ้นสุดวันที่ </w:t>
      </w:r>
      <w:r w:rsidR="002518B7">
        <w:rPr>
          <w:rFonts w:asciiTheme="majorBidi" w:eastAsia="Arial Unicode MS" w:hAnsiTheme="majorBidi" w:cstheme="majorBidi"/>
          <w:sz w:val="30"/>
          <w:szCs w:val="30"/>
        </w:rPr>
        <w:t xml:space="preserve">31 </w:t>
      </w:r>
      <w:r w:rsidR="002518B7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มีนาคม </w:t>
      </w:r>
      <w:r w:rsidR="002518B7">
        <w:rPr>
          <w:rFonts w:asciiTheme="majorBidi" w:eastAsia="Arial Unicode MS" w:hAnsiTheme="majorBidi" w:cstheme="majorBidi"/>
          <w:sz w:val="30"/>
          <w:szCs w:val="30"/>
        </w:rPr>
        <w:t>2567</w:t>
      </w:r>
    </w:p>
    <w:p w14:paraId="6D739D80" w14:textId="77777777" w:rsidR="00CA2DFB" w:rsidRDefault="00CA2DFB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7ED86AF1" w14:textId="77777777" w:rsidR="00D0371B" w:rsidRDefault="00D0371B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3B3FF811" w14:textId="77777777" w:rsidR="00D0371B" w:rsidRDefault="00D0371B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7F54DA0B" w14:textId="77777777" w:rsidR="00D0371B" w:rsidRDefault="00D0371B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62E933B0" w14:textId="77777777" w:rsidR="00D0371B" w:rsidRDefault="00D0371B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2B726609" w14:textId="77777777" w:rsidR="00D0371B" w:rsidRDefault="00D0371B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353C743E" w14:textId="77777777" w:rsidR="00D0371B" w:rsidRDefault="00D0371B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362E62BC" w14:textId="77777777" w:rsidR="00D0371B" w:rsidRDefault="00D0371B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733857B3" w14:textId="77777777" w:rsidR="00D0371B" w:rsidRDefault="00D0371B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584B76B7" w14:textId="77777777" w:rsidR="00D0371B" w:rsidRDefault="00D0371B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0AA0DFBE" w14:textId="77777777" w:rsidR="00D0371B" w:rsidRDefault="00D0371B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15919C07" w14:textId="77777777" w:rsidR="00D0371B" w:rsidRDefault="00D0371B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  <w:cs/>
        </w:rPr>
      </w:pPr>
    </w:p>
    <w:p w14:paraId="36A8A370" w14:textId="044670E9" w:rsidR="000176FF" w:rsidRPr="00FC1501" w:rsidRDefault="005642A3" w:rsidP="00BB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FC1501">
        <w:rPr>
          <w:rFonts w:asciiTheme="majorBidi" w:hAnsiTheme="majorBidi" w:cs="Angsana New"/>
          <w:sz w:val="30"/>
          <w:szCs w:val="30"/>
        </w:rPr>
        <w:t>10</w:t>
      </w:r>
      <w:r w:rsidR="000176FF" w:rsidRPr="00FC1501">
        <w:rPr>
          <w:rFonts w:asciiTheme="majorBidi" w:hAnsiTheme="majorBidi" w:cs="Angsana New"/>
          <w:sz w:val="30"/>
          <w:szCs w:val="30"/>
        </w:rPr>
        <w:t xml:space="preserve">.3 </w:t>
      </w:r>
      <w:r w:rsidR="00E36BB9">
        <w:rPr>
          <w:rFonts w:asciiTheme="majorBidi" w:hAnsiTheme="majorBidi" w:cs="Angsana New"/>
          <w:sz w:val="30"/>
          <w:szCs w:val="30"/>
        </w:rPr>
        <w:t xml:space="preserve">  </w:t>
      </w:r>
      <w:r w:rsidR="000176FF" w:rsidRPr="00FC1501">
        <w:rPr>
          <w:rFonts w:asciiTheme="majorBidi" w:hAnsiTheme="majorBidi" w:cs="Angsana New" w:hint="cs"/>
          <w:sz w:val="30"/>
          <w:szCs w:val="30"/>
          <w:cs/>
        </w:rPr>
        <w:t>เงินลงทุนในการร่วมค้า</w:t>
      </w:r>
    </w:p>
    <w:p w14:paraId="7E92CFA2" w14:textId="77777777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p w14:paraId="613472C9" w14:textId="77777777" w:rsidR="000176FF" w:rsidRDefault="000176FF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การร่วมค้า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34246974" w14:textId="77777777" w:rsidR="000176FF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2070"/>
        <w:gridCol w:w="360"/>
        <w:gridCol w:w="1980"/>
      </w:tblGrid>
      <w:tr w:rsidR="000176FF" w:rsidRPr="00A85D0A" w14:paraId="3A9A7456" w14:textId="77777777" w:rsidTr="00373B7F">
        <w:trPr>
          <w:cantSplit/>
          <w:trHeight w:val="343"/>
          <w:tblHeader/>
        </w:trPr>
        <w:tc>
          <w:tcPr>
            <w:tcW w:w="4860" w:type="dxa"/>
            <w:vAlign w:val="bottom"/>
            <w:hideMark/>
          </w:tcPr>
          <w:p w14:paraId="73EE5836" w14:textId="77777777" w:rsidR="000176FF" w:rsidRPr="00915B53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  <w:hideMark/>
          </w:tcPr>
          <w:p w14:paraId="19BAFDFD" w14:textId="77777777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35AE9BD1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069C70A7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176FF" w:rsidRPr="00A85D0A" w14:paraId="04BCF08A" w14:textId="77777777" w:rsidTr="00373B7F">
        <w:trPr>
          <w:cantSplit/>
          <w:trHeight w:val="343"/>
          <w:tblHeader/>
        </w:trPr>
        <w:tc>
          <w:tcPr>
            <w:tcW w:w="4860" w:type="dxa"/>
            <w:vAlign w:val="bottom"/>
          </w:tcPr>
          <w:p w14:paraId="526DCD86" w14:textId="578ED424" w:rsidR="000176FF" w:rsidRPr="00C70B18" w:rsidRDefault="000176FF" w:rsidP="0024539C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24539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24539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070" w:type="dxa"/>
            <w:vAlign w:val="bottom"/>
          </w:tcPr>
          <w:p w14:paraId="6FA598F8" w14:textId="77777777" w:rsidR="00ED4451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</w:p>
          <w:p w14:paraId="5972760E" w14:textId="7AC4EC2E" w:rsidR="000176FF" w:rsidRPr="00A85D0A" w:rsidRDefault="000176FF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727D1E7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E1DAE23" w14:textId="77777777" w:rsidR="00ED4451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</w:p>
          <w:p w14:paraId="6DAC4416" w14:textId="3EEA50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427AA5FB" w14:textId="77777777" w:rsidTr="00373B7F">
        <w:trPr>
          <w:cantSplit/>
          <w:trHeight w:val="423"/>
          <w:tblHeader/>
        </w:trPr>
        <w:tc>
          <w:tcPr>
            <w:tcW w:w="4860" w:type="dxa"/>
            <w:vAlign w:val="bottom"/>
          </w:tcPr>
          <w:p w14:paraId="5F648B03" w14:textId="77777777" w:rsidR="000176FF" w:rsidRPr="00915B53" w:rsidRDefault="000176FF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2F35EABA" w14:textId="77777777" w:rsidR="000176FF" w:rsidRPr="00A85D0A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21023BDD" w14:textId="77777777" w:rsidTr="00373B7F">
        <w:trPr>
          <w:cantSplit/>
          <w:trHeight w:val="333"/>
        </w:trPr>
        <w:tc>
          <w:tcPr>
            <w:tcW w:w="4860" w:type="dxa"/>
            <w:hideMark/>
          </w:tcPr>
          <w:p w14:paraId="763E61CD" w14:textId="77777777" w:rsidR="000176FF" w:rsidRPr="00915B53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</w:tcPr>
          <w:p w14:paraId="523AEA96" w14:textId="28E49DEE" w:rsidR="000176FF" w:rsidRPr="00A85D0A" w:rsidRDefault="00D11963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237,645</w:t>
            </w:r>
          </w:p>
        </w:tc>
        <w:tc>
          <w:tcPr>
            <w:tcW w:w="360" w:type="dxa"/>
          </w:tcPr>
          <w:p w14:paraId="394652BC" w14:textId="77777777" w:rsidR="000176FF" w:rsidRPr="00603092" w:rsidRDefault="000176FF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9E0D2C2" w14:textId="149DF983" w:rsidR="000176FF" w:rsidRPr="00D11963" w:rsidRDefault="00D11963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19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40,842</w:t>
            </w:r>
          </w:p>
        </w:tc>
      </w:tr>
      <w:tr w:rsidR="008E7905" w:rsidRPr="00A85D0A" w14:paraId="642F7AF5" w14:textId="77777777" w:rsidTr="00373B7F">
        <w:trPr>
          <w:cantSplit/>
          <w:trHeight w:val="343"/>
        </w:trPr>
        <w:tc>
          <w:tcPr>
            <w:tcW w:w="4860" w:type="dxa"/>
            <w:hideMark/>
          </w:tcPr>
          <w:p w14:paraId="6DBF4986" w14:textId="77777777" w:rsidR="008E7905" w:rsidRPr="00915B53" w:rsidRDefault="008E7905" w:rsidP="008E79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5E749B61" w14:textId="34F9A73C" w:rsidR="008E7905" w:rsidRPr="00D11963" w:rsidRDefault="009E7E56" w:rsidP="008E790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125,557</w:t>
            </w:r>
          </w:p>
        </w:tc>
        <w:tc>
          <w:tcPr>
            <w:tcW w:w="360" w:type="dxa"/>
          </w:tcPr>
          <w:p w14:paraId="3A79C243" w14:textId="77777777" w:rsidR="008E7905" w:rsidRPr="00603092" w:rsidRDefault="008E7905" w:rsidP="008E7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C1E5F00" w14:textId="526D31BA" w:rsidR="008E7905" w:rsidRPr="00D11963" w:rsidRDefault="008E7905" w:rsidP="008E790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E7905" w:rsidRPr="00A85D0A" w14:paraId="4DBAB3CE" w14:textId="77777777" w:rsidTr="00373B7F">
        <w:trPr>
          <w:cantSplit/>
          <w:trHeight w:val="333"/>
        </w:trPr>
        <w:tc>
          <w:tcPr>
            <w:tcW w:w="4860" w:type="dxa"/>
          </w:tcPr>
          <w:p w14:paraId="0C8D01DE" w14:textId="6043A230" w:rsidR="008E7905" w:rsidRPr="00915B53" w:rsidRDefault="008E7905" w:rsidP="008E7905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 สุทธิ</w:t>
            </w:r>
          </w:p>
        </w:tc>
        <w:tc>
          <w:tcPr>
            <w:tcW w:w="2070" w:type="dxa"/>
          </w:tcPr>
          <w:p w14:paraId="188D549A" w14:textId="063E9C6B" w:rsidR="008E7905" w:rsidRPr="00D11963" w:rsidRDefault="008E7905" w:rsidP="00E17ED0">
            <w:pPr>
              <w:pStyle w:val="acctfourfigures"/>
              <w:tabs>
                <w:tab w:val="clear" w:pos="765"/>
                <w:tab w:val="left" w:pos="180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905">
              <w:rPr>
                <w:rFonts w:asciiTheme="majorBidi" w:hAnsiTheme="majorBidi" w:cstheme="majorBidi"/>
                <w:sz w:val="30"/>
                <w:szCs w:val="30"/>
              </w:rPr>
              <w:t>(18,241)</w:t>
            </w:r>
          </w:p>
        </w:tc>
        <w:tc>
          <w:tcPr>
            <w:tcW w:w="360" w:type="dxa"/>
          </w:tcPr>
          <w:p w14:paraId="00F35F35" w14:textId="77777777" w:rsidR="008E7905" w:rsidRPr="00603092" w:rsidRDefault="008E7905" w:rsidP="008E7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981DC4" w14:textId="42197EEB" w:rsidR="008E7905" w:rsidRPr="00D11963" w:rsidRDefault="008E7905" w:rsidP="008E790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E7905" w:rsidRPr="00A85D0A" w14:paraId="24210002" w14:textId="77777777" w:rsidTr="00373B7F">
        <w:trPr>
          <w:cantSplit/>
          <w:trHeight w:val="333"/>
        </w:trPr>
        <w:tc>
          <w:tcPr>
            <w:tcW w:w="4860" w:type="dxa"/>
          </w:tcPr>
          <w:p w14:paraId="0E90D5BF" w14:textId="77777777" w:rsidR="008E7905" w:rsidRPr="00915B53" w:rsidRDefault="008E7905" w:rsidP="008E7905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070" w:type="dxa"/>
          </w:tcPr>
          <w:p w14:paraId="6564AB65" w14:textId="2B037011" w:rsidR="008E7905" w:rsidRPr="00D11963" w:rsidRDefault="008E7905" w:rsidP="008E790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905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360" w:type="dxa"/>
          </w:tcPr>
          <w:p w14:paraId="62102592" w14:textId="77777777" w:rsidR="008E7905" w:rsidRPr="00603092" w:rsidRDefault="008E7905" w:rsidP="008E7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07E30C0" w14:textId="6726C8BF" w:rsidR="008E7905" w:rsidRPr="00D11963" w:rsidRDefault="008E7905" w:rsidP="008E790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E7905" w:rsidRPr="00A85D0A" w14:paraId="33F5EB42" w14:textId="77777777" w:rsidTr="00373B7F">
        <w:trPr>
          <w:cantSplit/>
          <w:trHeight w:val="333"/>
        </w:trPr>
        <w:tc>
          <w:tcPr>
            <w:tcW w:w="4860" w:type="dxa"/>
          </w:tcPr>
          <w:p w14:paraId="210A006E" w14:textId="77777777" w:rsidR="008E7905" w:rsidRPr="00915B53" w:rsidRDefault="008E7905" w:rsidP="008E7905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17BF3C2D" w14:textId="3B48BFDD" w:rsidR="008E7905" w:rsidRPr="00D11963" w:rsidRDefault="009E7E56" w:rsidP="008E790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360" w:type="dxa"/>
          </w:tcPr>
          <w:p w14:paraId="1E745760" w14:textId="77777777" w:rsidR="008E7905" w:rsidRPr="00603092" w:rsidRDefault="008E7905" w:rsidP="008E7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48CD39" w14:textId="55F03D3F" w:rsidR="008E7905" w:rsidRPr="00D11963" w:rsidRDefault="008E7905" w:rsidP="008E790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E7905" w:rsidRPr="00A85D0A" w14:paraId="52BD4D04" w14:textId="77777777" w:rsidTr="00373B7F">
        <w:trPr>
          <w:cantSplit/>
          <w:trHeight w:val="333"/>
        </w:trPr>
        <w:tc>
          <w:tcPr>
            <w:tcW w:w="4860" w:type="dxa"/>
          </w:tcPr>
          <w:p w14:paraId="7C4F1E03" w14:textId="77777777" w:rsidR="008E7905" w:rsidRPr="00EC721A" w:rsidRDefault="008E7905" w:rsidP="008E7905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23F4D88" w14:textId="62BF7E53" w:rsidR="008E7905" w:rsidRPr="008E7905" w:rsidRDefault="009E7E56" w:rsidP="008E790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345,254</w:t>
            </w:r>
          </w:p>
        </w:tc>
        <w:tc>
          <w:tcPr>
            <w:tcW w:w="360" w:type="dxa"/>
          </w:tcPr>
          <w:p w14:paraId="518E185F" w14:textId="77777777" w:rsidR="008E7905" w:rsidRPr="00603092" w:rsidRDefault="008E7905" w:rsidP="008E7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49D6AB" w14:textId="78BBA9C7" w:rsidR="008E7905" w:rsidRPr="008E7905" w:rsidRDefault="008E7905" w:rsidP="008E790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E790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40,842</w:t>
            </w:r>
          </w:p>
        </w:tc>
      </w:tr>
    </w:tbl>
    <w:p w14:paraId="39B3C25E" w14:textId="77777777" w:rsidR="008E7905" w:rsidRDefault="008E7905" w:rsidP="008E7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43DEA31B" w14:textId="42993BC7" w:rsidR="009908F5" w:rsidRPr="000C3CF7" w:rsidRDefault="008E7905" w:rsidP="00A60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0C3CF7">
        <w:rPr>
          <w:rFonts w:asciiTheme="majorBidi" w:hAnsiTheme="majorBidi" w:cs="Angsana New" w:hint="cs"/>
          <w:sz w:val="30"/>
          <w:szCs w:val="30"/>
          <w:cs/>
        </w:rPr>
        <w:t>ในเดือนมีนาคม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2567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กลุ่มบริษัทได้ชำระเงินค่าหุ้นของบริษัท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Star Union Packaging Company Limited (“SUP”)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ซึ่งเป็นการร่วมทุนร้อยละ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50.0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เพิ่มเป็นจำนวน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62.2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SUP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มีทุนจดทะเบียนจำนวน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250.0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ซึ่งยังเรียกชำระไม่เต็มทั้งจำนวน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ณ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31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2567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กลุ่มบริษัทมีเงินลงทุนใน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SUP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125.0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09609546" w14:textId="594B57D3" w:rsidR="008E7905" w:rsidRPr="000C3CF7" w:rsidRDefault="008E7905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C3CF7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21B88451" w14:textId="7F1474C8" w:rsidR="00CD3AEC" w:rsidRPr="000C3CF7" w:rsidRDefault="00CD3AEC" w:rsidP="00A60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0C3CF7">
        <w:rPr>
          <w:rFonts w:asciiTheme="majorBidi" w:hAnsiTheme="majorBidi" w:cs="Angsana New" w:hint="cs"/>
          <w:sz w:val="30"/>
          <w:szCs w:val="30"/>
          <w:cs/>
        </w:rPr>
        <w:t>ในเดือนมีนาคม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2567</w:t>
      </w:r>
      <w:r w:rsidR="008D770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/>
          <w:sz w:val="30"/>
          <w:szCs w:val="30"/>
        </w:rPr>
        <w:t xml:space="preserve">Food and Beverage United Co., Ltd. (“F&amp;B”)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ซึ่งเป็นการร่วมทุนร้อยละ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49</w:t>
      </w:r>
      <w:r w:rsidRPr="000C3CF7">
        <w:rPr>
          <w:rFonts w:asciiTheme="majorBidi" w:hAnsiTheme="majorBidi" w:cs="Angsana New"/>
          <w:sz w:val="30"/>
          <w:szCs w:val="30"/>
          <w:cs/>
        </w:rPr>
        <w:t>.</w:t>
      </w:r>
      <w:r w:rsidR="000D188C" w:rsidRPr="000D188C">
        <w:rPr>
          <w:rFonts w:asciiTheme="majorBidi" w:hAnsiTheme="majorBidi" w:cs="Angsana New"/>
          <w:sz w:val="30"/>
          <w:szCs w:val="30"/>
        </w:rPr>
        <w:t>0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ของกลุ่มบริษัทเรียกชำระค่าหุ้นเป็นจำนวนเงินทั้งสิ้น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12</w:t>
      </w:r>
      <w:r w:rsidRPr="000C3CF7">
        <w:rPr>
          <w:rFonts w:asciiTheme="majorBidi" w:hAnsiTheme="majorBidi" w:cs="Angsana New"/>
          <w:sz w:val="30"/>
          <w:szCs w:val="30"/>
          <w:cs/>
        </w:rPr>
        <w:t>.</w:t>
      </w:r>
      <w:r w:rsidR="000D188C" w:rsidRPr="000D188C">
        <w:rPr>
          <w:rFonts w:asciiTheme="majorBidi" w:hAnsiTheme="majorBidi" w:cs="Angsana New"/>
          <w:sz w:val="30"/>
          <w:szCs w:val="30"/>
        </w:rPr>
        <w:t>3</w:t>
      </w:r>
      <w:r w:rsidRPr="000C3C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ล้านบาทและทางกลุ่ม</w:t>
      </w:r>
      <w:r w:rsidR="001058C9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0C3CF7">
        <w:rPr>
          <w:rFonts w:asciiTheme="majorBidi" w:hAnsiTheme="majorBidi" w:cs="Angsana New" w:hint="cs"/>
          <w:sz w:val="30"/>
          <w:szCs w:val="30"/>
          <w:cs/>
        </w:rPr>
        <w:t>ได้ชำระเงินเรียบร้อยแล้ว</w:t>
      </w:r>
    </w:p>
    <w:p w14:paraId="1F0B2886" w14:textId="77777777" w:rsidR="008E7905" w:rsidRDefault="008E7905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DAD908C" w14:textId="20FEC510" w:rsidR="00F27BD0" w:rsidRPr="000C3CF7" w:rsidRDefault="00F27BD0" w:rsidP="00F27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F27BD0">
        <w:rPr>
          <w:rFonts w:asciiTheme="majorBidi" w:hAnsiTheme="majorBidi" w:cs="Angsana New" w:hint="cs"/>
          <w:sz w:val="30"/>
          <w:szCs w:val="30"/>
          <w:cs/>
        </w:rPr>
        <w:t>ในเดือนมีนาคม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กลุ่มบริษัทรับรู้สิทธิที่จะซื้อ</w:t>
      </w:r>
      <w:r w:rsidR="007F2EE0">
        <w:rPr>
          <w:rFonts w:asciiTheme="majorBidi" w:hAnsiTheme="majorBidi" w:cs="Angsana New" w:hint="cs"/>
          <w:sz w:val="30"/>
          <w:szCs w:val="30"/>
          <w:cs/>
        </w:rPr>
        <w:t>ส่วนได้เสีย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ในบริษัท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/>
          <w:sz w:val="30"/>
          <w:szCs w:val="30"/>
        </w:rPr>
        <w:t xml:space="preserve">Aegir </w:t>
      </w:r>
      <w:proofErr w:type="spellStart"/>
      <w:r w:rsidRPr="00F27BD0">
        <w:rPr>
          <w:rFonts w:asciiTheme="majorBidi" w:hAnsiTheme="majorBidi" w:cs="Angsana New"/>
          <w:sz w:val="30"/>
          <w:szCs w:val="30"/>
        </w:rPr>
        <w:t>Sjavarfang</w:t>
      </w:r>
      <w:proofErr w:type="spellEnd"/>
      <w:r w:rsidRPr="00F27BD0">
        <w:rPr>
          <w:rFonts w:asciiTheme="majorBidi" w:hAnsiTheme="majorBidi" w:cs="Angsana New"/>
          <w:sz w:val="30"/>
          <w:szCs w:val="30"/>
        </w:rPr>
        <w:t xml:space="preserve"> </w:t>
      </w:r>
      <w:proofErr w:type="spellStart"/>
      <w:r w:rsidRPr="00F27BD0">
        <w:rPr>
          <w:rFonts w:asciiTheme="majorBidi" w:hAnsiTheme="majorBidi" w:cs="Angsana New"/>
          <w:sz w:val="30"/>
          <w:szCs w:val="30"/>
        </w:rPr>
        <w:t>Ehf</w:t>
      </w:r>
      <w:proofErr w:type="spellEnd"/>
      <w:r w:rsidRPr="00F27BD0">
        <w:rPr>
          <w:rFonts w:asciiTheme="majorBidi" w:hAnsiTheme="majorBidi" w:cs="Angsana New"/>
          <w:sz w:val="30"/>
          <w:szCs w:val="30"/>
        </w:rPr>
        <w:t xml:space="preserve"> (</w:t>
      </w:r>
      <w:r w:rsidR="007F2EE0">
        <w:rPr>
          <w:rFonts w:asciiTheme="majorBidi" w:hAnsiTheme="majorBidi" w:cs="Angsana New"/>
          <w:sz w:val="30"/>
          <w:szCs w:val="30"/>
        </w:rPr>
        <w:t>“</w:t>
      </w:r>
      <w:r w:rsidRPr="00F27BD0">
        <w:rPr>
          <w:rFonts w:asciiTheme="majorBidi" w:hAnsiTheme="majorBidi" w:cs="Angsana New"/>
          <w:sz w:val="30"/>
          <w:szCs w:val="30"/>
        </w:rPr>
        <w:t>AEGIR</w:t>
      </w:r>
      <w:r w:rsidR="007F2EE0">
        <w:rPr>
          <w:rFonts w:asciiTheme="majorBidi" w:hAnsiTheme="majorBidi" w:cs="Angsana New"/>
          <w:sz w:val="30"/>
          <w:szCs w:val="30"/>
        </w:rPr>
        <w:t>”</w:t>
      </w:r>
      <w:r w:rsidRPr="00F27BD0">
        <w:rPr>
          <w:rFonts w:asciiTheme="majorBidi" w:hAnsiTheme="majorBidi" w:cs="Angsana New"/>
          <w:sz w:val="30"/>
          <w:szCs w:val="30"/>
        </w:rPr>
        <w:t xml:space="preserve">)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จำนวนร้อยละ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30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และบันทึกหนี้สินจำนวน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1.3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ล้านยูโร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50.5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7BD0">
        <w:rPr>
          <w:rFonts w:asciiTheme="majorBidi" w:hAnsiTheme="majorBidi" w:cs="Angsana New" w:hint="cs"/>
          <w:sz w:val="30"/>
          <w:szCs w:val="30"/>
          <w:cs/>
        </w:rPr>
        <w:t>ไว้เป็นส่วนหนึ่งของหนี้สินไม่หมุนเวียนอื่น</w:t>
      </w:r>
      <w:r w:rsidRPr="00F27BD0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49FB48ED" w14:textId="77777777" w:rsidR="008E7905" w:rsidRDefault="008E7905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CDEF550" w14:textId="77777777" w:rsidR="00B32BA9" w:rsidRDefault="00B32BA9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2619C2D" w14:textId="77777777" w:rsidR="00B32BA9" w:rsidRDefault="00B32BA9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0014F8A" w14:textId="77777777" w:rsidR="00B32BA9" w:rsidRDefault="00B32BA9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4B0EE95" w14:textId="77777777" w:rsidR="00B32BA9" w:rsidRDefault="00B32BA9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A0470E0" w14:textId="77777777" w:rsidR="008E7905" w:rsidRDefault="008E7905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E9F5F39" w14:textId="2EFEDE11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ที่ดิน อาคารและอุปกรณ์ สินทรัพย์ไม่มีตัวตน และค่าความนิยม</w:t>
      </w:r>
      <w:r w:rsidRPr="00091CA0">
        <w:rPr>
          <w:rFonts w:ascii="Angsana New" w:hAnsi="Angsana New" w:cs="Angsana New"/>
          <w:szCs w:val="30"/>
        </w:rPr>
        <w:t xml:space="preserve"> </w:t>
      </w:r>
      <w:r w:rsidR="00077127" w:rsidRPr="00091CA0">
        <w:rPr>
          <w:rFonts w:ascii="Angsana New" w:hAnsi="Angsana New" w:cs="Angsana New"/>
          <w:szCs w:val="30"/>
          <w:cs/>
        </w:rPr>
        <w:t>สุทธิ</w:t>
      </w:r>
    </w:p>
    <w:p w14:paraId="6314DC74" w14:textId="77777777" w:rsidR="000176FF" w:rsidRPr="00915B53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5A4AAC" w14:textId="0299FE75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ab/>
      </w: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และค่าความนิยมสําหรับงวดมีดังนี้</w:t>
      </w:r>
    </w:p>
    <w:p w14:paraId="4CEF7DFA" w14:textId="77777777" w:rsidR="000176FF" w:rsidRPr="00915B53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80"/>
        <w:gridCol w:w="1530"/>
        <w:gridCol w:w="180"/>
        <w:gridCol w:w="1618"/>
        <w:gridCol w:w="182"/>
        <w:gridCol w:w="1440"/>
      </w:tblGrid>
      <w:tr w:rsidR="000176FF" w14:paraId="08BC4E36" w14:textId="77777777" w:rsidTr="00E2040F">
        <w:trPr>
          <w:cantSplit/>
          <w:trHeight w:val="330"/>
          <w:tblHeader/>
        </w:trPr>
        <w:tc>
          <w:tcPr>
            <w:tcW w:w="4410" w:type="dxa"/>
            <w:vAlign w:val="bottom"/>
          </w:tcPr>
          <w:p w14:paraId="1AC0C354" w14:textId="77777777" w:rsidR="000176FF" w:rsidRPr="00E77E65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122961" w14:textId="77777777" w:rsidR="000176FF" w:rsidRPr="00E77E65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950" w:type="dxa"/>
            <w:gridSpan w:val="5"/>
          </w:tcPr>
          <w:p w14:paraId="03CA7377" w14:textId="77777777" w:rsidR="000176FF" w:rsidRPr="00E77E65" w:rsidRDefault="000176FF" w:rsidP="00E2040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76FF" w14:paraId="57FDD6F3" w14:textId="77777777" w:rsidTr="00E2040F">
        <w:trPr>
          <w:cantSplit/>
          <w:trHeight w:val="337"/>
          <w:tblHeader/>
        </w:trPr>
        <w:tc>
          <w:tcPr>
            <w:tcW w:w="4410" w:type="dxa"/>
            <w:vAlign w:val="bottom"/>
          </w:tcPr>
          <w:p w14:paraId="3B112703" w14:textId="5B6DE71A" w:rsidR="000176FF" w:rsidRPr="0024539C" w:rsidRDefault="000176FF" w:rsidP="004155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C127D2D" w14:textId="77777777" w:rsidR="000176FF" w:rsidRPr="00E77E65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C58EE15" w14:textId="77777777" w:rsidR="000176FF" w:rsidRPr="00E77E65" w:rsidRDefault="000176FF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AB26116" w14:textId="77777777" w:rsidR="000176FF" w:rsidRPr="00E77E65" w:rsidRDefault="000176FF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38437171" w14:textId="77777777" w:rsidR="000176FF" w:rsidRPr="00E77E65" w:rsidRDefault="000176FF" w:rsidP="00E2040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18" w:type="dxa"/>
            <w:vAlign w:val="bottom"/>
          </w:tcPr>
          <w:p w14:paraId="0E63DDD6" w14:textId="77777777" w:rsidR="000176FF" w:rsidRPr="00E77E65" w:rsidRDefault="000176FF" w:rsidP="00E2040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สินทรัพย์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br/>
            </w: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82" w:type="dxa"/>
          </w:tcPr>
          <w:p w14:paraId="28420FCB" w14:textId="77777777" w:rsidR="000176FF" w:rsidRPr="00E77E65" w:rsidRDefault="000176FF" w:rsidP="00E2040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964A94E" w14:textId="77777777" w:rsidR="000176FF" w:rsidRPr="00E77E65" w:rsidRDefault="000176FF" w:rsidP="00E2040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75BFBE8B" w14:textId="77777777" w:rsidR="000176FF" w:rsidRPr="00E77E65" w:rsidRDefault="000176FF" w:rsidP="00E2040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0176FF" w14:paraId="49541FAA" w14:textId="77777777" w:rsidTr="00E2040F">
        <w:trPr>
          <w:cantSplit/>
          <w:trHeight w:val="315"/>
        </w:trPr>
        <w:tc>
          <w:tcPr>
            <w:tcW w:w="4410" w:type="dxa"/>
          </w:tcPr>
          <w:p w14:paraId="402C1D3E" w14:textId="77777777" w:rsidR="000176FF" w:rsidRPr="00E77E65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76A9BC0" w14:textId="77777777" w:rsidR="000176FF" w:rsidRPr="00E77E65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950" w:type="dxa"/>
            <w:gridSpan w:val="5"/>
          </w:tcPr>
          <w:p w14:paraId="4FE618D9" w14:textId="77777777" w:rsidR="000176FF" w:rsidRPr="00E77E65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176FF" w14:paraId="2065DE56" w14:textId="77777777" w:rsidTr="00E2040F">
        <w:trPr>
          <w:cantSplit/>
          <w:trHeight w:val="322"/>
        </w:trPr>
        <w:tc>
          <w:tcPr>
            <w:tcW w:w="4410" w:type="dxa"/>
          </w:tcPr>
          <w:p w14:paraId="3B4F86A3" w14:textId="77777777" w:rsidR="000176FF" w:rsidRPr="00E77E65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180" w:type="dxa"/>
          </w:tcPr>
          <w:p w14:paraId="74ECF8CC" w14:textId="77777777" w:rsidR="000176FF" w:rsidRPr="00E77E65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211A54B" w14:textId="77777777" w:rsidR="000176FF" w:rsidRPr="00E77E65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30,031,001</w:t>
            </w:r>
          </w:p>
        </w:tc>
        <w:tc>
          <w:tcPr>
            <w:tcW w:w="180" w:type="dxa"/>
          </w:tcPr>
          <w:p w14:paraId="39FEF966" w14:textId="77777777" w:rsidR="000176FF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05B29F04" w14:textId="77777777" w:rsidR="000176FF" w:rsidRPr="00E77E65" w:rsidRDefault="000176FF" w:rsidP="00E17ED0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16,342,107</w:t>
            </w:r>
          </w:p>
        </w:tc>
        <w:tc>
          <w:tcPr>
            <w:tcW w:w="182" w:type="dxa"/>
          </w:tcPr>
          <w:p w14:paraId="308B1194" w14:textId="77777777" w:rsidR="000176FF" w:rsidRDefault="000176FF" w:rsidP="00E204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2E2C49" w14:textId="77777777" w:rsidR="000176FF" w:rsidRPr="00E77E65" w:rsidRDefault="000176FF" w:rsidP="00E204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13,515,415</w:t>
            </w:r>
          </w:p>
        </w:tc>
      </w:tr>
      <w:tr w:rsidR="00AB5EF0" w14:paraId="03EBA680" w14:textId="77777777" w:rsidTr="00E2040F">
        <w:trPr>
          <w:cantSplit/>
          <w:trHeight w:val="315"/>
        </w:trPr>
        <w:tc>
          <w:tcPr>
            <w:tcW w:w="4410" w:type="dxa"/>
          </w:tcPr>
          <w:p w14:paraId="7F0F5FB5" w14:textId="77777777" w:rsidR="00AB5EF0" w:rsidRPr="00E77E65" w:rsidRDefault="00AB5EF0" w:rsidP="00AB5E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0BD79420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85A3C5B" w14:textId="30D73A7D" w:rsidR="00AB5EF0" w:rsidRPr="00AB5EF0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755,131</w:t>
            </w:r>
          </w:p>
        </w:tc>
        <w:tc>
          <w:tcPr>
            <w:tcW w:w="180" w:type="dxa"/>
          </w:tcPr>
          <w:p w14:paraId="68CA59C1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35E23421" w14:textId="1A67450D" w:rsidR="00AB5EF0" w:rsidRPr="00E17ED0" w:rsidRDefault="00AB5EF0" w:rsidP="00E17ED0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17,927</w:t>
            </w:r>
          </w:p>
        </w:tc>
        <w:tc>
          <w:tcPr>
            <w:tcW w:w="182" w:type="dxa"/>
          </w:tcPr>
          <w:p w14:paraId="41F6A8DC" w14:textId="77777777" w:rsidR="00AB5EF0" w:rsidRPr="00AB5EF0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EB8D5B7" w14:textId="49673AC8" w:rsidR="00AB5EF0" w:rsidRPr="00AB5EF0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5EF0" w14:paraId="3AD2A3E3" w14:textId="77777777" w:rsidTr="00E2040F">
        <w:trPr>
          <w:cantSplit/>
          <w:trHeight w:val="322"/>
        </w:trPr>
        <w:tc>
          <w:tcPr>
            <w:tcW w:w="4410" w:type="dxa"/>
          </w:tcPr>
          <w:p w14:paraId="025F27E3" w14:textId="77777777" w:rsidR="00AB5EF0" w:rsidRPr="00E77E65" w:rsidRDefault="00AB5EF0" w:rsidP="00AB5E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1789E976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0CE1DFA" w14:textId="4BEB8921" w:rsidR="00AB5EF0" w:rsidRPr="00AB5EF0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2,081</w:t>
            </w:r>
          </w:p>
        </w:tc>
        <w:tc>
          <w:tcPr>
            <w:tcW w:w="180" w:type="dxa"/>
          </w:tcPr>
          <w:p w14:paraId="1E60BC97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002FAC40" w14:textId="06D0D4A6" w:rsidR="00AB5EF0" w:rsidRPr="00E17ED0" w:rsidRDefault="00AB5EF0" w:rsidP="00E17ED0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(7,299)</w:t>
            </w:r>
          </w:p>
        </w:tc>
        <w:tc>
          <w:tcPr>
            <w:tcW w:w="182" w:type="dxa"/>
          </w:tcPr>
          <w:p w14:paraId="3FEFB9FD" w14:textId="77777777" w:rsidR="00AB5EF0" w:rsidRPr="00AB5EF0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ABEF53A" w14:textId="1846E925" w:rsidR="00AB5EF0" w:rsidRPr="00AB5EF0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5EF0" w14:paraId="3E2E6D0C" w14:textId="77777777" w:rsidTr="00E2040F">
        <w:trPr>
          <w:cantSplit/>
          <w:trHeight w:val="315"/>
        </w:trPr>
        <w:tc>
          <w:tcPr>
            <w:tcW w:w="4410" w:type="dxa"/>
          </w:tcPr>
          <w:p w14:paraId="3DE611EF" w14:textId="10B55742" w:rsidR="00AB5EF0" w:rsidRPr="00E77E65" w:rsidRDefault="00AB5EF0" w:rsidP="00AB5E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" w:type="dxa"/>
          </w:tcPr>
          <w:p w14:paraId="3E4AC8D4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6074009" w14:textId="25F887EA" w:rsidR="00AB5EF0" w:rsidRPr="00AB5EF0" w:rsidRDefault="00AB5EF0" w:rsidP="00E17ED0">
            <w:pPr>
              <w:pStyle w:val="acctfourfigures"/>
              <w:tabs>
                <w:tab w:val="clear" w:pos="765"/>
                <w:tab w:val="left" w:pos="125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(10,274)</w:t>
            </w:r>
          </w:p>
        </w:tc>
        <w:tc>
          <w:tcPr>
            <w:tcW w:w="180" w:type="dxa"/>
          </w:tcPr>
          <w:p w14:paraId="6F307CFF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323839C6" w14:textId="147A9E61" w:rsidR="00AB5EF0" w:rsidRPr="00E17ED0" w:rsidRDefault="00AB5EF0" w:rsidP="00E17ED0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182" w:type="dxa"/>
          </w:tcPr>
          <w:p w14:paraId="320D3394" w14:textId="77777777" w:rsidR="00AB5EF0" w:rsidRPr="00AB5EF0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F8075A7" w14:textId="736AE5CA" w:rsidR="00AB5EF0" w:rsidRPr="00AB5EF0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5EF0" w14:paraId="7790040B" w14:textId="77777777" w:rsidTr="00E2040F">
        <w:trPr>
          <w:cantSplit/>
          <w:trHeight w:val="315"/>
        </w:trPr>
        <w:tc>
          <w:tcPr>
            <w:tcW w:w="4410" w:type="dxa"/>
          </w:tcPr>
          <w:p w14:paraId="161A35FC" w14:textId="721AFA31" w:rsidR="00AB5EF0" w:rsidRPr="00E77E65" w:rsidRDefault="00AB5EF0" w:rsidP="00AB5E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ขาดทุนการด้อยค่า</w:t>
            </w:r>
          </w:p>
        </w:tc>
        <w:tc>
          <w:tcPr>
            <w:tcW w:w="180" w:type="dxa"/>
          </w:tcPr>
          <w:p w14:paraId="0695C91C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B50F25E" w14:textId="4A82D614" w:rsidR="00AB5EF0" w:rsidRPr="00AB5EF0" w:rsidRDefault="00AB5EF0" w:rsidP="00E17ED0">
            <w:pPr>
              <w:pStyle w:val="acctfourfigures"/>
              <w:tabs>
                <w:tab w:val="clear" w:pos="765"/>
                <w:tab w:val="left" w:pos="125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6EC6A8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53C7F1F2" w14:textId="3F1A99F3" w:rsidR="00AB5EF0" w:rsidRPr="00E17ED0" w:rsidRDefault="00AB5EF0" w:rsidP="00E17ED0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(25,865)</w:t>
            </w:r>
          </w:p>
        </w:tc>
        <w:tc>
          <w:tcPr>
            <w:tcW w:w="182" w:type="dxa"/>
          </w:tcPr>
          <w:p w14:paraId="3899C5BA" w14:textId="77777777" w:rsidR="00AB5EF0" w:rsidRPr="00AB5EF0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E435139" w14:textId="66FE5CCF" w:rsidR="00AB5EF0" w:rsidRPr="00AB5EF0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5EF0" w14:paraId="79176143" w14:textId="77777777" w:rsidTr="00E2040F">
        <w:trPr>
          <w:cantSplit/>
          <w:trHeight w:val="322"/>
        </w:trPr>
        <w:tc>
          <w:tcPr>
            <w:tcW w:w="4410" w:type="dxa"/>
          </w:tcPr>
          <w:p w14:paraId="6AF82270" w14:textId="77777777" w:rsidR="00AB5EF0" w:rsidRPr="00E77E65" w:rsidRDefault="00AB5EF0" w:rsidP="00AB5E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0" w:type="dxa"/>
          </w:tcPr>
          <w:p w14:paraId="4C4E1A0C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B4A25D5" w14:textId="185B8E57" w:rsidR="00AB5EF0" w:rsidRPr="00AB5EF0" w:rsidRDefault="00AB5EF0" w:rsidP="00E17ED0">
            <w:pPr>
              <w:pStyle w:val="acctfourfigures"/>
              <w:tabs>
                <w:tab w:val="clear" w:pos="765"/>
                <w:tab w:val="left" w:pos="125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(820,790)</w:t>
            </w:r>
          </w:p>
        </w:tc>
        <w:tc>
          <w:tcPr>
            <w:tcW w:w="180" w:type="dxa"/>
          </w:tcPr>
          <w:p w14:paraId="169A56AA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39FB7C05" w14:textId="7A90C748" w:rsidR="00AB5EF0" w:rsidRPr="00E17ED0" w:rsidRDefault="00AB5EF0" w:rsidP="00E17ED0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(101,164)</w:t>
            </w:r>
          </w:p>
        </w:tc>
        <w:tc>
          <w:tcPr>
            <w:tcW w:w="182" w:type="dxa"/>
          </w:tcPr>
          <w:p w14:paraId="7FD1917F" w14:textId="77777777" w:rsidR="00AB5EF0" w:rsidRPr="00AB5EF0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5C7B27E" w14:textId="473B56BA" w:rsidR="00AB5EF0" w:rsidRPr="00AB5EF0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5EF0" w14:paraId="250713E4" w14:textId="77777777" w:rsidTr="00E2040F">
        <w:trPr>
          <w:cantSplit/>
          <w:trHeight w:val="315"/>
        </w:trPr>
        <w:tc>
          <w:tcPr>
            <w:tcW w:w="4410" w:type="dxa"/>
          </w:tcPr>
          <w:p w14:paraId="10FB5136" w14:textId="77777777" w:rsidR="00AB5EF0" w:rsidRPr="00E77E65" w:rsidRDefault="00AB5EF0" w:rsidP="00AB5EF0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1467407D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821B3E8" w14:textId="0B70679D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392,576</w:t>
            </w:r>
          </w:p>
        </w:tc>
        <w:tc>
          <w:tcPr>
            <w:tcW w:w="180" w:type="dxa"/>
          </w:tcPr>
          <w:p w14:paraId="1FFFA379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2D2F2AC8" w14:textId="1F3A045A" w:rsidR="00AB5EF0" w:rsidRPr="00E17ED0" w:rsidRDefault="00AB5EF0" w:rsidP="00E17ED0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</w:rPr>
              <w:t>499,370</w:t>
            </w:r>
          </w:p>
        </w:tc>
        <w:tc>
          <w:tcPr>
            <w:tcW w:w="182" w:type="dxa"/>
          </w:tcPr>
          <w:p w14:paraId="0588FB9F" w14:textId="77777777" w:rsidR="00AB5EF0" w:rsidRPr="00E77E65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9C8BE" w14:textId="4A7AFC21" w:rsidR="00AB5EF0" w:rsidRPr="00E77E65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448,931</w:t>
            </w:r>
          </w:p>
        </w:tc>
      </w:tr>
      <w:tr w:rsidR="00AB5EF0" w14:paraId="2FD2562E" w14:textId="77777777" w:rsidTr="00E2040F">
        <w:trPr>
          <w:cantSplit/>
          <w:trHeight w:val="322"/>
        </w:trPr>
        <w:tc>
          <w:tcPr>
            <w:tcW w:w="4410" w:type="dxa"/>
          </w:tcPr>
          <w:p w14:paraId="1B92D6D7" w14:textId="0B2C438B" w:rsidR="00AB5EF0" w:rsidRPr="00EC721A" w:rsidRDefault="00AB5EF0" w:rsidP="00AB5E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6B48B4BE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F4AD788" w14:textId="7243BADD" w:rsidR="00AB5EF0" w:rsidRPr="00AB5EF0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30,349,725</w:t>
            </w:r>
          </w:p>
        </w:tc>
        <w:tc>
          <w:tcPr>
            <w:tcW w:w="180" w:type="dxa"/>
          </w:tcPr>
          <w:p w14:paraId="553B55A5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60518197" w14:textId="0FC5B974" w:rsidR="00AB5EF0" w:rsidRPr="00E17ED0" w:rsidRDefault="00AB5EF0" w:rsidP="00E17ED0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16,725,053</w:t>
            </w:r>
          </w:p>
        </w:tc>
        <w:tc>
          <w:tcPr>
            <w:tcW w:w="182" w:type="dxa"/>
          </w:tcPr>
          <w:p w14:paraId="31E57837" w14:textId="77777777" w:rsidR="00AB5EF0" w:rsidRPr="00AB5EF0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41A135" w14:textId="6B2760AB" w:rsidR="00AB5EF0" w:rsidRPr="00AB5EF0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13,964,346</w:t>
            </w:r>
          </w:p>
        </w:tc>
      </w:tr>
    </w:tbl>
    <w:p w14:paraId="3340FA14" w14:textId="77777777" w:rsidR="000176FF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5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80"/>
        <w:gridCol w:w="2340"/>
        <w:gridCol w:w="270"/>
        <w:gridCol w:w="2252"/>
      </w:tblGrid>
      <w:tr w:rsidR="000176FF" w:rsidRPr="00E77E65" w14:paraId="536375A2" w14:textId="77777777" w:rsidTr="00E2040F">
        <w:trPr>
          <w:cantSplit/>
          <w:trHeight w:val="332"/>
          <w:tblHeader/>
        </w:trPr>
        <w:tc>
          <w:tcPr>
            <w:tcW w:w="4410" w:type="dxa"/>
            <w:vAlign w:val="bottom"/>
          </w:tcPr>
          <w:p w14:paraId="5EC6A329" w14:textId="77777777" w:rsidR="000176FF" w:rsidRPr="00E77E65" w:rsidRDefault="000176FF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6E4A31" w14:textId="77777777" w:rsidR="000176FF" w:rsidRPr="00E77E65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862" w:type="dxa"/>
            <w:gridSpan w:val="3"/>
          </w:tcPr>
          <w:p w14:paraId="7320FBA9" w14:textId="77777777" w:rsidR="000176FF" w:rsidRPr="00E77E65" w:rsidRDefault="000176FF" w:rsidP="00E2040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176FF" w:rsidRPr="00E77E65" w14:paraId="635A0D78" w14:textId="77777777" w:rsidTr="0046726C">
        <w:trPr>
          <w:cantSplit/>
          <w:trHeight w:val="339"/>
          <w:tblHeader/>
        </w:trPr>
        <w:tc>
          <w:tcPr>
            <w:tcW w:w="4410" w:type="dxa"/>
            <w:vAlign w:val="bottom"/>
          </w:tcPr>
          <w:p w14:paraId="29A4AFC7" w14:textId="4AD79996" w:rsidR="000176FF" w:rsidRPr="00415593" w:rsidRDefault="000176FF" w:rsidP="004155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1559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41559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155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41559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41559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155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DF83CA9" w14:textId="77777777" w:rsidR="000176FF" w:rsidRPr="00E77E65" w:rsidRDefault="000176FF" w:rsidP="00E204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340" w:type="dxa"/>
            <w:vAlign w:val="bottom"/>
          </w:tcPr>
          <w:p w14:paraId="273BF14B" w14:textId="77777777" w:rsidR="000176FF" w:rsidRPr="00E77E65" w:rsidRDefault="000176FF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1A4922D" w14:textId="77777777" w:rsidR="000176FF" w:rsidRPr="00E77E65" w:rsidRDefault="000176FF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6188B092" w14:textId="77777777" w:rsidR="000176FF" w:rsidRPr="00E77E65" w:rsidRDefault="000176FF" w:rsidP="00E2040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252" w:type="dxa"/>
          </w:tcPr>
          <w:p w14:paraId="53EAC447" w14:textId="77777777" w:rsidR="000176FF" w:rsidRPr="00E77E65" w:rsidRDefault="000176FF" w:rsidP="00E2040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7078BF91" w14:textId="77777777" w:rsidR="000176FF" w:rsidRPr="00E77E65" w:rsidRDefault="000176FF" w:rsidP="00E2040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0176FF" w:rsidRPr="00E77E65" w14:paraId="17F3FC95" w14:textId="77777777" w:rsidTr="00E2040F">
        <w:trPr>
          <w:cantSplit/>
          <w:trHeight w:val="317"/>
        </w:trPr>
        <w:tc>
          <w:tcPr>
            <w:tcW w:w="4410" w:type="dxa"/>
          </w:tcPr>
          <w:p w14:paraId="10C38EBC" w14:textId="77777777" w:rsidR="000176FF" w:rsidRPr="00E77E65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947897B" w14:textId="77777777" w:rsidR="000176FF" w:rsidRPr="00E77E65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62" w:type="dxa"/>
            <w:gridSpan w:val="3"/>
          </w:tcPr>
          <w:p w14:paraId="0871FC98" w14:textId="77777777" w:rsidR="000176FF" w:rsidRPr="00E77E65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176FF" w:rsidRPr="00E77E65" w14:paraId="32A0FAC7" w14:textId="77777777" w:rsidTr="0046726C">
        <w:trPr>
          <w:cantSplit/>
          <w:trHeight w:val="324"/>
        </w:trPr>
        <w:tc>
          <w:tcPr>
            <w:tcW w:w="4410" w:type="dxa"/>
          </w:tcPr>
          <w:p w14:paraId="062D9DCC" w14:textId="77777777" w:rsidR="000176FF" w:rsidRPr="00E77E65" w:rsidRDefault="000176FF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180" w:type="dxa"/>
          </w:tcPr>
          <w:p w14:paraId="1F0B6165" w14:textId="77777777" w:rsidR="000176FF" w:rsidRPr="00E77E65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</w:tcPr>
          <w:p w14:paraId="12A421B5" w14:textId="77777777" w:rsidR="000176FF" w:rsidRPr="00E77E65" w:rsidRDefault="000176FF" w:rsidP="00E2040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3,407,160</w:t>
            </w:r>
          </w:p>
        </w:tc>
        <w:tc>
          <w:tcPr>
            <w:tcW w:w="270" w:type="dxa"/>
          </w:tcPr>
          <w:p w14:paraId="3DADD134" w14:textId="77777777" w:rsidR="000176FF" w:rsidRDefault="000176FF" w:rsidP="00E204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2" w:type="dxa"/>
          </w:tcPr>
          <w:p w14:paraId="503F976C" w14:textId="77777777" w:rsidR="000176FF" w:rsidRPr="00E17ED0" w:rsidRDefault="000176FF" w:rsidP="00E17ED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7E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1,456,588</w:t>
            </w:r>
          </w:p>
        </w:tc>
      </w:tr>
      <w:tr w:rsidR="00AB5EF0" w:rsidRPr="00E77E65" w14:paraId="148D96CC" w14:textId="77777777" w:rsidTr="0046726C">
        <w:trPr>
          <w:cantSplit/>
          <w:trHeight w:val="317"/>
        </w:trPr>
        <w:tc>
          <w:tcPr>
            <w:tcW w:w="4410" w:type="dxa"/>
          </w:tcPr>
          <w:p w14:paraId="64C17763" w14:textId="77777777" w:rsidR="00AB5EF0" w:rsidRPr="00E77E65" w:rsidRDefault="00AB5EF0" w:rsidP="00AB5E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6D0DFBA9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</w:tcPr>
          <w:p w14:paraId="4C7C7569" w14:textId="021935A6" w:rsidR="00AB5EF0" w:rsidRPr="00AB5EF0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53,302</w:t>
            </w:r>
          </w:p>
        </w:tc>
        <w:tc>
          <w:tcPr>
            <w:tcW w:w="270" w:type="dxa"/>
          </w:tcPr>
          <w:p w14:paraId="5DB11017" w14:textId="77777777" w:rsidR="00AB5EF0" w:rsidRPr="00E77E65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52" w:type="dxa"/>
          </w:tcPr>
          <w:p w14:paraId="6CC31F1D" w14:textId="22DDAAA1" w:rsidR="00AB5EF0" w:rsidRPr="00AB5EF0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15,485</w:t>
            </w:r>
          </w:p>
        </w:tc>
      </w:tr>
      <w:tr w:rsidR="00AB5EF0" w:rsidRPr="00E77E65" w14:paraId="3CB4F04E" w14:textId="77777777" w:rsidTr="0046726C">
        <w:trPr>
          <w:cantSplit/>
          <w:trHeight w:val="324"/>
        </w:trPr>
        <w:tc>
          <w:tcPr>
            <w:tcW w:w="4410" w:type="dxa"/>
          </w:tcPr>
          <w:p w14:paraId="16DEBBF2" w14:textId="17E148C9" w:rsidR="00AB5EF0" w:rsidRPr="00E77E65" w:rsidRDefault="00AB5EF0" w:rsidP="00AB5E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" w:type="dxa"/>
          </w:tcPr>
          <w:p w14:paraId="79DCF05A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</w:tcPr>
          <w:p w14:paraId="2BFDAACD" w14:textId="1C2BD921" w:rsidR="00AB5EF0" w:rsidRPr="00AB5EF0" w:rsidRDefault="00AB5EF0" w:rsidP="00E17ED0">
            <w:pPr>
              <w:pStyle w:val="acctfourfigures"/>
              <w:tabs>
                <w:tab w:val="clear" w:pos="765"/>
                <w:tab w:val="decimal" w:pos="208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(113)</w:t>
            </w:r>
          </w:p>
        </w:tc>
        <w:tc>
          <w:tcPr>
            <w:tcW w:w="270" w:type="dxa"/>
          </w:tcPr>
          <w:p w14:paraId="3D8E48EC" w14:textId="77777777" w:rsidR="00AB5EF0" w:rsidRPr="00E77E65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52" w:type="dxa"/>
          </w:tcPr>
          <w:p w14:paraId="16906665" w14:textId="2CE79D75" w:rsidR="00AB5EF0" w:rsidRPr="00AB5EF0" w:rsidRDefault="00AB5EF0" w:rsidP="00E17ED0">
            <w:pPr>
              <w:pStyle w:val="acctfourfigures"/>
              <w:tabs>
                <w:tab w:val="clear" w:pos="765"/>
                <w:tab w:val="decimal" w:pos="199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(23)</w:t>
            </w:r>
          </w:p>
        </w:tc>
      </w:tr>
      <w:tr w:rsidR="00AB5EF0" w:rsidRPr="0037585C" w14:paraId="4458F078" w14:textId="77777777" w:rsidTr="0046726C">
        <w:trPr>
          <w:cantSplit/>
          <w:trHeight w:val="317"/>
        </w:trPr>
        <w:tc>
          <w:tcPr>
            <w:tcW w:w="4410" w:type="dxa"/>
          </w:tcPr>
          <w:p w14:paraId="0473C259" w14:textId="77777777" w:rsidR="00AB5EF0" w:rsidRPr="00E77E65" w:rsidRDefault="00AB5EF0" w:rsidP="00AB5E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0" w:type="dxa"/>
          </w:tcPr>
          <w:p w14:paraId="67F373EC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01B3094B" w14:textId="593586D4" w:rsidR="00AB5EF0" w:rsidRPr="00AB5EF0" w:rsidRDefault="00AB5EF0" w:rsidP="00E17ED0">
            <w:pPr>
              <w:pStyle w:val="acctfourfigures"/>
              <w:tabs>
                <w:tab w:val="clear" w:pos="765"/>
                <w:tab w:val="decimal" w:pos="208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(112,161)</w:t>
            </w:r>
          </w:p>
        </w:tc>
        <w:tc>
          <w:tcPr>
            <w:tcW w:w="270" w:type="dxa"/>
          </w:tcPr>
          <w:p w14:paraId="4C782C95" w14:textId="77777777" w:rsidR="00AB5EF0" w:rsidRPr="00E77E65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2" w:type="dxa"/>
            <w:tcBorders>
              <w:bottom w:val="single" w:sz="4" w:space="0" w:color="auto"/>
            </w:tcBorders>
          </w:tcPr>
          <w:p w14:paraId="39531BA9" w14:textId="4C906978" w:rsidR="00AB5EF0" w:rsidRPr="00AB5EF0" w:rsidRDefault="00AB5EF0" w:rsidP="00E17ED0">
            <w:pPr>
              <w:pStyle w:val="acctfourfigures"/>
              <w:tabs>
                <w:tab w:val="clear" w:pos="765"/>
                <w:tab w:val="decimal" w:pos="199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(57,885)</w:t>
            </w:r>
          </w:p>
        </w:tc>
      </w:tr>
      <w:tr w:rsidR="00AB5EF0" w:rsidRPr="00E77E65" w14:paraId="732CFBE5" w14:textId="77777777" w:rsidTr="0046726C">
        <w:trPr>
          <w:cantSplit/>
          <w:trHeight w:val="324"/>
        </w:trPr>
        <w:tc>
          <w:tcPr>
            <w:tcW w:w="4410" w:type="dxa"/>
          </w:tcPr>
          <w:p w14:paraId="230E0FC6" w14:textId="77777777" w:rsidR="00AB5EF0" w:rsidRPr="00EC721A" w:rsidRDefault="00AB5EF0" w:rsidP="00AB5E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6D7FF326" w14:textId="77777777" w:rsidR="00AB5EF0" w:rsidRPr="00E77E65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609FD8F0" w14:textId="75825A90" w:rsidR="00AB5EF0" w:rsidRPr="00E76BC1" w:rsidRDefault="00AB5EF0" w:rsidP="00AB5EF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6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3,348,188</w:t>
            </w:r>
          </w:p>
        </w:tc>
        <w:tc>
          <w:tcPr>
            <w:tcW w:w="270" w:type="dxa"/>
          </w:tcPr>
          <w:p w14:paraId="6F524AD2" w14:textId="77777777" w:rsidR="00AB5EF0" w:rsidRPr="00AB5EF0" w:rsidRDefault="00AB5EF0" w:rsidP="00AB5E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2" w:type="dxa"/>
            <w:tcBorders>
              <w:top w:val="single" w:sz="4" w:space="0" w:color="auto"/>
              <w:bottom w:val="double" w:sz="4" w:space="0" w:color="auto"/>
            </w:tcBorders>
          </w:tcPr>
          <w:p w14:paraId="430D601C" w14:textId="5B2B03DF" w:rsidR="00AB5EF0" w:rsidRPr="00AB5EF0" w:rsidRDefault="00AB5EF0" w:rsidP="0037585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1,414,165</w:t>
            </w:r>
          </w:p>
        </w:tc>
      </w:tr>
    </w:tbl>
    <w:p w14:paraId="148D83A5" w14:textId="6955EF0C" w:rsidR="00ED4451" w:rsidRDefault="00ED4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5339F37B" w14:textId="77777777" w:rsidR="00B32BA9" w:rsidRDefault="00B32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06BEC8BF" w14:textId="77777777" w:rsidR="00B32BA9" w:rsidRDefault="00B32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778250F5" w14:textId="77777777" w:rsidR="00B32BA9" w:rsidRDefault="00B32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14847279" w14:textId="77777777" w:rsidR="00B32BA9" w:rsidRDefault="00B32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7DBF9858" w14:textId="77777777" w:rsidR="00B32BA9" w:rsidRPr="001D785A" w:rsidRDefault="00B32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39CAFEE3" w14:textId="5A35DF5C" w:rsidR="00D11963" w:rsidRPr="00091CA0" w:rsidRDefault="00EE69E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เงินกู้ยืมระยะยาวจากสถาบันการเงิน และหุ้นกู้ สุทธิ</w:t>
      </w:r>
    </w:p>
    <w:p w14:paraId="3BA11AF0" w14:textId="77777777" w:rsidR="00D11963" w:rsidRPr="001D785A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2E93462D" w14:textId="38A9A489" w:rsidR="00D11963" w:rsidRPr="00E034CF" w:rsidRDefault="00A719AA" w:rsidP="00BB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E034CF">
        <w:rPr>
          <w:rFonts w:asciiTheme="majorBidi" w:hAnsiTheme="majorBidi" w:cs="Angsana New"/>
          <w:sz w:val="30"/>
          <w:szCs w:val="30"/>
        </w:rPr>
        <w:t>1</w:t>
      </w:r>
      <w:r w:rsidR="005642A3" w:rsidRPr="00E034CF">
        <w:rPr>
          <w:rFonts w:asciiTheme="majorBidi" w:hAnsiTheme="majorBidi" w:cs="Angsana New"/>
          <w:sz w:val="30"/>
          <w:szCs w:val="30"/>
        </w:rPr>
        <w:t>2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.1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 xml:space="preserve">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11963" w:rsidRPr="00E034CF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  <w:r w:rsidR="00EE17A4" w:rsidRPr="00E034CF">
        <w:rPr>
          <w:rFonts w:asciiTheme="majorBidi" w:hAnsiTheme="majorBidi" w:cs="Angsana New"/>
          <w:sz w:val="30"/>
          <w:szCs w:val="30"/>
        </w:rPr>
        <w:t xml:space="preserve"> </w:t>
      </w:r>
      <w:r w:rsidR="00EE17A4" w:rsidRPr="00E034CF">
        <w:rPr>
          <w:rFonts w:asciiTheme="majorBidi" w:hAnsiTheme="majorBidi" w:cs="Angsana New" w:hint="cs"/>
          <w:sz w:val="30"/>
          <w:szCs w:val="30"/>
          <w:cs/>
        </w:rPr>
        <w:t>สุทธิ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 </w:t>
      </w:r>
    </w:p>
    <w:p w14:paraId="62F7EFC8" w14:textId="77777777" w:rsidR="00D11963" w:rsidRPr="001D785A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80"/>
        <w:gridCol w:w="1260"/>
        <w:gridCol w:w="180"/>
        <w:gridCol w:w="1170"/>
        <w:gridCol w:w="180"/>
        <w:gridCol w:w="1260"/>
      </w:tblGrid>
      <w:tr w:rsidR="00D11963" w:rsidRPr="00A85D0A" w14:paraId="76B4CA6A" w14:textId="77777777" w:rsidTr="00EE17A4">
        <w:trPr>
          <w:cantSplit/>
          <w:trHeight w:val="343"/>
          <w:tblHeader/>
        </w:trPr>
        <w:tc>
          <w:tcPr>
            <w:tcW w:w="3960" w:type="dxa"/>
            <w:vAlign w:val="bottom"/>
            <w:hideMark/>
          </w:tcPr>
          <w:p w14:paraId="5CB6B7C7" w14:textId="77777777" w:rsidR="00D11963" w:rsidRPr="00A85D0A" w:rsidRDefault="00D11963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8B52B40" w14:textId="77777777" w:rsidR="00D11963" w:rsidRPr="00A85D0A" w:rsidRDefault="00D11963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9492DEA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5773208E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0970892B" w14:textId="77777777" w:rsidTr="00EE17A4">
        <w:trPr>
          <w:cantSplit/>
          <w:trHeight w:val="343"/>
          <w:tblHeader/>
        </w:trPr>
        <w:tc>
          <w:tcPr>
            <w:tcW w:w="3960" w:type="dxa"/>
            <w:vAlign w:val="bottom"/>
          </w:tcPr>
          <w:p w14:paraId="10C634C1" w14:textId="6FED7813" w:rsidR="00D11963" w:rsidRPr="00950787" w:rsidRDefault="00D11963" w:rsidP="0046726C">
            <w:pPr>
              <w:pStyle w:val="acctfourfigures"/>
              <w:tabs>
                <w:tab w:val="left" w:pos="15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EE2877D" w14:textId="77777777" w:rsidR="00D11963" w:rsidRPr="00F92A58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มีนาคม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37482CD" w14:textId="77777777" w:rsidR="00D11963" w:rsidRPr="00A85D0A" w:rsidRDefault="00D11963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7CADBBF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C5D102C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9421D09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มีนาคม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860ACD3" w14:textId="77777777" w:rsidR="00D11963" w:rsidRPr="00A85D0A" w:rsidRDefault="00D11963" w:rsidP="00E204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FD2EA39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</w:tr>
      <w:tr w:rsidR="00D11963" w:rsidRPr="00A85D0A" w14:paraId="4CDFC3E7" w14:textId="77777777" w:rsidTr="00EE17A4">
        <w:trPr>
          <w:cantSplit/>
          <w:trHeight w:val="423"/>
          <w:tblHeader/>
        </w:trPr>
        <w:tc>
          <w:tcPr>
            <w:tcW w:w="3960" w:type="dxa"/>
            <w:vAlign w:val="bottom"/>
          </w:tcPr>
          <w:p w14:paraId="3D4ADEDC" w14:textId="77777777" w:rsidR="00D11963" w:rsidRPr="00A85D0A" w:rsidRDefault="00D11963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7C546626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32BA9" w:rsidRPr="00A85D0A" w14:paraId="29450460" w14:textId="77777777" w:rsidTr="00EE17A4">
        <w:trPr>
          <w:cantSplit/>
          <w:trHeight w:val="333"/>
        </w:trPr>
        <w:tc>
          <w:tcPr>
            <w:tcW w:w="3960" w:type="dxa"/>
            <w:hideMark/>
          </w:tcPr>
          <w:p w14:paraId="3F6B57C0" w14:textId="77777777" w:rsidR="00B32BA9" w:rsidRPr="00A85D0A" w:rsidRDefault="00B32BA9" w:rsidP="00B32B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14122AA2" w14:textId="3D80DE29" w:rsidR="00B32BA9" w:rsidRPr="00B32BA9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2BA9">
              <w:rPr>
                <w:rFonts w:asciiTheme="majorBidi" w:hAnsiTheme="majorBidi" w:cstheme="majorBidi"/>
                <w:sz w:val="30"/>
                <w:szCs w:val="30"/>
              </w:rPr>
              <w:t>104,775</w:t>
            </w:r>
          </w:p>
        </w:tc>
        <w:tc>
          <w:tcPr>
            <w:tcW w:w="180" w:type="dxa"/>
          </w:tcPr>
          <w:p w14:paraId="17FA4014" w14:textId="77777777" w:rsidR="00B32BA9" w:rsidRPr="00603092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8EDB8" w14:textId="77777777" w:rsidR="00B32BA9" w:rsidRPr="00A85D0A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96,474</w:t>
            </w:r>
          </w:p>
        </w:tc>
        <w:tc>
          <w:tcPr>
            <w:tcW w:w="180" w:type="dxa"/>
          </w:tcPr>
          <w:p w14:paraId="18449D5D" w14:textId="77777777" w:rsidR="00B32BA9" w:rsidRPr="00603092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5B375" w14:textId="71979E2C" w:rsidR="00B32BA9" w:rsidRPr="00851EBE" w:rsidRDefault="00B32BA9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E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D24B99" w14:textId="77777777" w:rsidR="00B32BA9" w:rsidRPr="00603092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AF9FC" w14:textId="77777777" w:rsidR="00B32BA9" w:rsidRPr="008D57FF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7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2BA9" w:rsidRPr="00A85D0A" w14:paraId="45B5BA1D" w14:textId="77777777" w:rsidTr="00EE17A4">
        <w:trPr>
          <w:cantSplit/>
          <w:trHeight w:val="333"/>
        </w:trPr>
        <w:tc>
          <w:tcPr>
            <w:tcW w:w="3960" w:type="dxa"/>
          </w:tcPr>
          <w:p w14:paraId="57C5A9D2" w14:textId="77777777" w:rsidR="00B32BA9" w:rsidRPr="00A85D0A" w:rsidRDefault="00B32BA9" w:rsidP="00B32B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10BA0D" w14:textId="13D7A004" w:rsidR="00B32BA9" w:rsidRPr="00B32BA9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2BA9">
              <w:rPr>
                <w:rFonts w:asciiTheme="majorBidi" w:hAnsiTheme="majorBidi" w:cstheme="majorBidi"/>
                <w:sz w:val="30"/>
                <w:szCs w:val="30"/>
              </w:rPr>
              <w:t>28,207,010</w:t>
            </w:r>
          </w:p>
        </w:tc>
        <w:tc>
          <w:tcPr>
            <w:tcW w:w="180" w:type="dxa"/>
          </w:tcPr>
          <w:p w14:paraId="7DBE599D" w14:textId="77777777" w:rsidR="00B32BA9" w:rsidRPr="00603092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80D486" w14:textId="77777777" w:rsidR="00B32BA9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27,535,958</w:t>
            </w:r>
          </w:p>
        </w:tc>
        <w:tc>
          <w:tcPr>
            <w:tcW w:w="180" w:type="dxa"/>
          </w:tcPr>
          <w:p w14:paraId="0B65CF28" w14:textId="77777777" w:rsidR="00B32BA9" w:rsidRPr="00603092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C8E707" w14:textId="27349E73" w:rsidR="00B32BA9" w:rsidRPr="00851EBE" w:rsidRDefault="00B32BA9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EBE">
              <w:rPr>
                <w:rFonts w:asciiTheme="majorBidi" w:hAnsiTheme="majorBidi" w:cstheme="majorBidi"/>
                <w:sz w:val="30"/>
                <w:szCs w:val="30"/>
              </w:rPr>
              <w:t>28,121,285</w:t>
            </w:r>
          </w:p>
        </w:tc>
        <w:tc>
          <w:tcPr>
            <w:tcW w:w="180" w:type="dxa"/>
          </w:tcPr>
          <w:p w14:paraId="4553EBE8" w14:textId="77777777" w:rsidR="00B32BA9" w:rsidRPr="00603092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8E007E" w14:textId="77777777" w:rsidR="00B32BA9" w:rsidRPr="008D57FF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7FF">
              <w:rPr>
                <w:rFonts w:asciiTheme="majorBidi" w:hAnsiTheme="majorBidi" w:cstheme="majorBidi"/>
                <w:sz w:val="30"/>
                <w:szCs w:val="30"/>
              </w:rPr>
              <w:t>27,448,310</w:t>
            </w:r>
          </w:p>
        </w:tc>
      </w:tr>
      <w:tr w:rsidR="00B32BA9" w:rsidRPr="00A85D0A" w14:paraId="0C932ED5" w14:textId="77777777" w:rsidTr="00EE17A4">
        <w:trPr>
          <w:cantSplit/>
          <w:trHeight w:val="343"/>
        </w:trPr>
        <w:tc>
          <w:tcPr>
            <w:tcW w:w="3960" w:type="dxa"/>
          </w:tcPr>
          <w:p w14:paraId="67B1CA4B" w14:textId="20BEF4FD" w:rsidR="00B32BA9" w:rsidRPr="00ED4451" w:rsidRDefault="00B32BA9" w:rsidP="00B32B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44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AA7E55" w14:textId="627D9B98" w:rsidR="00B32BA9" w:rsidRPr="00ED4451" w:rsidRDefault="00B32BA9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2B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28,311,785</w:t>
            </w:r>
          </w:p>
        </w:tc>
        <w:tc>
          <w:tcPr>
            <w:tcW w:w="180" w:type="dxa"/>
          </w:tcPr>
          <w:p w14:paraId="69BD499C" w14:textId="77777777" w:rsidR="00B32BA9" w:rsidRPr="00ED4451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BDD17F" w14:textId="77777777" w:rsidR="00B32BA9" w:rsidRPr="00ED4451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4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27,632,432</w:t>
            </w:r>
          </w:p>
        </w:tc>
        <w:tc>
          <w:tcPr>
            <w:tcW w:w="180" w:type="dxa"/>
          </w:tcPr>
          <w:p w14:paraId="161AB73A" w14:textId="77777777" w:rsidR="00B32BA9" w:rsidRPr="00ED4451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F3E77E" w14:textId="4ED57AB5" w:rsidR="00B32BA9" w:rsidRPr="00851EBE" w:rsidRDefault="00B32BA9" w:rsidP="00851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1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28,121,285</w:t>
            </w:r>
          </w:p>
        </w:tc>
        <w:tc>
          <w:tcPr>
            <w:tcW w:w="180" w:type="dxa"/>
          </w:tcPr>
          <w:p w14:paraId="3D0481D3" w14:textId="77777777" w:rsidR="00B32BA9" w:rsidRPr="00ED4451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F54634" w14:textId="77777777" w:rsidR="00B32BA9" w:rsidRPr="00ED4451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4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27,448,310</w:t>
            </w:r>
          </w:p>
        </w:tc>
      </w:tr>
    </w:tbl>
    <w:p w14:paraId="05785143" w14:textId="769DD7A9" w:rsidR="00D11963" w:rsidRPr="001D785A" w:rsidRDefault="00D11963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06771E5" w14:textId="4773CD45" w:rsidR="008623FD" w:rsidRPr="008623FD" w:rsidRDefault="008623FD" w:rsidP="00862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การเปลี่ยนแปลงของเงินกู้ยืมระยะยาวจากสถาบันการเงินในระหว่างงวดแสดงได้ดังน</w:t>
      </w:r>
      <w:r w:rsidR="00E52F2B"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18F56B11" w14:textId="77777777" w:rsidR="008623FD" w:rsidRPr="001D785A" w:rsidRDefault="008623FD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2340"/>
        <w:gridCol w:w="270"/>
        <w:gridCol w:w="2250"/>
      </w:tblGrid>
      <w:tr w:rsidR="00D11963" w:rsidRPr="00A85D0A" w14:paraId="6F073621" w14:textId="77777777" w:rsidTr="00A60ABB">
        <w:trPr>
          <w:cantSplit/>
          <w:trHeight w:val="343"/>
          <w:tblHeader/>
        </w:trPr>
        <w:tc>
          <w:tcPr>
            <w:tcW w:w="4320" w:type="dxa"/>
            <w:vAlign w:val="bottom"/>
          </w:tcPr>
          <w:p w14:paraId="73D22D6F" w14:textId="663AE39A" w:rsidR="00D11963" w:rsidRPr="00DC59F6" w:rsidRDefault="00D11963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B044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B044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40" w:type="dxa"/>
            <w:vAlign w:val="bottom"/>
          </w:tcPr>
          <w:p w14:paraId="61260112" w14:textId="77777777" w:rsidR="00D11963" w:rsidRPr="00A85D0A" w:rsidRDefault="00D11963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03F239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547030A6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2274D683" w14:textId="77777777" w:rsidTr="00A60ABB">
        <w:trPr>
          <w:cantSplit/>
          <w:trHeight w:val="423"/>
          <w:tblHeader/>
        </w:trPr>
        <w:tc>
          <w:tcPr>
            <w:tcW w:w="4320" w:type="dxa"/>
            <w:vAlign w:val="bottom"/>
          </w:tcPr>
          <w:p w14:paraId="02B48A6D" w14:textId="77777777" w:rsidR="00D11963" w:rsidRPr="00915B53" w:rsidRDefault="00D11963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632F2394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1963" w:rsidRPr="00A85D0A" w14:paraId="005A4DFB" w14:textId="77777777" w:rsidTr="00A60ABB">
        <w:trPr>
          <w:cantSplit/>
          <w:trHeight w:val="333"/>
        </w:trPr>
        <w:tc>
          <w:tcPr>
            <w:tcW w:w="4320" w:type="dxa"/>
            <w:hideMark/>
          </w:tcPr>
          <w:p w14:paraId="77561FBA" w14:textId="77777777" w:rsidR="00D11963" w:rsidRPr="00915B53" w:rsidRDefault="00D11963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340" w:type="dxa"/>
          </w:tcPr>
          <w:p w14:paraId="3E0C0EFE" w14:textId="06A979A0" w:rsidR="00D11963" w:rsidRPr="004216C1" w:rsidRDefault="0046726C" w:rsidP="0042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27,632,432</w:t>
            </w:r>
          </w:p>
        </w:tc>
        <w:tc>
          <w:tcPr>
            <w:tcW w:w="270" w:type="dxa"/>
          </w:tcPr>
          <w:p w14:paraId="6FA7F9D1" w14:textId="77777777" w:rsidR="00D11963" w:rsidRPr="00603092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27B513" w14:textId="1FA8DFB0" w:rsidR="00D11963" w:rsidRPr="004216C1" w:rsidRDefault="0046726C" w:rsidP="0042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27,448,310</w:t>
            </w:r>
          </w:p>
        </w:tc>
      </w:tr>
      <w:tr w:rsidR="00B32BA9" w:rsidRPr="00A85D0A" w14:paraId="145642A6" w14:textId="77777777" w:rsidTr="00A60ABB">
        <w:trPr>
          <w:cantSplit/>
          <w:trHeight w:val="333"/>
        </w:trPr>
        <w:tc>
          <w:tcPr>
            <w:tcW w:w="4320" w:type="dxa"/>
          </w:tcPr>
          <w:p w14:paraId="64CA8F08" w14:textId="77777777" w:rsidR="00B32BA9" w:rsidRPr="00915B53" w:rsidRDefault="00B32BA9" w:rsidP="00B32BA9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340" w:type="dxa"/>
          </w:tcPr>
          <w:p w14:paraId="49DE2356" w14:textId="2170517E" w:rsidR="00B32BA9" w:rsidRPr="004216C1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2BA9">
              <w:rPr>
                <w:rFonts w:asciiTheme="majorBidi" w:hAnsiTheme="majorBidi" w:cstheme="majorBidi"/>
                <w:sz w:val="30"/>
                <w:szCs w:val="30"/>
              </w:rPr>
              <w:t>13,452</w:t>
            </w:r>
          </w:p>
        </w:tc>
        <w:tc>
          <w:tcPr>
            <w:tcW w:w="270" w:type="dxa"/>
          </w:tcPr>
          <w:p w14:paraId="69FE76A0" w14:textId="77777777" w:rsidR="00B32BA9" w:rsidRPr="00603092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219D6E7" w14:textId="68C9FD31" w:rsidR="00B32BA9" w:rsidRPr="004216C1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2BA9">
              <w:rPr>
                <w:rFonts w:asciiTheme="majorBidi" w:hAnsiTheme="majorBidi" w:cstheme="majorBidi"/>
                <w:sz w:val="30"/>
                <w:szCs w:val="30"/>
              </w:rPr>
              <w:t>13,228</w:t>
            </w:r>
          </w:p>
        </w:tc>
      </w:tr>
      <w:tr w:rsidR="00B32BA9" w:rsidRPr="00A85D0A" w14:paraId="71372583" w14:textId="77777777" w:rsidTr="00A60ABB">
        <w:trPr>
          <w:cantSplit/>
          <w:trHeight w:val="333"/>
        </w:trPr>
        <w:tc>
          <w:tcPr>
            <w:tcW w:w="4320" w:type="dxa"/>
          </w:tcPr>
          <w:p w14:paraId="4C478EE7" w14:textId="68C37E88" w:rsidR="00B32BA9" w:rsidRDefault="0055059A" w:rsidP="00B32BA9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</w:t>
            </w:r>
            <w:r w:rsidR="00B32BA9" w:rsidRPr="00B32BA9">
              <w:rPr>
                <w:rFonts w:asciiTheme="majorBidi" w:hAnsiTheme="majorBidi" w:cs="Angsana New" w:hint="cs"/>
                <w:sz w:val="30"/>
                <w:szCs w:val="30"/>
                <w:cs/>
              </w:rPr>
              <w:t>ทางการเงิน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340" w:type="dxa"/>
          </w:tcPr>
          <w:p w14:paraId="70422163" w14:textId="6CF30A0A" w:rsidR="00B32BA9" w:rsidRPr="004216C1" w:rsidRDefault="00B32BA9" w:rsidP="000D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70"/>
              </w:tabs>
              <w:spacing w:after="0"/>
              <w:ind w:left="-108" w:right="-83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32BA9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270" w:type="dxa"/>
          </w:tcPr>
          <w:p w14:paraId="3407BB44" w14:textId="77777777" w:rsidR="00B32BA9" w:rsidRPr="00603092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7A7F38D" w14:textId="28033B89" w:rsidR="00B32BA9" w:rsidRPr="004216C1" w:rsidRDefault="00B32BA9" w:rsidP="000D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7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32BA9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</w:tr>
      <w:tr w:rsidR="00B32BA9" w:rsidRPr="00A85D0A" w14:paraId="6A49100E" w14:textId="77777777" w:rsidTr="00A60ABB">
        <w:trPr>
          <w:cantSplit/>
          <w:trHeight w:val="333"/>
        </w:trPr>
        <w:tc>
          <w:tcPr>
            <w:tcW w:w="4320" w:type="dxa"/>
          </w:tcPr>
          <w:p w14:paraId="6BA702C1" w14:textId="77777777" w:rsidR="00B32BA9" w:rsidRPr="00915B53" w:rsidRDefault="00B32BA9" w:rsidP="00B32BA9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340" w:type="dxa"/>
          </w:tcPr>
          <w:p w14:paraId="0121A32C" w14:textId="42D51579" w:rsidR="00B32BA9" w:rsidRPr="004216C1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2BA9">
              <w:rPr>
                <w:rFonts w:asciiTheme="majorBidi" w:hAnsiTheme="majorBidi" w:cstheme="majorBidi"/>
                <w:sz w:val="30"/>
                <w:szCs w:val="30"/>
              </w:rPr>
              <w:t>659,773</w:t>
            </w:r>
          </w:p>
        </w:tc>
        <w:tc>
          <w:tcPr>
            <w:tcW w:w="270" w:type="dxa"/>
          </w:tcPr>
          <w:p w14:paraId="027D889C" w14:textId="77777777" w:rsidR="00B32BA9" w:rsidRPr="00603092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4EE6FF0" w14:textId="1F0FBE7A" w:rsidR="00B32BA9" w:rsidRPr="004216C1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2BA9">
              <w:rPr>
                <w:rFonts w:asciiTheme="majorBidi" w:hAnsiTheme="majorBidi" w:cstheme="majorBidi"/>
                <w:sz w:val="30"/>
                <w:szCs w:val="30"/>
              </w:rPr>
              <w:t>659,773</w:t>
            </w:r>
          </w:p>
        </w:tc>
      </w:tr>
      <w:tr w:rsidR="00B32BA9" w:rsidRPr="00A85D0A" w14:paraId="2D9B8E9C" w14:textId="77777777" w:rsidTr="00A60ABB">
        <w:trPr>
          <w:cantSplit/>
          <w:trHeight w:val="333"/>
        </w:trPr>
        <w:tc>
          <w:tcPr>
            <w:tcW w:w="4320" w:type="dxa"/>
          </w:tcPr>
          <w:p w14:paraId="0FF9CDAE" w14:textId="77777777" w:rsidR="00B32BA9" w:rsidRPr="00915B53" w:rsidRDefault="00B32BA9" w:rsidP="00B32BA9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D544D3F" w14:textId="03A595E8" w:rsidR="00B32BA9" w:rsidRPr="004216C1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2BA9">
              <w:rPr>
                <w:rFonts w:asciiTheme="majorBidi" w:hAnsiTheme="majorBidi" w:cstheme="majorBidi"/>
                <w:sz w:val="30"/>
                <w:szCs w:val="30"/>
              </w:rPr>
              <w:t>6,154</w:t>
            </w:r>
          </w:p>
        </w:tc>
        <w:tc>
          <w:tcPr>
            <w:tcW w:w="270" w:type="dxa"/>
          </w:tcPr>
          <w:p w14:paraId="26245D34" w14:textId="77777777" w:rsidR="00B32BA9" w:rsidRPr="00603092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5C185C58" w14:textId="3A0B21A4" w:rsidR="00B32BA9" w:rsidRPr="004216C1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2B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2BA9" w:rsidRPr="00A85D0A" w14:paraId="7EB96B8A" w14:textId="77777777" w:rsidTr="00A60ABB">
        <w:trPr>
          <w:cantSplit/>
          <w:trHeight w:val="333"/>
        </w:trPr>
        <w:tc>
          <w:tcPr>
            <w:tcW w:w="4320" w:type="dxa"/>
          </w:tcPr>
          <w:p w14:paraId="43BACD10" w14:textId="77777777" w:rsidR="00B32BA9" w:rsidRPr="00EC721A" w:rsidRDefault="00B32BA9" w:rsidP="00B32BA9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7059C935" w14:textId="41561BAE" w:rsidR="00B32BA9" w:rsidRPr="00B32BA9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B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28,311,785</w:t>
            </w:r>
          </w:p>
        </w:tc>
        <w:tc>
          <w:tcPr>
            <w:tcW w:w="270" w:type="dxa"/>
          </w:tcPr>
          <w:p w14:paraId="3F88F3C2" w14:textId="77777777" w:rsidR="00B32BA9" w:rsidRPr="00603092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03FC3CE9" w14:textId="441589E2" w:rsidR="00B32BA9" w:rsidRPr="00B32BA9" w:rsidRDefault="00B32BA9" w:rsidP="00B32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B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28,121,285</w:t>
            </w:r>
          </w:p>
        </w:tc>
      </w:tr>
    </w:tbl>
    <w:p w14:paraId="421939D6" w14:textId="77777777" w:rsidR="00B32BA9" w:rsidRDefault="00B32BA9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01C9E36" w14:textId="7EE9F9FA" w:rsidR="00D11963" w:rsidRPr="00E65306" w:rsidRDefault="00D11963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4646F">
        <w:rPr>
          <w:rFonts w:asciiTheme="majorBidi" w:hAnsiTheme="majorBidi" w:cs="Angsana New" w:hint="cs"/>
          <w:sz w:val="30"/>
          <w:szCs w:val="30"/>
          <w:cs/>
        </w:rPr>
        <w:t>ณ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>31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46726C" w:rsidRPr="0054646F">
        <w:rPr>
          <w:rFonts w:asciiTheme="majorBidi" w:hAnsiTheme="majorBidi" w:cs="Angsana New"/>
          <w:sz w:val="30"/>
          <w:szCs w:val="30"/>
        </w:rPr>
        <w:t xml:space="preserve"> </w:t>
      </w:r>
      <w:r w:rsidR="00ED4451" w:rsidRPr="0054646F">
        <w:rPr>
          <w:rFonts w:asciiTheme="majorBidi" w:hAnsiTheme="majorBidi" w:cs="Angsana New"/>
          <w:sz w:val="30"/>
          <w:szCs w:val="30"/>
        </w:rPr>
        <w:t>2567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เป็นสัญญากู้ยืมระยะยาวจากสถาบันการเงินหลายแห่งเพื่อใช้ในการดําเนินงาน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ซื้อเครื่องจักร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ลงทุนในบริษัทย่อย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บริษัทร่วม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และการร่วมค้า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และก่อสร้างโรงงาน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เงินกู้ยืม</w:t>
      </w:r>
      <w:r w:rsidRPr="00E17ED0">
        <w:rPr>
          <w:rFonts w:asciiTheme="majorBidi" w:hAnsiTheme="majorBidi" w:cs="Angsana New"/>
          <w:spacing w:val="-6"/>
          <w:sz w:val="30"/>
          <w:szCs w:val="30"/>
          <w:cs/>
        </w:rPr>
        <w:t xml:space="preserve">ระยะยาวจากสถาบันการเงินจํานวน </w:t>
      </w:r>
      <w:r w:rsidR="00B32BA9" w:rsidRPr="00E17ED0">
        <w:rPr>
          <w:rFonts w:asciiTheme="majorBidi" w:hAnsiTheme="majorBidi" w:cs="Angsana New"/>
          <w:spacing w:val="-6"/>
          <w:sz w:val="30"/>
          <w:szCs w:val="30"/>
        </w:rPr>
        <w:t>35,000</w:t>
      </w:r>
      <w:r w:rsidR="00ED4451" w:rsidRPr="00E17ED0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E17ED0">
        <w:rPr>
          <w:rFonts w:asciiTheme="majorBidi" w:hAnsiTheme="majorBidi" w:cs="Angsana New"/>
          <w:spacing w:val="-6"/>
          <w:sz w:val="30"/>
          <w:szCs w:val="30"/>
          <w:cs/>
        </w:rPr>
        <w:t xml:space="preserve">ล้านรูเปีย หรือเทียบเท่ากับ </w:t>
      </w:r>
      <w:r w:rsidR="00B32BA9" w:rsidRPr="00E17ED0">
        <w:rPr>
          <w:rFonts w:asciiTheme="majorBidi" w:hAnsiTheme="majorBidi" w:cs="Angsana New"/>
          <w:spacing w:val="-6"/>
          <w:sz w:val="30"/>
          <w:szCs w:val="30"/>
        </w:rPr>
        <w:t>80</w:t>
      </w:r>
      <w:r w:rsidR="00ED4451" w:rsidRPr="00E17ED0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E17ED0">
        <w:rPr>
          <w:rFonts w:asciiTheme="majorBidi" w:hAnsiTheme="majorBidi" w:cs="Angsana New"/>
          <w:spacing w:val="-6"/>
          <w:sz w:val="30"/>
          <w:szCs w:val="30"/>
          <w:cs/>
        </w:rPr>
        <w:t xml:space="preserve">ล้านบาท </w:t>
      </w:r>
      <w:r w:rsidRPr="00E17ED0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(</w:t>
      </w:r>
      <w:r w:rsidR="00C518C0" w:rsidRPr="00E17ED0">
        <w:rPr>
          <w:rFonts w:asciiTheme="majorBidi" w:hAnsiTheme="majorBidi" w:cs="Angsana New"/>
          <w:i/>
          <w:iCs/>
          <w:spacing w:val="-6"/>
          <w:sz w:val="30"/>
          <w:szCs w:val="30"/>
        </w:rPr>
        <w:t xml:space="preserve">31 </w:t>
      </w:r>
      <w:r w:rsidRPr="00E17ED0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C518C0" w:rsidRPr="00E17ED0">
        <w:rPr>
          <w:rFonts w:asciiTheme="majorBidi" w:hAnsiTheme="majorBidi" w:cs="Angsana New"/>
          <w:i/>
          <w:iCs/>
          <w:spacing w:val="-6"/>
          <w:sz w:val="30"/>
          <w:szCs w:val="30"/>
        </w:rPr>
        <w:t>2566:</w:t>
      </w:r>
      <w:r w:rsidR="00B54233" w:rsidRPr="00E17ED0">
        <w:rPr>
          <w:rFonts w:asciiTheme="majorBidi" w:hAnsiTheme="majorBidi" w:cs="Angsana New"/>
          <w:i/>
          <w:iCs/>
          <w:spacing w:val="-6"/>
          <w:sz w:val="30"/>
          <w:szCs w:val="30"/>
        </w:rPr>
        <w:t xml:space="preserve"> 35,000 </w:t>
      </w:r>
      <w:r w:rsidR="00B54233" w:rsidRPr="00E17ED0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ล้านรูเปีย</w:t>
      </w:r>
      <w:r w:rsidR="00B5423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หรือเทียบเท่ากับ </w:t>
      </w:r>
      <w:r w:rsidR="00B54233">
        <w:rPr>
          <w:rFonts w:asciiTheme="majorBidi" w:hAnsiTheme="majorBidi" w:cs="Angsana New"/>
          <w:i/>
          <w:iCs/>
          <w:sz w:val="30"/>
          <w:szCs w:val="30"/>
        </w:rPr>
        <w:t xml:space="preserve">77 </w:t>
      </w:r>
      <w:r w:rsidR="00B5423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54646F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คํ้าประกันโดยที่ดิน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กลุ่มบริษัทและบริษัทจะต้องปฏิบัติตามเงื่อนไขต่าง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ๆ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รวมทั้งรักษาอัตราส่วนทางการเงินบางประการและรวมถึงการจํากัดการก่อหนี้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การทําสัญญาเช่าเพื่อการลงทุน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รายจ่ายฝ่ายทุน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รายการเกี่ยวกับกิจการในกลุ่มบริษัท</w:t>
      </w:r>
      <w:r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C3526">
        <w:rPr>
          <w:rFonts w:asciiTheme="majorBidi" w:hAnsiTheme="majorBidi" w:cs="Angsana New"/>
          <w:sz w:val="30"/>
          <w:szCs w:val="30"/>
        </w:rPr>
        <w:t xml:space="preserve">   </w:t>
      </w:r>
      <w:r w:rsidRPr="0054646F">
        <w:rPr>
          <w:rFonts w:asciiTheme="majorBidi" w:hAnsiTheme="majorBidi" w:cs="Angsana New" w:hint="cs"/>
          <w:sz w:val="30"/>
          <w:szCs w:val="30"/>
          <w:cs/>
        </w:rPr>
        <w:t>การจัดสรรและจ่ายเงินปันผล</w:t>
      </w:r>
    </w:p>
    <w:p w14:paraId="330FEEE0" w14:textId="761F73D2" w:rsidR="00ED4451" w:rsidRDefault="00ED4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2078A1F0" w14:textId="77777777" w:rsidR="00676653" w:rsidRDefault="00676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61B79586" w14:textId="77777777" w:rsidR="00676653" w:rsidRPr="00D155D4" w:rsidRDefault="00676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3BE73F21" w14:textId="3FE79A1C" w:rsidR="00D11963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วงเงินกู้ยืม</w:t>
      </w:r>
    </w:p>
    <w:p w14:paraId="316DAF94" w14:textId="77777777" w:rsidR="00D11963" w:rsidRPr="00D155D4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sz w:val="24"/>
          <w:szCs w:val="24"/>
        </w:rPr>
      </w:pPr>
    </w:p>
    <w:p w14:paraId="57F58B65" w14:textId="77777777" w:rsidR="00D11963" w:rsidRPr="00684819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684819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01F1783D" w14:textId="77777777" w:rsidR="00D11963" w:rsidRPr="00D155D4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3"/>
        <w:gridCol w:w="271"/>
        <w:gridCol w:w="1976"/>
      </w:tblGrid>
      <w:tr w:rsidR="00D11963" w:rsidRPr="00665100" w14:paraId="28613357" w14:textId="77777777" w:rsidTr="00A60ABB">
        <w:trPr>
          <w:tblHeader/>
        </w:trPr>
        <w:tc>
          <w:tcPr>
            <w:tcW w:w="2525" w:type="pct"/>
            <w:shd w:val="clear" w:color="auto" w:fill="auto"/>
          </w:tcPr>
          <w:p w14:paraId="279E67C5" w14:textId="77777777" w:rsidR="00D11963" w:rsidRPr="00D973C5" w:rsidRDefault="00D11963" w:rsidP="00E2040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5" w:type="pct"/>
            <w:gridSpan w:val="3"/>
            <w:shd w:val="clear" w:color="auto" w:fill="auto"/>
          </w:tcPr>
          <w:p w14:paraId="02FFBF79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651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11963" w:rsidRPr="00665100" w14:paraId="689B2086" w14:textId="77777777" w:rsidTr="00A60ABB">
        <w:trPr>
          <w:tblHeader/>
        </w:trPr>
        <w:tc>
          <w:tcPr>
            <w:tcW w:w="2525" w:type="pct"/>
            <w:shd w:val="clear" w:color="auto" w:fill="auto"/>
          </w:tcPr>
          <w:p w14:paraId="33FB54CB" w14:textId="7C3A6801" w:rsidR="00D11963" w:rsidRPr="00DC59F6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pct"/>
            <w:shd w:val="clear" w:color="auto" w:fill="auto"/>
          </w:tcPr>
          <w:p w14:paraId="4BF0C577" w14:textId="2164C6F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  <w:shd w:val="clear" w:color="auto" w:fill="auto"/>
          </w:tcPr>
          <w:p w14:paraId="6ED43846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pct"/>
            <w:shd w:val="clear" w:color="auto" w:fill="auto"/>
          </w:tcPr>
          <w:p w14:paraId="5E7FD1A9" w14:textId="2D65C300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D4451" w:rsidRPr="00665100" w14:paraId="4B864EB4" w14:textId="77777777" w:rsidTr="00A60ABB">
        <w:trPr>
          <w:tblHeader/>
        </w:trPr>
        <w:tc>
          <w:tcPr>
            <w:tcW w:w="2525" w:type="pct"/>
            <w:shd w:val="clear" w:color="auto" w:fill="auto"/>
          </w:tcPr>
          <w:p w14:paraId="2CB2B164" w14:textId="77777777" w:rsidR="00ED4451" w:rsidRPr="00DC59F6" w:rsidRDefault="00ED4451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pct"/>
            <w:shd w:val="clear" w:color="auto" w:fill="auto"/>
          </w:tcPr>
          <w:p w14:paraId="5E4C09C4" w14:textId="6B8293B5" w:rsidR="00ED4451" w:rsidRDefault="00ED4451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shd w:val="clear" w:color="auto" w:fill="auto"/>
          </w:tcPr>
          <w:p w14:paraId="261F8623" w14:textId="77777777" w:rsidR="00ED4451" w:rsidRPr="00665100" w:rsidRDefault="00ED4451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pct"/>
            <w:shd w:val="clear" w:color="auto" w:fill="auto"/>
          </w:tcPr>
          <w:p w14:paraId="2269AFB4" w14:textId="6E3024EB" w:rsidR="00ED4451" w:rsidRDefault="00ED4451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538C0" w:rsidRPr="00665100" w14:paraId="2BBDA807" w14:textId="77777777" w:rsidTr="00A60ABB">
        <w:tc>
          <w:tcPr>
            <w:tcW w:w="2525" w:type="pct"/>
          </w:tcPr>
          <w:p w14:paraId="20ED1512" w14:textId="77777777" w:rsidR="006538C0" w:rsidRDefault="006538C0" w:rsidP="0055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pct"/>
            <w:gridSpan w:val="3"/>
          </w:tcPr>
          <w:p w14:paraId="28A3B759" w14:textId="1EB3F39E" w:rsidR="006538C0" w:rsidRDefault="006538C0" w:rsidP="00653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11963" w:rsidRPr="00665100" w14:paraId="6E8D42B1" w14:textId="77777777" w:rsidTr="00A60ABB">
        <w:tc>
          <w:tcPr>
            <w:tcW w:w="2525" w:type="pct"/>
          </w:tcPr>
          <w:p w14:paraId="223BB69C" w14:textId="77777777" w:rsidR="00D11963" w:rsidRPr="00684819" w:rsidRDefault="00D11963" w:rsidP="0055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239" w:type="pct"/>
          </w:tcPr>
          <w:p w14:paraId="67D930CC" w14:textId="7823B738" w:rsidR="00D11963" w:rsidRPr="00665100" w:rsidRDefault="00705FD7" w:rsidP="0042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FD7">
              <w:rPr>
                <w:rFonts w:asciiTheme="majorBidi" w:hAnsiTheme="majorBidi" w:cstheme="majorBidi"/>
                <w:sz w:val="30"/>
                <w:szCs w:val="30"/>
              </w:rPr>
              <w:t>33,930</w:t>
            </w:r>
          </w:p>
        </w:tc>
        <w:tc>
          <w:tcPr>
            <w:tcW w:w="149" w:type="pct"/>
          </w:tcPr>
          <w:p w14:paraId="1231EFCF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pct"/>
          </w:tcPr>
          <w:p w14:paraId="20C988AE" w14:textId="204CE1FB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6726C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,0</w:t>
            </w:r>
            <w:r w:rsidR="0046726C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D11963" w:rsidRPr="00665100" w14:paraId="55ED863D" w14:textId="77777777" w:rsidTr="00A60ABB">
        <w:tc>
          <w:tcPr>
            <w:tcW w:w="2525" w:type="pct"/>
          </w:tcPr>
          <w:p w14:paraId="3C446514" w14:textId="77777777" w:rsidR="00D11963" w:rsidRPr="00D973C5" w:rsidRDefault="00D11963" w:rsidP="0055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สกุลเงินดอลลาร์สหรัฐฯ</w:t>
            </w:r>
          </w:p>
        </w:tc>
        <w:tc>
          <w:tcPr>
            <w:tcW w:w="1239" w:type="pct"/>
          </w:tcPr>
          <w:p w14:paraId="26E695F2" w14:textId="274336B3" w:rsidR="00D11963" w:rsidRPr="00665100" w:rsidRDefault="00705FD7" w:rsidP="0042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FD7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49" w:type="pct"/>
          </w:tcPr>
          <w:p w14:paraId="77132B0B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pct"/>
          </w:tcPr>
          <w:p w14:paraId="356745CC" w14:textId="76222BE3" w:rsidR="00D11963" w:rsidRDefault="00D11963" w:rsidP="00917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6726C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</w:tr>
      <w:tr w:rsidR="00D11963" w:rsidRPr="00665100" w14:paraId="03AD7E5F" w14:textId="77777777" w:rsidTr="00A60ABB">
        <w:tc>
          <w:tcPr>
            <w:tcW w:w="2525" w:type="pct"/>
          </w:tcPr>
          <w:p w14:paraId="1443B7EA" w14:textId="77777777" w:rsidR="00D11963" w:rsidRDefault="00D11963" w:rsidP="0055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239" w:type="pct"/>
          </w:tcPr>
          <w:p w14:paraId="04F3591D" w14:textId="58964A1E" w:rsidR="00D11963" w:rsidRPr="00665100" w:rsidRDefault="00705FD7" w:rsidP="0042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06AE5D7E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pct"/>
          </w:tcPr>
          <w:p w14:paraId="6A4567D6" w14:textId="016C16A7" w:rsidR="00D11963" w:rsidRDefault="0046726C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11963" w:rsidRPr="00665100" w14:paraId="6AD03022" w14:textId="77777777" w:rsidTr="00A60ABB">
        <w:tc>
          <w:tcPr>
            <w:tcW w:w="2525" w:type="pct"/>
          </w:tcPr>
          <w:p w14:paraId="31D5BF21" w14:textId="77777777" w:rsidR="00D11963" w:rsidRDefault="00D11963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สกุลเงินรูเปีย</w:t>
            </w:r>
          </w:p>
        </w:tc>
        <w:tc>
          <w:tcPr>
            <w:tcW w:w="1239" w:type="pct"/>
          </w:tcPr>
          <w:p w14:paraId="70122CCD" w14:textId="5E72EC62" w:rsidR="00D11963" w:rsidRPr="00665100" w:rsidRDefault="00705FD7" w:rsidP="00421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FD7">
              <w:rPr>
                <w:rFonts w:asciiTheme="majorBidi" w:hAnsiTheme="majorBidi" w:cstheme="majorBidi"/>
                <w:sz w:val="30"/>
                <w:szCs w:val="30"/>
              </w:rPr>
              <w:t>30,581</w:t>
            </w:r>
          </w:p>
        </w:tc>
        <w:tc>
          <w:tcPr>
            <w:tcW w:w="149" w:type="pct"/>
          </w:tcPr>
          <w:p w14:paraId="044DB02F" w14:textId="77777777" w:rsidR="00D11963" w:rsidRPr="00665100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pct"/>
          </w:tcPr>
          <w:p w14:paraId="336CAA5B" w14:textId="66A0880D" w:rsidR="00D11963" w:rsidRDefault="0046726C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42,586</w:t>
            </w:r>
          </w:p>
        </w:tc>
      </w:tr>
    </w:tbl>
    <w:p w14:paraId="4FD388B4" w14:textId="77777777" w:rsidR="00D11963" w:rsidRPr="00D155D4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01304114" w14:textId="30C7F238" w:rsidR="00D11963" w:rsidRPr="00861BA6" w:rsidRDefault="00A719AA" w:rsidP="00BB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861BA6">
        <w:rPr>
          <w:rFonts w:asciiTheme="majorBidi" w:hAnsiTheme="majorBidi" w:cs="Angsana New"/>
          <w:sz w:val="30"/>
          <w:szCs w:val="30"/>
        </w:rPr>
        <w:t>1</w:t>
      </w:r>
      <w:r w:rsidR="005642A3" w:rsidRPr="00861BA6">
        <w:rPr>
          <w:rFonts w:asciiTheme="majorBidi" w:hAnsiTheme="majorBidi" w:cs="Angsana New"/>
          <w:sz w:val="30"/>
          <w:szCs w:val="30"/>
        </w:rPr>
        <w:t>2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.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2 </w:t>
      </w:r>
      <w:r w:rsidR="00861BA6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หุ้นกู้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 xml:space="preserve">สุทธิ </w:t>
      </w:r>
    </w:p>
    <w:p w14:paraId="333D4E05" w14:textId="77777777" w:rsidR="00D11963" w:rsidRPr="00D155D4" w:rsidRDefault="00D11963" w:rsidP="00EE1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rPr>
          <w:rFonts w:asciiTheme="majorBidi" w:hAnsiTheme="majorBidi" w:cstheme="majorBidi"/>
          <w:sz w:val="24"/>
          <w:szCs w:val="24"/>
        </w:rPr>
      </w:pPr>
    </w:p>
    <w:p w14:paraId="51E6E0AC" w14:textId="5FB76646" w:rsidR="00D11963" w:rsidRDefault="00D11963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64408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การเปลี่ยนแปลงของหุ้นกู้ในระหว่าง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งวดสามเดือนสิ้นสุดวันที่</w:t>
      </w:r>
      <w:r w:rsidR="00A84960" w:rsidRPr="00A84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>31</w:t>
      </w:r>
      <w:r w:rsidR="00A84960" w:rsidRPr="00A84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A84960" w:rsidRPr="00A84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>2567</w:t>
      </w:r>
      <w:r w:rsidR="00A84960">
        <w:rPr>
          <w:rFonts w:asciiTheme="majorBidi" w:hAnsiTheme="majorBidi" w:cs="Angsana New"/>
          <w:sz w:val="30"/>
          <w:szCs w:val="30"/>
        </w:rPr>
        <w:t xml:space="preserve"> </w:t>
      </w:r>
      <w:r w:rsidRPr="00B64408">
        <w:rPr>
          <w:rFonts w:asciiTheme="majorBidi" w:hAnsiTheme="majorBidi" w:cs="Angsana New" w:hint="cs"/>
          <w:sz w:val="30"/>
          <w:szCs w:val="30"/>
          <w:cs/>
        </w:rPr>
        <w:t>สามารถวิเคราะห์ได้ดังน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45F712" w14:textId="77777777" w:rsidR="00D11963" w:rsidRPr="00D155D4" w:rsidRDefault="00D11963" w:rsidP="00EE1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80"/>
        <w:gridCol w:w="2430"/>
      </w:tblGrid>
      <w:tr w:rsidR="00D11963" w:rsidRPr="00A85D0A" w14:paraId="7C3DE949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142441C3" w14:textId="3A255E33" w:rsidR="00D11963" w:rsidRPr="00A85D0A" w:rsidRDefault="00D11963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FB8F9C" w14:textId="77777777" w:rsidR="00D11963" w:rsidRPr="00A85D0A" w:rsidRDefault="00D11963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46C12F3C" w14:textId="79255F7D" w:rsidR="00D11963" w:rsidRPr="00A85D0A" w:rsidRDefault="00D11963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</w:p>
        </w:tc>
      </w:tr>
      <w:tr w:rsidR="0046726C" w:rsidRPr="00A85D0A" w14:paraId="0B258017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684A2010" w14:textId="223C924E" w:rsidR="0046726C" w:rsidRPr="00C8395C" w:rsidRDefault="0024539C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83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83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EBCE68B" w14:textId="77777777" w:rsidR="0046726C" w:rsidRPr="00A85D0A" w:rsidRDefault="0046726C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2FE54F71" w14:textId="4A9960DA" w:rsidR="0046726C" w:rsidRPr="00A85D0A" w:rsidRDefault="0046726C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6EDC2E00" w14:textId="77777777" w:rsidTr="00A60ABB">
        <w:trPr>
          <w:cantSplit/>
          <w:trHeight w:val="423"/>
          <w:tblHeader/>
        </w:trPr>
        <w:tc>
          <w:tcPr>
            <w:tcW w:w="6570" w:type="dxa"/>
            <w:vAlign w:val="bottom"/>
          </w:tcPr>
          <w:p w14:paraId="6E2B8336" w14:textId="0A2E032D" w:rsidR="00D11963" w:rsidRPr="00DC59F6" w:rsidRDefault="00D11963" w:rsidP="00E2040F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0" w:type="dxa"/>
          </w:tcPr>
          <w:p w14:paraId="1655ABD3" w14:textId="77777777" w:rsidR="00D11963" w:rsidRPr="00A85D0A" w:rsidRDefault="00D11963" w:rsidP="00E2040F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6FAD8535" w14:textId="77777777" w:rsidR="00D11963" w:rsidRPr="00A85D0A" w:rsidRDefault="00D11963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1963" w:rsidRPr="00A85D0A" w14:paraId="255D01C8" w14:textId="77777777" w:rsidTr="00A60ABB">
        <w:trPr>
          <w:cantSplit/>
          <w:trHeight w:val="333"/>
        </w:trPr>
        <w:tc>
          <w:tcPr>
            <w:tcW w:w="6570" w:type="dxa"/>
            <w:hideMark/>
          </w:tcPr>
          <w:p w14:paraId="0FDD97A3" w14:textId="77777777" w:rsidR="00D11963" w:rsidRPr="00A85D0A" w:rsidRDefault="00D11963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80" w:type="dxa"/>
          </w:tcPr>
          <w:p w14:paraId="430EEF67" w14:textId="77777777" w:rsidR="00D11963" w:rsidRDefault="00D1196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F031C2F" w14:textId="325A909A" w:rsidR="00D11963" w:rsidRPr="00A85D0A" w:rsidRDefault="00D11963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9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30,601,23</w:t>
            </w:r>
            <w:r w:rsidR="000D188C" w:rsidRPr="000D188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B46D7F" w:rsidRPr="00A85D0A" w14:paraId="5A763312" w14:textId="77777777" w:rsidTr="00A60ABB">
        <w:trPr>
          <w:cantSplit/>
          <w:trHeight w:val="333"/>
        </w:trPr>
        <w:tc>
          <w:tcPr>
            <w:tcW w:w="6570" w:type="dxa"/>
          </w:tcPr>
          <w:p w14:paraId="7C1A0CCD" w14:textId="77777777" w:rsidR="00B46D7F" w:rsidRDefault="00B46D7F" w:rsidP="00B46D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การจ่ายคืนหุ้นกู้</w:t>
            </w:r>
          </w:p>
        </w:tc>
        <w:tc>
          <w:tcPr>
            <w:tcW w:w="180" w:type="dxa"/>
          </w:tcPr>
          <w:p w14:paraId="0E6A08B1" w14:textId="77777777" w:rsidR="00B46D7F" w:rsidRDefault="00B46D7F" w:rsidP="00B4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4DC174A" w14:textId="61BBEAE9" w:rsidR="00B46D7F" w:rsidRDefault="00B46D7F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9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46D7F">
              <w:rPr>
                <w:rFonts w:asciiTheme="majorBidi" w:hAnsiTheme="majorBidi" w:cstheme="majorBidi"/>
                <w:sz w:val="30"/>
                <w:szCs w:val="30"/>
              </w:rPr>
              <w:t>(3,550,000)</w:t>
            </w:r>
          </w:p>
        </w:tc>
      </w:tr>
      <w:tr w:rsidR="00B46D7F" w:rsidRPr="00A85D0A" w14:paraId="3A4AC756" w14:textId="77777777" w:rsidTr="00A60ABB">
        <w:trPr>
          <w:cantSplit/>
          <w:trHeight w:val="333"/>
        </w:trPr>
        <w:tc>
          <w:tcPr>
            <w:tcW w:w="6570" w:type="dxa"/>
          </w:tcPr>
          <w:p w14:paraId="0392146E" w14:textId="77777777" w:rsidR="00B46D7F" w:rsidRPr="00A85D0A" w:rsidRDefault="00B46D7F" w:rsidP="00B46D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80" w:type="dxa"/>
          </w:tcPr>
          <w:p w14:paraId="1626801A" w14:textId="77777777" w:rsidR="00B46D7F" w:rsidRDefault="00B46D7F" w:rsidP="00B4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E0D2B80" w14:textId="7FC5FF70" w:rsidR="00B46D7F" w:rsidRPr="00B46D7F" w:rsidRDefault="00B46D7F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9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46D7F">
              <w:rPr>
                <w:rFonts w:asciiTheme="majorBidi" w:hAnsiTheme="majorBidi" w:cstheme="majorBidi"/>
                <w:sz w:val="30"/>
                <w:szCs w:val="30"/>
              </w:rPr>
              <w:t>1,92</w:t>
            </w:r>
            <w:r w:rsidR="000D188C" w:rsidRPr="000D188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B46D7F" w:rsidRPr="00A85D0A" w14:paraId="0D42284A" w14:textId="77777777" w:rsidTr="00A60ABB">
        <w:trPr>
          <w:cantSplit/>
          <w:trHeight w:val="343"/>
        </w:trPr>
        <w:tc>
          <w:tcPr>
            <w:tcW w:w="6570" w:type="dxa"/>
          </w:tcPr>
          <w:p w14:paraId="61CDEF0E" w14:textId="4A02D86E" w:rsidR="00B46D7F" w:rsidRDefault="00B46D7F" w:rsidP="00B46D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80" w:type="dxa"/>
          </w:tcPr>
          <w:p w14:paraId="3458CA7F" w14:textId="77777777" w:rsidR="00B46D7F" w:rsidRPr="00603092" w:rsidRDefault="00B46D7F" w:rsidP="00B4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D5D3EE1" w14:textId="7E2FB71B" w:rsidR="00B46D7F" w:rsidRPr="00B46D7F" w:rsidRDefault="00B46D7F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9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B46D7F">
              <w:rPr>
                <w:rFonts w:asciiTheme="majorBidi" w:hAnsiTheme="majorBidi" w:cstheme="majorBidi"/>
                <w:sz w:val="30"/>
                <w:szCs w:val="30"/>
              </w:rPr>
              <w:t>168,316</w:t>
            </w:r>
          </w:p>
        </w:tc>
      </w:tr>
      <w:tr w:rsidR="00B46D7F" w:rsidRPr="00A85D0A" w14:paraId="6D61B5CF" w14:textId="77777777" w:rsidTr="00A60ABB">
        <w:trPr>
          <w:cantSplit/>
          <w:trHeight w:val="343"/>
        </w:trPr>
        <w:tc>
          <w:tcPr>
            <w:tcW w:w="6570" w:type="dxa"/>
          </w:tcPr>
          <w:p w14:paraId="3E105D99" w14:textId="77777777" w:rsidR="00B46D7F" w:rsidRPr="004216C1" w:rsidRDefault="00B46D7F" w:rsidP="00B46D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6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80" w:type="dxa"/>
          </w:tcPr>
          <w:p w14:paraId="14E391B3" w14:textId="77777777" w:rsidR="00B46D7F" w:rsidRPr="00603092" w:rsidRDefault="00B46D7F" w:rsidP="00B4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79592EB4" w14:textId="406DE479" w:rsidR="00B46D7F" w:rsidRPr="00E17ED0" w:rsidRDefault="00B46D7F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9"/>
              </w:tabs>
              <w:spacing w:after="0"/>
              <w:ind w:left="-108" w:right="-80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27,221,475</w:t>
            </w:r>
          </w:p>
        </w:tc>
      </w:tr>
    </w:tbl>
    <w:p w14:paraId="5E6E298A" w14:textId="77777777" w:rsidR="00C9141D" w:rsidRDefault="00C9141D" w:rsidP="00DA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16CB7F6" w14:textId="266A7DF0" w:rsidR="00D11963" w:rsidRPr="00B95773" w:rsidRDefault="00D11963" w:rsidP="00DA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มูลค่ายุติธรรมของหุ้นกู้ ณ วันที่ </w:t>
      </w:r>
      <w:r w:rsidR="00B95773" w:rsidRPr="00E17ED0">
        <w:rPr>
          <w:rFonts w:ascii="Angsana New" w:hAnsi="Angsana New" w:cs="Angsana New"/>
          <w:spacing w:val="-2"/>
          <w:sz w:val="30"/>
          <w:szCs w:val="30"/>
        </w:rPr>
        <w:t>31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B95773" w:rsidRPr="00E17ED0">
        <w:rPr>
          <w:rFonts w:ascii="Angsana New" w:hAnsi="Angsana New" w:cs="Angsana New"/>
          <w:spacing w:val="-2"/>
          <w:sz w:val="30"/>
          <w:szCs w:val="30"/>
        </w:rPr>
        <w:t>2567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 มีจํานวน </w:t>
      </w:r>
      <w:r w:rsidR="00B46D7F" w:rsidRPr="00E17ED0">
        <w:rPr>
          <w:rFonts w:ascii="Angsana New" w:hAnsi="Angsana New" w:cs="Angsana New"/>
          <w:spacing w:val="-2"/>
          <w:sz w:val="30"/>
          <w:szCs w:val="30"/>
        </w:rPr>
        <w:t>26,939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มูลค่ายุติธรรมดังกล่าวอ้างอิงจากราคาปิด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ที่อ้างอิงจากสมาคมตลาดตราสารหนี้ไทย ณ วันที่ในงบฐานะการเงิน ซึ่งจัดเป็นข้อมูลระดับที่ </w:t>
      </w:r>
      <w:r w:rsidR="00B95773" w:rsidRPr="00B95773">
        <w:rPr>
          <w:rFonts w:ascii="Angsana New" w:hAnsi="Angsana New" w:cs="Angsana New" w:hint="cs"/>
          <w:sz w:val="30"/>
          <w:szCs w:val="30"/>
        </w:rPr>
        <w:t>2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 ในการประมาณมูลค่ายุติธรรม</w:t>
      </w:r>
    </w:p>
    <w:p w14:paraId="5FCDDC00" w14:textId="74EFA38A" w:rsidR="00091F79" w:rsidRDefault="00091F79" w:rsidP="00DA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p w14:paraId="4EE5A3AC" w14:textId="77777777" w:rsidR="00844340" w:rsidRDefault="00844340" w:rsidP="00DA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p w14:paraId="737CFEBA" w14:textId="77777777" w:rsidR="00DA07FE" w:rsidRDefault="00DA07FE" w:rsidP="00DA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p w14:paraId="69AE2483" w14:textId="77A61154" w:rsidR="00BC42AC" w:rsidRPr="00091CA0" w:rsidRDefault="00BC42AC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 xml:space="preserve">ทุนเรือนหุ้น ส่วนเกินมูลค่าหุ้น และหุ้นทุนซื้อคืน </w:t>
      </w:r>
    </w:p>
    <w:p w14:paraId="678E80F1" w14:textId="4013A43E" w:rsidR="00DA70F0" w:rsidRDefault="00DA70F0" w:rsidP="00855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80"/>
        <w:gridCol w:w="1260"/>
        <w:gridCol w:w="180"/>
        <w:gridCol w:w="1260"/>
        <w:gridCol w:w="180"/>
        <w:gridCol w:w="1260"/>
      </w:tblGrid>
      <w:tr w:rsidR="00743A70" w:rsidRPr="00A85D0A" w14:paraId="305C2C5D" w14:textId="1FC27083" w:rsidTr="00A60ABB">
        <w:trPr>
          <w:cantSplit/>
          <w:trHeight w:val="343"/>
          <w:tblHeader/>
        </w:trPr>
        <w:tc>
          <w:tcPr>
            <w:tcW w:w="3510" w:type="dxa"/>
            <w:vAlign w:val="bottom"/>
          </w:tcPr>
          <w:p w14:paraId="7E2C6E7C" w14:textId="1F230B3D" w:rsidR="00743A70" w:rsidRPr="00950787" w:rsidRDefault="00743A70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978A81" w14:textId="75ED3314" w:rsidR="00743A70" w:rsidRPr="00F92A58" w:rsidRDefault="00404FED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ทุน</w:t>
            </w:r>
            <w:r w:rsidR="00743A7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ที่ออกและ</w:t>
            </w:r>
            <w:r w:rsidR="00743A7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="00743A7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ชำระ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แล้ว</w:t>
            </w:r>
          </w:p>
        </w:tc>
        <w:tc>
          <w:tcPr>
            <w:tcW w:w="180" w:type="dxa"/>
            <w:vAlign w:val="bottom"/>
          </w:tcPr>
          <w:p w14:paraId="15A9294B" w14:textId="77777777" w:rsidR="00743A70" w:rsidRPr="00A85D0A" w:rsidRDefault="00743A70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5A1DF17" w14:textId="7378D825" w:rsidR="00743A70" w:rsidRPr="00A85D0A" w:rsidRDefault="00404FED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ส่วนเกิน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มูลค่าหุ้น</w:t>
            </w:r>
          </w:p>
        </w:tc>
        <w:tc>
          <w:tcPr>
            <w:tcW w:w="180" w:type="dxa"/>
          </w:tcPr>
          <w:p w14:paraId="7DF83BB6" w14:textId="77777777" w:rsidR="00743A70" w:rsidRPr="00A85D0A" w:rsidRDefault="00743A70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17A476" w14:textId="4C34FB0C" w:rsidR="00743A70" w:rsidRPr="00A85D0A" w:rsidRDefault="00404FED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180" w:type="dxa"/>
            <w:vAlign w:val="bottom"/>
          </w:tcPr>
          <w:p w14:paraId="210D19B6" w14:textId="77777777" w:rsidR="00743A70" w:rsidRPr="00A85D0A" w:rsidRDefault="00743A70" w:rsidP="00E204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EA0229A" w14:textId="0730F061" w:rsidR="00743A70" w:rsidRPr="00DA70F0" w:rsidRDefault="00404FED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pacing w:val="-8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pacing w:val="-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04FED" w:rsidRPr="00A85D0A" w14:paraId="5941EAF9" w14:textId="77777777" w:rsidTr="00A60ABB">
        <w:trPr>
          <w:cantSplit/>
          <w:trHeight w:val="343"/>
          <w:tblHeader/>
        </w:trPr>
        <w:tc>
          <w:tcPr>
            <w:tcW w:w="3510" w:type="dxa"/>
            <w:vAlign w:val="bottom"/>
          </w:tcPr>
          <w:p w14:paraId="65B1931D" w14:textId="77777777" w:rsidR="00404FED" w:rsidRPr="00950787" w:rsidRDefault="00404FED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251D23A" w14:textId="27AF34BD" w:rsidR="00404FED" w:rsidRPr="00743A70" w:rsidRDefault="00404FED" w:rsidP="00E204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743A70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bidi="th-TH"/>
              </w:rPr>
              <w:t>(</w:t>
            </w:r>
            <w:r w:rsidRPr="00743A7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43A70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43A70" w:rsidRPr="00A85D0A" w14:paraId="69409FB7" w14:textId="4D8C612C" w:rsidTr="00A60ABB">
        <w:trPr>
          <w:cantSplit/>
          <w:trHeight w:val="333"/>
        </w:trPr>
        <w:tc>
          <w:tcPr>
            <w:tcW w:w="3510" w:type="dxa"/>
          </w:tcPr>
          <w:p w14:paraId="7838DFBD" w14:textId="116DE0CB" w:rsidR="00743A70" w:rsidRPr="00A85D0A" w:rsidRDefault="00743A70" w:rsidP="00843A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8EC5E55" w14:textId="38DEB2C1" w:rsidR="00743A70" w:rsidRPr="00603092" w:rsidRDefault="00404FED" w:rsidP="004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1,163,783</w:t>
            </w:r>
          </w:p>
        </w:tc>
        <w:tc>
          <w:tcPr>
            <w:tcW w:w="180" w:type="dxa"/>
          </w:tcPr>
          <w:p w14:paraId="5EEBA257" w14:textId="77777777" w:rsidR="00743A70" w:rsidRPr="00603092" w:rsidRDefault="00743A70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BFDE0B" w14:textId="2C91511B" w:rsidR="00743A70" w:rsidRPr="00A85D0A" w:rsidRDefault="00404FED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19,948,329</w:t>
            </w:r>
          </w:p>
        </w:tc>
        <w:tc>
          <w:tcPr>
            <w:tcW w:w="180" w:type="dxa"/>
          </w:tcPr>
          <w:p w14:paraId="2BB5F7D5" w14:textId="77777777" w:rsidR="00743A70" w:rsidRPr="00603092" w:rsidRDefault="00743A70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F163D1" w14:textId="4C9B748C" w:rsidR="00743A70" w:rsidRPr="00603092" w:rsidRDefault="00404FED" w:rsidP="000C4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(2,978,575)</w:t>
            </w:r>
          </w:p>
        </w:tc>
        <w:tc>
          <w:tcPr>
            <w:tcW w:w="180" w:type="dxa"/>
          </w:tcPr>
          <w:p w14:paraId="0D8F4709" w14:textId="77777777" w:rsidR="00743A70" w:rsidRPr="00603092" w:rsidRDefault="00743A70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A4CC5B" w14:textId="069A3337" w:rsidR="00743A70" w:rsidRPr="008D57FF" w:rsidRDefault="00404FED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18,133,537</w:t>
            </w:r>
          </w:p>
        </w:tc>
      </w:tr>
      <w:tr w:rsidR="00743A70" w:rsidRPr="00A85D0A" w14:paraId="695B7F26" w14:textId="383C98D2" w:rsidTr="00A60ABB">
        <w:trPr>
          <w:cantSplit/>
          <w:trHeight w:val="333"/>
        </w:trPr>
        <w:tc>
          <w:tcPr>
            <w:tcW w:w="3510" w:type="dxa"/>
          </w:tcPr>
          <w:p w14:paraId="6F3C1575" w14:textId="3F557F5F" w:rsidR="00743A70" w:rsidRPr="00A85D0A" w:rsidRDefault="00743A70" w:rsidP="00843A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350" w:type="dxa"/>
          </w:tcPr>
          <w:p w14:paraId="6F100B82" w14:textId="0BADED41" w:rsidR="00743A70" w:rsidRDefault="00091CA0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966A8B" w14:textId="77777777" w:rsidR="00743A70" w:rsidRPr="00603092" w:rsidRDefault="00743A70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823B21" w14:textId="2A7380F3" w:rsidR="00743A70" w:rsidRDefault="00091CA0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23124A" w14:textId="77777777" w:rsidR="00743A70" w:rsidRPr="00603092" w:rsidRDefault="00743A70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818EA7" w14:textId="2972A71B" w:rsidR="00743A70" w:rsidRDefault="000C47A1" w:rsidP="000C4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0C47A1">
              <w:rPr>
                <w:rFonts w:ascii="Angsana New" w:hAnsi="Angsana New" w:cs="Angsana New"/>
                <w:sz w:val="30"/>
                <w:szCs w:val="30"/>
              </w:rPr>
              <w:t>(1,235,74</w:t>
            </w:r>
            <w:r w:rsidR="0053184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0C47A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64A7A7A" w14:textId="77777777" w:rsidR="00743A70" w:rsidRPr="00603092" w:rsidRDefault="00743A70" w:rsidP="0084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49840B" w14:textId="2E818B8E" w:rsidR="00743A70" w:rsidRPr="008D57FF" w:rsidRDefault="000C47A1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C47A1">
              <w:rPr>
                <w:rFonts w:asciiTheme="majorBidi" w:hAnsiTheme="majorBidi" w:cstheme="majorBidi"/>
                <w:sz w:val="30"/>
                <w:szCs w:val="30"/>
              </w:rPr>
              <w:t>(1,235,74</w:t>
            </w:r>
            <w:r w:rsidR="0053184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C47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1CA0" w:rsidRPr="00A85D0A" w14:paraId="13E48FF5" w14:textId="498809B6" w:rsidTr="00A60ABB">
        <w:trPr>
          <w:cantSplit/>
          <w:trHeight w:val="343"/>
        </w:trPr>
        <w:tc>
          <w:tcPr>
            <w:tcW w:w="3510" w:type="dxa"/>
          </w:tcPr>
          <w:p w14:paraId="7629B6E2" w14:textId="2432C9F9" w:rsidR="00091CA0" w:rsidRPr="00FA2C32" w:rsidRDefault="00091CA0" w:rsidP="00091CA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59F363" w14:textId="672C499D" w:rsidR="00091CA0" w:rsidRPr="00FA2C32" w:rsidRDefault="00091CA0" w:rsidP="0009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7E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1,163,783</w:t>
            </w:r>
          </w:p>
        </w:tc>
        <w:tc>
          <w:tcPr>
            <w:tcW w:w="180" w:type="dxa"/>
          </w:tcPr>
          <w:p w14:paraId="4ADAFD66" w14:textId="77777777" w:rsidR="00091CA0" w:rsidRPr="00FA2C32" w:rsidRDefault="00091CA0" w:rsidP="0009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380320" w14:textId="2910FC5B" w:rsidR="00091CA0" w:rsidRPr="00FA2C32" w:rsidRDefault="00091CA0" w:rsidP="0009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7E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19,948,329</w:t>
            </w:r>
          </w:p>
        </w:tc>
        <w:tc>
          <w:tcPr>
            <w:tcW w:w="180" w:type="dxa"/>
          </w:tcPr>
          <w:p w14:paraId="55DCD0FE" w14:textId="77777777" w:rsidR="00091CA0" w:rsidRPr="00FA2C32" w:rsidRDefault="00091CA0" w:rsidP="0009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4A8F78" w14:textId="3AD38AC5" w:rsidR="00091CA0" w:rsidRPr="00E17ED0" w:rsidRDefault="000C47A1" w:rsidP="000C4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7E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(4,214,32</w:t>
            </w:r>
            <w:r w:rsidR="00531840" w:rsidRPr="00E17E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E17E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E6EB75A" w14:textId="77777777" w:rsidR="00091CA0" w:rsidRPr="00FA2C32" w:rsidRDefault="00091CA0" w:rsidP="0009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7CB97B" w14:textId="607F8CA5" w:rsidR="00091CA0" w:rsidRPr="00E17ED0" w:rsidRDefault="000C47A1" w:rsidP="0009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16,897,7</w:t>
            </w:r>
            <w:r w:rsidR="00531840"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</w:tr>
    </w:tbl>
    <w:p w14:paraId="65AFFAC8" w14:textId="095DE2BE" w:rsidR="00A719AA" w:rsidRPr="00DA70F0" w:rsidRDefault="00A719AA" w:rsidP="0074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="Angsana New"/>
          <w:sz w:val="30"/>
          <w:szCs w:val="30"/>
          <w:highlight w:val="yellow"/>
        </w:rPr>
      </w:pPr>
    </w:p>
    <w:p w14:paraId="207B4147" w14:textId="30A56F54" w:rsidR="001346CA" w:rsidRPr="008550D5" w:rsidRDefault="00D578AA" w:rsidP="0074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578AA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16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="Angsana New"/>
          <w:sz w:val="30"/>
          <w:szCs w:val="30"/>
        </w:rPr>
        <w:t xml:space="preserve">2567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ที่ประชุมคณะกรรมการบริษัทได้อนุมัติให้บริษัทดำเนินการซื้อหุ้นคืนนับตั้งแต่วันที่</w:t>
      </w:r>
      <w:r w:rsidR="00091CA0">
        <w:rPr>
          <w:rFonts w:asciiTheme="majorBidi" w:hAnsiTheme="majorBidi" w:cs="Angsana New"/>
          <w:sz w:val="30"/>
          <w:szCs w:val="30"/>
        </w:rPr>
        <w:br/>
      </w:r>
      <w:r>
        <w:rPr>
          <w:rFonts w:asciiTheme="majorBidi" w:hAnsiTheme="majorBidi" w:cs="Angsana New"/>
          <w:sz w:val="30"/>
          <w:szCs w:val="30"/>
        </w:rPr>
        <w:t xml:space="preserve">20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="Angsana New"/>
          <w:sz w:val="30"/>
          <w:szCs w:val="30"/>
        </w:rPr>
        <w:t>2567</w:t>
      </w:r>
      <w:r w:rsidRPr="00D578AA">
        <w:rPr>
          <w:rFonts w:asciiTheme="majorBidi" w:hAnsiTheme="majorBidi" w:cs="Angsana New"/>
          <w:sz w:val="30"/>
          <w:szCs w:val="30"/>
        </w:rPr>
        <w:t xml:space="preserve">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ถึงวันที่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/>
          <w:sz w:val="30"/>
          <w:szCs w:val="30"/>
        </w:rPr>
        <w:t xml:space="preserve">30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 w:rsidRPr="00D578AA">
        <w:rPr>
          <w:rFonts w:asciiTheme="majorBidi" w:hAnsiTheme="majorBidi" w:cs="Angsana New"/>
          <w:sz w:val="30"/>
          <w:szCs w:val="30"/>
        </w:rPr>
        <w:t xml:space="preserve">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โดยกำหนดวงเงินสูงสุดที่ใช้ในการซื้อหุ้นคืนไม่เกิน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/>
          <w:sz w:val="30"/>
          <w:szCs w:val="30"/>
        </w:rPr>
        <w:t>3,</w:t>
      </w:r>
      <w:r>
        <w:rPr>
          <w:rFonts w:asciiTheme="majorBidi" w:hAnsiTheme="majorBidi" w:cs="Angsana New"/>
          <w:sz w:val="30"/>
          <w:szCs w:val="30"/>
        </w:rPr>
        <w:t>6</w:t>
      </w:r>
      <w:r w:rsidRPr="00D578AA">
        <w:rPr>
          <w:rFonts w:asciiTheme="majorBidi" w:hAnsiTheme="majorBidi" w:cs="Angsana New"/>
          <w:sz w:val="30"/>
          <w:szCs w:val="30"/>
        </w:rPr>
        <w:t xml:space="preserve">00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และจำนวนหุ้นที่จะซื้อคืนไม่เกิน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/>
          <w:sz w:val="30"/>
          <w:szCs w:val="30"/>
        </w:rPr>
        <w:t xml:space="preserve">200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ล้านหุ้น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ซึ่งคิดเป็นร้อยละ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8AA">
        <w:rPr>
          <w:rFonts w:asciiTheme="majorBidi" w:hAnsiTheme="majorBidi" w:cs="Angsana New"/>
          <w:sz w:val="30"/>
          <w:szCs w:val="30"/>
        </w:rPr>
        <w:t>4.</w:t>
      </w:r>
      <w:r>
        <w:rPr>
          <w:rFonts w:asciiTheme="majorBidi" w:hAnsiTheme="majorBidi" w:cs="Angsana New"/>
          <w:sz w:val="30"/>
          <w:szCs w:val="30"/>
        </w:rPr>
        <w:t>30</w:t>
      </w:r>
      <w:r w:rsidRPr="00D578AA">
        <w:rPr>
          <w:rFonts w:asciiTheme="majorBidi" w:hAnsiTheme="majorBidi" w:cs="Angsana New"/>
          <w:sz w:val="30"/>
          <w:szCs w:val="30"/>
        </w:rPr>
        <w:t xml:space="preserve"> </w:t>
      </w:r>
      <w:r w:rsidRPr="00D578AA">
        <w:rPr>
          <w:rFonts w:asciiTheme="majorBidi" w:hAnsiTheme="majorBidi" w:cs="Angsana New" w:hint="cs"/>
          <w:sz w:val="30"/>
          <w:szCs w:val="30"/>
          <w:cs/>
        </w:rPr>
        <w:t>ของหุ้นที่จำหน่ายและได้รับชำระแล้วทั้งหมด</w:t>
      </w:r>
      <w:r w:rsidRPr="00D578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F1A" w:rsidRPr="00E54F1A">
        <w:rPr>
          <w:rFonts w:asciiTheme="majorBidi" w:hAnsiTheme="majorBidi" w:cs="Angsana New" w:hint="cs"/>
          <w:sz w:val="30"/>
          <w:szCs w:val="30"/>
          <w:cs/>
        </w:rPr>
        <w:t>โดยกำหนดระยะเวลาจำหน่ายหุ้นที่ซื้อคืนจะกระทำภายหลัง</w:t>
      </w:r>
      <w:r w:rsidR="00E54F1A" w:rsidRPr="00E54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6</w:t>
      </w:r>
      <w:r w:rsidR="00E54F1A" w:rsidRPr="00E54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F1A" w:rsidRPr="00E54F1A">
        <w:rPr>
          <w:rFonts w:asciiTheme="majorBidi" w:hAnsiTheme="majorBidi" w:cs="Angsana New" w:hint="cs"/>
          <w:sz w:val="30"/>
          <w:szCs w:val="30"/>
          <w:cs/>
        </w:rPr>
        <w:t>เดือนนับแต่การซื้อหุ้นคืนเสร็จสิ้น</w:t>
      </w:r>
      <w:r w:rsidR="00E54F1A" w:rsidRPr="00E54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F1A" w:rsidRPr="00E54F1A">
        <w:rPr>
          <w:rFonts w:asciiTheme="majorBidi" w:hAnsiTheme="majorBidi" w:cs="Angsana New" w:hint="cs"/>
          <w:sz w:val="30"/>
          <w:szCs w:val="30"/>
          <w:cs/>
        </w:rPr>
        <w:t>แต่ไม่เกิน</w:t>
      </w:r>
      <w:r w:rsidR="00E54F1A" w:rsidRPr="00E54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sz w:val="30"/>
          <w:szCs w:val="30"/>
        </w:rPr>
        <w:t>3</w:t>
      </w:r>
      <w:r w:rsidR="00E54F1A" w:rsidRPr="00E54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F1A" w:rsidRPr="00E54F1A">
        <w:rPr>
          <w:rFonts w:asciiTheme="majorBidi" w:hAnsiTheme="majorBidi" w:cs="Angsana New" w:hint="cs"/>
          <w:sz w:val="30"/>
          <w:szCs w:val="30"/>
          <w:cs/>
        </w:rPr>
        <w:t>ปี</w:t>
      </w:r>
    </w:p>
    <w:p w14:paraId="0B1C9548" w14:textId="7127EC78" w:rsidR="00BC42AC" w:rsidRPr="00091F79" w:rsidRDefault="00BC42AC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49ADAF7F" w14:textId="34C0E437" w:rsidR="00A719AA" w:rsidRPr="00091CA0" w:rsidRDefault="00A719A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 xml:space="preserve">กำไร </w:t>
      </w:r>
      <w:r w:rsidRPr="00091CA0">
        <w:rPr>
          <w:rFonts w:ascii="Angsana New" w:hAnsi="Angsana New" w:cs="Angsana New"/>
          <w:szCs w:val="30"/>
        </w:rPr>
        <w:t>(</w:t>
      </w:r>
      <w:r w:rsidRPr="00091CA0">
        <w:rPr>
          <w:rFonts w:ascii="Angsana New" w:hAnsi="Angsana New" w:cs="Angsana New"/>
          <w:szCs w:val="30"/>
          <w:cs/>
        </w:rPr>
        <w:t>ขาดทุน</w:t>
      </w:r>
      <w:r w:rsidRPr="00091CA0">
        <w:rPr>
          <w:rFonts w:ascii="Angsana New" w:hAnsi="Angsana New" w:cs="Angsana New"/>
          <w:szCs w:val="30"/>
        </w:rPr>
        <w:t xml:space="preserve">) </w:t>
      </w:r>
      <w:r w:rsidRPr="00091CA0">
        <w:rPr>
          <w:rFonts w:ascii="Angsana New" w:hAnsi="Angsana New" w:cs="Angsana New"/>
          <w:szCs w:val="30"/>
          <w:cs/>
        </w:rPr>
        <w:t>อื่น</w:t>
      </w:r>
      <w:r w:rsidR="003A7E7C">
        <w:rPr>
          <w:rFonts w:ascii="Angsana New" w:hAnsi="Angsana New" w:cs="Angsana New" w:hint="cs"/>
          <w:szCs w:val="30"/>
          <w:cs/>
        </w:rPr>
        <w:t xml:space="preserve"> </w:t>
      </w:r>
      <w:r w:rsidRPr="00091CA0">
        <w:rPr>
          <w:rFonts w:ascii="Angsana New" w:hAnsi="Angsana New" w:cs="Angsana New"/>
          <w:szCs w:val="30"/>
          <w:cs/>
        </w:rPr>
        <w:t>สุทธิ</w:t>
      </w:r>
    </w:p>
    <w:p w14:paraId="273268EA" w14:textId="77777777" w:rsidR="00A719AA" w:rsidRDefault="00A719AA" w:rsidP="00A71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080"/>
        <w:gridCol w:w="180"/>
        <w:gridCol w:w="1260"/>
        <w:gridCol w:w="180"/>
        <w:gridCol w:w="1260"/>
      </w:tblGrid>
      <w:tr w:rsidR="00A719AA" w:rsidRPr="00A85D0A" w14:paraId="2895C484" w14:textId="77777777" w:rsidTr="00A60ABB">
        <w:trPr>
          <w:cantSplit/>
          <w:trHeight w:val="343"/>
          <w:tblHeader/>
        </w:trPr>
        <w:tc>
          <w:tcPr>
            <w:tcW w:w="3870" w:type="dxa"/>
            <w:vAlign w:val="bottom"/>
            <w:hideMark/>
          </w:tcPr>
          <w:p w14:paraId="53EFA150" w14:textId="77777777" w:rsidR="00A719AA" w:rsidRPr="00A85D0A" w:rsidRDefault="00A719AA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B0C5EC5" w14:textId="77777777" w:rsidR="00A719AA" w:rsidRPr="00A85D0A" w:rsidRDefault="00A719AA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9C63D7" w14:textId="77777777" w:rsidR="00A719AA" w:rsidRPr="00A85D0A" w:rsidRDefault="00A719AA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4EAEF264" w14:textId="77777777" w:rsidR="00A719AA" w:rsidRPr="00A85D0A" w:rsidRDefault="00A719AA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3C79" w:rsidRPr="00A85D0A" w14:paraId="0F088B10" w14:textId="77777777" w:rsidTr="00A60ABB">
        <w:trPr>
          <w:cantSplit/>
          <w:trHeight w:val="343"/>
          <w:tblHeader/>
        </w:trPr>
        <w:tc>
          <w:tcPr>
            <w:tcW w:w="3870" w:type="dxa"/>
            <w:vAlign w:val="bottom"/>
          </w:tcPr>
          <w:p w14:paraId="14A0BBCC" w14:textId="65FEF038" w:rsidR="00AA3C79" w:rsidRPr="00AA3C79" w:rsidRDefault="00AA3C79" w:rsidP="00AA3C7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5512B4B" w14:textId="02201D31" w:rsidR="00AA3C79" w:rsidRPr="00F92A58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5F6C033" w14:textId="77777777" w:rsidR="00AA3C79" w:rsidRPr="00A85D0A" w:rsidRDefault="00AA3C79" w:rsidP="00AA3C7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6384A5B" w14:textId="250CA450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8895921" w14:textId="77777777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82D1930" w14:textId="71085DCA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52C03E0" w14:textId="77777777" w:rsidR="00AA3C79" w:rsidRPr="00A85D0A" w:rsidRDefault="00AA3C79" w:rsidP="00AA3C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49DA67A" w14:textId="6902FF39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</w:tr>
      <w:tr w:rsidR="00AA3C79" w:rsidRPr="00A85D0A" w14:paraId="36C6ED32" w14:textId="77777777" w:rsidTr="00A60ABB">
        <w:trPr>
          <w:cantSplit/>
          <w:trHeight w:val="423"/>
          <w:tblHeader/>
        </w:trPr>
        <w:tc>
          <w:tcPr>
            <w:tcW w:w="3870" w:type="dxa"/>
            <w:vAlign w:val="bottom"/>
          </w:tcPr>
          <w:p w14:paraId="55CB9823" w14:textId="77777777" w:rsidR="00AA3C79" w:rsidRPr="00A85D0A" w:rsidRDefault="00AA3C79" w:rsidP="00AA3C79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7E9860CF" w14:textId="77777777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B5EF0" w:rsidRPr="00A85D0A" w14:paraId="06C67737" w14:textId="77777777" w:rsidTr="00A60ABB">
        <w:trPr>
          <w:cantSplit/>
          <w:trHeight w:val="333"/>
        </w:trPr>
        <w:tc>
          <w:tcPr>
            <w:tcW w:w="3870" w:type="dxa"/>
            <w:hideMark/>
          </w:tcPr>
          <w:p w14:paraId="088664B8" w14:textId="1F8A5F02" w:rsidR="00AB5EF0" w:rsidRPr="00A85D0A" w:rsidRDefault="00AB5EF0" w:rsidP="00AB5E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ขาดทุน) จากอัตราแลกเปลี่ยน</w:t>
            </w:r>
            <w:r w:rsidR="004D14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26D29A3F" w14:textId="16DF6CBB" w:rsidR="00AB5EF0" w:rsidRPr="00AB5EF0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958,856</w:t>
            </w:r>
          </w:p>
        </w:tc>
        <w:tc>
          <w:tcPr>
            <w:tcW w:w="180" w:type="dxa"/>
          </w:tcPr>
          <w:p w14:paraId="78742D96" w14:textId="77777777" w:rsidR="00AB5EF0" w:rsidRPr="00603092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5D75E" w14:textId="57A5D5B2" w:rsidR="00AB5EF0" w:rsidRPr="00A85D0A" w:rsidRDefault="00AB5EF0" w:rsidP="005C1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</w:t>
            </w:r>
            <w:r w:rsidRPr="00843A74">
              <w:rPr>
                <w:rFonts w:ascii="Angsana New" w:hAnsi="Angsana New" w:cs="Angsana New"/>
                <w:sz w:val="30"/>
                <w:szCs w:val="30"/>
              </w:rPr>
              <w:t>983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723FF00" w14:textId="77777777" w:rsidR="00AB5EF0" w:rsidRPr="008D57FF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24"/>
              </w:tabs>
              <w:spacing w:after="0"/>
              <w:ind w:left="-108" w:right="186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FA7247" w14:textId="15F36CE1" w:rsidR="00AB5EF0" w:rsidRPr="00603092" w:rsidRDefault="00AB5EF0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-80" w:hanging="89"/>
              <w:rPr>
                <w:rFonts w:ascii="Angsana New" w:hAnsi="Angsana New" w:cs="Angsana New"/>
                <w:sz w:val="30"/>
                <w:szCs w:val="30"/>
              </w:rPr>
            </w:pPr>
            <w:r w:rsidRPr="00AB5EF0">
              <w:rPr>
                <w:rFonts w:ascii="Angsana New" w:hAnsi="Angsana New" w:cs="Angsana New"/>
                <w:sz w:val="30"/>
                <w:szCs w:val="30"/>
              </w:rPr>
              <w:t>(56,521)</w:t>
            </w:r>
          </w:p>
        </w:tc>
        <w:tc>
          <w:tcPr>
            <w:tcW w:w="180" w:type="dxa"/>
          </w:tcPr>
          <w:p w14:paraId="64FEC803" w14:textId="77777777" w:rsidR="00AB5EF0" w:rsidRPr="00603092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4BFA1A" w14:textId="53705CC4" w:rsidR="00AB5EF0" w:rsidRPr="00603092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4,431</w:t>
            </w:r>
          </w:p>
        </w:tc>
      </w:tr>
      <w:tr w:rsidR="00AB5EF0" w:rsidRPr="00A85D0A" w14:paraId="1A6FBEE2" w14:textId="77777777" w:rsidTr="00A60ABB">
        <w:trPr>
          <w:cantSplit/>
          <w:trHeight w:val="333"/>
        </w:trPr>
        <w:tc>
          <w:tcPr>
            <w:tcW w:w="3870" w:type="dxa"/>
          </w:tcPr>
          <w:p w14:paraId="06D81C33" w14:textId="61DB4384" w:rsidR="00AB5EF0" w:rsidRPr="00A85D0A" w:rsidRDefault="00AB5EF0" w:rsidP="00AB5E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ขาดทุน) จากเครื่องมือทางการเงิน</w:t>
            </w:r>
            <w:r w:rsidR="004D14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2BBE923E" w14:textId="145AF87C" w:rsidR="00AB5EF0" w:rsidRPr="00AB5EF0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(748,296)</w:t>
            </w:r>
          </w:p>
        </w:tc>
        <w:tc>
          <w:tcPr>
            <w:tcW w:w="180" w:type="dxa"/>
          </w:tcPr>
          <w:p w14:paraId="48FD1377" w14:textId="77777777" w:rsidR="00AB5EF0" w:rsidRPr="00603092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E085E3" w14:textId="7410075E" w:rsidR="00AB5EF0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263,012</w:t>
            </w:r>
          </w:p>
        </w:tc>
        <w:tc>
          <w:tcPr>
            <w:tcW w:w="180" w:type="dxa"/>
          </w:tcPr>
          <w:p w14:paraId="537D1E25" w14:textId="77777777" w:rsidR="00AB5EF0" w:rsidRPr="00603092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FA52A1" w14:textId="36A4A052" w:rsidR="00AB5EF0" w:rsidRDefault="00AB5EF0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-80" w:hanging="89"/>
              <w:rPr>
                <w:rFonts w:ascii="Angsana New" w:hAnsi="Angsana New" w:cs="Angsana New"/>
                <w:sz w:val="30"/>
                <w:szCs w:val="30"/>
              </w:rPr>
            </w:pPr>
            <w:r w:rsidRPr="00AB5EF0">
              <w:rPr>
                <w:rFonts w:ascii="Angsana New" w:hAnsi="Angsana New" w:cs="Angsana New"/>
                <w:sz w:val="30"/>
                <w:szCs w:val="30"/>
              </w:rPr>
              <w:t>(1,050,728)</w:t>
            </w:r>
          </w:p>
        </w:tc>
        <w:tc>
          <w:tcPr>
            <w:tcW w:w="180" w:type="dxa"/>
          </w:tcPr>
          <w:p w14:paraId="7B408E27" w14:textId="77777777" w:rsidR="00AB5EF0" w:rsidRPr="00603092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9A59B0" w14:textId="073F70D9" w:rsidR="00AB5EF0" w:rsidRPr="00603092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8,175</w:t>
            </w:r>
          </w:p>
        </w:tc>
      </w:tr>
      <w:tr w:rsidR="00AB5EF0" w:rsidRPr="00A85D0A" w14:paraId="101315B9" w14:textId="77777777" w:rsidTr="00A60ABB">
        <w:trPr>
          <w:cantSplit/>
          <w:trHeight w:val="343"/>
        </w:trPr>
        <w:tc>
          <w:tcPr>
            <w:tcW w:w="3870" w:type="dxa"/>
          </w:tcPr>
          <w:p w14:paraId="1C856F27" w14:textId="77777777" w:rsidR="00AB5EF0" w:rsidRDefault="00AB5EF0" w:rsidP="00AB5E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5DF05" w14:textId="0471E6F8" w:rsidR="00AB5EF0" w:rsidRPr="00AB5EF0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29,075</w:t>
            </w:r>
          </w:p>
        </w:tc>
        <w:tc>
          <w:tcPr>
            <w:tcW w:w="180" w:type="dxa"/>
          </w:tcPr>
          <w:p w14:paraId="6A499C77" w14:textId="77777777" w:rsidR="00AB5EF0" w:rsidRPr="00603092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047B11" w14:textId="1DFC5793" w:rsidR="00AB5EF0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8,760</w:t>
            </w:r>
          </w:p>
        </w:tc>
        <w:tc>
          <w:tcPr>
            <w:tcW w:w="180" w:type="dxa"/>
          </w:tcPr>
          <w:p w14:paraId="37F1FBFD" w14:textId="77777777" w:rsidR="00AB5EF0" w:rsidRPr="00603092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5CF752" w14:textId="1843710F" w:rsidR="00AB5EF0" w:rsidRPr="00603092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 w:rsidRPr="00AB5EF0">
              <w:rPr>
                <w:rFonts w:ascii="Angsana New" w:hAnsi="Angsana New" w:cs="Angsana New"/>
                <w:sz w:val="30"/>
                <w:szCs w:val="30"/>
              </w:rPr>
              <w:t>250,91</w:t>
            </w:r>
            <w:r w:rsidR="0053184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E88D988" w14:textId="77777777" w:rsidR="00AB5EF0" w:rsidRPr="00603092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0E20F4" w14:textId="5E98D18C" w:rsidR="00AB5EF0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2,750</w:t>
            </w:r>
          </w:p>
        </w:tc>
      </w:tr>
      <w:tr w:rsidR="00AB5EF0" w:rsidRPr="00A85D0A" w14:paraId="0CAE166A" w14:textId="77777777" w:rsidTr="00A60ABB">
        <w:trPr>
          <w:cantSplit/>
          <w:trHeight w:val="343"/>
        </w:trPr>
        <w:tc>
          <w:tcPr>
            <w:tcW w:w="3870" w:type="dxa"/>
          </w:tcPr>
          <w:p w14:paraId="47350EF5" w14:textId="66FFD5F0" w:rsidR="00AB5EF0" w:rsidRPr="00843A74" w:rsidRDefault="00AB5EF0" w:rsidP="00AB5E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รวมกำไร 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="003A7E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BA20C" w14:textId="20B67204" w:rsidR="00AB5EF0" w:rsidRPr="00AB5EF0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80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239,635</w:t>
            </w:r>
          </w:p>
        </w:tc>
        <w:tc>
          <w:tcPr>
            <w:tcW w:w="180" w:type="dxa"/>
          </w:tcPr>
          <w:p w14:paraId="5CD4866A" w14:textId="77777777" w:rsidR="00AB5EF0" w:rsidRPr="006328ED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358B77" w14:textId="370F84B6" w:rsidR="00AB5EF0" w:rsidRPr="006328ED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28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224,789</w:t>
            </w:r>
          </w:p>
        </w:tc>
        <w:tc>
          <w:tcPr>
            <w:tcW w:w="180" w:type="dxa"/>
          </w:tcPr>
          <w:p w14:paraId="013430D9" w14:textId="77777777" w:rsidR="00AB5EF0" w:rsidRPr="006328ED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42956D" w14:textId="0287284C" w:rsidR="00AB5EF0" w:rsidRPr="005C1229" w:rsidRDefault="00AB5EF0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-80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12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C00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856,335</w:t>
            </w:r>
            <w:r w:rsidRPr="005C12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76B50F6" w14:textId="77777777" w:rsidR="00AB5EF0" w:rsidRPr="006328ED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0DD4EA" w14:textId="6DE2780B" w:rsidR="00AB5EF0" w:rsidRPr="006328ED" w:rsidRDefault="00AB5EF0" w:rsidP="00AB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14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28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15,356</w:t>
            </w:r>
          </w:p>
        </w:tc>
      </w:tr>
    </w:tbl>
    <w:p w14:paraId="11F38E40" w14:textId="77777777" w:rsidR="00C141CC" w:rsidRDefault="00C141CC" w:rsidP="00C1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="Angsana New"/>
          <w:sz w:val="30"/>
          <w:szCs w:val="30"/>
        </w:rPr>
      </w:pPr>
    </w:p>
    <w:p w14:paraId="4E04AF9A" w14:textId="77777777" w:rsidR="0013459A" w:rsidRDefault="00134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060C41B" w14:textId="77777777" w:rsidR="004E6C7D" w:rsidRDefault="004E6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C2458A6" w14:textId="77777777" w:rsidR="004E6C7D" w:rsidRDefault="004E6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7617673" w14:textId="77777777" w:rsidR="004E6C7D" w:rsidRDefault="004E6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67815BA" w14:textId="77777777" w:rsidR="004E6C7D" w:rsidRPr="00C141CC" w:rsidRDefault="004E6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9292FCD" w14:textId="77777777" w:rsidR="00DA07FE" w:rsidRDefault="00DA0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9F3B066" w14:textId="77777777" w:rsidR="00DA07FE" w:rsidRPr="00EC721A" w:rsidRDefault="00DA07FE" w:rsidP="00EC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0DE634D" w14:textId="0618766D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 xml:space="preserve">ภาษีเงินได้ </w:t>
      </w:r>
    </w:p>
    <w:p w14:paraId="0E945126" w14:textId="77777777" w:rsidR="00091F79" w:rsidRPr="008F4522" w:rsidRDefault="00091F79" w:rsidP="0009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170"/>
        <w:gridCol w:w="181"/>
        <w:gridCol w:w="1259"/>
        <w:gridCol w:w="181"/>
        <w:gridCol w:w="1259"/>
        <w:gridCol w:w="181"/>
        <w:gridCol w:w="1259"/>
      </w:tblGrid>
      <w:tr w:rsidR="00AA3C79" w:rsidRPr="00A85D0A" w14:paraId="0AB9D261" w14:textId="77777777" w:rsidTr="00A60ABB">
        <w:trPr>
          <w:cantSplit/>
          <w:trHeight w:val="343"/>
          <w:tblHeader/>
        </w:trPr>
        <w:tc>
          <w:tcPr>
            <w:tcW w:w="3690" w:type="dxa"/>
            <w:vAlign w:val="bottom"/>
            <w:hideMark/>
          </w:tcPr>
          <w:p w14:paraId="6AF9DFEA" w14:textId="77777777" w:rsidR="00AA3C79" w:rsidRPr="00A85D0A" w:rsidRDefault="00AA3C79" w:rsidP="00E204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76011781" w14:textId="77777777" w:rsidR="00AA3C79" w:rsidRPr="00A85D0A" w:rsidRDefault="00AA3C79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22EF9BE9" w14:textId="77777777" w:rsidR="00AA3C79" w:rsidRPr="00A85D0A" w:rsidRDefault="00AA3C79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99" w:type="dxa"/>
            <w:gridSpan w:val="3"/>
            <w:vAlign w:val="bottom"/>
            <w:hideMark/>
          </w:tcPr>
          <w:p w14:paraId="5D3D10C9" w14:textId="77777777" w:rsidR="00AA3C79" w:rsidRPr="00A85D0A" w:rsidRDefault="00AA3C79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3C79" w:rsidRPr="00A85D0A" w14:paraId="159E68AC" w14:textId="77777777" w:rsidTr="00A60ABB">
        <w:trPr>
          <w:cantSplit/>
          <w:trHeight w:val="343"/>
          <w:tblHeader/>
        </w:trPr>
        <w:tc>
          <w:tcPr>
            <w:tcW w:w="3690" w:type="dxa"/>
            <w:vAlign w:val="bottom"/>
          </w:tcPr>
          <w:p w14:paraId="15C8812C" w14:textId="77777777" w:rsidR="00AA3C79" w:rsidRDefault="00AA3C79" w:rsidP="00E2040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</w:p>
        </w:tc>
        <w:tc>
          <w:tcPr>
            <w:tcW w:w="1170" w:type="dxa"/>
            <w:vAlign w:val="bottom"/>
          </w:tcPr>
          <w:p w14:paraId="30E9D1A6" w14:textId="77777777" w:rsidR="00AA3C79" w:rsidRPr="00C70B18" w:rsidRDefault="00AA3C79" w:rsidP="00E2040F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1" w:type="dxa"/>
            <w:vAlign w:val="bottom"/>
          </w:tcPr>
          <w:p w14:paraId="151CA62C" w14:textId="77777777" w:rsidR="00AA3C79" w:rsidRPr="00A85D0A" w:rsidRDefault="00AA3C79" w:rsidP="00E204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071FA9CC" w14:textId="77777777" w:rsidR="00AA3C79" w:rsidRDefault="00AA3C79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1" w:type="dxa"/>
          </w:tcPr>
          <w:p w14:paraId="64C1B958" w14:textId="77777777" w:rsidR="00AA3C79" w:rsidRPr="00A85D0A" w:rsidRDefault="00AA3C79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76F054AF" w14:textId="77777777" w:rsidR="00AA3C79" w:rsidRDefault="00AA3C79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1" w:type="dxa"/>
            <w:vAlign w:val="bottom"/>
          </w:tcPr>
          <w:p w14:paraId="7CEDB71B" w14:textId="77777777" w:rsidR="00AA3C79" w:rsidRPr="00A85D0A" w:rsidRDefault="00AA3C79" w:rsidP="00E204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469678A0" w14:textId="77777777" w:rsidR="00AA3C79" w:rsidRDefault="00AA3C79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2566</w:t>
            </w:r>
          </w:p>
        </w:tc>
      </w:tr>
      <w:tr w:rsidR="00AA3C79" w:rsidRPr="00A85D0A" w14:paraId="02D8AFFD" w14:textId="77777777" w:rsidTr="00A60ABB">
        <w:trPr>
          <w:cantSplit/>
          <w:trHeight w:val="423"/>
          <w:tblHeader/>
        </w:trPr>
        <w:tc>
          <w:tcPr>
            <w:tcW w:w="3690" w:type="dxa"/>
            <w:vAlign w:val="bottom"/>
          </w:tcPr>
          <w:p w14:paraId="79223A17" w14:textId="77777777" w:rsidR="00AA3C79" w:rsidRPr="00A85D0A" w:rsidRDefault="00AA3C79" w:rsidP="00E2040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06158695" w14:textId="77777777" w:rsidR="00AA3C79" w:rsidRPr="00A85D0A" w:rsidRDefault="00AA3C79" w:rsidP="00E204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A3C79" w:rsidRPr="00A85D0A" w14:paraId="67FD848B" w14:textId="77777777" w:rsidTr="00A60ABB">
        <w:trPr>
          <w:cantSplit/>
          <w:trHeight w:val="333"/>
        </w:trPr>
        <w:tc>
          <w:tcPr>
            <w:tcW w:w="3690" w:type="dxa"/>
            <w:hideMark/>
          </w:tcPr>
          <w:p w14:paraId="4DE436AE" w14:textId="77777777" w:rsidR="00AA3C79" w:rsidRPr="00A85D0A" w:rsidRDefault="00AA3C79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2DAF776D" w14:textId="3FAF1D9B" w:rsidR="00AA3C79" w:rsidRPr="00603092" w:rsidRDefault="00731C2B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731C2B">
              <w:rPr>
                <w:rFonts w:ascii="Angsana New" w:hAnsi="Angsana New" w:cs="Angsana New"/>
                <w:sz w:val="30"/>
                <w:szCs w:val="30"/>
              </w:rPr>
              <w:t>183,94</w:t>
            </w:r>
            <w:r w:rsidR="004F4F4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81" w:type="dxa"/>
          </w:tcPr>
          <w:p w14:paraId="3F854EDD" w14:textId="77777777" w:rsidR="00AA3C79" w:rsidRPr="00603092" w:rsidRDefault="00AA3C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82F4BF3" w14:textId="7E9A1025" w:rsidR="00AA3C79" w:rsidRPr="00A85D0A" w:rsidRDefault="00AA3C79" w:rsidP="00AA3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</w:t>
            </w:r>
            <w:r w:rsidRPr="00143CCF">
              <w:rPr>
                <w:rFonts w:ascii="Angsana New" w:hAnsi="Angsana New" w:cs="Angsana New"/>
                <w:sz w:val="30"/>
                <w:szCs w:val="30"/>
              </w:rPr>
              <w:t>803</w:t>
            </w:r>
          </w:p>
        </w:tc>
        <w:tc>
          <w:tcPr>
            <w:tcW w:w="181" w:type="dxa"/>
          </w:tcPr>
          <w:p w14:paraId="4981970C" w14:textId="77777777" w:rsidR="00AA3C79" w:rsidRPr="00603092" w:rsidRDefault="00AA3C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B8C8540" w14:textId="7BB25903" w:rsidR="00AA3C79" w:rsidRPr="00603092" w:rsidRDefault="002C4937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2C4937">
              <w:rPr>
                <w:rFonts w:ascii="Angsana New" w:hAnsi="Angsana New" w:cs="Angsana New"/>
                <w:sz w:val="30"/>
                <w:szCs w:val="30"/>
              </w:rPr>
              <w:t>1,674</w:t>
            </w:r>
          </w:p>
        </w:tc>
        <w:tc>
          <w:tcPr>
            <w:tcW w:w="181" w:type="dxa"/>
          </w:tcPr>
          <w:p w14:paraId="28E08C38" w14:textId="77777777" w:rsidR="00AA3C79" w:rsidRPr="00603092" w:rsidRDefault="00AA3C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96FFB03" w14:textId="41B1F640" w:rsidR="00AA3C79" w:rsidRPr="008D57FF" w:rsidRDefault="00AA3C79" w:rsidP="00AA3C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7,530</w:t>
            </w:r>
          </w:p>
        </w:tc>
      </w:tr>
      <w:tr w:rsidR="00AA3C79" w:rsidRPr="00A85D0A" w14:paraId="739F0528" w14:textId="77777777" w:rsidTr="00A60ABB">
        <w:trPr>
          <w:cantSplit/>
          <w:trHeight w:val="333"/>
        </w:trPr>
        <w:tc>
          <w:tcPr>
            <w:tcW w:w="3690" w:type="dxa"/>
          </w:tcPr>
          <w:p w14:paraId="03D2BC44" w14:textId="77777777" w:rsidR="00AA3C79" w:rsidRPr="00A85D0A" w:rsidRDefault="00AA3C79" w:rsidP="00E204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649E91" w14:textId="38BBFE1B" w:rsidR="00AA3C79" w:rsidRDefault="002C4937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/>
              <w:ind w:left="-108" w:right="-80" w:hanging="89"/>
              <w:rPr>
                <w:rFonts w:ascii="Angsana New" w:hAnsi="Angsana New" w:cs="Angsana New"/>
                <w:sz w:val="30"/>
                <w:szCs w:val="30"/>
              </w:rPr>
            </w:pPr>
            <w:r w:rsidRPr="002C493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1C2B" w:rsidRPr="00731C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724AF">
              <w:rPr>
                <w:rFonts w:ascii="Angsana New" w:hAnsi="Angsana New" w:cs="Angsana New"/>
                <w:sz w:val="30"/>
                <w:szCs w:val="30"/>
              </w:rPr>
              <w:t>5,665</w:t>
            </w:r>
            <w:r w:rsidRPr="002C493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4223FD70" w14:textId="77777777" w:rsidR="00AA3C79" w:rsidRPr="00603092" w:rsidRDefault="00AA3C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9BE8694" w14:textId="1E9B4C39" w:rsidR="00AA3C79" w:rsidRDefault="00AA3C79" w:rsidP="00D53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(391,574)</w:t>
            </w:r>
          </w:p>
        </w:tc>
        <w:tc>
          <w:tcPr>
            <w:tcW w:w="181" w:type="dxa"/>
          </w:tcPr>
          <w:p w14:paraId="1D3DD441" w14:textId="77777777" w:rsidR="00AA3C79" w:rsidRPr="00603092" w:rsidRDefault="00AA3C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8047816" w14:textId="7F47E0D8" w:rsidR="00AA3C79" w:rsidRDefault="002C4937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2C4937">
              <w:rPr>
                <w:rFonts w:ascii="Angsana New" w:hAnsi="Angsana New" w:cs="Angsana New"/>
                <w:sz w:val="30"/>
                <w:szCs w:val="30"/>
              </w:rPr>
              <w:t>24,016</w:t>
            </w:r>
          </w:p>
        </w:tc>
        <w:tc>
          <w:tcPr>
            <w:tcW w:w="181" w:type="dxa"/>
          </w:tcPr>
          <w:p w14:paraId="0E7FBFDC" w14:textId="77777777" w:rsidR="00AA3C79" w:rsidRPr="00603092" w:rsidRDefault="00AA3C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5F0028F" w14:textId="5286E685" w:rsidR="00AA3C79" w:rsidRPr="008D57FF" w:rsidRDefault="00AA3C79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(2,150)</w:t>
            </w:r>
          </w:p>
        </w:tc>
      </w:tr>
      <w:tr w:rsidR="00AA3C79" w:rsidRPr="00A85D0A" w14:paraId="2D2D9FF7" w14:textId="77777777" w:rsidTr="00A60ABB">
        <w:trPr>
          <w:cantSplit/>
          <w:trHeight w:val="343"/>
        </w:trPr>
        <w:tc>
          <w:tcPr>
            <w:tcW w:w="3690" w:type="dxa"/>
            <w:hideMark/>
          </w:tcPr>
          <w:p w14:paraId="3695CE3C" w14:textId="77777777" w:rsidR="00AA3C79" w:rsidRPr="00843A74" w:rsidRDefault="00AA3C79" w:rsidP="00E204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รวมค่าใช้จ่าย 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990D8A" w14:textId="3C0F8E9D" w:rsidR="00AA3C79" w:rsidRPr="00843A74" w:rsidRDefault="00731C2B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1C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F724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8,28</w:t>
            </w:r>
            <w:r w:rsidR="004F4F4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1" w:type="dxa"/>
          </w:tcPr>
          <w:p w14:paraId="25A9501C" w14:textId="77777777" w:rsidR="00AA3C79" w:rsidRPr="00843A74" w:rsidRDefault="00AA3C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B730801" w14:textId="103DEA19" w:rsidR="00AA3C79" w:rsidRPr="00143CCF" w:rsidRDefault="00AA3C79" w:rsidP="0014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3C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(241,</w:t>
            </w:r>
            <w:r w:rsidRPr="00143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771</w:t>
            </w:r>
            <w:r w:rsidRPr="00143C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3706F34B" w14:textId="77777777" w:rsidR="00AA3C79" w:rsidRPr="00843A74" w:rsidRDefault="00AA3C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0B05180" w14:textId="21393243" w:rsidR="00AA3C79" w:rsidRPr="00843A74" w:rsidRDefault="002C4937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49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25,690</w:t>
            </w:r>
          </w:p>
        </w:tc>
        <w:tc>
          <w:tcPr>
            <w:tcW w:w="181" w:type="dxa"/>
          </w:tcPr>
          <w:p w14:paraId="27335965" w14:textId="77777777" w:rsidR="00AA3C79" w:rsidRPr="00843A74" w:rsidRDefault="00AA3C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7F92C83" w14:textId="41E5ED19" w:rsidR="00AA3C79" w:rsidRPr="00843A74" w:rsidRDefault="00AA3C79" w:rsidP="0014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Pr="00143C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380</w:t>
            </w:r>
          </w:p>
        </w:tc>
      </w:tr>
    </w:tbl>
    <w:p w14:paraId="4A5EA2AB" w14:textId="77777777" w:rsidR="00091F79" w:rsidRDefault="00091F79" w:rsidP="0014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2B934F17" w14:textId="432F74AC" w:rsidR="00091F79" w:rsidRDefault="00091F79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43CCF">
        <w:rPr>
          <w:rFonts w:asciiTheme="majorBidi" w:hAnsiTheme="majorBidi" w:cs="Angsana New" w:hint="cs"/>
          <w:sz w:val="30"/>
          <w:szCs w:val="30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ําไรรวมทั้งปีที่คาดว่าจะเกิดขึ้นสําหรับกลุ่มบริษัทและบริษัท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อัตราร้อยละ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4937">
        <w:rPr>
          <w:rFonts w:asciiTheme="majorBidi" w:hAnsiTheme="majorBidi" w:cs="Angsana New"/>
          <w:sz w:val="30"/>
          <w:szCs w:val="30"/>
        </w:rPr>
        <w:t>8.</w:t>
      </w:r>
      <w:r w:rsidR="00731C2B">
        <w:rPr>
          <w:rFonts w:asciiTheme="majorBidi" w:hAnsiTheme="majorBidi" w:cs="Angsana New"/>
          <w:sz w:val="30"/>
          <w:szCs w:val="30"/>
        </w:rPr>
        <w:t>3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และร้อยละ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4937">
        <w:rPr>
          <w:rFonts w:asciiTheme="majorBidi" w:hAnsiTheme="majorBidi" w:cs="Angsana New"/>
          <w:sz w:val="30"/>
          <w:szCs w:val="30"/>
        </w:rPr>
        <w:t>348.2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ตามลําดับ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0D188C" w:rsidRPr="000D188C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143CCF">
        <w:rPr>
          <w:rFonts w:asciiTheme="majorBidi" w:hAnsiTheme="majorBidi" w:cs="Angsana New"/>
          <w:i/>
          <w:iCs/>
          <w:sz w:val="30"/>
          <w:szCs w:val="30"/>
        </w:rPr>
        <w:t>1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i/>
          <w:iCs/>
          <w:sz w:val="30"/>
          <w:szCs w:val="30"/>
          <w:cs/>
        </w:rPr>
        <w:t>มีนาคม</w:t>
      </w:r>
      <w:r w:rsidR="00143CCF" w:rsidRPr="00143CCF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50401F">
        <w:rPr>
          <w:rFonts w:asciiTheme="majorBidi" w:hAnsiTheme="majorBidi" w:cs="Angsana New"/>
          <w:i/>
          <w:iCs/>
          <w:sz w:val="30"/>
          <w:szCs w:val="30"/>
        </w:rPr>
        <w:t>2566: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อัตราร้อยละ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-</w:t>
      </w:r>
      <w:r w:rsidR="00143CCF" w:rsidRPr="00143CCF">
        <w:rPr>
          <w:rFonts w:asciiTheme="majorBidi" w:hAnsiTheme="majorBidi" w:cs="Angsana New"/>
          <w:i/>
          <w:iCs/>
          <w:sz w:val="30"/>
          <w:szCs w:val="30"/>
        </w:rPr>
        <w:t>26.4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i/>
          <w:iCs/>
          <w:sz w:val="30"/>
          <w:szCs w:val="30"/>
          <w:cs/>
        </w:rPr>
        <w:t>และร้อยละ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43CCF" w:rsidRPr="00143CCF">
        <w:rPr>
          <w:rFonts w:asciiTheme="majorBidi" w:hAnsiTheme="majorBidi" w:cs="Angsana New"/>
          <w:i/>
          <w:iCs/>
          <w:sz w:val="30"/>
          <w:szCs w:val="30"/>
        </w:rPr>
        <w:t>0.7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i/>
          <w:iCs/>
          <w:sz w:val="30"/>
          <w:szCs w:val="30"/>
          <w:cs/>
        </w:rPr>
        <w:t>ตามลําดับ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การเปลี่ยนแปลงประมาณการอัตราภาษีเงินได้</w:t>
      </w:r>
      <w:r w:rsidR="00143CCF" w:rsidRPr="00143CCF">
        <w:rPr>
          <w:rFonts w:asciiTheme="majorBidi" w:hAnsiTheme="majorBidi" w:cs="Angsana New"/>
          <w:sz w:val="30"/>
          <w:szCs w:val="30"/>
        </w:rPr>
        <w:br/>
      </w:r>
      <w:r w:rsidRPr="00143CCF">
        <w:rPr>
          <w:rFonts w:asciiTheme="majorBidi" w:hAnsiTheme="majorBidi" w:cs="Angsana New" w:hint="cs"/>
          <w:sz w:val="30"/>
          <w:szCs w:val="30"/>
          <w:cs/>
        </w:rPr>
        <w:t>ถัวเฉลี่ยสําหรับกลุ่มบริษัทเกิดจากการรับรู้สินทรัพย์ภาษีเงินได้รอตัดบัญชีสําหรับประโยชน์เพิ่มเติมทางภาษีที่เกี่ยวข้องกับผลขาดทุนสุทธิจากการดําเนินงานของบริษัทย่อยในต่างประเทศ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และผลประโยชน์เพิ่มเติมทางภาษีที่เกี่ยวข้องกับการดําเนินงานของบริษัทร่วมในสหรัฐอเมริกา</w:t>
      </w:r>
    </w:p>
    <w:p w14:paraId="4069C9A0" w14:textId="77777777" w:rsidR="002C4937" w:rsidRDefault="002C4937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C113B" w14:textId="2B1C2A25" w:rsidR="002C4937" w:rsidRDefault="00BC2120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การ</w:t>
      </w:r>
      <w:r w:rsidRPr="00BC2120">
        <w:rPr>
          <w:rFonts w:asciiTheme="majorBidi" w:hAnsiTheme="majorBidi" w:cs="Angsana New" w:hint="cs"/>
          <w:sz w:val="30"/>
          <w:szCs w:val="30"/>
          <w:cs/>
        </w:rPr>
        <w:t>ปฏิรูปภาษีนิติบุคคลระหว่างประเทศ</w:t>
      </w:r>
      <w:r>
        <w:rPr>
          <w:rFonts w:asciiTheme="majorBidi" w:hAnsiTheme="majorBidi" w:cs="Angsana New" w:hint="cs"/>
          <w:sz w:val="30"/>
          <w:szCs w:val="30"/>
          <w:cs/>
        </w:rPr>
        <w:t>ซึ่งออกโดย</w:t>
      </w:r>
      <w:r w:rsidR="00FD7237" w:rsidRPr="00FD7237">
        <w:rPr>
          <w:rFonts w:asciiTheme="majorBidi" w:hAnsiTheme="majorBidi" w:cs="Angsana New" w:hint="cs"/>
          <w:sz w:val="30"/>
          <w:szCs w:val="30"/>
          <w:cs/>
        </w:rPr>
        <w:t>องค์การเพื่อความร่วมมือทางเศรษฐกิจและการพัฒนา</w:t>
      </w:r>
      <w:r w:rsidR="00FD7237" w:rsidRPr="00FD723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FD7237" w:rsidRPr="00FD7237">
        <w:rPr>
          <w:rFonts w:asciiTheme="majorBidi" w:hAnsiTheme="majorBidi" w:cstheme="majorBidi"/>
          <w:sz w:val="30"/>
          <w:szCs w:val="30"/>
        </w:rPr>
        <w:t>OECD)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A7E7C">
        <w:rPr>
          <w:rFonts w:asciiTheme="majorBidi" w:hAnsiTheme="majorBidi" w:cs="Angsana New" w:hint="cs"/>
          <w:sz w:val="30"/>
          <w:szCs w:val="30"/>
          <w:cs/>
        </w:rPr>
        <w:t>เกี่ยวข้องกับ</w:t>
      </w:r>
      <w:r w:rsidRPr="00BC2120">
        <w:rPr>
          <w:rFonts w:asciiTheme="majorBidi" w:hAnsiTheme="majorBidi" w:cs="Angsana New" w:hint="cs"/>
          <w:sz w:val="30"/>
          <w:szCs w:val="30"/>
          <w:cs/>
        </w:rPr>
        <w:t>ภาษีเงินได้เสาหลักที่สอง</w:t>
      </w:r>
      <w:r w:rsidRPr="00BC212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BC2120">
        <w:rPr>
          <w:rFonts w:asciiTheme="majorBidi" w:hAnsiTheme="majorBidi" w:cstheme="majorBidi"/>
          <w:sz w:val="30"/>
          <w:szCs w:val="30"/>
        </w:rPr>
        <w:t>Pillar Two</w:t>
      </w:r>
      <w:r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A7E7C">
        <w:rPr>
          <w:rFonts w:asciiTheme="majorBidi" w:hAnsiTheme="majorBidi" w:cstheme="majorBidi" w:hint="cs"/>
          <w:sz w:val="30"/>
          <w:szCs w:val="30"/>
          <w:cs/>
        </w:rPr>
        <w:t>มีจุดประสงค์</w:t>
      </w:r>
      <w:r w:rsidRPr="00BC2120">
        <w:rPr>
          <w:rFonts w:asciiTheme="majorBidi" w:hAnsiTheme="majorBidi" w:cs="Angsana New" w:hint="cs"/>
          <w:sz w:val="30"/>
          <w:szCs w:val="30"/>
          <w:cs/>
        </w:rPr>
        <w:t>เพ</w:t>
      </w:r>
      <w:r>
        <w:rPr>
          <w:rFonts w:asciiTheme="majorBidi" w:hAnsiTheme="majorBidi" w:cs="Angsana New" w:hint="cs"/>
          <w:sz w:val="30"/>
          <w:szCs w:val="30"/>
          <w:cs/>
        </w:rPr>
        <w:t>ื่อกำหนด</w:t>
      </w:r>
      <w:r w:rsidR="00C2407F">
        <w:rPr>
          <w:rFonts w:asciiTheme="majorBidi" w:hAnsiTheme="majorBidi" w:cs="Angsana New" w:hint="cs"/>
          <w:sz w:val="30"/>
          <w:szCs w:val="30"/>
          <w:cs/>
        </w:rPr>
        <w:t>ให้มีการจัดเก็บ</w:t>
      </w:r>
      <w:r w:rsidRPr="00BC2120">
        <w:rPr>
          <w:rFonts w:asciiTheme="majorBidi" w:hAnsiTheme="majorBidi" w:cs="Angsana New" w:hint="cs"/>
          <w:sz w:val="30"/>
          <w:szCs w:val="30"/>
          <w:cs/>
        </w:rPr>
        <w:t>อัตราภาษีที่แท้จริง</w:t>
      </w:r>
      <w:r w:rsidR="003A7E7C">
        <w:rPr>
          <w:rFonts w:asciiTheme="majorBidi" w:hAnsiTheme="majorBidi" w:cs="Angsana New"/>
          <w:sz w:val="30"/>
          <w:szCs w:val="30"/>
          <w:cs/>
        </w:rPr>
        <w:br/>
      </w:r>
      <w:r w:rsidRPr="00BC2120">
        <w:rPr>
          <w:rFonts w:asciiTheme="majorBidi" w:hAnsiTheme="majorBidi" w:cs="Angsana New" w:hint="cs"/>
          <w:sz w:val="30"/>
          <w:szCs w:val="30"/>
          <w:cs/>
        </w:rPr>
        <w:t>ขั้นต่ำร้อยละ</w:t>
      </w:r>
      <w:r w:rsidRPr="00BC2120">
        <w:rPr>
          <w:rFonts w:asciiTheme="majorBidi" w:hAnsiTheme="majorBidi" w:cstheme="majorBidi"/>
          <w:sz w:val="30"/>
          <w:szCs w:val="30"/>
        </w:rPr>
        <w:t>15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C2120">
        <w:rPr>
          <w:rFonts w:asciiTheme="majorBidi" w:hAnsiTheme="majorBidi" w:cs="Angsana New" w:hint="cs"/>
          <w:sz w:val="30"/>
          <w:szCs w:val="30"/>
          <w:cs/>
        </w:rPr>
        <w:t>จะเริ่มบังคับใช้ในปี</w:t>
      </w:r>
      <w:r w:rsidRPr="00BC21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2120">
        <w:rPr>
          <w:rFonts w:asciiTheme="majorBidi" w:hAnsiTheme="majorBidi" w:cstheme="majorBidi"/>
          <w:sz w:val="30"/>
          <w:szCs w:val="30"/>
        </w:rPr>
        <w:t>256</w:t>
      </w:r>
      <w:r w:rsidR="000D188C" w:rsidRPr="000D188C">
        <w:rPr>
          <w:rFonts w:asciiTheme="majorBidi" w:hAnsiTheme="majorBidi" w:cstheme="majorBidi" w:hint="cs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C2407F">
        <w:rPr>
          <w:rFonts w:asciiTheme="majorBidi" w:hAnsiTheme="majorBidi" w:cs="Angsana New" w:hint="cs"/>
          <w:sz w:val="30"/>
          <w:szCs w:val="30"/>
          <w:cs/>
        </w:rPr>
        <w:t>กลุ่มบริษัทจัด</w:t>
      </w:r>
      <w:r w:rsidR="003A7E7C">
        <w:rPr>
          <w:rFonts w:asciiTheme="majorBidi" w:hAnsiTheme="majorBidi" w:cs="Angsana New" w:hint="cs"/>
          <w:sz w:val="30"/>
          <w:szCs w:val="30"/>
          <w:cs/>
        </w:rPr>
        <w:t>ตั้ง</w:t>
      </w:r>
      <w:r w:rsidR="00C2407F">
        <w:rPr>
          <w:rFonts w:asciiTheme="majorBidi" w:hAnsiTheme="majorBidi" w:cs="Angsana New" w:hint="cs"/>
          <w:sz w:val="30"/>
          <w:szCs w:val="30"/>
          <w:cs/>
        </w:rPr>
        <w:t>โครงการเพื่อประเมินผลกระทบอันเนื่องมาจากการปฏิรูปนี้และประสานงาน</w:t>
      </w:r>
      <w:r w:rsidR="003A7E7C">
        <w:rPr>
          <w:rFonts w:asciiTheme="majorBidi" w:hAnsiTheme="majorBidi" w:cs="Angsana New" w:hint="cs"/>
          <w:sz w:val="30"/>
          <w:szCs w:val="30"/>
          <w:cs/>
        </w:rPr>
        <w:t>ในกระบวนการที่จำเป็น</w:t>
      </w:r>
      <w:r w:rsidR="00C2407F">
        <w:rPr>
          <w:rFonts w:asciiTheme="majorBidi" w:hAnsiTheme="majorBidi" w:cs="Angsana New" w:hint="cs"/>
          <w:sz w:val="30"/>
          <w:szCs w:val="30"/>
          <w:cs/>
        </w:rPr>
        <w:t>เพื่อให้มั่นใจได้ว่านำกฎหมาย</w:t>
      </w:r>
      <w:r w:rsidR="003A7E7C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="00C2407F">
        <w:rPr>
          <w:rFonts w:asciiTheme="majorBidi" w:hAnsiTheme="majorBidi" w:cs="Angsana New" w:hint="cs"/>
          <w:sz w:val="30"/>
          <w:szCs w:val="30"/>
          <w:cs/>
        </w:rPr>
        <w:t>มาถือปฏิบัติ</w:t>
      </w:r>
    </w:p>
    <w:p w14:paraId="5E17C907" w14:textId="5178904C" w:rsidR="00DA07FE" w:rsidRDefault="00DA07FE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449D1C" w14:textId="37772840" w:rsidR="00070B86" w:rsidRDefault="00070B86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FE9A7" w14:textId="5322F33A" w:rsidR="00070B86" w:rsidRDefault="00070B86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9C82A" w14:textId="060FDC36" w:rsidR="00070B86" w:rsidRDefault="00070B86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FA63C" w14:textId="6019A149" w:rsidR="00070B86" w:rsidRDefault="00070B86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4D52F9" w14:textId="68C1A966" w:rsidR="00070B86" w:rsidRDefault="00070B86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CAF9B" w14:textId="0959E45A" w:rsidR="00070B86" w:rsidRDefault="00070B86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A0448" w14:textId="5140A864" w:rsidR="00070B86" w:rsidRDefault="00070B86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88E74F" w14:textId="2CB8E573" w:rsidR="00070B86" w:rsidRDefault="00070B86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473CCD" w14:textId="428223FD" w:rsidR="00070B86" w:rsidRDefault="00070B86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AB7A3A" w14:textId="77777777" w:rsidR="00070B86" w:rsidRPr="006001B5" w:rsidRDefault="00070B86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6B83C6" w14:textId="154A6001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กำไร</w:t>
      </w:r>
      <w:r w:rsidR="00531840">
        <w:rPr>
          <w:rFonts w:ascii="Angsana New" w:hAnsi="Angsana New" w:cs="Angsana New"/>
          <w:szCs w:val="30"/>
        </w:rPr>
        <w:t xml:space="preserve"> </w:t>
      </w:r>
      <w:r w:rsidR="00531840">
        <w:rPr>
          <w:rFonts w:ascii="Angsana New" w:hAnsi="Angsana New" w:cs="Angsana New" w:hint="cs"/>
          <w:szCs w:val="30"/>
          <w:cs/>
        </w:rPr>
        <w:t>(ขาดทุน)</w:t>
      </w:r>
      <w:r w:rsidR="00531840">
        <w:rPr>
          <w:rFonts w:ascii="Angsana New" w:hAnsi="Angsana New" w:cs="Angsana New"/>
          <w:szCs w:val="30"/>
        </w:rPr>
        <w:t xml:space="preserve"> </w:t>
      </w:r>
      <w:r w:rsidRPr="00091CA0">
        <w:rPr>
          <w:rFonts w:ascii="Angsana New" w:hAnsi="Angsana New" w:cs="Angsana New"/>
          <w:szCs w:val="30"/>
          <w:cs/>
        </w:rPr>
        <w:t>ต่อหุ้น</w:t>
      </w:r>
      <w:r w:rsidR="00F50F54" w:rsidRPr="00091CA0">
        <w:rPr>
          <w:rFonts w:ascii="Angsana New" w:hAnsi="Angsana New" w:cs="Angsana New"/>
          <w:szCs w:val="30"/>
          <w:cs/>
        </w:rPr>
        <w:t>ขั้นพื้นฐาน</w:t>
      </w:r>
      <w:r w:rsidR="00CF4E5C" w:rsidRPr="00EC721A">
        <w:rPr>
          <w:rFonts w:cs="Angsana New"/>
          <w:szCs w:val="30"/>
          <w:cs/>
        </w:rPr>
        <w:t>และหุ้นปรับลด</w:t>
      </w:r>
    </w:p>
    <w:p w14:paraId="64AB0AEF" w14:textId="77777777" w:rsidR="00091F79" w:rsidRPr="00143CCF" w:rsidRDefault="00091F79" w:rsidP="0014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7" w:hanging="450"/>
        <w:rPr>
          <w:rFonts w:asciiTheme="majorBidi" w:hAnsiTheme="majorBidi" w:cstheme="majorBidi"/>
          <w:sz w:val="30"/>
          <w:szCs w:val="30"/>
        </w:rPr>
      </w:pPr>
    </w:p>
    <w:p w14:paraId="7EF02291" w14:textId="2ECB3A69" w:rsidR="00091F79" w:rsidRPr="00063341" w:rsidRDefault="00091F79" w:rsidP="00EC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01B5">
        <w:rPr>
          <w:rFonts w:asciiTheme="majorBidi" w:hAnsiTheme="majorBidi" w:cs="Angsana New" w:hint="cs"/>
          <w:sz w:val="30"/>
          <w:szCs w:val="30"/>
          <w:cs/>
        </w:rPr>
        <w:t>กําไรต่อหุ้น</w:t>
      </w:r>
      <w:r w:rsidR="00064BF6">
        <w:rPr>
          <w:rFonts w:asciiTheme="majorBidi" w:hAnsiTheme="majorBidi" w:cs="Angsana New" w:hint="cs"/>
          <w:sz w:val="30"/>
          <w:szCs w:val="30"/>
          <w:cs/>
        </w:rPr>
        <w:t>ขั้น</w:t>
      </w:r>
      <w:r w:rsidR="00070B86">
        <w:rPr>
          <w:rFonts w:asciiTheme="majorBidi" w:hAnsiTheme="majorBidi" w:cs="Angsana New" w:hint="cs"/>
          <w:sz w:val="30"/>
          <w:szCs w:val="30"/>
          <w:cs/>
        </w:rPr>
        <w:t>พื้นฐาน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คํานวณโดยการหารกําไรสําหรับงวด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ไม่รวมกําไรขาดทุนเบ็ดเสร็จอื่น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ส่วนที่เป็นของบริษัทใหญ่ด้วยจํานวนหุ้นสามัญถัวเฉลี่ยถ่วงนํ้าหนักตามจํานวนหุ้นที่ออกอยู่ในระหว่างงวด</w:t>
      </w:r>
    </w:p>
    <w:tbl>
      <w:tblPr>
        <w:tblpPr w:leftFromText="180" w:rightFromText="180" w:vertAnchor="text" w:horzAnchor="margin" w:tblpX="180" w:tblpY="306"/>
        <w:tblW w:w="9720" w:type="dxa"/>
        <w:tblLayout w:type="fixed"/>
        <w:tblLook w:val="0000" w:firstRow="0" w:lastRow="0" w:firstColumn="0" w:lastColumn="0" w:noHBand="0" w:noVBand="0"/>
      </w:tblPr>
      <w:tblGrid>
        <w:gridCol w:w="4590"/>
        <w:gridCol w:w="1083"/>
        <w:gridCol w:w="272"/>
        <w:gridCol w:w="1083"/>
        <w:gridCol w:w="274"/>
        <w:gridCol w:w="1075"/>
        <w:gridCol w:w="272"/>
        <w:gridCol w:w="1071"/>
      </w:tblGrid>
      <w:tr w:rsidR="00B25A96" w:rsidRPr="00AF351C" w14:paraId="1765F118" w14:textId="77777777" w:rsidTr="00EC721A">
        <w:tc>
          <w:tcPr>
            <w:tcW w:w="2359" w:type="pct"/>
          </w:tcPr>
          <w:p w14:paraId="5D6B2330" w14:textId="77777777" w:rsidR="00091F79" w:rsidRPr="00AF351C" w:rsidRDefault="00091F79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14:paraId="7231D4DB" w14:textId="77777777" w:rsidR="00091F79" w:rsidRPr="00AF351C" w:rsidRDefault="00091F79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20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351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CBFCF63" w14:textId="77777777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pct"/>
            <w:gridSpan w:val="3"/>
          </w:tcPr>
          <w:p w14:paraId="658416A7" w14:textId="77777777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351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A96" w:rsidRPr="00AF351C" w14:paraId="36FD4021" w14:textId="77777777" w:rsidTr="00EC721A">
        <w:tc>
          <w:tcPr>
            <w:tcW w:w="2359" w:type="pct"/>
          </w:tcPr>
          <w:p w14:paraId="3CDED2D3" w14:textId="77777777" w:rsidR="00091F79" w:rsidRPr="00AF351C" w:rsidRDefault="00091F79" w:rsidP="00426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35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F35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F35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557" w:type="pct"/>
          </w:tcPr>
          <w:p w14:paraId="4B4ACFD4" w14:textId="77777777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351C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1013D66E" w14:textId="77777777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415E857" w14:textId="77777777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657"/>
                <w:tab w:val="left" w:pos="757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351C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377F3C28" w14:textId="77777777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7338940" w14:textId="77777777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351C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7F2510FF" w14:textId="77777777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C0A020B" w14:textId="77777777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351C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B25A96" w:rsidRPr="00AF351C" w14:paraId="06BADDD1" w14:textId="77777777" w:rsidTr="00EC721A">
        <w:tc>
          <w:tcPr>
            <w:tcW w:w="2359" w:type="pct"/>
          </w:tcPr>
          <w:p w14:paraId="2C920D8D" w14:textId="77777777" w:rsidR="00091F79" w:rsidRPr="00AF351C" w:rsidRDefault="00091F79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1" w:type="pct"/>
            <w:gridSpan w:val="7"/>
          </w:tcPr>
          <w:p w14:paraId="7A1EB2B6" w14:textId="2D479AC5" w:rsidR="00091F79" w:rsidRPr="00AF351C" w:rsidRDefault="001825F6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25A96" w:rsidRPr="00AF351C" w14:paraId="300A134A" w14:textId="77777777" w:rsidTr="00EC721A">
        <w:trPr>
          <w:trHeight w:val="281"/>
        </w:trPr>
        <w:tc>
          <w:tcPr>
            <w:tcW w:w="2359" w:type="pct"/>
          </w:tcPr>
          <w:p w14:paraId="49DC4B67" w14:textId="7A6FC551" w:rsidR="00091F79" w:rsidRPr="00AF351C" w:rsidRDefault="00091F79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351C">
              <w:rPr>
                <w:rFonts w:ascii="Angsana New" w:hAnsi="Angsana New" w:cs="Angsana New" w:hint="cs"/>
                <w:sz w:val="30"/>
                <w:szCs w:val="30"/>
                <w:cs/>
              </w:rPr>
              <w:t>กําไร</w:t>
            </w:r>
            <w:r w:rsidR="00354F1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54F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54F1C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354F1C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AF351C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สุทธิที่เป็นของผู้</w:t>
            </w:r>
            <w:r w:rsidR="00786D34">
              <w:rPr>
                <w:rFonts w:ascii="Angsana New" w:hAnsi="Angsana New" w:cs="Angsana New" w:hint="cs"/>
                <w:sz w:val="30"/>
                <w:szCs w:val="30"/>
                <w:cs/>
              </w:rPr>
              <w:t>ถือหุ้น</w:t>
            </w:r>
            <w:r w:rsidRPr="00AF351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57" w:type="pct"/>
          </w:tcPr>
          <w:p w14:paraId="23459C44" w14:textId="77777777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0889B1E" w14:textId="77777777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3B3B380" w14:textId="7CCE92E4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FFA1B07" w14:textId="77777777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8EBBA1B" w14:textId="77777777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764F5A1F" w14:textId="77777777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D415FEE" w14:textId="1BE63D93" w:rsidR="00091F79" w:rsidRPr="00AF351C" w:rsidRDefault="00091F79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A96" w:rsidRPr="00AF351C" w14:paraId="773A48AC" w14:textId="77777777" w:rsidTr="00EC721A">
        <w:trPr>
          <w:trHeight w:val="281"/>
        </w:trPr>
        <w:tc>
          <w:tcPr>
            <w:tcW w:w="2359" w:type="pct"/>
          </w:tcPr>
          <w:p w14:paraId="309FA7E8" w14:textId="0E57FAA1" w:rsidR="00C579F1" w:rsidRPr="00173238" w:rsidRDefault="00C579F1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ของบริษัทใหญ่ </w:t>
            </w:r>
            <w:r w:rsidRPr="001732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7323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1732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57" w:type="pct"/>
          </w:tcPr>
          <w:p w14:paraId="77F92CF2" w14:textId="7B373623" w:rsidR="00C579F1" w:rsidRPr="00C579F1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D3E2C90" w14:textId="77777777" w:rsidR="00C579F1" w:rsidRPr="00C579F1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45405279" w14:textId="1024CD09" w:rsidR="00C579F1" w:rsidRPr="00C579F1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FA8D4B5" w14:textId="77777777" w:rsidR="00C579F1" w:rsidRPr="00C579F1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1AF4FB0C" w14:textId="4042233F" w:rsidR="00C579F1" w:rsidRPr="00C579F1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434FC64A" w14:textId="77777777" w:rsidR="00C579F1" w:rsidRPr="00C579F1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6676D0EF" w14:textId="444EED45" w:rsidR="00C579F1" w:rsidRPr="00C579F1" w:rsidRDefault="00C579F1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A96" w:rsidRPr="00AF351C" w14:paraId="4D95E5BC" w14:textId="77777777" w:rsidTr="00B25A96">
        <w:trPr>
          <w:trHeight w:val="281"/>
        </w:trPr>
        <w:tc>
          <w:tcPr>
            <w:tcW w:w="2361" w:type="pct"/>
          </w:tcPr>
          <w:p w14:paraId="25E9224C" w14:textId="0102CFDC" w:rsidR="0013459A" w:rsidRPr="00851EBE" w:rsidRDefault="0013459A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51EBE">
              <w:rPr>
                <w:rFonts w:ascii="Angsana New" w:hAnsi="Angsana New" w:cs="Angsana New"/>
                <w:sz w:val="30"/>
                <w:szCs w:val="30"/>
                <w:cs/>
              </w:rPr>
              <w:t>จากการดำเนินงานปกติ</w:t>
            </w:r>
          </w:p>
        </w:tc>
        <w:tc>
          <w:tcPr>
            <w:tcW w:w="556" w:type="pct"/>
          </w:tcPr>
          <w:p w14:paraId="7BD59319" w14:textId="014F537D" w:rsidR="0013459A" w:rsidRPr="00064BF6" w:rsidRDefault="0013459A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1,153,069</w:t>
            </w:r>
          </w:p>
        </w:tc>
        <w:tc>
          <w:tcPr>
            <w:tcW w:w="139" w:type="pct"/>
          </w:tcPr>
          <w:p w14:paraId="4B792FF3" w14:textId="77777777" w:rsidR="0013459A" w:rsidRPr="00064BF6" w:rsidRDefault="0013459A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03315F83" w14:textId="3686F202" w:rsidR="0013459A" w:rsidRPr="00851EBE" w:rsidRDefault="0013459A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851EBE">
              <w:rPr>
                <w:rFonts w:asciiTheme="majorBidi" w:hAnsiTheme="majorBidi" w:cstheme="majorBidi"/>
                <w:sz w:val="30"/>
                <w:szCs w:val="30"/>
              </w:rPr>
              <w:t>1,001,877</w:t>
            </w:r>
          </w:p>
        </w:tc>
        <w:tc>
          <w:tcPr>
            <w:tcW w:w="141" w:type="pct"/>
          </w:tcPr>
          <w:p w14:paraId="1829DD17" w14:textId="77777777" w:rsidR="0013459A" w:rsidRPr="00064BF6" w:rsidRDefault="0013459A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19136D30" w14:textId="26F55AB0" w:rsidR="0013459A" w:rsidRPr="00C579F1" w:rsidRDefault="0013459A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79F1">
              <w:rPr>
                <w:rFonts w:asciiTheme="majorBidi" w:hAnsiTheme="majorBidi" w:cstheme="majorBidi"/>
                <w:sz w:val="30"/>
                <w:szCs w:val="30"/>
              </w:rPr>
              <w:t>(18,31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579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9508CE7" w14:textId="77777777" w:rsidR="0013459A" w:rsidRPr="00C579F1" w:rsidRDefault="0013459A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423A31D1" w14:textId="2DA4DE84" w:rsidR="0013459A" w:rsidRPr="00C579F1" w:rsidRDefault="0013459A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C579F1">
              <w:rPr>
                <w:rFonts w:asciiTheme="majorBidi" w:hAnsiTheme="majorBidi" w:cstheme="majorBidi"/>
                <w:sz w:val="30"/>
                <w:szCs w:val="30"/>
              </w:rPr>
              <w:t>716,329</w:t>
            </w:r>
          </w:p>
        </w:tc>
      </w:tr>
      <w:tr w:rsidR="00B25A96" w:rsidRPr="00AF351C" w14:paraId="2BB0072B" w14:textId="77777777" w:rsidTr="00B25A96">
        <w:trPr>
          <w:trHeight w:val="281"/>
        </w:trPr>
        <w:tc>
          <w:tcPr>
            <w:tcW w:w="2361" w:type="pct"/>
          </w:tcPr>
          <w:p w14:paraId="1BADA65B" w14:textId="45AAD9F7" w:rsidR="0013459A" w:rsidRPr="00851EBE" w:rsidRDefault="0013459A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51EBE">
              <w:rPr>
                <w:rFonts w:ascii="Angsana New" w:hAnsi="Angsana New" w:cs="Angsana New"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556" w:type="pct"/>
          </w:tcPr>
          <w:p w14:paraId="6FD3A2F5" w14:textId="03443F2B" w:rsidR="0013459A" w:rsidRPr="00064BF6" w:rsidRDefault="0013459A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51F9029" w14:textId="77777777" w:rsidR="0013459A" w:rsidRPr="00064BF6" w:rsidRDefault="0013459A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46EA31D0" w14:textId="71FF0746" w:rsidR="0013459A" w:rsidRPr="00851EBE" w:rsidRDefault="0013459A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851EBE">
              <w:rPr>
                <w:rFonts w:asciiTheme="majorBidi" w:hAnsiTheme="majorBidi" w:cstheme="majorBidi"/>
                <w:sz w:val="30"/>
                <w:szCs w:val="30"/>
              </w:rPr>
              <w:t>19,696</w:t>
            </w:r>
          </w:p>
        </w:tc>
        <w:tc>
          <w:tcPr>
            <w:tcW w:w="141" w:type="pct"/>
          </w:tcPr>
          <w:p w14:paraId="2185C5E4" w14:textId="77777777" w:rsidR="0013459A" w:rsidRPr="00064BF6" w:rsidRDefault="0013459A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240580B0" w14:textId="31374A3C" w:rsidR="0013459A" w:rsidRPr="00C579F1" w:rsidRDefault="0013459A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226B702" w14:textId="77777777" w:rsidR="0013459A" w:rsidRPr="00C579F1" w:rsidRDefault="0013459A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22477DC1" w14:textId="41D06970" w:rsidR="0013459A" w:rsidRPr="00C579F1" w:rsidRDefault="0013459A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A96" w:rsidRPr="00AF351C" w14:paraId="5E0ED33A" w14:textId="77777777" w:rsidTr="00EC721A">
        <w:trPr>
          <w:trHeight w:val="281"/>
        </w:trPr>
        <w:tc>
          <w:tcPr>
            <w:tcW w:w="2359" w:type="pct"/>
          </w:tcPr>
          <w:p w14:paraId="0D92D1F5" w14:textId="25E0D447" w:rsidR="004263CE" w:rsidRPr="00064BF6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4BF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64BF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ดอกเบี้ยจ่ายหุ้นกู้ที่มีลักษณะ</w:t>
            </w:r>
            <w:r w:rsidRPr="00064BF6">
              <w:rPr>
                <w:rFonts w:ascii="Angsana New" w:hAnsi="Angsana New" w:cs="Angsana New"/>
                <w:sz w:val="30"/>
                <w:szCs w:val="30"/>
                <w:cs/>
              </w:rPr>
              <w:t>คล้ายทุน</w:t>
            </w:r>
            <w:r w:rsidRPr="00064BF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64BF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64BF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64BF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548D4FD6" w14:textId="22F1518D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(75,61</w:t>
            </w:r>
            <w:r w:rsidR="00070B86" w:rsidRPr="00064BF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64B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4C3CA88C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4E1ADA9A" w14:textId="6DFA74D0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(74,795)</w:t>
            </w:r>
          </w:p>
        </w:tc>
        <w:tc>
          <w:tcPr>
            <w:tcW w:w="141" w:type="pct"/>
          </w:tcPr>
          <w:p w14:paraId="77411451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6B5677B" w14:textId="3C603A69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79F1">
              <w:rPr>
                <w:rFonts w:asciiTheme="majorBidi" w:hAnsiTheme="majorBidi" w:cstheme="majorBidi"/>
                <w:sz w:val="30"/>
                <w:szCs w:val="30"/>
              </w:rPr>
              <w:t>(75,616)</w:t>
            </w:r>
          </w:p>
        </w:tc>
        <w:tc>
          <w:tcPr>
            <w:tcW w:w="140" w:type="pct"/>
          </w:tcPr>
          <w:p w14:paraId="484F9D7E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3159D360" w14:textId="52ADA8E2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C579F1">
              <w:rPr>
                <w:rFonts w:asciiTheme="majorBidi" w:hAnsiTheme="majorBidi" w:cstheme="majorBidi"/>
                <w:sz w:val="30"/>
                <w:szCs w:val="30"/>
              </w:rPr>
              <w:t>(74,795)</w:t>
            </w:r>
          </w:p>
        </w:tc>
      </w:tr>
      <w:tr w:rsidR="00B25A96" w:rsidRPr="004263CE" w14:paraId="7E4D17BC" w14:textId="77777777" w:rsidTr="00B25A96">
        <w:trPr>
          <w:trHeight w:val="220"/>
        </w:trPr>
        <w:tc>
          <w:tcPr>
            <w:tcW w:w="2361" w:type="pct"/>
          </w:tcPr>
          <w:p w14:paraId="5DDE4DD2" w14:textId="77777777" w:rsidR="004263CE" w:rsidRPr="00064BF6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345C5851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9" w:type="pct"/>
          </w:tcPr>
          <w:p w14:paraId="55B4EBE6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18CAB38B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" w:type="pct"/>
          </w:tcPr>
          <w:p w14:paraId="33569EEF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1D1BFC96" w14:textId="77777777" w:rsidR="004263CE" w:rsidRPr="00EC721A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" w:type="pct"/>
          </w:tcPr>
          <w:p w14:paraId="55B5BE17" w14:textId="77777777" w:rsidR="004263CE" w:rsidRPr="00EC721A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384A49A7" w14:textId="77777777" w:rsidR="004263CE" w:rsidRPr="00EC721A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25A96" w:rsidRPr="00AF351C" w14:paraId="7618EDF4" w14:textId="77777777" w:rsidTr="00EC721A">
        <w:trPr>
          <w:trHeight w:val="171"/>
        </w:trPr>
        <w:tc>
          <w:tcPr>
            <w:tcW w:w="2359" w:type="pct"/>
          </w:tcPr>
          <w:p w14:paraId="302D6C5B" w14:textId="713C4FA7" w:rsidR="004263CE" w:rsidRPr="00064BF6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64BF6">
              <w:rPr>
                <w:rFonts w:ascii="Angsana New" w:hAnsi="Angsana New" w:cs="Angsana New" w:hint="cs"/>
                <w:sz w:val="30"/>
                <w:szCs w:val="30"/>
                <w:cs/>
              </w:rPr>
              <w:t>รวมกําไร</w:t>
            </w:r>
            <w:r w:rsidR="00DA07FE" w:rsidRPr="00064BF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A07FE" w:rsidRPr="00851EB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A07FE" w:rsidRPr="00851EBE">
              <w:rPr>
                <w:rFonts w:ascii="Angsana New" w:hAnsi="Angsana New" w:cs="Angsana New"/>
                <w:sz w:val="30"/>
                <w:szCs w:val="30"/>
                <w:cs/>
              </w:rPr>
              <w:t>ขาดทุน)</w:t>
            </w:r>
            <w:r w:rsidR="00DA07FE" w:rsidRPr="00064BF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64BF6">
              <w:rPr>
                <w:rFonts w:ascii="Angsana New" w:hAnsi="Angsana New" w:cs="Angsana New" w:hint="cs"/>
                <w:sz w:val="30"/>
                <w:szCs w:val="30"/>
                <w:cs/>
              </w:rPr>
              <w:t>สําหรับงวดที่ใช้ในการคํานวณ</w:t>
            </w:r>
          </w:p>
        </w:tc>
        <w:tc>
          <w:tcPr>
            <w:tcW w:w="557" w:type="pct"/>
          </w:tcPr>
          <w:p w14:paraId="59A29EE5" w14:textId="0E626332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EB6AE1A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141FF66" w14:textId="6F841D8C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BEFD1BB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6A4DDF6D" w14:textId="3A6E8064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8815966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254F811D" w14:textId="3C4051F9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A96" w:rsidRPr="00AF351C" w14:paraId="6DE63498" w14:textId="77777777" w:rsidTr="00EC721A">
        <w:trPr>
          <w:trHeight w:val="281"/>
        </w:trPr>
        <w:tc>
          <w:tcPr>
            <w:tcW w:w="2359" w:type="pct"/>
          </w:tcPr>
          <w:p w14:paraId="79CA519A" w14:textId="0A95888A" w:rsidR="004263CE" w:rsidRPr="00064BF6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4BF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DA07FE" w:rsidRPr="00064BF6">
              <w:rPr>
                <w:rFonts w:ascii="Angsana New" w:hAnsi="Angsana New" w:cs="Angsana New" w:hint="cs"/>
                <w:sz w:val="30"/>
                <w:szCs w:val="30"/>
                <w:cs/>
              </w:rPr>
              <w:t>กําไรต่อหุ้น</w:t>
            </w:r>
            <w:r w:rsidRPr="00064BF6">
              <w:rPr>
                <w:rFonts w:ascii="Angsana New" w:hAnsi="Angsana New" w:cs="Angsana New" w:hint="cs"/>
                <w:sz w:val="30"/>
                <w:szCs w:val="30"/>
                <w:cs/>
              </w:rPr>
              <w:t>ขั้นพื้นฐาน</w:t>
            </w:r>
            <w:r w:rsidRPr="00064BF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4BF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64BF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64BF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57" w:type="pct"/>
          </w:tcPr>
          <w:p w14:paraId="61A9729C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C9EB9A4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044A2CB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42613E5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53D62357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91690B4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51BA29E6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A96" w:rsidRPr="00AF351C" w14:paraId="58B52FB2" w14:textId="77777777" w:rsidTr="00B25A96">
        <w:trPr>
          <w:trHeight w:val="281"/>
        </w:trPr>
        <w:tc>
          <w:tcPr>
            <w:tcW w:w="2361" w:type="pct"/>
          </w:tcPr>
          <w:p w14:paraId="412CAF2B" w14:textId="79154D9E" w:rsidR="004263CE" w:rsidRPr="00851EBE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51EBE">
              <w:rPr>
                <w:rFonts w:ascii="Angsana New" w:hAnsi="Angsana New" w:cs="Angsana New"/>
                <w:sz w:val="30"/>
                <w:szCs w:val="30"/>
                <w:cs/>
              </w:rPr>
              <w:t>จากการดำเนินงานปกติ</w:t>
            </w:r>
          </w:p>
        </w:tc>
        <w:tc>
          <w:tcPr>
            <w:tcW w:w="556" w:type="pct"/>
          </w:tcPr>
          <w:p w14:paraId="6A48D611" w14:textId="25A3C9C3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1,077,45</w:t>
            </w:r>
            <w:r w:rsidR="008733C1" w:rsidRPr="00064BF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07493507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1E8401C5" w14:textId="7F283292" w:rsidR="004263CE" w:rsidRPr="00851EBE" w:rsidRDefault="004263CE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1EBE">
              <w:rPr>
                <w:rFonts w:asciiTheme="majorBidi" w:hAnsiTheme="majorBidi" w:cstheme="majorBidi"/>
                <w:sz w:val="30"/>
                <w:szCs w:val="30"/>
              </w:rPr>
              <w:t>927,082</w:t>
            </w:r>
          </w:p>
        </w:tc>
        <w:tc>
          <w:tcPr>
            <w:tcW w:w="141" w:type="pct"/>
          </w:tcPr>
          <w:p w14:paraId="4944AD32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6AB52DB4" w14:textId="0CF8A1D4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79F1">
              <w:rPr>
                <w:rFonts w:asciiTheme="majorBidi" w:hAnsiTheme="majorBidi" w:cstheme="majorBidi"/>
                <w:sz w:val="30"/>
                <w:szCs w:val="30"/>
              </w:rPr>
              <w:t>(93,92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579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43A74ABA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03EA9079" w14:textId="3964FEDC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C579F1">
              <w:rPr>
                <w:rFonts w:asciiTheme="majorBidi" w:hAnsiTheme="majorBidi" w:cstheme="majorBidi"/>
                <w:sz w:val="30"/>
                <w:szCs w:val="30"/>
              </w:rPr>
              <w:t>641,534</w:t>
            </w:r>
          </w:p>
        </w:tc>
      </w:tr>
      <w:tr w:rsidR="00B25A96" w:rsidRPr="00AF351C" w14:paraId="606E0A6D" w14:textId="77777777" w:rsidTr="00EC721A">
        <w:trPr>
          <w:trHeight w:val="281"/>
        </w:trPr>
        <w:tc>
          <w:tcPr>
            <w:tcW w:w="2359" w:type="pct"/>
          </w:tcPr>
          <w:p w14:paraId="337C9578" w14:textId="70D5F8C9" w:rsidR="004263CE" w:rsidRPr="00851EBE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51EBE">
              <w:rPr>
                <w:rFonts w:ascii="Angsana New" w:hAnsi="Angsana New" w:cs="Angsana New"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4D7EE5F3" w14:textId="28C395C4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8486E73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2DC1FD15" w14:textId="72554DAD" w:rsidR="004263CE" w:rsidRPr="00851EBE" w:rsidRDefault="004263CE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1EBE">
              <w:rPr>
                <w:rFonts w:asciiTheme="majorBidi" w:hAnsiTheme="majorBidi" w:cstheme="majorBidi"/>
                <w:sz w:val="30"/>
                <w:szCs w:val="30"/>
              </w:rPr>
              <w:t>19,696</w:t>
            </w:r>
          </w:p>
        </w:tc>
        <w:tc>
          <w:tcPr>
            <w:tcW w:w="141" w:type="pct"/>
          </w:tcPr>
          <w:p w14:paraId="0616D72A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35491324" w14:textId="5B14C43A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F701E59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B49271B" w14:textId="46B8D8AF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A96" w:rsidRPr="00AF351C" w14:paraId="6031A572" w14:textId="77777777" w:rsidTr="00B25A96">
        <w:trPr>
          <w:trHeight w:val="281"/>
        </w:trPr>
        <w:tc>
          <w:tcPr>
            <w:tcW w:w="2361" w:type="pct"/>
          </w:tcPr>
          <w:p w14:paraId="6B2607E4" w14:textId="77777777" w:rsidR="004263CE" w:rsidRPr="00064BF6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</w:tcPr>
          <w:p w14:paraId="2D09B8BB" w14:textId="3C5D95D4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1,077,45</w:t>
            </w:r>
            <w:r w:rsidR="008733C1" w:rsidRPr="00064BF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69009DFF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A2517" w14:textId="446DCE8D" w:rsidR="004263CE" w:rsidRPr="00851EBE" w:rsidRDefault="004263CE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1EBE">
              <w:rPr>
                <w:rFonts w:asciiTheme="majorBidi" w:hAnsiTheme="majorBidi" w:cstheme="majorBidi"/>
                <w:sz w:val="30"/>
                <w:szCs w:val="30"/>
              </w:rPr>
              <w:t>946,778</w:t>
            </w:r>
          </w:p>
        </w:tc>
        <w:tc>
          <w:tcPr>
            <w:tcW w:w="141" w:type="pct"/>
          </w:tcPr>
          <w:p w14:paraId="1B2DBAF3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14:paraId="4469BCB7" w14:textId="4C2842A2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5" w:hanging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79F1">
              <w:rPr>
                <w:rFonts w:asciiTheme="majorBidi" w:hAnsiTheme="majorBidi" w:cstheme="majorBidi"/>
                <w:sz w:val="30"/>
                <w:szCs w:val="30"/>
              </w:rPr>
              <w:t>(93,92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579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27799A6A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</w:tcPr>
          <w:p w14:paraId="7F25977D" w14:textId="3F910E7A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C579F1">
              <w:rPr>
                <w:rFonts w:asciiTheme="majorBidi" w:hAnsiTheme="majorBidi" w:cstheme="majorBidi"/>
                <w:sz w:val="30"/>
                <w:szCs w:val="30"/>
              </w:rPr>
              <w:t>641,534</w:t>
            </w:r>
          </w:p>
        </w:tc>
      </w:tr>
      <w:tr w:rsidR="00B25A96" w:rsidRPr="00AF351C" w14:paraId="20938AC9" w14:textId="77777777" w:rsidTr="00EC721A">
        <w:trPr>
          <w:trHeight w:val="281"/>
        </w:trPr>
        <w:tc>
          <w:tcPr>
            <w:tcW w:w="2359" w:type="pct"/>
          </w:tcPr>
          <w:p w14:paraId="7892ECB5" w14:textId="23E0A5E3" w:rsidR="004263CE" w:rsidRPr="00064BF6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4BF6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378FD849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4693E2A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74829C55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1B4693B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1135DC1F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A4A4303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6DF9BB4E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A96" w:rsidRPr="00AF351C" w14:paraId="1340495D" w14:textId="77777777" w:rsidTr="00EC721A">
        <w:trPr>
          <w:trHeight w:val="281"/>
        </w:trPr>
        <w:tc>
          <w:tcPr>
            <w:tcW w:w="2359" w:type="pct"/>
          </w:tcPr>
          <w:p w14:paraId="41F0D2AD" w14:textId="31E67CBD" w:rsidR="004263CE" w:rsidRPr="00064BF6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4BF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64BF6">
              <w:rPr>
                <w:rFonts w:ascii="Angsana New" w:hAnsi="Angsana New" w:cs="Angsana New" w:hint="cs"/>
                <w:sz w:val="30"/>
                <w:szCs w:val="30"/>
                <w:cs/>
              </w:rPr>
              <w:t>โดยไม่รวมหุ้นทุนซื้อคืน</w:t>
            </w:r>
            <w:r w:rsidRPr="00064BF6">
              <w:rPr>
                <w:rFonts w:ascii="Angsana New" w:hAnsi="Angsana New" w:cs="Angsana New"/>
                <w:sz w:val="30"/>
                <w:szCs w:val="30"/>
              </w:rPr>
              <w:t>*</w:t>
            </w:r>
            <w:r w:rsidRPr="00064BF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64BF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64BF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064BF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4ECEFF01" w14:textId="291B1EC4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4,435,939</w:t>
            </w:r>
          </w:p>
        </w:tc>
        <w:tc>
          <w:tcPr>
            <w:tcW w:w="140" w:type="pct"/>
          </w:tcPr>
          <w:p w14:paraId="7619A021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5020F8DD" w14:textId="6525AD42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4,646,687</w:t>
            </w:r>
          </w:p>
        </w:tc>
        <w:tc>
          <w:tcPr>
            <w:tcW w:w="141" w:type="pct"/>
          </w:tcPr>
          <w:p w14:paraId="1BF81F43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8D4132D" w14:textId="4DF532F0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C579F1">
              <w:rPr>
                <w:rFonts w:asciiTheme="majorBidi" w:hAnsiTheme="majorBidi" w:cstheme="majorBidi"/>
                <w:sz w:val="30"/>
                <w:szCs w:val="30"/>
              </w:rPr>
              <w:t>4,435,939</w:t>
            </w:r>
          </w:p>
        </w:tc>
        <w:tc>
          <w:tcPr>
            <w:tcW w:w="140" w:type="pct"/>
          </w:tcPr>
          <w:p w14:paraId="1AF063EA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335D530" w14:textId="1294408A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C579F1">
              <w:rPr>
                <w:rFonts w:asciiTheme="majorBidi" w:hAnsiTheme="majorBidi" w:cstheme="majorBidi"/>
                <w:sz w:val="30"/>
                <w:szCs w:val="30"/>
              </w:rPr>
              <w:t>4,646,687</w:t>
            </w:r>
          </w:p>
        </w:tc>
      </w:tr>
      <w:tr w:rsidR="00B25A96" w:rsidRPr="00AF351C" w14:paraId="43DBA4A2" w14:textId="77777777" w:rsidTr="00B25A96">
        <w:trPr>
          <w:trHeight w:val="281"/>
        </w:trPr>
        <w:tc>
          <w:tcPr>
            <w:tcW w:w="2361" w:type="pct"/>
          </w:tcPr>
          <w:p w14:paraId="420168F3" w14:textId="6D49C133" w:rsidR="004263CE" w:rsidRPr="00064BF6" w:rsidRDefault="004263CE" w:rsidP="00EC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64B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064BF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Pr="00064B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บาทต่</w:t>
            </w:r>
            <w:r w:rsidR="00B25A96" w:rsidRPr="00064B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</w:t>
            </w:r>
            <w:r w:rsidRPr="00064B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หุ้น</w:t>
            </w:r>
            <w:r w:rsidRPr="00064BF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56" w:type="pct"/>
          </w:tcPr>
          <w:p w14:paraId="4B24029A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3F849CFF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5D87AE50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9371E6F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12976D55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64A03A9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707B438E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A96" w:rsidRPr="00AF351C" w14:paraId="736E5BEA" w14:textId="77777777" w:rsidTr="00B25A96">
        <w:trPr>
          <w:trHeight w:val="281"/>
        </w:trPr>
        <w:tc>
          <w:tcPr>
            <w:tcW w:w="2361" w:type="pct"/>
          </w:tcPr>
          <w:p w14:paraId="716B6D51" w14:textId="73C38E4E" w:rsidR="004263CE" w:rsidRPr="00851EBE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51EBE">
              <w:rPr>
                <w:rFonts w:ascii="Angsana New" w:hAnsi="Angsana New" w:cs="Angsana New"/>
                <w:sz w:val="30"/>
                <w:szCs w:val="30"/>
                <w:cs/>
              </w:rPr>
              <w:t>จากการดำเนินงานปกติ</w:t>
            </w:r>
          </w:p>
        </w:tc>
        <w:tc>
          <w:tcPr>
            <w:tcW w:w="556" w:type="pct"/>
          </w:tcPr>
          <w:p w14:paraId="414DB0CA" w14:textId="1A21926A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0.24</w:t>
            </w:r>
          </w:p>
        </w:tc>
        <w:tc>
          <w:tcPr>
            <w:tcW w:w="139" w:type="pct"/>
          </w:tcPr>
          <w:p w14:paraId="5C8412AB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51CD096E" w14:textId="14FAAC20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 xml:space="preserve">         0.20</w:t>
            </w:r>
          </w:p>
        </w:tc>
        <w:tc>
          <w:tcPr>
            <w:tcW w:w="141" w:type="pct"/>
          </w:tcPr>
          <w:p w14:paraId="41EF9C99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</w:tcPr>
          <w:p w14:paraId="2057790B" w14:textId="6FAA0344" w:rsidR="004263CE" w:rsidRPr="004263C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EC721A">
              <w:rPr>
                <w:rFonts w:asciiTheme="majorBidi" w:hAnsiTheme="majorBidi" w:cstheme="majorBidi"/>
                <w:sz w:val="30"/>
                <w:szCs w:val="30"/>
              </w:rPr>
              <w:t>(0.02)</w:t>
            </w:r>
          </w:p>
        </w:tc>
        <w:tc>
          <w:tcPr>
            <w:tcW w:w="140" w:type="pct"/>
          </w:tcPr>
          <w:p w14:paraId="56CB5E35" w14:textId="77777777" w:rsidR="004263CE" w:rsidRPr="004263C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52E9EE78" w14:textId="684C3805" w:rsidR="004263CE" w:rsidRPr="004263C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EC721A">
              <w:rPr>
                <w:rFonts w:asciiTheme="majorBidi" w:hAnsiTheme="majorBidi" w:cstheme="majorBidi"/>
                <w:sz w:val="30"/>
                <w:szCs w:val="30"/>
              </w:rPr>
              <w:t>0.14</w:t>
            </w:r>
          </w:p>
        </w:tc>
      </w:tr>
      <w:tr w:rsidR="00B25A96" w:rsidRPr="00AF351C" w14:paraId="6C954D2E" w14:textId="77777777" w:rsidTr="00B25A96">
        <w:trPr>
          <w:trHeight w:val="281"/>
        </w:trPr>
        <w:tc>
          <w:tcPr>
            <w:tcW w:w="2361" w:type="pct"/>
          </w:tcPr>
          <w:p w14:paraId="6F71AD6C" w14:textId="30373ADA" w:rsidR="004263CE" w:rsidRPr="00851EBE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51EBE">
              <w:rPr>
                <w:rFonts w:ascii="Angsana New" w:hAnsi="Angsana New" w:cs="Angsana New"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7716EE6F" w14:textId="4991DA8B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5C60F3C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5A4354D3" w14:textId="24793438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41A0F4C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56C9BEFC" w14:textId="0F15AA51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4B0A45D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579E3CF4" w14:textId="75AB9E9D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A96" w:rsidRPr="00AF351C" w14:paraId="438B6121" w14:textId="77777777" w:rsidTr="00B25A96">
        <w:trPr>
          <w:trHeight w:val="281"/>
        </w:trPr>
        <w:tc>
          <w:tcPr>
            <w:tcW w:w="2359" w:type="pct"/>
          </w:tcPr>
          <w:p w14:paraId="7C3DAA55" w14:textId="5E00F609" w:rsidR="004263CE" w:rsidRPr="00064BF6" w:rsidRDefault="004263CE" w:rsidP="0042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1E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064B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064BF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Pr="00064B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บาทต่อหุ้น</w:t>
            </w:r>
            <w:r w:rsidRPr="00064BF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64BC7A82" w14:textId="3F1519A9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140" w:type="pct"/>
          </w:tcPr>
          <w:p w14:paraId="2DB4C257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A9059C7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0.20</w:t>
            </w:r>
          </w:p>
        </w:tc>
        <w:tc>
          <w:tcPr>
            <w:tcW w:w="141" w:type="pct"/>
          </w:tcPr>
          <w:p w14:paraId="5ED0D66C" w14:textId="77777777" w:rsidR="004263CE" w:rsidRPr="00064BF6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CBED0BE" w14:textId="41BF19CF" w:rsidR="004263CE" w:rsidRPr="002464CE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8" w:hanging="8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(0.02)</w:t>
            </w:r>
          </w:p>
        </w:tc>
        <w:tc>
          <w:tcPr>
            <w:tcW w:w="140" w:type="pct"/>
          </w:tcPr>
          <w:p w14:paraId="0F5AC4E5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28403DB0" w14:textId="77777777" w:rsidR="004263CE" w:rsidRPr="00C579F1" w:rsidRDefault="004263CE" w:rsidP="0042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0.14</w:t>
            </w:r>
          </w:p>
        </w:tc>
      </w:tr>
    </w:tbl>
    <w:p w14:paraId="551A00CF" w14:textId="77777777" w:rsidR="00091F79" w:rsidRDefault="00091F79" w:rsidP="0009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0E59BAB0" w14:textId="04460FE6" w:rsidR="00C057DF" w:rsidRPr="00EC721A" w:rsidRDefault="00866868" w:rsidP="00EC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="Angsana New"/>
          <w:sz w:val="30"/>
          <w:szCs w:val="30"/>
        </w:rPr>
      </w:pPr>
      <w:r w:rsidRPr="00866868">
        <w:rPr>
          <w:rFonts w:asciiTheme="majorBidi" w:hAnsiTheme="majorBidi" w:cstheme="majorBidi"/>
          <w:sz w:val="30"/>
          <w:szCs w:val="30"/>
        </w:rPr>
        <w:t>*</w:t>
      </w:r>
      <w:r w:rsidR="00173238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173238">
        <w:rPr>
          <w:rFonts w:asciiTheme="majorBidi" w:hAnsiTheme="majorBidi" w:cstheme="majorBidi"/>
          <w:sz w:val="30"/>
          <w:szCs w:val="30"/>
        </w:rPr>
        <w:t xml:space="preserve">31 </w:t>
      </w:r>
      <w:r w:rsidR="0017323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173238">
        <w:rPr>
          <w:rFonts w:asciiTheme="majorBidi" w:hAnsiTheme="majorBidi" w:cstheme="majorBidi"/>
          <w:sz w:val="30"/>
          <w:szCs w:val="30"/>
        </w:rPr>
        <w:t>2567</w:t>
      </w:r>
      <w:r w:rsidRPr="008668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868">
        <w:rPr>
          <w:rFonts w:asciiTheme="majorBidi" w:hAnsiTheme="majorBidi" w:cs="Angsana New" w:hint="cs"/>
          <w:sz w:val="30"/>
          <w:szCs w:val="30"/>
          <w:cs/>
        </w:rPr>
        <w:t>มีหุ้นทุนซื้อคืนจํานวน</w:t>
      </w:r>
      <w:r w:rsidRPr="008668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D0BF4">
        <w:rPr>
          <w:rFonts w:asciiTheme="majorBidi" w:hAnsiTheme="majorBidi" w:cstheme="majorBidi"/>
          <w:sz w:val="30"/>
          <w:szCs w:val="30"/>
        </w:rPr>
        <w:t>286</w:t>
      </w:r>
      <w:r w:rsidRPr="008668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868">
        <w:rPr>
          <w:rFonts w:asciiTheme="majorBidi" w:hAnsiTheme="majorBidi" w:cs="Angsana New" w:hint="cs"/>
          <w:sz w:val="30"/>
          <w:szCs w:val="30"/>
          <w:cs/>
        </w:rPr>
        <w:t>ล้านหุ้น</w:t>
      </w:r>
      <w:r w:rsidRPr="008668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27A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6A27A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A27A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6A27AA">
        <w:rPr>
          <w:rFonts w:asciiTheme="majorBidi" w:hAnsiTheme="majorBidi" w:cs="Angsana New" w:hint="cs"/>
          <w:i/>
          <w:iCs/>
          <w:sz w:val="30"/>
          <w:szCs w:val="30"/>
          <w:cs/>
        </w:rPr>
        <w:t>มีนาคม</w:t>
      </w:r>
      <w:r w:rsidRPr="006A27A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proofErr w:type="gramStart"/>
      <w:r w:rsidRPr="006A27AA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173238" w:rsidRPr="006A27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A27AA">
        <w:rPr>
          <w:rFonts w:asciiTheme="majorBidi" w:hAnsiTheme="majorBidi" w:cstheme="majorBidi"/>
          <w:i/>
          <w:iCs/>
          <w:sz w:val="30"/>
          <w:szCs w:val="30"/>
        </w:rPr>
        <w:t>:</w:t>
      </w:r>
      <w:proofErr w:type="gramEnd"/>
      <w:r w:rsidRPr="006A27AA">
        <w:rPr>
          <w:rFonts w:asciiTheme="majorBidi" w:hAnsiTheme="majorBidi" w:cstheme="majorBidi"/>
          <w:i/>
          <w:iCs/>
          <w:sz w:val="30"/>
          <w:szCs w:val="30"/>
        </w:rPr>
        <w:t xml:space="preserve"> 162</w:t>
      </w:r>
      <w:r w:rsidRPr="006A27A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6A27AA">
        <w:rPr>
          <w:rFonts w:asciiTheme="majorBidi" w:hAnsiTheme="majorBidi" w:cs="Angsana New" w:hint="cs"/>
          <w:i/>
          <w:iCs/>
          <w:sz w:val="30"/>
          <w:szCs w:val="30"/>
          <w:cs/>
        </w:rPr>
        <w:t>ล้าน</w:t>
      </w:r>
      <w:r w:rsidRPr="001733FC">
        <w:rPr>
          <w:rFonts w:asciiTheme="majorBidi" w:hAnsiTheme="majorBidi" w:cs="Angsana New" w:hint="cs"/>
          <w:i/>
          <w:iCs/>
          <w:sz w:val="30"/>
          <w:szCs w:val="30"/>
          <w:cs/>
        </w:rPr>
        <w:t>หุ้น</w:t>
      </w:r>
      <w:r w:rsidRPr="001733FC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DA07FE" w:rsidRPr="001733FC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DA07FE" w:rsidRPr="00851EBE">
        <w:rPr>
          <w:rFonts w:asciiTheme="majorBidi" w:hAnsiTheme="majorBidi" w:cs="Angsana New"/>
          <w:sz w:val="30"/>
          <w:szCs w:val="30"/>
          <w:cs/>
        </w:rPr>
        <w:t xml:space="preserve">(หมายเหตุฯ ข้อ </w:t>
      </w:r>
      <w:r w:rsidR="00DA07FE" w:rsidRPr="00851EBE">
        <w:rPr>
          <w:rFonts w:asciiTheme="majorBidi" w:hAnsiTheme="majorBidi" w:cs="Angsana New"/>
          <w:sz w:val="30"/>
          <w:szCs w:val="30"/>
        </w:rPr>
        <w:t>13</w:t>
      </w:r>
      <w:r w:rsidR="00DA07FE" w:rsidRPr="00851EBE">
        <w:rPr>
          <w:rFonts w:asciiTheme="majorBidi" w:hAnsiTheme="majorBidi" w:cs="Angsana New"/>
          <w:sz w:val="30"/>
          <w:szCs w:val="30"/>
          <w:cs/>
        </w:rPr>
        <w:t>)</w:t>
      </w:r>
    </w:p>
    <w:p w14:paraId="0F52B4C2" w14:textId="77777777" w:rsidR="00C057DF" w:rsidRDefault="00C057DF" w:rsidP="00C05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3A7CC5C0" w14:textId="4185C3E7" w:rsidR="00070B86" w:rsidRDefault="00C057DF" w:rsidP="00C05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C057DF">
        <w:rPr>
          <w:rFonts w:asciiTheme="majorBidi" w:hAnsiTheme="majorBidi" w:cs="Angsana New" w:hint="cs"/>
          <w:sz w:val="30"/>
          <w:szCs w:val="30"/>
          <w:cs/>
        </w:rPr>
        <w:t>บริษัทไม่มีการออกหุ้นสามัญเทียบเท่าปรับลดในระหว่างงวดที่นําเสนอรายงาน</w:t>
      </w:r>
      <w:r w:rsidRPr="00C057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057DF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C057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057DF">
        <w:rPr>
          <w:rFonts w:asciiTheme="majorBidi" w:hAnsiTheme="majorBidi" w:cs="Angsana New" w:hint="cs"/>
          <w:sz w:val="30"/>
          <w:szCs w:val="30"/>
          <w:cs/>
        </w:rPr>
        <w:t>จึงไม่มีการนําเสนอกําไรต่อหุ้นปรับลด</w:t>
      </w:r>
    </w:p>
    <w:p w14:paraId="64760A8F" w14:textId="77777777" w:rsidR="00B25A96" w:rsidRDefault="00B25A96" w:rsidP="00C05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8D326E0" w14:textId="77777777" w:rsidR="00DA07FE" w:rsidRPr="00C057DF" w:rsidRDefault="00DA07FE" w:rsidP="00070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C6B820C" w14:textId="3DDA6E92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บุคคลหรือกิจการที่เกี่ยวข้องกัน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3368CB4C" w14:textId="77777777" w:rsidR="00091F79" w:rsidRPr="00173238" w:rsidRDefault="00091F79" w:rsidP="00173238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64BF148" w14:textId="4CDF49DC" w:rsidR="00091F79" w:rsidRDefault="00091F79" w:rsidP="008F4522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ความสัมพันธ์ที่มีกับบริษัทย่อย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บริษัทร่วม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และนโยบายการกำหนดราคา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>2566</w:t>
      </w:r>
    </w:p>
    <w:p w14:paraId="39505E03" w14:textId="5B337DDE" w:rsidR="00C13C5A" w:rsidRDefault="00C13C5A" w:rsidP="00EC721A">
      <w:pPr>
        <w:pStyle w:val="BodyText2"/>
        <w:ind w:left="0" w:right="20" w:firstLine="0"/>
        <w:jc w:val="thaiDistribute"/>
        <w:rPr>
          <w:rFonts w:asciiTheme="majorBidi" w:hAnsiTheme="majorBidi" w:cs="Angsana New"/>
          <w:b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39"/>
        <w:gridCol w:w="1065"/>
        <w:gridCol w:w="238"/>
        <w:gridCol w:w="1073"/>
        <w:gridCol w:w="269"/>
        <w:gridCol w:w="1087"/>
      </w:tblGrid>
      <w:tr w:rsidR="00091F79" w:rsidRPr="00665100" w14:paraId="7F0D0833" w14:textId="77777777" w:rsidTr="00E2040F">
        <w:trPr>
          <w:tblHeader/>
        </w:trPr>
        <w:tc>
          <w:tcPr>
            <w:tcW w:w="2279" w:type="pct"/>
            <w:shd w:val="clear" w:color="auto" w:fill="auto"/>
          </w:tcPr>
          <w:p w14:paraId="1AB00876" w14:textId="6632A23A" w:rsidR="00091F79" w:rsidRPr="00665100" w:rsidRDefault="00F50F54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  <w:shd w:val="clear" w:color="auto" w:fill="auto"/>
          </w:tcPr>
          <w:p w14:paraId="6E4153A2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5B32539A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14:paraId="34BE2E90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F79" w:rsidRPr="00665100" w14:paraId="6ABBE350" w14:textId="77777777" w:rsidTr="00E2040F">
        <w:trPr>
          <w:tblHeader/>
        </w:trPr>
        <w:tc>
          <w:tcPr>
            <w:tcW w:w="2279" w:type="pct"/>
            <w:shd w:val="clear" w:color="auto" w:fill="auto"/>
          </w:tcPr>
          <w:p w14:paraId="32008E14" w14:textId="64C049A3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  <w:shd w:val="clear" w:color="auto" w:fill="auto"/>
          </w:tcPr>
          <w:p w14:paraId="5A57715A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67A46C99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9E720CB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22E1E536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F231DCF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113B7C32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2185684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91F79" w:rsidRPr="00665100" w14:paraId="4602EC18" w14:textId="77777777" w:rsidTr="00E2040F">
        <w:trPr>
          <w:tblHeader/>
        </w:trPr>
        <w:tc>
          <w:tcPr>
            <w:tcW w:w="2279" w:type="pct"/>
          </w:tcPr>
          <w:p w14:paraId="450C5A57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05F29320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1F79" w:rsidRPr="00665100" w14:paraId="068AC590" w14:textId="77777777" w:rsidTr="00E2040F">
        <w:tc>
          <w:tcPr>
            <w:tcW w:w="2279" w:type="pct"/>
          </w:tcPr>
          <w:p w14:paraId="79283AC5" w14:textId="7FD0AC14" w:rsidR="00091F79" w:rsidRPr="007B1251" w:rsidRDefault="00E45ED3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1" w:type="pct"/>
          </w:tcPr>
          <w:p w14:paraId="1763808B" w14:textId="77777777" w:rsidR="00091F79" w:rsidRPr="00665100" w:rsidRDefault="00091F79" w:rsidP="0054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471A67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5CCCD51" w14:textId="77777777" w:rsidR="00091F79" w:rsidRPr="00665100" w:rsidRDefault="00091F79" w:rsidP="0054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CED657B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A5AFD59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FB5F4C2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7B7D81" w14:textId="77777777" w:rsidR="00091F79" w:rsidRPr="00665100" w:rsidRDefault="00091F79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7530" w:rsidRPr="00665100" w14:paraId="5B6B0050" w14:textId="77777777" w:rsidTr="00C12A6F">
        <w:tc>
          <w:tcPr>
            <w:tcW w:w="2279" w:type="pct"/>
          </w:tcPr>
          <w:p w14:paraId="14C9D6FE" w14:textId="7181F79E" w:rsidR="00987530" w:rsidRPr="0066510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1E499229" w14:textId="1BFE44CB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778F81A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6D2C2AE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E8360C2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123BA42" w14:textId="2DB189E6" w:rsidR="00987530" w:rsidRPr="00665100" w:rsidRDefault="00987530" w:rsidP="00E2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1,591,731</w:t>
            </w:r>
          </w:p>
        </w:tc>
        <w:tc>
          <w:tcPr>
            <w:tcW w:w="145" w:type="pct"/>
          </w:tcPr>
          <w:p w14:paraId="42AD5044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DED15D3" w14:textId="77777777" w:rsidR="00987530" w:rsidRPr="00665100" w:rsidRDefault="00987530" w:rsidP="00E2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1,509,611</w:t>
            </w:r>
          </w:p>
        </w:tc>
      </w:tr>
      <w:tr w:rsidR="00987530" w:rsidRPr="00665100" w14:paraId="0B40A15B" w14:textId="77777777" w:rsidTr="00C12A6F">
        <w:tc>
          <w:tcPr>
            <w:tcW w:w="2279" w:type="pct"/>
          </w:tcPr>
          <w:p w14:paraId="32F7F3E6" w14:textId="576575E4" w:rsidR="00987530" w:rsidRPr="0066510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6D549B8A" w14:textId="04A1ED4D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338,243</w:t>
            </w:r>
          </w:p>
        </w:tc>
        <w:tc>
          <w:tcPr>
            <w:tcW w:w="129" w:type="pct"/>
          </w:tcPr>
          <w:p w14:paraId="61DFE6EE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5AB2495" w14:textId="3E632706" w:rsidR="00987530" w:rsidRDefault="00987530" w:rsidP="00E2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387,166</w:t>
            </w:r>
          </w:p>
        </w:tc>
        <w:tc>
          <w:tcPr>
            <w:tcW w:w="128" w:type="pct"/>
          </w:tcPr>
          <w:p w14:paraId="71A74616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938B1A7" w14:textId="0F040E88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291</w:t>
            </w:r>
          </w:p>
        </w:tc>
        <w:tc>
          <w:tcPr>
            <w:tcW w:w="145" w:type="pct"/>
          </w:tcPr>
          <w:p w14:paraId="4F0430A7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ECB6077" w14:textId="5FDE6A55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</w:tr>
      <w:tr w:rsidR="00987530" w:rsidRPr="00665100" w14:paraId="3CBB8A22" w14:textId="77777777" w:rsidTr="00C12A6F">
        <w:tc>
          <w:tcPr>
            <w:tcW w:w="2279" w:type="pct"/>
          </w:tcPr>
          <w:p w14:paraId="497AD7BB" w14:textId="32A27CEC" w:rsidR="0098753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08B2F934" w14:textId="5319565F" w:rsidR="00987530" w:rsidRPr="00665100" w:rsidRDefault="00987530" w:rsidP="00E2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459</w:t>
            </w:r>
          </w:p>
        </w:tc>
        <w:tc>
          <w:tcPr>
            <w:tcW w:w="129" w:type="pct"/>
          </w:tcPr>
          <w:p w14:paraId="550EF251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972F0A2" w14:textId="77777777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9863D36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DE70998" w14:textId="29AE1FF2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459</w:t>
            </w:r>
          </w:p>
        </w:tc>
        <w:tc>
          <w:tcPr>
            <w:tcW w:w="145" w:type="pct"/>
          </w:tcPr>
          <w:p w14:paraId="23680947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938A269" w14:textId="697214C8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87530" w:rsidRPr="00665100" w14:paraId="1CCD4F08" w14:textId="77777777" w:rsidTr="00C12A6F">
        <w:tc>
          <w:tcPr>
            <w:tcW w:w="2279" w:type="pct"/>
          </w:tcPr>
          <w:p w14:paraId="5D5333C2" w14:textId="0855E450" w:rsidR="00987530" w:rsidRPr="00E45ED3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5BF571E4" w14:textId="0E136B95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165,501</w:t>
            </w:r>
          </w:p>
        </w:tc>
        <w:tc>
          <w:tcPr>
            <w:tcW w:w="129" w:type="pct"/>
          </w:tcPr>
          <w:p w14:paraId="721F1E8D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EE4088D" w14:textId="6C1A2CFC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204,595</w:t>
            </w:r>
          </w:p>
        </w:tc>
        <w:tc>
          <w:tcPr>
            <w:tcW w:w="128" w:type="pct"/>
          </w:tcPr>
          <w:p w14:paraId="7D28D07A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1D2CE8F" w14:textId="180C44A8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69,451</w:t>
            </w:r>
          </w:p>
        </w:tc>
        <w:tc>
          <w:tcPr>
            <w:tcW w:w="145" w:type="pct"/>
          </w:tcPr>
          <w:p w14:paraId="2F4B0FB4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DA6385E" w14:textId="51D7D20C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97,419</w:t>
            </w:r>
          </w:p>
        </w:tc>
      </w:tr>
      <w:tr w:rsidR="00987530" w:rsidRPr="00665100" w14:paraId="4EC9ADB2" w14:textId="77777777" w:rsidTr="00EC721A">
        <w:trPr>
          <w:trHeight w:hRule="exact" w:val="288"/>
        </w:trPr>
        <w:tc>
          <w:tcPr>
            <w:tcW w:w="2279" w:type="pct"/>
          </w:tcPr>
          <w:p w14:paraId="0B5DBA81" w14:textId="77777777" w:rsidR="00987530" w:rsidRPr="0066510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5C89D1D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C40287F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45E4423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68CECE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2D27161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546717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7039075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7530" w:rsidRPr="00665100" w14:paraId="2B518E10" w14:textId="77777777" w:rsidTr="00C12A6F">
        <w:tc>
          <w:tcPr>
            <w:tcW w:w="2279" w:type="pct"/>
          </w:tcPr>
          <w:p w14:paraId="2A1973A9" w14:textId="7987E0B5" w:rsidR="00987530" w:rsidRPr="007B1251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81" w:type="pct"/>
            <w:vAlign w:val="bottom"/>
          </w:tcPr>
          <w:p w14:paraId="2D76E6BF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57F0ABF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35CC27AA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1A7C45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371E6944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B91578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B79662C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7530" w:rsidRPr="00665100" w14:paraId="52E05D91" w14:textId="77777777" w:rsidTr="00C12A6F">
        <w:tc>
          <w:tcPr>
            <w:tcW w:w="2279" w:type="pct"/>
          </w:tcPr>
          <w:p w14:paraId="72C3BAD3" w14:textId="0DFABF60" w:rsidR="00987530" w:rsidRPr="0066510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59E327A3" w14:textId="1A12EA4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A748322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2D7B745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89EBF17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D1593D8" w14:textId="29B2AE49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809,382</w:t>
            </w:r>
          </w:p>
        </w:tc>
        <w:tc>
          <w:tcPr>
            <w:tcW w:w="145" w:type="pct"/>
          </w:tcPr>
          <w:p w14:paraId="4FD5B20A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41C0B0A" w14:textId="6F8D68FB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714,201</w:t>
            </w:r>
          </w:p>
        </w:tc>
      </w:tr>
      <w:tr w:rsidR="00987530" w:rsidRPr="00665100" w14:paraId="6E65BA87" w14:textId="77777777" w:rsidTr="00C12A6F">
        <w:tc>
          <w:tcPr>
            <w:tcW w:w="2279" w:type="pct"/>
          </w:tcPr>
          <w:p w14:paraId="047262D7" w14:textId="3ECDFE70" w:rsidR="00987530" w:rsidRPr="0066510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33467972" w14:textId="62B273A4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711</w:t>
            </w:r>
          </w:p>
        </w:tc>
        <w:tc>
          <w:tcPr>
            <w:tcW w:w="129" w:type="pct"/>
          </w:tcPr>
          <w:p w14:paraId="31ADCBC1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736E6D92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555</w:t>
            </w:r>
          </w:p>
        </w:tc>
        <w:tc>
          <w:tcPr>
            <w:tcW w:w="128" w:type="pct"/>
          </w:tcPr>
          <w:p w14:paraId="6E6E7EA9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FFE06B8" w14:textId="46D4E469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5474EB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6163E6E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87530" w:rsidRPr="00665100" w14:paraId="4BA443D2" w14:textId="77777777" w:rsidTr="00EC721A">
        <w:trPr>
          <w:trHeight w:hRule="exact" w:val="259"/>
        </w:trPr>
        <w:tc>
          <w:tcPr>
            <w:tcW w:w="2279" w:type="pct"/>
          </w:tcPr>
          <w:p w14:paraId="34EBA5B2" w14:textId="77777777" w:rsidR="0098753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4F407CE6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8045838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9B96649" w14:textId="77777777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895E7CB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69EA3873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9848E95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D5EDF2B" w14:textId="77777777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7530" w:rsidRPr="00665100" w14:paraId="4A0A1877" w14:textId="77777777" w:rsidTr="00C12A6F">
        <w:tc>
          <w:tcPr>
            <w:tcW w:w="2279" w:type="pct"/>
          </w:tcPr>
          <w:p w14:paraId="0A9DD5F8" w14:textId="01313E96" w:rsidR="00987530" w:rsidRPr="007B1251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  <w:vAlign w:val="bottom"/>
          </w:tcPr>
          <w:p w14:paraId="642652F3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D491589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7CBF9C4" w14:textId="75ECDBCD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739BB9B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CDEF643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9A30B9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64BEE85" w14:textId="7EF41C41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7530" w:rsidRPr="00665100" w14:paraId="352679B4" w14:textId="77777777" w:rsidTr="00C12A6F">
        <w:tc>
          <w:tcPr>
            <w:tcW w:w="2279" w:type="pct"/>
          </w:tcPr>
          <w:p w14:paraId="00597742" w14:textId="445F5CF4" w:rsidR="00987530" w:rsidRPr="0066510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0340D348" w14:textId="730B5036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8F61C64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4AC0920" w14:textId="77CAA8E6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E6DE41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31E91DFC" w14:textId="704B6B54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644,562</w:t>
            </w:r>
          </w:p>
        </w:tc>
        <w:tc>
          <w:tcPr>
            <w:tcW w:w="145" w:type="pct"/>
          </w:tcPr>
          <w:p w14:paraId="57301321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A5AB6DF" w14:textId="399B6E8A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115,130</w:t>
            </w:r>
          </w:p>
        </w:tc>
      </w:tr>
      <w:tr w:rsidR="00987530" w:rsidRPr="00665100" w14:paraId="65509977" w14:textId="77777777" w:rsidTr="00C12A6F">
        <w:tc>
          <w:tcPr>
            <w:tcW w:w="2279" w:type="pct"/>
          </w:tcPr>
          <w:p w14:paraId="54D3CF1F" w14:textId="09C8534F" w:rsidR="00987530" w:rsidRPr="0066510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5CBDCCA0" w14:textId="14112E91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5FF355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4070296" w14:textId="1AB940C9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FAEDF6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487DC6C" w14:textId="186177E5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50,000</w:t>
            </w:r>
          </w:p>
        </w:tc>
        <w:tc>
          <w:tcPr>
            <w:tcW w:w="145" w:type="pct"/>
          </w:tcPr>
          <w:p w14:paraId="3B1FDDFF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0945368" w14:textId="1AEC869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50,000</w:t>
            </w:r>
          </w:p>
        </w:tc>
      </w:tr>
      <w:tr w:rsidR="00987530" w:rsidRPr="00665100" w14:paraId="33E251CB" w14:textId="77777777" w:rsidTr="00EC721A">
        <w:trPr>
          <w:trHeight w:hRule="exact" w:val="259"/>
        </w:trPr>
        <w:tc>
          <w:tcPr>
            <w:tcW w:w="2279" w:type="pct"/>
          </w:tcPr>
          <w:p w14:paraId="02FF6215" w14:textId="7DEB42DF" w:rsidR="00987530" w:rsidRPr="0066510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1A6281B8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0172B43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3E39BC2" w14:textId="3989FE3D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DDB22F6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0AD92E22" w14:textId="0F056AE8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CB7E15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1B0BA27" w14:textId="2F3C5B5E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7530" w:rsidRPr="00665100" w14:paraId="395AF109" w14:textId="77777777" w:rsidTr="00C12A6F">
        <w:tc>
          <w:tcPr>
            <w:tcW w:w="2279" w:type="pct"/>
          </w:tcPr>
          <w:p w14:paraId="7835A07C" w14:textId="7114C273" w:rsidR="00987530" w:rsidRPr="007B1251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  <w:vAlign w:val="bottom"/>
          </w:tcPr>
          <w:p w14:paraId="3C5AB76C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F3B862B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9971AF4" w14:textId="20E14B7A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4F1DBE2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D8D2D63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132952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6252074" w14:textId="0536C2F1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7530" w14:paraId="478EB822" w14:textId="77777777" w:rsidTr="00C12A6F">
        <w:tc>
          <w:tcPr>
            <w:tcW w:w="2279" w:type="pct"/>
          </w:tcPr>
          <w:p w14:paraId="70DDB983" w14:textId="4474BB3A" w:rsidR="00987530" w:rsidRPr="0066510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0522CF3A" w14:textId="72342965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374A8A2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D760A0B" w14:textId="4D3F66E1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46C34DE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634FF92" w14:textId="6E4141C3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81,578</w:t>
            </w:r>
          </w:p>
        </w:tc>
        <w:tc>
          <w:tcPr>
            <w:tcW w:w="145" w:type="pct"/>
          </w:tcPr>
          <w:p w14:paraId="3A3D2C20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7D2A848" w14:textId="23B948E8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62,384</w:t>
            </w:r>
          </w:p>
        </w:tc>
      </w:tr>
      <w:tr w:rsidR="00987530" w14:paraId="47A17A63" w14:textId="77777777" w:rsidTr="00C12A6F">
        <w:tc>
          <w:tcPr>
            <w:tcW w:w="2279" w:type="pct"/>
          </w:tcPr>
          <w:p w14:paraId="493AD25C" w14:textId="71A63996" w:rsidR="0098753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70A4DD60" w14:textId="5624F4C9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7,686</w:t>
            </w:r>
          </w:p>
        </w:tc>
        <w:tc>
          <w:tcPr>
            <w:tcW w:w="129" w:type="pct"/>
          </w:tcPr>
          <w:p w14:paraId="7FCD906D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C2A9CD0" w14:textId="10FC11A7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8,685</w:t>
            </w:r>
          </w:p>
        </w:tc>
        <w:tc>
          <w:tcPr>
            <w:tcW w:w="128" w:type="pct"/>
          </w:tcPr>
          <w:p w14:paraId="59CE8ABD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3AD50D2" w14:textId="5884D12C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5" w:type="pct"/>
          </w:tcPr>
          <w:p w14:paraId="0B02722B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7E281FB" w14:textId="162EB32B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87530" w14:paraId="387FC4D0" w14:textId="77777777" w:rsidTr="00C12A6F">
        <w:tc>
          <w:tcPr>
            <w:tcW w:w="2279" w:type="pct"/>
          </w:tcPr>
          <w:p w14:paraId="18E0F9B7" w14:textId="2E944B38" w:rsidR="00987530" w:rsidRPr="00E45ED3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09D89B7B" w14:textId="62CFAED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29" w:type="pct"/>
          </w:tcPr>
          <w:p w14:paraId="55D1616C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935EB9" w14:textId="0A166C8D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CA5CE07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FDDAED2" w14:textId="7A595E39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45" w:type="pct"/>
          </w:tcPr>
          <w:p w14:paraId="168884AF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E56F19D" w14:textId="189C3CA9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87530" w14:paraId="77F0C686" w14:textId="77777777" w:rsidTr="00C12A6F">
        <w:tc>
          <w:tcPr>
            <w:tcW w:w="2279" w:type="pct"/>
          </w:tcPr>
          <w:p w14:paraId="18AE42EC" w14:textId="0BE9B60D" w:rsidR="00987530" w:rsidRPr="00E45ED3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704A05AA" w14:textId="5473568E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14:paraId="62C831DB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2D9C5D" w14:textId="5100AB33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28" w:type="pct"/>
          </w:tcPr>
          <w:p w14:paraId="31D474A7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E8BEE7A" w14:textId="5180975C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14:paraId="1948A6EC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3387518" w14:textId="0B720B58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987530" w14:paraId="06229A1C" w14:textId="77777777" w:rsidTr="00EC721A">
        <w:trPr>
          <w:trHeight w:hRule="exact" w:val="259"/>
        </w:trPr>
        <w:tc>
          <w:tcPr>
            <w:tcW w:w="2279" w:type="pct"/>
          </w:tcPr>
          <w:p w14:paraId="504E64D7" w14:textId="77777777" w:rsidR="00987530" w:rsidRPr="00E45ED3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A7F6EDC" w14:textId="77777777" w:rsidR="00987530" w:rsidRPr="00665100" w:rsidRDefault="00987530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CCD732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E687AE0" w14:textId="77777777" w:rsidR="00987530" w:rsidRDefault="00987530" w:rsidP="00EC7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3E9174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05F042E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3027E8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A77EF43" w14:textId="77777777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7530" w:rsidRPr="00665100" w14:paraId="2C705057" w14:textId="77777777" w:rsidTr="00C12A6F">
        <w:tc>
          <w:tcPr>
            <w:tcW w:w="2279" w:type="pct"/>
          </w:tcPr>
          <w:p w14:paraId="52B5C454" w14:textId="3449EFC4" w:rsidR="00987530" w:rsidRPr="007B1251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81" w:type="pct"/>
          </w:tcPr>
          <w:p w14:paraId="2239B763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3D27E2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42FD78E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A6D1CE2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6F9C9B8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BC537E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EDBAC5D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7530" w:rsidRPr="00665100" w14:paraId="67EE8BC9" w14:textId="77777777" w:rsidTr="00C12A6F">
        <w:tc>
          <w:tcPr>
            <w:tcW w:w="2279" w:type="pct"/>
          </w:tcPr>
          <w:p w14:paraId="6BC6EA4D" w14:textId="77777777" w:rsidR="00987530" w:rsidRPr="0066510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49177DDD" w14:textId="5628E8F9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4464B9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BD8D417" w14:textId="3989FD0E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84D49C0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8132AF6" w14:textId="4D3B7891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517,713</w:t>
            </w:r>
          </w:p>
        </w:tc>
        <w:tc>
          <w:tcPr>
            <w:tcW w:w="145" w:type="pct"/>
          </w:tcPr>
          <w:p w14:paraId="0263DB8A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BE9EB23" w14:textId="7C1AE1FE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511,154</w:t>
            </w:r>
          </w:p>
        </w:tc>
      </w:tr>
      <w:tr w:rsidR="00987530" w:rsidRPr="00665100" w14:paraId="7961212C" w14:textId="77777777" w:rsidTr="00C12A6F">
        <w:tc>
          <w:tcPr>
            <w:tcW w:w="2279" w:type="pct"/>
          </w:tcPr>
          <w:p w14:paraId="45758858" w14:textId="77777777" w:rsidR="00987530" w:rsidRPr="0066510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48FC6824" w14:textId="7A7E6CF9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376,638</w:t>
            </w:r>
          </w:p>
        </w:tc>
        <w:tc>
          <w:tcPr>
            <w:tcW w:w="129" w:type="pct"/>
          </w:tcPr>
          <w:p w14:paraId="1634148F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7055F81" w14:textId="6EAF1509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467,795</w:t>
            </w:r>
          </w:p>
        </w:tc>
        <w:tc>
          <w:tcPr>
            <w:tcW w:w="128" w:type="pct"/>
          </w:tcPr>
          <w:p w14:paraId="542DC27C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A8AFB17" w14:textId="7D8D2BD6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  <w:tc>
          <w:tcPr>
            <w:tcW w:w="145" w:type="pct"/>
          </w:tcPr>
          <w:p w14:paraId="40CF9EB6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808819B" w14:textId="4F5DFFCE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</w:tr>
      <w:tr w:rsidR="00987530" w:rsidRPr="00665100" w14:paraId="55FBD3B4" w14:textId="77777777" w:rsidTr="00C12A6F">
        <w:tc>
          <w:tcPr>
            <w:tcW w:w="2279" w:type="pct"/>
          </w:tcPr>
          <w:p w14:paraId="1E429D95" w14:textId="77777777" w:rsidR="0098753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7CA415B2" w14:textId="5F278876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52,597</w:t>
            </w:r>
          </w:p>
        </w:tc>
        <w:tc>
          <w:tcPr>
            <w:tcW w:w="129" w:type="pct"/>
          </w:tcPr>
          <w:p w14:paraId="3DE15330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841264B" w14:textId="1ADEADBD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22,821</w:t>
            </w:r>
          </w:p>
        </w:tc>
        <w:tc>
          <w:tcPr>
            <w:tcW w:w="128" w:type="pct"/>
          </w:tcPr>
          <w:p w14:paraId="4666B428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D1A431D" w14:textId="2BD7B6CA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8D8E8C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8A250A1" w14:textId="642B6BDC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87530" w:rsidRPr="00665100" w14:paraId="72F60FE9" w14:textId="77777777" w:rsidTr="00C12A6F">
        <w:tc>
          <w:tcPr>
            <w:tcW w:w="2279" w:type="pct"/>
          </w:tcPr>
          <w:p w14:paraId="7C45539F" w14:textId="77777777" w:rsidR="00987530" w:rsidRPr="00E45ED3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0AA5FD84" w14:textId="0AAB0863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331,998</w:t>
            </w:r>
          </w:p>
        </w:tc>
        <w:tc>
          <w:tcPr>
            <w:tcW w:w="129" w:type="pct"/>
          </w:tcPr>
          <w:p w14:paraId="1CFB6315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314E3F5" w14:textId="65CC6C69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180,979</w:t>
            </w:r>
          </w:p>
        </w:tc>
        <w:tc>
          <w:tcPr>
            <w:tcW w:w="128" w:type="pct"/>
          </w:tcPr>
          <w:p w14:paraId="037A2B37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0D87E2E" w14:textId="0D8C3B94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36,113</w:t>
            </w:r>
          </w:p>
        </w:tc>
        <w:tc>
          <w:tcPr>
            <w:tcW w:w="145" w:type="pct"/>
          </w:tcPr>
          <w:p w14:paraId="0C6D49BC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7B26C6A" w14:textId="083AFDC9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25,328</w:t>
            </w:r>
          </w:p>
        </w:tc>
      </w:tr>
      <w:tr w:rsidR="00A05ADF" w:rsidRPr="00665100" w14:paraId="659AC44A" w14:textId="77777777" w:rsidTr="00C12A6F">
        <w:tc>
          <w:tcPr>
            <w:tcW w:w="2279" w:type="pct"/>
          </w:tcPr>
          <w:p w14:paraId="4F837B7A" w14:textId="77777777" w:rsidR="00A05ADF" w:rsidRPr="007B1251" w:rsidRDefault="00A05ADF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224E94A" w14:textId="77777777" w:rsidR="00A05ADF" w:rsidRPr="00665100" w:rsidRDefault="00A05ADF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D1679EC" w14:textId="77777777" w:rsidR="00A05ADF" w:rsidRPr="00665100" w:rsidRDefault="00A05ADF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2503BDC" w14:textId="77777777" w:rsidR="00A05ADF" w:rsidRPr="00665100" w:rsidRDefault="00A05ADF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1551B3" w14:textId="77777777" w:rsidR="00A05ADF" w:rsidRPr="00665100" w:rsidRDefault="00A05ADF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BEBED49" w14:textId="77777777" w:rsidR="00A05ADF" w:rsidRPr="00665100" w:rsidRDefault="00A05ADF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FAD845" w14:textId="77777777" w:rsidR="00A05ADF" w:rsidRPr="00665100" w:rsidRDefault="00A05ADF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647A53B" w14:textId="77777777" w:rsidR="00A05ADF" w:rsidRPr="00665100" w:rsidRDefault="00A05ADF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7530" w:rsidRPr="00665100" w14:paraId="4E378F6A" w14:textId="77777777" w:rsidTr="00C12A6F">
        <w:tc>
          <w:tcPr>
            <w:tcW w:w="2279" w:type="pct"/>
          </w:tcPr>
          <w:p w14:paraId="197B6022" w14:textId="43B950DB" w:rsidR="00987530" w:rsidRPr="007B1251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81" w:type="pct"/>
          </w:tcPr>
          <w:p w14:paraId="2D23B605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0AA419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9463B76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663D251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E884CF6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FD438B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81524F5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7530" w:rsidRPr="00665100" w14:paraId="59F7E613" w14:textId="77777777" w:rsidTr="00C12A6F">
        <w:tc>
          <w:tcPr>
            <w:tcW w:w="2279" w:type="pct"/>
          </w:tcPr>
          <w:p w14:paraId="224769D0" w14:textId="291C95F5" w:rsidR="00987530" w:rsidRPr="00E45ED3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28B30D2E" w14:textId="22768CE6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0D7586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37629163" w14:textId="302E0810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B70589B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000423C1" w14:textId="2CF2EC53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2,314</w:t>
            </w:r>
          </w:p>
        </w:tc>
        <w:tc>
          <w:tcPr>
            <w:tcW w:w="145" w:type="pct"/>
          </w:tcPr>
          <w:p w14:paraId="39DC56BD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4F87045" w14:textId="22CE1E34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87530" w:rsidRPr="00665100" w14:paraId="28E3A22E" w14:textId="77777777" w:rsidTr="00C12A6F">
        <w:tc>
          <w:tcPr>
            <w:tcW w:w="2279" w:type="pct"/>
          </w:tcPr>
          <w:p w14:paraId="4485A921" w14:textId="33DC64B9" w:rsidR="00987530" w:rsidRPr="00665100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56B625BD" w14:textId="39081A10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10,449</w:t>
            </w:r>
          </w:p>
        </w:tc>
        <w:tc>
          <w:tcPr>
            <w:tcW w:w="129" w:type="pct"/>
          </w:tcPr>
          <w:p w14:paraId="24D299D4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3E642F82" w14:textId="0047BEAF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18,163</w:t>
            </w:r>
          </w:p>
        </w:tc>
        <w:tc>
          <w:tcPr>
            <w:tcW w:w="128" w:type="pct"/>
          </w:tcPr>
          <w:p w14:paraId="247F71BC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83AF52A" w14:textId="687AF21C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145" w:type="pct"/>
          </w:tcPr>
          <w:p w14:paraId="18DC2B1F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16EF617" w14:textId="7EEB03F6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</w:tr>
      <w:tr w:rsidR="00655364" w:rsidRPr="00665100" w14:paraId="34614761" w14:textId="77777777" w:rsidTr="00C12A6F">
        <w:tc>
          <w:tcPr>
            <w:tcW w:w="2279" w:type="pct"/>
          </w:tcPr>
          <w:p w14:paraId="011BE85E" w14:textId="77777777" w:rsidR="00655364" w:rsidRPr="00E45ED3" w:rsidRDefault="00655364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6AE1081" w14:textId="77777777" w:rsidR="00655364" w:rsidRPr="00987530" w:rsidRDefault="00655364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EBBDABC" w14:textId="77777777" w:rsidR="00655364" w:rsidRPr="00665100" w:rsidRDefault="00655364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7C35AA5" w14:textId="77777777" w:rsidR="00655364" w:rsidRDefault="00655364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791CDE" w14:textId="77777777" w:rsidR="00655364" w:rsidRPr="00665100" w:rsidRDefault="00655364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7D5561F0" w14:textId="77777777" w:rsidR="00655364" w:rsidRPr="00987530" w:rsidRDefault="00655364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9B269A" w14:textId="77777777" w:rsidR="00655364" w:rsidRPr="00665100" w:rsidRDefault="00655364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E24C9E0" w14:textId="77777777" w:rsidR="00655364" w:rsidRDefault="00655364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7530" w:rsidRPr="00665100" w14:paraId="241EBD6B" w14:textId="77777777" w:rsidTr="0050291B">
        <w:tc>
          <w:tcPr>
            <w:tcW w:w="2279" w:type="pct"/>
          </w:tcPr>
          <w:p w14:paraId="1D0BD05D" w14:textId="49A6A397" w:rsidR="00987530" w:rsidRPr="007B1251" w:rsidRDefault="00987530" w:rsidP="0098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ค่าตอบแทนกรรมการและผู้บริหารสําคัญ</w:t>
            </w:r>
          </w:p>
        </w:tc>
        <w:tc>
          <w:tcPr>
            <w:tcW w:w="581" w:type="pct"/>
          </w:tcPr>
          <w:p w14:paraId="6945385B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8FDA38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CB3640B" w14:textId="77777777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11E1B3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E0C527C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C563AC" w14:textId="77777777" w:rsidR="00987530" w:rsidRPr="0066510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48D8471" w14:textId="77777777" w:rsidR="00987530" w:rsidRDefault="00987530" w:rsidP="0098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484E" w:rsidRPr="00665100" w14:paraId="3BC21956" w14:textId="77777777" w:rsidTr="00C23010">
        <w:tc>
          <w:tcPr>
            <w:tcW w:w="2279" w:type="pct"/>
          </w:tcPr>
          <w:p w14:paraId="68543521" w14:textId="6780EDD9" w:rsidR="00F0484E" w:rsidRPr="00E45ED3" w:rsidRDefault="00F0484E" w:rsidP="00F0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1" w:type="pct"/>
            <w:vAlign w:val="bottom"/>
          </w:tcPr>
          <w:p w14:paraId="01872136" w14:textId="722D9888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0484E">
              <w:rPr>
                <w:rFonts w:ascii="Angsana New" w:hAnsi="Angsana New" w:cs="Angsana New"/>
                <w:sz w:val="30"/>
                <w:szCs w:val="30"/>
              </w:rPr>
              <w:t>90,028</w:t>
            </w:r>
          </w:p>
        </w:tc>
        <w:tc>
          <w:tcPr>
            <w:tcW w:w="129" w:type="pct"/>
          </w:tcPr>
          <w:p w14:paraId="3811CF83" w14:textId="77777777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E52A597" w14:textId="262332A7" w:rsidR="00F0484E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61FBA">
              <w:rPr>
                <w:rFonts w:ascii="Angsana New" w:hAnsi="Angsana New" w:cs="Angsana New"/>
                <w:sz w:val="30"/>
                <w:szCs w:val="30"/>
              </w:rPr>
              <w:t>81,148</w:t>
            </w:r>
          </w:p>
        </w:tc>
        <w:tc>
          <w:tcPr>
            <w:tcW w:w="128" w:type="pct"/>
          </w:tcPr>
          <w:p w14:paraId="63A75E5B" w14:textId="77777777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26DBB45C" w14:textId="255E90CC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0484E">
              <w:rPr>
                <w:rFonts w:ascii="Angsana New" w:hAnsi="Angsana New" w:cs="Angsana New"/>
                <w:sz w:val="30"/>
                <w:szCs w:val="30"/>
              </w:rPr>
              <w:t>71,820</w:t>
            </w:r>
          </w:p>
        </w:tc>
        <w:tc>
          <w:tcPr>
            <w:tcW w:w="145" w:type="pct"/>
          </w:tcPr>
          <w:p w14:paraId="55A2E518" w14:textId="77777777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53BA1FB" w14:textId="05FE6E87" w:rsidR="00F0484E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C01E3">
              <w:rPr>
                <w:rFonts w:ascii="Angsana New" w:hAnsi="Angsana New" w:cs="Angsana New"/>
                <w:sz w:val="30"/>
                <w:szCs w:val="30"/>
              </w:rPr>
              <w:t>62,008</w:t>
            </w:r>
          </w:p>
        </w:tc>
      </w:tr>
      <w:tr w:rsidR="00F0484E" w:rsidRPr="00665100" w14:paraId="47070D8D" w14:textId="77777777" w:rsidTr="009D30BA">
        <w:tc>
          <w:tcPr>
            <w:tcW w:w="2279" w:type="pct"/>
          </w:tcPr>
          <w:p w14:paraId="0F5828C6" w14:textId="7D2F4F4C" w:rsidR="00F0484E" w:rsidRPr="00E45ED3" w:rsidRDefault="00F0484E" w:rsidP="00F0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4420E4EF" w14:textId="5A419E2E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0484E">
              <w:rPr>
                <w:rFonts w:ascii="Angsana New" w:hAnsi="Angsana New" w:cs="Angsana New"/>
                <w:sz w:val="30"/>
                <w:szCs w:val="30"/>
              </w:rPr>
              <w:t>12,506</w:t>
            </w:r>
          </w:p>
        </w:tc>
        <w:tc>
          <w:tcPr>
            <w:tcW w:w="129" w:type="pct"/>
          </w:tcPr>
          <w:p w14:paraId="3CFB76B9" w14:textId="77777777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6065F24" w14:textId="2F5B02B7" w:rsidR="00F0484E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61FBA">
              <w:rPr>
                <w:rFonts w:ascii="Angsana New" w:hAnsi="Angsana New" w:cs="Angsana New"/>
                <w:sz w:val="30"/>
                <w:szCs w:val="30"/>
              </w:rPr>
              <w:t>15,539</w:t>
            </w:r>
          </w:p>
        </w:tc>
        <w:tc>
          <w:tcPr>
            <w:tcW w:w="128" w:type="pct"/>
          </w:tcPr>
          <w:p w14:paraId="0D7CA9F2" w14:textId="77777777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2904F6E" w14:textId="37E5A89E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0484E">
              <w:rPr>
                <w:rFonts w:ascii="Angsana New" w:hAnsi="Angsana New" w:cs="Angsana New"/>
                <w:sz w:val="30"/>
                <w:szCs w:val="30"/>
              </w:rPr>
              <w:t>1,017</w:t>
            </w:r>
          </w:p>
        </w:tc>
        <w:tc>
          <w:tcPr>
            <w:tcW w:w="145" w:type="pct"/>
          </w:tcPr>
          <w:p w14:paraId="7543F05F" w14:textId="77777777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695C4F" w14:textId="0CE2F18F" w:rsidR="00F0484E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C01E3">
              <w:rPr>
                <w:rFonts w:ascii="Angsana New" w:hAnsi="Angsana New" w:cs="Angsana New"/>
                <w:sz w:val="30"/>
                <w:szCs w:val="30"/>
              </w:rPr>
              <w:t>1,017</w:t>
            </w:r>
          </w:p>
        </w:tc>
      </w:tr>
      <w:tr w:rsidR="00F0484E" w:rsidRPr="00665100" w14:paraId="632ED2F9" w14:textId="77777777" w:rsidTr="00593C29">
        <w:tc>
          <w:tcPr>
            <w:tcW w:w="2279" w:type="pct"/>
          </w:tcPr>
          <w:p w14:paraId="35C4DE69" w14:textId="00464091" w:rsidR="00F0484E" w:rsidRPr="00E45ED3" w:rsidRDefault="00F0484E" w:rsidP="00F0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C953DC8" w14:textId="225E1F75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0484E">
              <w:rPr>
                <w:rFonts w:ascii="Angsana New" w:hAnsi="Angsana New" w:cs="Angsana New"/>
                <w:sz w:val="30"/>
                <w:szCs w:val="30"/>
              </w:rPr>
              <w:t>13,965</w:t>
            </w:r>
          </w:p>
        </w:tc>
        <w:tc>
          <w:tcPr>
            <w:tcW w:w="129" w:type="pct"/>
          </w:tcPr>
          <w:p w14:paraId="6470011D" w14:textId="77777777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7E79F1C" w14:textId="5183FC59" w:rsidR="00F0484E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61FBA">
              <w:rPr>
                <w:rFonts w:ascii="Angsana New" w:hAnsi="Angsana New" w:cs="Angsana New"/>
                <w:sz w:val="30"/>
                <w:szCs w:val="30"/>
              </w:rPr>
              <w:t>18,031</w:t>
            </w:r>
          </w:p>
        </w:tc>
        <w:tc>
          <w:tcPr>
            <w:tcW w:w="128" w:type="pct"/>
          </w:tcPr>
          <w:p w14:paraId="4BCFCC63" w14:textId="77777777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DE0DC49" w14:textId="00828C52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0484E">
              <w:rPr>
                <w:rFonts w:ascii="Angsana New" w:hAnsi="Angsana New" w:cs="Angsana New"/>
                <w:sz w:val="30"/>
                <w:szCs w:val="30"/>
              </w:rPr>
              <w:t>10,095</w:t>
            </w:r>
          </w:p>
        </w:tc>
        <w:tc>
          <w:tcPr>
            <w:tcW w:w="145" w:type="pct"/>
          </w:tcPr>
          <w:p w14:paraId="366FD30F" w14:textId="77777777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B00A7B5" w14:textId="7959BD7B" w:rsidR="00F0484E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C01E3">
              <w:rPr>
                <w:rFonts w:ascii="Angsana New" w:hAnsi="Angsana New" w:cs="Angsana New"/>
                <w:sz w:val="30"/>
                <w:szCs w:val="30"/>
              </w:rPr>
              <w:t>13,870</w:t>
            </w:r>
          </w:p>
        </w:tc>
      </w:tr>
      <w:tr w:rsidR="00F0484E" w:rsidRPr="00665100" w14:paraId="6C29C365" w14:textId="77777777" w:rsidTr="00C23010">
        <w:tc>
          <w:tcPr>
            <w:tcW w:w="2279" w:type="pct"/>
          </w:tcPr>
          <w:p w14:paraId="2E19D648" w14:textId="473FC69C" w:rsidR="00F0484E" w:rsidRPr="00634D11" w:rsidRDefault="00F0484E" w:rsidP="00F0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4D1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รวมค่าตอบแทนกรรมการและผู้บริหารสําคัญ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03E5B1A" w14:textId="0E3A3805" w:rsidR="00F0484E" w:rsidRPr="00F0484E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48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116,499</w:t>
            </w:r>
          </w:p>
        </w:tc>
        <w:tc>
          <w:tcPr>
            <w:tcW w:w="129" w:type="pct"/>
          </w:tcPr>
          <w:p w14:paraId="6339D134" w14:textId="77777777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BB326" w14:textId="4F74C251" w:rsidR="00F0484E" w:rsidRPr="00C61FBA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114,718</w:t>
            </w:r>
          </w:p>
        </w:tc>
        <w:tc>
          <w:tcPr>
            <w:tcW w:w="128" w:type="pct"/>
          </w:tcPr>
          <w:p w14:paraId="0DB48AEE" w14:textId="77777777" w:rsidR="00F0484E" w:rsidRPr="00C61FBA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282EF" w14:textId="2B4DCDE1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048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82,932</w:t>
            </w:r>
          </w:p>
        </w:tc>
        <w:tc>
          <w:tcPr>
            <w:tcW w:w="145" w:type="pct"/>
          </w:tcPr>
          <w:p w14:paraId="2CA5E6B0" w14:textId="77777777" w:rsidR="00F0484E" w:rsidRPr="00665100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FBBEF" w14:textId="02C72347" w:rsidR="00F0484E" w:rsidRPr="008C01E3" w:rsidRDefault="00F0484E" w:rsidP="00F04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01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76,895</w:t>
            </w:r>
          </w:p>
        </w:tc>
      </w:tr>
    </w:tbl>
    <w:p w14:paraId="70025228" w14:textId="6B8F4228" w:rsidR="00E45ED3" w:rsidRDefault="00E45ED3" w:rsidP="00E45ED3">
      <w:pPr>
        <w:ind w:left="540"/>
        <w:rPr>
          <w:rFonts w:ascii="Angsana New" w:hAnsi="Angsana New" w:cs="Angsana New"/>
          <w:sz w:val="30"/>
          <w:szCs w:val="30"/>
        </w:rPr>
      </w:pPr>
    </w:p>
    <w:p w14:paraId="70CDEC16" w14:textId="3EAB00AC" w:rsidR="00E71B59" w:rsidRPr="007A695D" w:rsidRDefault="007A695D" w:rsidP="00E45ED3">
      <w:pPr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ยอดคงเหลือกับบุลคลหรือกิจการที่เกี่ยวข้องกัน ณ วันที่</w:t>
      </w:r>
      <w:r>
        <w:rPr>
          <w:rFonts w:ascii="Angsana New" w:hAnsi="Angsana New" w:cs="Angsana New"/>
          <w:sz w:val="30"/>
          <w:szCs w:val="30"/>
        </w:rPr>
        <w:t xml:space="preserve"> 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2566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E2CC1FE" w14:textId="77777777" w:rsidR="003B4224" w:rsidRDefault="003B4224" w:rsidP="00E45ED3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1169"/>
        <w:gridCol w:w="269"/>
        <w:gridCol w:w="91"/>
        <w:gridCol w:w="1169"/>
        <w:gridCol w:w="358"/>
        <w:gridCol w:w="1171"/>
        <w:gridCol w:w="269"/>
        <w:gridCol w:w="1182"/>
      </w:tblGrid>
      <w:tr w:rsidR="00E71B59" w:rsidRPr="00665100" w14:paraId="0C267A34" w14:textId="77777777" w:rsidTr="00D73723">
        <w:trPr>
          <w:tblHeader/>
        </w:trPr>
        <w:tc>
          <w:tcPr>
            <w:tcW w:w="1940" w:type="pct"/>
            <w:shd w:val="clear" w:color="auto" w:fill="auto"/>
          </w:tcPr>
          <w:p w14:paraId="34D8DA6D" w14:textId="31A443B5" w:rsidR="00E71B59" w:rsidRPr="00665100" w:rsidRDefault="00E71B59" w:rsidP="002E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4" w:type="pct"/>
            <w:gridSpan w:val="4"/>
            <w:shd w:val="clear" w:color="auto" w:fill="auto"/>
          </w:tcPr>
          <w:p w14:paraId="7E40469C" w14:textId="77777777" w:rsidR="00E71B59" w:rsidRPr="00665100" w:rsidRDefault="00E71B59" w:rsidP="002E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" w:type="pct"/>
            <w:shd w:val="clear" w:color="auto" w:fill="auto"/>
          </w:tcPr>
          <w:p w14:paraId="02E1C5A9" w14:textId="77777777" w:rsidR="00E71B59" w:rsidRPr="00665100" w:rsidRDefault="00E71B59" w:rsidP="002E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3"/>
            <w:shd w:val="clear" w:color="auto" w:fill="auto"/>
          </w:tcPr>
          <w:p w14:paraId="2A68A8F5" w14:textId="77777777" w:rsidR="00E71B59" w:rsidRPr="00665100" w:rsidRDefault="00E71B59" w:rsidP="002E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4C86" w:rsidRPr="00665100" w14:paraId="3F500B57" w14:textId="77777777" w:rsidTr="000A79C1">
        <w:trPr>
          <w:tblHeader/>
        </w:trPr>
        <w:tc>
          <w:tcPr>
            <w:tcW w:w="1940" w:type="pct"/>
            <w:shd w:val="clear" w:color="auto" w:fill="auto"/>
          </w:tcPr>
          <w:p w14:paraId="3B2AD40A" w14:textId="6ACE0D0B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7515517B" w14:textId="06361A8A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4DE3D152" w14:textId="77777777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auto"/>
          </w:tcPr>
          <w:p w14:paraId="37E21786" w14:textId="57988FCB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3" w:type="pct"/>
            <w:shd w:val="clear" w:color="auto" w:fill="auto"/>
          </w:tcPr>
          <w:p w14:paraId="77AD3642" w14:textId="77777777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B07863A" w14:textId="282CB659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7AB52979" w14:textId="77777777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304EEF6" w14:textId="565C3525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64C86" w:rsidRPr="00665100" w14:paraId="406F50A7" w14:textId="77777777" w:rsidTr="000A79C1">
        <w:trPr>
          <w:tblHeader/>
        </w:trPr>
        <w:tc>
          <w:tcPr>
            <w:tcW w:w="1940" w:type="pct"/>
            <w:shd w:val="clear" w:color="auto" w:fill="auto"/>
          </w:tcPr>
          <w:p w14:paraId="56CB371A" w14:textId="77777777" w:rsidR="00F64C86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4D0DD063" w14:textId="760409BE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26004E0B" w14:textId="77777777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auto"/>
          </w:tcPr>
          <w:p w14:paraId="74BEBAEF" w14:textId="5348DFD1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93" w:type="pct"/>
            <w:shd w:val="clear" w:color="auto" w:fill="auto"/>
          </w:tcPr>
          <w:p w14:paraId="541652D7" w14:textId="77777777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774F139" w14:textId="2A6FAADA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5C56FFDB" w14:textId="77777777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0A260FC" w14:textId="18FA41F1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F64C86" w:rsidRPr="00665100" w14:paraId="2200EA10" w14:textId="77777777" w:rsidTr="00D73723">
        <w:trPr>
          <w:tblHeader/>
        </w:trPr>
        <w:tc>
          <w:tcPr>
            <w:tcW w:w="1940" w:type="pct"/>
          </w:tcPr>
          <w:p w14:paraId="7CCFD661" w14:textId="77777777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pct"/>
            <w:gridSpan w:val="8"/>
          </w:tcPr>
          <w:p w14:paraId="4C6035E8" w14:textId="77777777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4C86" w:rsidRPr="00665100" w14:paraId="14F54C3A" w14:textId="77777777" w:rsidTr="00D73723">
        <w:tc>
          <w:tcPr>
            <w:tcW w:w="1940" w:type="pct"/>
          </w:tcPr>
          <w:p w14:paraId="1820270E" w14:textId="5324AF93" w:rsidR="00F64C86" w:rsidRPr="00256A66" w:rsidRDefault="00F64C86" w:rsidP="00F6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044959"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44959"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044959"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ไม่รวมค่าเผื่อผลขาดทุน</w:t>
            </w:r>
            <w:r w:rsidR="00044959"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0" w:type="pct"/>
          </w:tcPr>
          <w:p w14:paraId="24870341" w14:textId="77777777" w:rsidR="00F64C86" w:rsidRPr="00665100" w:rsidRDefault="00F64C86" w:rsidP="00AF6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A948CCF" w14:textId="77777777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FEAC3E1" w14:textId="77777777" w:rsidR="00F64C86" w:rsidRPr="00665100" w:rsidRDefault="00F64C86" w:rsidP="00BF4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4C69710B" w14:textId="77777777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42298D4" w14:textId="77777777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4DAAB9" w14:textId="77777777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49B4D67" w14:textId="77777777" w:rsidR="00F64C86" w:rsidRPr="00665100" w:rsidRDefault="00F64C86" w:rsidP="00F64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7554" w:rsidRPr="00665100" w14:paraId="6A102A26" w14:textId="77777777" w:rsidTr="00D73723">
        <w:tc>
          <w:tcPr>
            <w:tcW w:w="1940" w:type="pct"/>
          </w:tcPr>
          <w:p w14:paraId="2179FE73" w14:textId="77777777" w:rsidR="00147554" w:rsidRPr="00665100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60235027" w14:textId="5525BE7D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475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45C6C1DB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07D8A7" w14:textId="38A8D5D5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490F86AA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3ADF54E" w14:textId="159B13C2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47554">
              <w:rPr>
                <w:rFonts w:ascii="Angsana New" w:hAnsi="Angsana New" w:cs="Angsana New"/>
                <w:sz w:val="30"/>
                <w:szCs w:val="30"/>
              </w:rPr>
              <w:t>1,288,343</w:t>
            </w:r>
          </w:p>
        </w:tc>
        <w:tc>
          <w:tcPr>
            <w:tcW w:w="145" w:type="pct"/>
          </w:tcPr>
          <w:p w14:paraId="73A8B176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9ACED16" w14:textId="02969141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1,407,640</w:t>
            </w:r>
          </w:p>
        </w:tc>
      </w:tr>
      <w:tr w:rsidR="00147554" w14:paraId="344A0778" w14:textId="77777777" w:rsidTr="008E2E6C">
        <w:tc>
          <w:tcPr>
            <w:tcW w:w="1940" w:type="pct"/>
          </w:tcPr>
          <w:p w14:paraId="092DE6C0" w14:textId="77777777" w:rsidR="00147554" w:rsidRPr="00665100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40F9F94A" w14:textId="24099E40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47554">
              <w:rPr>
                <w:rFonts w:ascii="Angsana New" w:hAnsi="Angsana New" w:cs="Angsana New"/>
                <w:sz w:val="30"/>
                <w:szCs w:val="30"/>
              </w:rPr>
              <w:t>1,616</w:t>
            </w:r>
          </w:p>
        </w:tc>
        <w:tc>
          <w:tcPr>
            <w:tcW w:w="194" w:type="pct"/>
            <w:gridSpan w:val="2"/>
          </w:tcPr>
          <w:p w14:paraId="50DD65CC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8971BC0" w14:textId="547ADFB6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19,086</w:t>
            </w:r>
          </w:p>
        </w:tc>
        <w:tc>
          <w:tcPr>
            <w:tcW w:w="193" w:type="pct"/>
          </w:tcPr>
          <w:p w14:paraId="38106A05" w14:textId="12C58CDD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8C0106A" w14:textId="7951AFDF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47554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14:paraId="2B42A11B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62B402E" w14:textId="24E3A552" w:rsidR="00147554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147554" w14:paraId="7ACC223A" w14:textId="77777777" w:rsidTr="008E2E6C">
        <w:tc>
          <w:tcPr>
            <w:tcW w:w="1940" w:type="pct"/>
          </w:tcPr>
          <w:p w14:paraId="3B89584B" w14:textId="77777777" w:rsidR="00147554" w:rsidRPr="00E45ED3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pct"/>
          </w:tcPr>
          <w:p w14:paraId="1F0D0439" w14:textId="2008B2C0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47554">
              <w:rPr>
                <w:rFonts w:ascii="Angsana New" w:hAnsi="Angsana New" w:cs="Angsana New"/>
                <w:sz w:val="30"/>
                <w:szCs w:val="30"/>
              </w:rPr>
              <w:t>30,735</w:t>
            </w:r>
          </w:p>
        </w:tc>
        <w:tc>
          <w:tcPr>
            <w:tcW w:w="194" w:type="pct"/>
            <w:gridSpan w:val="2"/>
          </w:tcPr>
          <w:p w14:paraId="5167C36A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4C0A901" w14:textId="2A818873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29,752</w:t>
            </w:r>
          </w:p>
        </w:tc>
        <w:tc>
          <w:tcPr>
            <w:tcW w:w="193" w:type="pct"/>
          </w:tcPr>
          <w:p w14:paraId="3E2049A1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B57D27" w14:textId="4DD4F945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47554">
              <w:rPr>
                <w:rFonts w:ascii="Angsana New" w:hAnsi="Angsana New" w:cs="Angsana New"/>
                <w:sz w:val="30"/>
                <w:szCs w:val="30"/>
              </w:rPr>
              <w:t>11,263</w:t>
            </w:r>
          </w:p>
        </w:tc>
        <w:tc>
          <w:tcPr>
            <w:tcW w:w="145" w:type="pct"/>
          </w:tcPr>
          <w:p w14:paraId="088F2EF1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8088B12" w14:textId="42ED73CC" w:rsidR="00147554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13,792</w:t>
            </w:r>
          </w:p>
        </w:tc>
      </w:tr>
      <w:tr w:rsidR="00147554" w:rsidRPr="00665100" w14:paraId="24A2B794" w14:textId="77777777" w:rsidTr="008E2E6C">
        <w:tc>
          <w:tcPr>
            <w:tcW w:w="1940" w:type="pct"/>
          </w:tcPr>
          <w:p w14:paraId="044A1278" w14:textId="77777777" w:rsidR="00147554" w:rsidRPr="00665100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8B341C3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FEEAA35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204A154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06ADC08D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2C09B12" w14:textId="77777777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09D4B3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E31B969" w14:textId="77777777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7554" w:rsidRPr="00665100" w14:paraId="04953299" w14:textId="77777777" w:rsidTr="00D73723">
        <w:tc>
          <w:tcPr>
            <w:tcW w:w="1940" w:type="pct"/>
          </w:tcPr>
          <w:p w14:paraId="116978B8" w14:textId="72F5D11A" w:rsidR="00147554" w:rsidRPr="002E68E2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0" w:type="pct"/>
          </w:tcPr>
          <w:p w14:paraId="1648D70E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36EEE02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1AD85DD" w14:textId="51F0EE9A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08F53F89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39332DA" w14:textId="77777777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112A500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3508F45" w14:textId="38996E0B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7554" w:rsidRPr="00665100" w14:paraId="1D088135" w14:textId="77777777" w:rsidTr="0074099F">
        <w:tc>
          <w:tcPr>
            <w:tcW w:w="1940" w:type="pct"/>
          </w:tcPr>
          <w:p w14:paraId="6AC2BF11" w14:textId="11EDB53D" w:rsidR="00147554" w:rsidRPr="00665100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4C28E4D0" w14:textId="08BE3DC1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475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57DEE025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C49CA74" w14:textId="711F6F34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55E883E7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41924DC" w14:textId="7E6B9E42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47554">
              <w:rPr>
                <w:rFonts w:ascii="Angsana New" w:hAnsi="Angsana New" w:cs="Angsana New"/>
                <w:sz w:val="30"/>
                <w:szCs w:val="30"/>
              </w:rPr>
              <w:t>266,075</w:t>
            </w:r>
          </w:p>
        </w:tc>
        <w:tc>
          <w:tcPr>
            <w:tcW w:w="145" w:type="pct"/>
          </w:tcPr>
          <w:p w14:paraId="63A7F3FF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D4862F1" w14:textId="0FDC508A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385,374</w:t>
            </w:r>
          </w:p>
        </w:tc>
      </w:tr>
      <w:tr w:rsidR="00147554" w:rsidRPr="00665100" w14:paraId="4510CC39" w14:textId="77777777" w:rsidTr="0074099F">
        <w:tc>
          <w:tcPr>
            <w:tcW w:w="1940" w:type="pct"/>
          </w:tcPr>
          <w:p w14:paraId="6A5196EF" w14:textId="59DE5AC1" w:rsidR="00147554" w:rsidRPr="00665100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0" w:type="pct"/>
          </w:tcPr>
          <w:p w14:paraId="57183001" w14:textId="0553CBF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47554"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194" w:type="pct"/>
            <w:gridSpan w:val="2"/>
          </w:tcPr>
          <w:p w14:paraId="55F686C1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D9C85A2" w14:textId="1A7D33C8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193" w:type="pct"/>
          </w:tcPr>
          <w:p w14:paraId="28BF8ACB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73C59CC" w14:textId="01A35426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475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14DCEF6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10983C3" w14:textId="120A84E8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7554" w:rsidRPr="00665100" w14:paraId="6A354B78" w14:textId="77777777" w:rsidTr="0074099F">
        <w:tc>
          <w:tcPr>
            <w:tcW w:w="1940" w:type="pct"/>
          </w:tcPr>
          <w:p w14:paraId="49695B1A" w14:textId="77777777" w:rsidR="002B26C0" w:rsidRDefault="002B26C0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9D8D121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3DDBD347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5452109" w14:textId="77777777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81132BB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6D40F52" w14:textId="77777777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5C7909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69C033E" w14:textId="77777777" w:rsidR="00147554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7554" w:rsidRPr="00665100" w14:paraId="6AF3E5ED" w14:textId="77777777" w:rsidTr="00265C51">
        <w:trPr>
          <w:trHeight w:val="308"/>
        </w:trPr>
        <w:tc>
          <w:tcPr>
            <w:tcW w:w="1940" w:type="pct"/>
          </w:tcPr>
          <w:p w14:paraId="2139F1DE" w14:textId="6B37EAF2" w:rsidR="00147554" w:rsidRPr="00F50F54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50F54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30" w:type="pct"/>
          </w:tcPr>
          <w:p w14:paraId="47008FB0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B953C0F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72E0596" w14:textId="77777777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B9901F7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7ED3C98" w14:textId="77777777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3A6138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1B07E8F" w14:textId="77777777" w:rsidR="00147554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7554" w:rsidRPr="00665100" w14:paraId="0081F3B4" w14:textId="77777777" w:rsidTr="00D73723">
        <w:tc>
          <w:tcPr>
            <w:tcW w:w="1940" w:type="pct"/>
          </w:tcPr>
          <w:p w14:paraId="01C43E8F" w14:textId="437D22F0" w:rsidR="00147554" w:rsidRPr="002E68E2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60A09AAF" w14:textId="7AC474B4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475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0C5B2843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024400C" w14:textId="32B230DF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29B9DE8F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A9BD164" w14:textId="71DFE72E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47554">
              <w:rPr>
                <w:rFonts w:ascii="Angsana New" w:hAnsi="Angsana New" w:cs="Angsana New"/>
                <w:sz w:val="30"/>
                <w:szCs w:val="30"/>
              </w:rPr>
              <w:t>21,040,388</w:t>
            </w:r>
          </w:p>
        </w:tc>
        <w:tc>
          <w:tcPr>
            <w:tcW w:w="145" w:type="pct"/>
          </w:tcPr>
          <w:p w14:paraId="26BCC112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2479DEA" w14:textId="7909B320" w:rsidR="00147554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21,121,972</w:t>
            </w:r>
          </w:p>
        </w:tc>
      </w:tr>
      <w:tr w:rsidR="00147554" w:rsidRPr="00665100" w14:paraId="5169DA2D" w14:textId="77777777" w:rsidTr="00D73723">
        <w:tc>
          <w:tcPr>
            <w:tcW w:w="1940" w:type="pct"/>
          </w:tcPr>
          <w:p w14:paraId="668078C5" w14:textId="0429C3D8" w:rsidR="00147554" w:rsidRPr="002E68E2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0" w:type="pct"/>
          </w:tcPr>
          <w:p w14:paraId="69A61081" w14:textId="5DBE2383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47554">
              <w:rPr>
                <w:rFonts w:ascii="Angsana New" w:hAnsi="Angsana New" w:cs="Angsana New"/>
                <w:sz w:val="30"/>
                <w:szCs w:val="30"/>
              </w:rPr>
              <w:t>85,842</w:t>
            </w:r>
          </w:p>
        </w:tc>
        <w:tc>
          <w:tcPr>
            <w:tcW w:w="194" w:type="pct"/>
            <w:gridSpan w:val="2"/>
          </w:tcPr>
          <w:p w14:paraId="22D41722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D8826E7" w14:textId="514AFAA0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85,842</w:t>
            </w:r>
          </w:p>
        </w:tc>
        <w:tc>
          <w:tcPr>
            <w:tcW w:w="193" w:type="pct"/>
          </w:tcPr>
          <w:p w14:paraId="2B49448F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4D7F738" w14:textId="35B4C474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475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33EDF1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F3C2525" w14:textId="447DBF11" w:rsidR="00147554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7554" w:rsidRPr="00665100" w14:paraId="591CF692" w14:textId="77777777" w:rsidTr="00D73723">
        <w:tc>
          <w:tcPr>
            <w:tcW w:w="1940" w:type="pct"/>
          </w:tcPr>
          <w:p w14:paraId="2984C6BA" w14:textId="77777777" w:rsidR="00147554" w:rsidRPr="002E68E2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5C893C7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ADA1AB3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C3F23F5" w14:textId="77777777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D537387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583CFE5" w14:textId="77777777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CB5377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F4DDCD0" w14:textId="77777777" w:rsidR="00147554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7554" w:rsidRPr="00665100" w14:paraId="2AE11D10" w14:textId="77777777" w:rsidTr="00D73723">
        <w:tc>
          <w:tcPr>
            <w:tcW w:w="1940" w:type="pct"/>
          </w:tcPr>
          <w:p w14:paraId="26E64EC4" w14:textId="77777777" w:rsidR="00147554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เงินให้กู้ยืมระยะยาว</w:t>
            </w:r>
          </w:p>
          <w:p w14:paraId="6394FFA6" w14:textId="73710C28" w:rsidR="00147554" w:rsidRPr="002E68E2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AF67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630" w:type="pct"/>
          </w:tcPr>
          <w:p w14:paraId="66206D1A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5066A92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2331AA2" w14:textId="77777777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5D91B083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92D6E80" w14:textId="77777777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F50755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92711C2" w14:textId="77777777" w:rsidR="00147554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7554" w:rsidRPr="00665100" w14:paraId="34D5469F" w14:textId="77777777" w:rsidTr="00D73723">
        <w:tc>
          <w:tcPr>
            <w:tcW w:w="1940" w:type="pct"/>
          </w:tcPr>
          <w:p w14:paraId="21815BEF" w14:textId="63C15BBC" w:rsidR="00147554" w:rsidRPr="002E68E2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7AB0A7AD" w14:textId="32F5BAB2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661D9F77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97B8FBE" w14:textId="0BE91D75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34463B00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55233B7" w14:textId="72E15501" w:rsidR="00147554" w:rsidRPr="00665100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47554">
              <w:rPr>
                <w:rFonts w:ascii="Angsana New" w:hAnsi="Angsana New" w:cs="Angsana New"/>
                <w:sz w:val="30"/>
                <w:szCs w:val="30"/>
              </w:rPr>
              <w:t>22,538,339</w:t>
            </w:r>
          </w:p>
        </w:tc>
        <w:tc>
          <w:tcPr>
            <w:tcW w:w="145" w:type="pct"/>
          </w:tcPr>
          <w:p w14:paraId="3D96963F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50ED384" w14:textId="091BC309" w:rsidR="00147554" w:rsidRDefault="00147554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21,594,508</w:t>
            </w:r>
          </w:p>
        </w:tc>
      </w:tr>
      <w:tr w:rsidR="00B439AB" w:rsidRPr="00665100" w14:paraId="669FB0F6" w14:textId="77777777" w:rsidTr="00D73723">
        <w:tc>
          <w:tcPr>
            <w:tcW w:w="1940" w:type="pct"/>
          </w:tcPr>
          <w:p w14:paraId="40C4C64A" w14:textId="77777777" w:rsidR="00B439AB" w:rsidRDefault="00B439AB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7F7D787" w14:textId="77777777" w:rsidR="00B439AB" w:rsidRDefault="00B439AB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A143D4B" w14:textId="77777777" w:rsidR="00B439AB" w:rsidRPr="00665100" w:rsidRDefault="00B439AB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5804BA0" w14:textId="77777777" w:rsidR="00B439AB" w:rsidRDefault="00B439AB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5E209C0" w14:textId="77777777" w:rsidR="00B439AB" w:rsidRPr="00665100" w:rsidRDefault="00B439AB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B9CCF4F" w14:textId="77777777" w:rsidR="00B439AB" w:rsidRPr="00147554" w:rsidRDefault="00B439AB" w:rsidP="00562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C9EB42" w14:textId="77777777" w:rsidR="00B439AB" w:rsidRPr="00665100" w:rsidRDefault="00B439AB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253097C" w14:textId="77777777" w:rsidR="00B439AB" w:rsidRDefault="00B439AB" w:rsidP="00562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7554" w:rsidRPr="00665100" w14:paraId="535040EF" w14:textId="77777777" w:rsidTr="00D73723">
        <w:tc>
          <w:tcPr>
            <w:tcW w:w="1940" w:type="pct"/>
          </w:tcPr>
          <w:p w14:paraId="6F52BCA2" w14:textId="13BA1F8C" w:rsidR="00147554" w:rsidRPr="002E68E2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630" w:type="pct"/>
          </w:tcPr>
          <w:p w14:paraId="541B8A10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3F8C615A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77F95DC" w14:textId="77777777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4A4DC6F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3A95B0E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16DB91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EF1F4FB" w14:textId="77777777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7554" w:rsidRPr="00665100" w14:paraId="004B80FA" w14:textId="77777777" w:rsidTr="00D73723">
        <w:tc>
          <w:tcPr>
            <w:tcW w:w="1940" w:type="pct"/>
          </w:tcPr>
          <w:p w14:paraId="19A562C9" w14:textId="7F0F4C50" w:rsidR="00147554" w:rsidRPr="002E68E2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78CB8B70" w14:textId="5974E54C" w:rsidR="00147554" w:rsidRPr="00665100" w:rsidRDefault="007D6768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33B14066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2005482" w14:textId="08EF9B24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51B6D5B1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E30D8AA" w14:textId="786480D3" w:rsidR="00147554" w:rsidRPr="00665100" w:rsidRDefault="007D6768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402,794</w:t>
            </w:r>
          </w:p>
        </w:tc>
        <w:tc>
          <w:tcPr>
            <w:tcW w:w="145" w:type="pct"/>
          </w:tcPr>
          <w:p w14:paraId="62F4EB24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8EDA7CE" w14:textId="6B1F7424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24,217</w:t>
            </w:r>
          </w:p>
        </w:tc>
      </w:tr>
      <w:tr w:rsidR="00147554" w:rsidRPr="00665100" w14:paraId="45902C82" w14:textId="77777777" w:rsidTr="00D73723">
        <w:tc>
          <w:tcPr>
            <w:tcW w:w="1940" w:type="pct"/>
          </w:tcPr>
          <w:p w14:paraId="6CD2DB9F" w14:textId="77777777" w:rsidR="00147554" w:rsidRPr="002E68E2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0405F84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09D356C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A1774C8" w14:textId="77777777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50E802EF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FC56256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5A8371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57145D0" w14:textId="77777777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7554" w:rsidRPr="00665100" w14:paraId="468C4CE4" w14:textId="77777777" w:rsidTr="00D73723">
        <w:tc>
          <w:tcPr>
            <w:tcW w:w="1940" w:type="pct"/>
          </w:tcPr>
          <w:p w14:paraId="49D093AB" w14:textId="530A52C0" w:rsidR="00147554" w:rsidRPr="002E68E2" w:rsidRDefault="00147554" w:rsidP="00147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0" w:type="pct"/>
          </w:tcPr>
          <w:p w14:paraId="61BDE1B5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C88CDBF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749EEEE" w14:textId="77777777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A5FF26F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DE45B39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8C7DCF" w14:textId="77777777" w:rsidR="00147554" w:rsidRPr="00665100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4C361D1" w14:textId="77777777" w:rsidR="00147554" w:rsidRDefault="00147554" w:rsidP="00147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6768" w:rsidRPr="00665100" w14:paraId="59E22DD7" w14:textId="77777777" w:rsidTr="00D73723">
        <w:tc>
          <w:tcPr>
            <w:tcW w:w="1940" w:type="pct"/>
          </w:tcPr>
          <w:p w14:paraId="02BE1FB6" w14:textId="57F56EFF" w:rsidR="007D6768" w:rsidRDefault="007D6768" w:rsidP="007D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52D33327" w14:textId="52C6738E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0B5E3531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82B50FF" w14:textId="7EA3222C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70CF2951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670EABB" w14:textId="49ECA7E2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282,904</w:t>
            </w:r>
          </w:p>
        </w:tc>
        <w:tc>
          <w:tcPr>
            <w:tcW w:w="145" w:type="pct"/>
          </w:tcPr>
          <w:p w14:paraId="44E9EDC3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D5325E8" w14:textId="16B0921F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417,093</w:t>
            </w:r>
          </w:p>
        </w:tc>
      </w:tr>
      <w:tr w:rsidR="007D6768" w:rsidRPr="00665100" w14:paraId="0EDAC146" w14:textId="77777777" w:rsidTr="00D73723">
        <w:tc>
          <w:tcPr>
            <w:tcW w:w="1940" w:type="pct"/>
          </w:tcPr>
          <w:p w14:paraId="48A65AA5" w14:textId="7DB00D4A" w:rsidR="007D6768" w:rsidRDefault="007D6768" w:rsidP="007D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30F03B97" w14:textId="224BFE75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7,362</w:t>
            </w:r>
          </w:p>
        </w:tc>
        <w:tc>
          <w:tcPr>
            <w:tcW w:w="194" w:type="pct"/>
            <w:gridSpan w:val="2"/>
          </w:tcPr>
          <w:p w14:paraId="0B2AECEC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8CFBDC7" w14:textId="31C736B8" w:rsidR="007D6768" w:rsidRPr="0054646F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4646F">
              <w:rPr>
                <w:rFonts w:ascii="Angsana New" w:hAnsi="Angsana New" w:cs="Angsana New"/>
                <w:sz w:val="30"/>
                <w:szCs w:val="30"/>
              </w:rPr>
              <w:t>13,491</w:t>
            </w:r>
          </w:p>
        </w:tc>
        <w:tc>
          <w:tcPr>
            <w:tcW w:w="193" w:type="pct"/>
          </w:tcPr>
          <w:p w14:paraId="24B03CEF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81E54CC" w14:textId="16F1679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589</w:t>
            </w:r>
          </w:p>
        </w:tc>
        <w:tc>
          <w:tcPr>
            <w:tcW w:w="145" w:type="pct"/>
          </w:tcPr>
          <w:p w14:paraId="5EA7E3E2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9DE43C5" w14:textId="1F1DB0E2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7D6768" w:rsidRPr="00665100" w14:paraId="15429FFF" w14:textId="77777777" w:rsidTr="00D61F07">
        <w:tc>
          <w:tcPr>
            <w:tcW w:w="1940" w:type="pct"/>
          </w:tcPr>
          <w:p w14:paraId="223231B9" w14:textId="65FADC39" w:rsidR="007D6768" w:rsidRDefault="007D6768" w:rsidP="007D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0" w:type="pct"/>
          </w:tcPr>
          <w:p w14:paraId="7AAA4837" w14:textId="586D893F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18,074</w:t>
            </w:r>
          </w:p>
        </w:tc>
        <w:tc>
          <w:tcPr>
            <w:tcW w:w="194" w:type="pct"/>
            <w:gridSpan w:val="2"/>
          </w:tcPr>
          <w:p w14:paraId="71A16727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7FF4910" w14:textId="470F5FDD" w:rsidR="007D6768" w:rsidRPr="0054646F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4646F">
              <w:rPr>
                <w:rFonts w:ascii="Angsana New" w:hAnsi="Angsana New" w:cs="Angsana New"/>
                <w:sz w:val="30"/>
                <w:szCs w:val="30"/>
              </w:rPr>
              <w:t>22,593</w:t>
            </w:r>
          </w:p>
        </w:tc>
        <w:tc>
          <w:tcPr>
            <w:tcW w:w="193" w:type="pct"/>
          </w:tcPr>
          <w:p w14:paraId="77A2DB6D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DC8E506" w14:textId="461FC134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F06FDE8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A47883F" w14:textId="12846662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7D6768" w:rsidRPr="00665100" w14:paraId="2EDC44B2" w14:textId="77777777" w:rsidTr="00D61F07">
        <w:tc>
          <w:tcPr>
            <w:tcW w:w="1940" w:type="pct"/>
          </w:tcPr>
          <w:p w14:paraId="51392DF1" w14:textId="63DF58C9" w:rsidR="007D6768" w:rsidRDefault="007D6768" w:rsidP="007D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pct"/>
          </w:tcPr>
          <w:p w14:paraId="19A469A5" w14:textId="7D371F4F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85,426</w:t>
            </w:r>
          </w:p>
        </w:tc>
        <w:tc>
          <w:tcPr>
            <w:tcW w:w="194" w:type="pct"/>
            <w:gridSpan w:val="2"/>
          </w:tcPr>
          <w:p w14:paraId="5375926B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07EE48B" w14:textId="3E4979F1" w:rsidR="007D6768" w:rsidRPr="0054646F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4646F">
              <w:rPr>
                <w:rFonts w:ascii="Angsana New" w:hAnsi="Angsana New" w:cs="Angsana New"/>
                <w:sz w:val="30"/>
                <w:szCs w:val="30"/>
              </w:rPr>
              <w:t>52,227</w:t>
            </w:r>
          </w:p>
        </w:tc>
        <w:tc>
          <w:tcPr>
            <w:tcW w:w="193" w:type="pct"/>
          </w:tcPr>
          <w:p w14:paraId="7F1281E2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40DAFB2" w14:textId="4B43CE51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9,258</w:t>
            </w:r>
          </w:p>
        </w:tc>
        <w:tc>
          <w:tcPr>
            <w:tcW w:w="145" w:type="pct"/>
          </w:tcPr>
          <w:p w14:paraId="1C19E50E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8751611" w14:textId="46B98431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4,372</w:t>
            </w:r>
          </w:p>
        </w:tc>
      </w:tr>
      <w:tr w:rsidR="007D6768" w:rsidRPr="00665100" w14:paraId="09CEE7ED" w14:textId="77777777" w:rsidTr="00874BA7">
        <w:tc>
          <w:tcPr>
            <w:tcW w:w="1940" w:type="pct"/>
          </w:tcPr>
          <w:p w14:paraId="0CA08F66" w14:textId="77777777" w:rsidR="007D6768" w:rsidRDefault="007D6768" w:rsidP="007D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6AA0676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3C69E81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5BB9933" w14:textId="77777777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78F1074D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1B203A4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428F5C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5827BA9" w14:textId="77777777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6768" w:rsidRPr="00665100" w14:paraId="525103D0" w14:textId="77777777" w:rsidTr="00874BA7">
        <w:tc>
          <w:tcPr>
            <w:tcW w:w="1940" w:type="pct"/>
          </w:tcPr>
          <w:p w14:paraId="3BF05A7D" w14:textId="4CC3B13A" w:rsidR="007D6768" w:rsidRPr="009205B7" w:rsidRDefault="007D6768" w:rsidP="007D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68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เงินให้กู้ยืมระยะสั้นจาก</w:t>
            </w:r>
          </w:p>
        </w:tc>
        <w:tc>
          <w:tcPr>
            <w:tcW w:w="630" w:type="pct"/>
          </w:tcPr>
          <w:p w14:paraId="0ECC51D1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F6B81B0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A5B10B4" w14:textId="77777777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29CCC71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45BD8FB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9FC511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657D346" w14:textId="77777777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6768" w:rsidRPr="00665100" w14:paraId="7DA039BD" w14:textId="77777777" w:rsidTr="00874BA7">
        <w:tc>
          <w:tcPr>
            <w:tcW w:w="1940" w:type="pct"/>
          </w:tcPr>
          <w:p w14:paraId="7EF1EE9E" w14:textId="71F1A167" w:rsidR="007D6768" w:rsidRPr="009205B7" w:rsidRDefault="007D6768" w:rsidP="007D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225C1464" w14:textId="46B90958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418716DF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6853AFB" w14:textId="5DC9D458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7034A472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E958D98" w14:textId="034EDEE2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49,000</w:t>
            </w:r>
          </w:p>
        </w:tc>
        <w:tc>
          <w:tcPr>
            <w:tcW w:w="145" w:type="pct"/>
          </w:tcPr>
          <w:p w14:paraId="3A65D484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F968CB0" w14:textId="22E40B6A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</w:tr>
      <w:tr w:rsidR="007D6768" w:rsidRPr="00665100" w14:paraId="31B1F567" w14:textId="77777777" w:rsidTr="00874BA7">
        <w:tc>
          <w:tcPr>
            <w:tcW w:w="1940" w:type="pct"/>
          </w:tcPr>
          <w:p w14:paraId="01F430A3" w14:textId="77777777" w:rsidR="007D6768" w:rsidRPr="009205B7" w:rsidRDefault="007D6768" w:rsidP="007D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FFA9351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AF24373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B126605" w14:textId="77777777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6BE0C673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92A148D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6338EB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F8B6517" w14:textId="77777777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6768" w:rsidRPr="00665100" w14:paraId="26628479" w14:textId="77777777" w:rsidTr="00874BA7">
        <w:tc>
          <w:tcPr>
            <w:tcW w:w="1940" w:type="pct"/>
          </w:tcPr>
          <w:p w14:paraId="737C5343" w14:textId="35192BDD" w:rsidR="007D6768" w:rsidRPr="009205B7" w:rsidRDefault="007D6768" w:rsidP="007D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0" w:type="pct"/>
          </w:tcPr>
          <w:p w14:paraId="0393343E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147EE96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F98D5F1" w14:textId="77777777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5547C82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53947BE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82068F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442812E" w14:textId="77777777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6768" w:rsidRPr="00665100" w14:paraId="047C3A52" w14:textId="77777777" w:rsidTr="00874BA7">
        <w:tc>
          <w:tcPr>
            <w:tcW w:w="1940" w:type="pct"/>
          </w:tcPr>
          <w:p w14:paraId="1FBE76F3" w14:textId="21B4824C" w:rsidR="007D6768" w:rsidRDefault="007D6768" w:rsidP="007D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68E61E11" w14:textId="43A84152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5F1C718D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13D2655" w14:textId="24F75C40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01F46B3E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8C2CD44" w14:textId="03C93555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89,409</w:t>
            </w:r>
          </w:p>
        </w:tc>
        <w:tc>
          <w:tcPr>
            <w:tcW w:w="145" w:type="pct"/>
          </w:tcPr>
          <w:p w14:paraId="044975D6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13A4BD7" w14:textId="409AD765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99,295</w:t>
            </w:r>
          </w:p>
        </w:tc>
      </w:tr>
      <w:tr w:rsidR="007D6768" w:rsidRPr="00665100" w14:paraId="3FDCBB8F" w14:textId="77777777" w:rsidTr="00D73723">
        <w:tc>
          <w:tcPr>
            <w:tcW w:w="1940" w:type="pct"/>
          </w:tcPr>
          <w:p w14:paraId="3CD94626" w14:textId="0F4616DC" w:rsidR="007D6768" w:rsidRDefault="007D6768" w:rsidP="007D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1B59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pct"/>
          </w:tcPr>
          <w:p w14:paraId="7664FAFD" w14:textId="28DEC42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164,132</w:t>
            </w:r>
          </w:p>
        </w:tc>
        <w:tc>
          <w:tcPr>
            <w:tcW w:w="194" w:type="pct"/>
            <w:gridSpan w:val="2"/>
          </w:tcPr>
          <w:p w14:paraId="1AFDBE4A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379D276" w14:textId="0EE7AF3F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174,707</w:t>
            </w:r>
          </w:p>
        </w:tc>
        <w:tc>
          <w:tcPr>
            <w:tcW w:w="193" w:type="pct"/>
          </w:tcPr>
          <w:p w14:paraId="438BA779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FA4A60C" w14:textId="590FBE52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132,331</w:t>
            </w:r>
          </w:p>
        </w:tc>
        <w:tc>
          <w:tcPr>
            <w:tcW w:w="145" w:type="pct"/>
          </w:tcPr>
          <w:p w14:paraId="4A82F313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CB3FC24" w14:textId="693AB5A3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138,454</w:t>
            </w:r>
          </w:p>
        </w:tc>
      </w:tr>
      <w:tr w:rsidR="007D6768" w:rsidRPr="00665100" w14:paraId="1BB8EEA3" w14:textId="77777777" w:rsidTr="00D73723">
        <w:tc>
          <w:tcPr>
            <w:tcW w:w="1940" w:type="pct"/>
          </w:tcPr>
          <w:p w14:paraId="2C218E81" w14:textId="77777777" w:rsidR="007D6768" w:rsidRPr="00E71B59" w:rsidRDefault="007D6768" w:rsidP="007D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E64C827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B5F391E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F1EE92C" w14:textId="77777777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FE41C71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D24049F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D24557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2BB04EE" w14:textId="77777777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6768" w:rsidRPr="00665100" w14:paraId="50312AAB" w14:textId="77777777" w:rsidTr="00D73723">
        <w:tc>
          <w:tcPr>
            <w:tcW w:w="1940" w:type="pct"/>
          </w:tcPr>
          <w:p w14:paraId="7D6E3550" w14:textId="45806D83" w:rsidR="007D6768" w:rsidRPr="00E71B59" w:rsidRDefault="007D6768" w:rsidP="007D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630" w:type="pct"/>
          </w:tcPr>
          <w:p w14:paraId="0800320E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A8CFD75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DE43816" w14:textId="77777777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74881E1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3AB5F11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6AF035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18E03B5" w14:textId="77777777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6768" w:rsidRPr="00665100" w14:paraId="5A42DC20" w14:textId="77777777" w:rsidTr="00D73723">
        <w:tc>
          <w:tcPr>
            <w:tcW w:w="1940" w:type="pct"/>
          </w:tcPr>
          <w:p w14:paraId="2763789A" w14:textId="0FCA468C" w:rsidR="007D6768" w:rsidRPr="00E71B59" w:rsidRDefault="007D6768" w:rsidP="007D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2E166B09" w14:textId="0517CC16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2D150FDD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C0E51BA" w14:textId="6AF623F0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6C620823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7DF1011" w14:textId="4C05225A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D6768"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  <w:tc>
          <w:tcPr>
            <w:tcW w:w="145" w:type="pct"/>
          </w:tcPr>
          <w:p w14:paraId="13781EA4" w14:textId="77777777" w:rsidR="007D6768" w:rsidRPr="00665100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23C317B" w14:textId="6621B9C9" w:rsidR="007D6768" w:rsidRDefault="007D6768" w:rsidP="007D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307,283</w:t>
            </w:r>
          </w:p>
        </w:tc>
      </w:tr>
    </w:tbl>
    <w:p w14:paraId="4052EC3E" w14:textId="77777777" w:rsidR="00FB1E79" w:rsidRDefault="00FB1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17E3096" w14:textId="2A158C1B" w:rsidR="00230AC8" w:rsidRDefault="00D508C3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ข้อมูล</w:t>
      </w:r>
      <w:r w:rsidR="00230AC8" w:rsidRPr="00091CA0">
        <w:rPr>
          <w:rFonts w:ascii="Angsana New" w:hAnsi="Angsana New" w:cs="Angsana New"/>
          <w:szCs w:val="30"/>
          <w:cs/>
        </w:rPr>
        <w:t>กระแสเงินสด</w:t>
      </w:r>
    </w:p>
    <w:p w14:paraId="17ACC399" w14:textId="77777777" w:rsidR="00655364" w:rsidRPr="00EC721A" w:rsidRDefault="00655364" w:rsidP="00EC721A">
      <w:pPr>
        <w:rPr>
          <w:b/>
          <w:bCs/>
        </w:rPr>
      </w:pPr>
    </w:p>
    <w:p w14:paraId="7B848669" w14:textId="01FDA2D7" w:rsidR="00655364" w:rsidRDefault="00CB10B8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CB10B8">
        <w:rPr>
          <w:rFonts w:asciiTheme="majorBidi" w:hAnsiTheme="majorBidi" w:cs="Angsana New" w:hint="cs"/>
          <w:sz w:val="30"/>
          <w:szCs w:val="30"/>
          <w:cs/>
        </w:rPr>
        <w:t>การกระทบยอดกําไรสุทธิให้เป็นกระแสเงินสดจากกิจกรรมดําเนินงานมีรายละเอียดดังต่อไปน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A5CBED6" w14:textId="77777777" w:rsidR="00655364" w:rsidRPr="00EC721A" w:rsidRDefault="00655364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170"/>
        <w:gridCol w:w="270"/>
        <w:gridCol w:w="1170"/>
        <w:gridCol w:w="270"/>
        <w:gridCol w:w="1080"/>
      </w:tblGrid>
      <w:tr w:rsidR="00230AC8" w:rsidRPr="00F50F54" w14:paraId="102ABC81" w14:textId="77777777" w:rsidTr="00EC721A">
        <w:trPr>
          <w:cantSplit/>
          <w:trHeight w:hRule="exact" w:val="346"/>
          <w:tblHeader/>
        </w:trPr>
        <w:tc>
          <w:tcPr>
            <w:tcW w:w="4320" w:type="dxa"/>
            <w:shd w:val="clear" w:color="auto" w:fill="auto"/>
          </w:tcPr>
          <w:p w14:paraId="2B71DC79" w14:textId="77777777" w:rsidR="00230AC8" w:rsidRPr="00F50F54" w:rsidRDefault="00230AC8" w:rsidP="00E2040F">
            <w:pPr>
              <w:ind w:left="357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4A23E58C" w14:textId="77777777" w:rsidR="00230AC8" w:rsidRPr="00F50F54" w:rsidRDefault="00230AC8" w:rsidP="00E2040F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F50F54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E2A12A9" w14:textId="77777777" w:rsidR="00230AC8" w:rsidRPr="00F50F54" w:rsidRDefault="00230AC8" w:rsidP="00E2040F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0F1ABF54" w14:textId="77777777" w:rsidR="00230AC8" w:rsidRPr="00F50F54" w:rsidRDefault="00230AC8" w:rsidP="00E2040F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F50F54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00975" w:rsidRPr="00F50F54" w14:paraId="23CFF31C" w14:textId="77777777" w:rsidTr="00EC721A">
        <w:trPr>
          <w:cantSplit/>
          <w:trHeight w:hRule="exact" w:val="346"/>
          <w:tblHeader/>
        </w:trPr>
        <w:tc>
          <w:tcPr>
            <w:tcW w:w="4320" w:type="dxa"/>
            <w:shd w:val="clear" w:color="auto" w:fill="auto"/>
          </w:tcPr>
          <w:p w14:paraId="528E632D" w14:textId="315230D7" w:rsidR="0057562B" w:rsidRPr="00F50F54" w:rsidRDefault="0057562B" w:rsidP="00E2040F">
            <w:pPr>
              <w:spacing w:before="10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F50F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50F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F50F5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F50F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50F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7F85AC" w14:textId="1FAEB494" w:rsidR="00230AC8" w:rsidRPr="00F50F54" w:rsidRDefault="00230AC8" w:rsidP="00E2040F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F50F54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70" w:type="dxa"/>
          </w:tcPr>
          <w:p w14:paraId="2637E689" w14:textId="77777777" w:rsidR="00230AC8" w:rsidRPr="00F50F54" w:rsidRDefault="00230AC8" w:rsidP="00E2040F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93E172" w14:textId="4CF79905" w:rsidR="00230AC8" w:rsidRPr="00F50F54" w:rsidRDefault="00230AC8" w:rsidP="00E2040F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50F54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70" w:type="dxa"/>
          </w:tcPr>
          <w:p w14:paraId="493CBDC9" w14:textId="77777777" w:rsidR="00230AC8" w:rsidRPr="00F50F54" w:rsidRDefault="00230AC8" w:rsidP="00E2040F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49AD06" w14:textId="567BE571" w:rsidR="00230AC8" w:rsidRPr="00F50F54" w:rsidRDefault="00230AC8" w:rsidP="00E2040F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50F54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70" w:type="dxa"/>
          </w:tcPr>
          <w:p w14:paraId="377F9353" w14:textId="77777777" w:rsidR="00230AC8" w:rsidRPr="00F50F54" w:rsidRDefault="00230AC8" w:rsidP="00E2040F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43B051" w14:textId="1CD45CCF" w:rsidR="00230AC8" w:rsidRPr="00F50F54" w:rsidRDefault="00230AC8" w:rsidP="00E2040F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50F54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230AC8" w:rsidRPr="00F50F54" w14:paraId="3AE66DD2" w14:textId="77777777" w:rsidTr="00EC721A">
        <w:trPr>
          <w:cantSplit/>
          <w:trHeight w:hRule="exact" w:val="346"/>
          <w:tblHeader/>
        </w:trPr>
        <w:tc>
          <w:tcPr>
            <w:tcW w:w="4320" w:type="dxa"/>
            <w:shd w:val="clear" w:color="auto" w:fill="auto"/>
          </w:tcPr>
          <w:p w14:paraId="7BAE5149" w14:textId="77777777" w:rsidR="00230AC8" w:rsidRPr="00F50F54" w:rsidRDefault="00230AC8" w:rsidP="00091CA0">
            <w:pPr>
              <w:pStyle w:val="Heading6"/>
              <w:jc w:val="thaiDistribute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69714EBC" w14:textId="77777777" w:rsidR="00230AC8" w:rsidRPr="00F50F54" w:rsidRDefault="00230AC8" w:rsidP="00E2040F">
            <w:pPr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F50F54">
              <w:rPr>
                <w:rFonts w:ascii="Angsana New" w:eastAsia="Arial Unicode MS" w:hAnsi="Angsana New" w:cs="Angsana New" w:hint="cs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F50F54">
              <w:rPr>
                <w:rFonts w:ascii="Angsana New" w:eastAsia="Arial Unicode MS" w:hAnsi="Angsana New" w:cs="Angsana New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F50F54">
              <w:rPr>
                <w:rFonts w:ascii="Angsana New" w:eastAsia="Arial Unicode MS" w:hAnsi="Angsana New" w:cs="Angsana New" w:hint="cs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D64099" w:rsidRPr="00F50F54" w14:paraId="77806DBA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5DBC7060" w14:textId="426D566E" w:rsidR="00D64099" w:rsidRPr="009A3E09" w:rsidRDefault="00D64099" w:rsidP="00553567">
            <w:pPr>
              <w:tabs>
                <w:tab w:val="clear" w:pos="227"/>
                <w:tab w:val="left" w:pos="0"/>
              </w:tabs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9A3E09">
              <w:rPr>
                <w:rFonts w:ascii="Angsana New" w:eastAsia="Arial Unicode MS" w:hAnsi="Angsana New" w:cs="Angsana New" w:hint="eastAsia"/>
                <w:b/>
                <w:bCs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2FFDF3" w14:textId="77777777" w:rsidR="00D64099" w:rsidRPr="00D42078" w:rsidRDefault="00D64099" w:rsidP="00E17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2E1C68" w14:textId="77777777" w:rsidR="00D64099" w:rsidRPr="00F50F54" w:rsidRDefault="00D64099" w:rsidP="00100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04A66A" w14:textId="77777777" w:rsidR="00D64099" w:rsidRPr="00F50F54" w:rsidRDefault="00D64099" w:rsidP="00680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70E1D0" w14:textId="77777777" w:rsidR="00D64099" w:rsidRPr="00F50F54" w:rsidRDefault="00D64099" w:rsidP="00E90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93AFF9" w14:textId="77777777" w:rsidR="00D64099" w:rsidRPr="004D6E25" w:rsidRDefault="00D64099" w:rsidP="00E90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D29AE8" w14:textId="77777777" w:rsidR="00D64099" w:rsidRPr="00F50F54" w:rsidRDefault="00D64099" w:rsidP="00E90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8D79A4" w14:textId="77777777" w:rsidR="00D64099" w:rsidRPr="00F50F54" w:rsidRDefault="00D64099" w:rsidP="00E90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64099" w:rsidRPr="00F50F54" w14:paraId="2CB4DED0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49667942" w14:textId="0A90E3A9" w:rsidR="00D64099" w:rsidRPr="00EC721A" w:rsidRDefault="00D64099" w:rsidP="00D64099">
            <w:pPr>
              <w:tabs>
                <w:tab w:val="clear" w:pos="227"/>
                <w:tab w:val="left" w:pos="0"/>
              </w:tabs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EC721A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46B73C" w14:textId="3B003647" w:rsidR="00D64099" w:rsidRPr="00EC721A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1,536,922</w:t>
            </w:r>
          </w:p>
        </w:tc>
        <w:tc>
          <w:tcPr>
            <w:tcW w:w="270" w:type="dxa"/>
            <w:shd w:val="clear" w:color="auto" w:fill="auto"/>
          </w:tcPr>
          <w:p w14:paraId="62F065F7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84A799" w14:textId="7B33DFB0" w:rsidR="00D64099" w:rsidRPr="00EC721A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897,574</w:t>
            </w:r>
          </w:p>
        </w:tc>
        <w:tc>
          <w:tcPr>
            <w:tcW w:w="270" w:type="dxa"/>
            <w:shd w:val="clear" w:color="auto" w:fill="auto"/>
          </w:tcPr>
          <w:p w14:paraId="6B1E5D84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F66EFE" w14:textId="5894D655" w:rsidR="00D64099" w:rsidRPr="00EC721A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7,377</w:t>
            </w:r>
          </w:p>
        </w:tc>
        <w:tc>
          <w:tcPr>
            <w:tcW w:w="270" w:type="dxa"/>
            <w:shd w:val="clear" w:color="auto" w:fill="auto"/>
          </w:tcPr>
          <w:p w14:paraId="370CB840" w14:textId="77777777" w:rsidR="00D64099" w:rsidRPr="00EC721A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054F01" w14:textId="60EF6E7E" w:rsidR="00D64099" w:rsidRPr="00EC721A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721,709</w:t>
            </w:r>
          </w:p>
        </w:tc>
      </w:tr>
      <w:tr w:rsidR="00D64099" w:rsidRPr="00F50F54" w14:paraId="4FFF8685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152E8E0C" w14:textId="114DA518" w:rsidR="00D64099" w:rsidRPr="00EC721A" w:rsidRDefault="00D64099" w:rsidP="00D64099">
            <w:pPr>
              <w:tabs>
                <w:tab w:val="clear" w:pos="227"/>
                <w:tab w:val="left" w:pos="0"/>
              </w:tabs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EC721A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C27E5" w14:textId="2BB3AB44" w:rsidR="00D64099" w:rsidRPr="00D42078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69E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634540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45F8B" w14:textId="10194B9E" w:rsidR="00D64099" w:rsidRPr="00EC721A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="Angsana New" w:hAnsi="Angsana New" w:cs="Angsana New"/>
                <w:sz w:val="28"/>
                <w:szCs w:val="28"/>
              </w:rPr>
              <w:t>19,696</w:t>
            </w:r>
          </w:p>
        </w:tc>
        <w:tc>
          <w:tcPr>
            <w:tcW w:w="270" w:type="dxa"/>
            <w:shd w:val="clear" w:color="auto" w:fill="auto"/>
          </w:tcPr>
          <w:p w14:paraId="77B259A5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5FC6A" w14:textId="7029C1F8" w:rsidR="00D64099" w:rsidRPr="004D6E25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6E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513086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F3920" w14:textId="0D0344FA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64099" w:rsidRPr="00F50F54" w14:paraId="20AF99F7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350FDDDE" w14:textId="375FB687" w:rsidR="00D64099" w:rsidRPr="009A3E09" w:rsidRDefault="00D64099" w:rsidP="00D64099">
            <w:pPr>
              <w:tabs>
                <w:tab w:val="clear" w:pos="227"/>
                <w:tab w:val="left" w:pos="0"/>
              </w:tabs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9A3E09">
              <w:rPr>
                <w:rFonts w:ascii="Angsana New" w:eastAsia="Arial Unicode MS" w:hAnsi="Angsana New" w:cs="Angsana New" w:hint="eastAsia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F598D" w14:textId="0A9B5D80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20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1,53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D420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92</w:t>
            </w:r>
            <w:r w:rsidRPr="00D420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3DB5024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E275A" w14:textId="068420B9" w:rsidR="00D64099" w:rsidRPr="009A3E09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A3E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917,270</w:t>
            </w:r>
          </w:p>
        </w:tc>
        <w:tc>
          <w:tcPr>
            <w:tcW w:w="270" w:type="dxa"/>
            <w:shd w:val="clear" w:color="auto" w:fill="auto"/>
          </w:tcPr>
          <w:p w14:paraId="5158A354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E9C1D" w14:textId="055EA8E2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6E2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7,37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437F322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716BA" w14:textId="0D02A48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0F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721,709</w:t>
            </w:r>
          </w:p>
        </w:tc>
      </w:tr>
      <w:tr w:rsidR="00D64099" w:rsidRPr="00F50F54" w14:paraId="417C0D08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20F06A4F" w14:textId="77777777" w:rsidR="00D64099" w:rsidRPr="00F50F54" w:rsidRDefault="00D64099" w:rsidP="00D64099">
            <w:pPr>
              <w:tabs>
                <w:tab w:val="clear" w:pos="227"/>
                <w:tab w:val="left" w:pos="0"/>
              </w:tabs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2B2593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4D602E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6F8E25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ACD538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7C8C87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27DFF3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73D00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64099" w:rsidRPr="00F50F54" w14:paraId="3DA7541C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0BB25BA5" w14:textId="77777777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728449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49B8F7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49AA68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1B26FB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B344CD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63293E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31EEE9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64099" w:rsidRPr="00F50F54" w14:paraId="7776ADCF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57528C7D" w14:textId="5EF3DF0D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ค่าเสื่อมราคา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47AD8" w14:textId="7469F97A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sz w:val="28"/>
                <w:szCs w:val="28"/>
              </w:rPr>
              <w:t>965,553</w:t>
            </w:r>
          </w:p>
        </w:tc>
        <w:tc>
          <w:tcPr>
            <w:tcW w:w="270" w:type="dxa"/>
            <w:shd w:val="clear" w:color="auto" w:fill="auto"/>
          </w:tcPr>
          <w:p w14:paraId="1C49655F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C2AA21" w14:textId="7E96EE2B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945,312</w:t>
            </w:r>
          </w:p>
        </w:tc>
        <w:tc>
          <w:tcPr>
            <w:tcW w:w="270" w:type="dxa"/>
            <w:shd w:val="clear" w:color="auto" w:fill="auto"/>
          </w:tcPr>
          <w:p w14:paraId="35058BCE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D1332E" w14:textId="1C07F4E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E25">
              <w:rPr>
                <w:rFonts w:ascii="Angsana New" w:hAnsi="Angsana New" w:cs="Angsana New"/>
                <w:sz w:val="28"/>
                <w:szCs w:val="28"/>
              </w:rPr>
              <w:t>134,420</w:t>
            </w:r>
          </w:p>
        </w:tc>
        <w:tc>
          <w:tcPr>
            <w:tcW w:w="270" w:type="dxa"/>
            <w:shd w:val="clear" w:color="auto" w:fill="auto"/>
          </w:tcPr>
          <w:p w14:paraId="64A54147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C62B44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139,371</w:t>
            </w:r>
          </w:p>
        </w:tc>
      </w:tr>
      <w:tr w:rsidR="00D64099" w:rsidRPr="00F50F54" w14:paraId="19139107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1EF6E3CC" w14:textId="45E78F12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8DDDDC" w14:textId="29D7E986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sz w:val="28"/>
                <w:szCs w:val="28"/>
              </w:rPr>
              <w:t>101,164</w:t>
            </w:r>
          </w:p>
        </w:tc>
        <w:tc>
          <w:tcPr>
            <w:tcW w:w="270" w:type="dxa"/>
            <w:shd w:val="clear" w:color="auto" w:fill="auto"/>
          </w:tcPr>
          <w:p w14:paraId="5D84DEBE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62041A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103,535</w:t>
            </w:r>
          </w:p>
        </w:tc>
        <w:tc>
          <w:tcPr>
            <w:tcW w:w="270" w:type="dxa"/>
            <w:shd w:val="clear" w:color="auto" w:fill="auto"/>
          </w:tcPr>
          <w:p w14:paraId="44444006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58F336" w14:textId="784AF4DE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E25">
              <w:rPr>
                <w:rFonts w:ascii="Angsana New" w:hAnsi="Angsana New" w:cs="Angsana New"/>
                <w:sz w:val="28"/>
                <w:szCs w:val="28"/>
              </w:rPr>
              <w:t>57,885</w:t>
            </w:r>
          </w:p>
        </w:tc>
        <w:tc>
          <w:tcPr>
            <w:tcW w:w="270" w:type="dxa"/>
            <w:shd w:val="clear" w:color="auto" w:fill="auto"/>
          </w:tcPr>
          <w:p w14:paraId="3477079B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6B867F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55,850</w:t>
            </w:r>
          </w:p>
        </w:tc>
      </w:tr>
      <w:tr w:rsidR="00D64099" w:rsidRPr="00F50F54" w14:paraId="53AE15D3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2B98E1A6" w14:textId="0734289B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D4207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ค่าตัดจำหน่ายส่วนลด</w:t>
            </w:r>
            <w:r w:rsidRPr="00D42078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/</w:t>
            </w:r>
            <w:r w:rsidRPr="00D4207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ส่วนเกินจากตราสารหนี้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1571E7" w14:textId="4BE788C7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sz w:val="28"/>
                <w:szCs w:val="28"/>
              </w:rPr>
              <w:t>952</w:t>
            </w:r>
          </w:p>
        </w:tc>
        <w:tc>
          <w:tcPr>
            <w:tcW w:w="270" w:type="dxa"/>
            <w:shd w:val="clear" w:color="auto" w:fill="auto"/>
          </w:tcPr>
          <w:p w14:paraId="08BF612B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FF7594" w14:textId="468F116C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4E8921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EF9314" w14:textId="799C268F" w:rsidR="00D64099" w:rsidRPr="004D6E25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E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EA22CF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46300C" w14:textId="7680435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64099" w:rsidRPr="00F50F54" w14:paraId="556B4067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1EAF79AF" w14:textId="380E229B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lang w:val="en-GB"/>
              </w:rPr>
              <w:t>(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กลับรายการ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) 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ขาดทุนจากการด้อยค่าของลูกหนี้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DBF4A2" w14:textId="2198B7FA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sz w:val="28"/>
                <w:szCs w:val="28"/>
              </w:rPr>
              <w:t>8,041</w:t>
            </w:r>
          </w:p>
        </w:tc>
        <w:tc>
          <w:tcPr>
            <w:tcW w:w="270" w:type="dxa"/>
            <w:shd w:val="clear" w:color="auto" w:fill="auto"/>
          </w:tcPr>
          <w:p w14:paraId="2D44BE53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4636F7" w14:textId="68F49DA2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/>
                <w:sz w:val="28"/>
                <w:szCs w:val="28"/>
              </w:rPr>
              <w:t>(910)</w:t>
            </w:r>
          </w:p>
        </w:tc>
        <w:tc>
          <w:tcPr>
            <w:tcW w:w="270" w:type="dxa"/>
            <w:shd w:val="clear" w:color="auto" w:fill="auto"/>
          </w:tcPr>
          <w:p w14:paraId="3DB78024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BB9D2" w14:textId="0B2D5EE0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4D6E25">
              <w:rPr>
                <w:rFonts w:ascii="Angsana New" w:hAnsi="Angsana New" w:cs="Angsana New"/>
                <w:sz w:val="28"/>
                <w:szCs w:val="28"/>
              </w:rPr>
              <w:t>(2,003)</w:t>
            </w:r>
          </w:p>
        </w:tc>
        <w:tc>
          <w:tcPr>
            <w:tcW w:w="270" w:type="dxa"/>
            <w:shd w:val="clear" w:color="auto" w:fill="auto"/>
          </w:tcPr>
          <w:p w14:paraId="13D497D7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D1D1D2" w14:textId="298391B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/>
                <w:sz w:val="28"/>
                <w:szCs w:val="28"/>
              </w:rPr>
              <w:t>15,593</w:t>
            </w:r>
          </w:p>
        </w:tc>
      </w:tr>
      <w:tr w:rsidR="00D64099" w:rsidRPr="00F50F54" w14:paraId="42D65CE2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0E928477" w14:textId="385B243C" w:rsidR="00D64099" w:rsidRPr="00F50F54" w:rsidRDefault="00D64099" w:rsidP="00EC721A">
            <w:pPr>
              <w:ind w:left="167" w:hanging="167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ขาดทุนจากการด้อยค่าเงินให้กู้ยืมแก่</w:t>
            </w: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F082ED" w14:textId="1867BC96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B92B2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976CEB" w14:textId="0AE44ECE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A13F7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1CC518" w14:textId="1B89E100" w:rsidR="00D64099" w:rsidRPr="00F50F54" w:rsidRDefault="001F087B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9,254</w:t>
            </w:r>
          </w:p>
        </w:tc>
        <w:tc>
          <w:tcPr>
            <w:tcW w:w="270" w:type="dxa"/>
            <w:shd w:val="clear" w:color="auto" w:fill="auto"/>
          </w:tcPr>
          <w:p w14:paraId="49C21145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1D5F1B" w14:textId="3EDE8D5F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/>
                <w:sz w:val="28"/>
                <w:szCs w:val="28"/>
              </w:rPr>
              <w:t>697</w:t>
            </w:r>
          </w:p>
        </w:tc>
      </w:tr>
      <w:tr w:rsidR="00D64099" w:rsidRPr="00F50F54" w14:paraId="1A0C8922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0DFC32F6" w14:textId="1D974A09" w:rsidR="00D64099" w:rsidRPr="00F50F54" w:rsidRDefault="00D64099" w:rsidP="00D64099">
            <w:pPr>
              <w:tabs>
                <w:tab w:val="left" w:pos="330"/>
              </w:tabs>
              <w:ind w:right="-108"/>
              <w:jc w:val="thaiDistribute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กลับรายการ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ขาดทุนจากการลดมูลค่าของสินค้าคงเหลือ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3BC689" w14:textId="7D97904C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8"/>
              </w:tabs>
              <w:spacing w:after="0" w:line="240" w:lineRule="auto"/>
              <w:ind w:left="-108" w:right="-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sz w:val="28"/>
                <w:szCs w:val="28"/>
              </w:rPr>
              <w:t>(112,112)</w:t>
            </w:r>
          </w:p>
        </w:tc>
        <w:tc>
          <w:tcPr>
            <w:tcW w:w="270" w:type="dxa"/>
            <w:shd w:val="clear" w:color="auto" w:fill="auto"/>
          </w:tcPr>
          <w:p w14:paraId="533C2DF7" w14:textId="77777777" w:rsidR="00D64099" w:rsidRPr="00D42078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BC3F69" w14:textId="58BBB0D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/>
                <w:sz w:val="28"/>
                <w:szCs w:val="28"/>
              </w:rPr>
              <w:t>(94,658)</w:t>
            </w:r>
          </w:p>
        </w:tc>
        <w:tc>
          <w:tcPr>
            <w:tcW w:w="270" w:type="dxa"/>
            <w:shd w:val="clear" w:color="auto" w:fill="auto"/>
          </w:tcPr>
          <w:p w14:paraId="3ED98173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47FE9B" w14:textId="4263647C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4D6E25">
              <w:rPr>
                <w:rFonts w:ascii="Angsana New" w:hAnsi="Angsana New" w:cs="Angsana New"/>
                <w:sz w:val="28"/>
                <w:szCs w:val="28"/>
              </w:rPr>
              <w:t>(13,663)</w:t>
            </w:r>
          </w:p>
        </w:tc>
        <w:tc>
          <w:tcPr>
            <w:tcW w:w="270" w:type="dxa"/>
            <w:shd w:val="clear" w:color="auto" w:fill="auto"/>
          </w:tcPr>
          <w:p w14:paraId="19FF5461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54DF6F" w14:textId="683A2B55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/>
                <w:sz w:val="28"/>
                <w:szCs w:val="28"/>
              </w:rPr>
              <w:t>(401)</w:t>
            </w:r>
          </w:p>
        </w:tc>
      </w:tr>
      <w:tr w:rsidR="00D64099" w:rsidRPr="00F50F54" w14:paraId="547962F7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6DF58EBA" w14:textId="494BA6F9" w:rsidR="00D64099" w:rsidRPr="00F50F54" w:rsidRDefault="00D64099" w:rsidP="00D64099">
            <w:pPr>
              <w:ind w:right="-108"/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ขาดทุนการด้อยค่าของที่ดิน อาคาร</w:t>
            </w:r>
            <w:r w:rsidR="00070B86"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716A50" w14:textId="77777777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08328A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87A9CE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8A28BA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49447B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D50583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4162D5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64099" w:rsidRPr="00F50F54" w14:paraId="0FA62916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4FD6728C" w14:textId="4C921B11" w:rsidR="00D64099" w:rsidRPr="00F50F54" w:rsidRDefault="00D64099" w:rsidP="00D64099">
            <w:pPr>
              <w:ind w:right="-108"/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  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 และสินทรัพย์ไม่มีตัวตน</w:t>
            </w:r>
            <w:r w:rsidRPr="00F50F54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F55660" w14:textId="6509A1F6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sz w:val="28"/>
                <w:szCs w:val="28"/>
              </w:rPr>
              <w:t>25,865</w:t>
            </w:r>
          </w:p>
        </w:tc>
        <w:tc>
          <w:tcPr>
            <w:tcW w:w="270" w:type="dxa"/>
            <w:shd w:val="clear" w:color="auto" w:fill="auto"/>
          </w:tcPr>
          <w:p w14:paraId="0EFF81D6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24A403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B50CE9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BD305F" w14:textId="5BF09053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E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F56B4C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224B0F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64099" w:rsidRPr="00F50F54" w14:paraId="117FE080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524E623E" w14:textId="50E036ED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1BBBF7" w14:textId="3C629EF8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sz w:val="28"/>
                <w:szCs w:val="28"/>
              </w:rPr>
              <w:t>87,061</w:t>
            </w:r>
          </w:p>
        </w:tc>
        <w:tc>
          <w:tcPr>
            <w:tcW w:w="270" w:type="dxa"/>
            <w:shd w:val="clear" w:color="auto" w:fill="auto"/>
          </w:tcPr>
          <w:p w14:paraId="5706CB98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BD7065" w14:textId="50E59C95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/>
                <w:sz w:val="28"/>
                <w:szCs w:val="28"/>
              </w:rPr>
              <w:t>87,458</w:t>
            </w:r>
          </w:p>
        </w:tc>
        <w:tc>
          <w:tcPr>
            <w:tcW w:w="270" w:type="dxa"/>
            <w:shd w:val="clear" w:color="auto" w:fill="auto"/>
          </w:tcPr>
          <w:p w14:paraId="108D94EE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9737D1" w14:textId="6EC852AD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E25">
              <w:rPr>
                <w:rFonts w:ascii="Angsana New" w:hAnsi="Angsana New" w:cs="Angsana New"/>
                <w:sz w:val="28"/>
                <w:szCs w:val="28"/>
              </w:rPr>
              <w:t>27,222</w:t>
            </w:r>
          </w:p>
        </w:tc>
        <w:tc>
          <w:tcPr>
            <w:tcW w:w="270" w:type="dxa"/>
            <w:shd w:val="clear" w:color="auto" w:fill="auto"/>
          </w:tcPr>
          <w:p w14:paraId="1E452019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ED2A62" w14:textId="60299E31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/>
                <w:sz w:val="28"/>
                <w:szCs w:val="28"/>
              </w:rPr>
              <w:t>25,791</w:t>
            </w:r>
          </w:p>
        </w:tc>
      </w:tr>
      <w:tr w:rsidR="00D64099" w:rsidRPr="00F50F54" w14:paraId="30BE0EA9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71D43B61" w14:textId="5435C839" w:rsidR="00D64099" w:rsidRPr="00F50F54" w:rsidRDefault="00D64099" w:rsidP="00D64099">
            <w:pPr>
              <w:tabs>
                <w:tab w:val="left" w:pos="321"/>
              </w:tabs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 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</w:rPr>
              <w:t>(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กำไร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) 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จากการจำหน่ายและตัดจำหน่าย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F6F0DF" w14:textId="77777777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8385F0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B60374" w14:textId="3990923C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AF6CFB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F4ABFC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768B01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BFA8DE" w14:textId="584E900C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64099" w:rsidRPr="00F50F54" w14:paraId="34B4B7ED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06454437" w14:textId="3BEC7165" w:rsidR="00D64099" w:rsidRPr="00F50F54" w:rsidRDefault="00D64099" w:rsidP="00D64099">
            <w:pPr>
              <w:tabs>
                <w:tab w:val="left" w:pos="347"/>
              </w:tabs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   ที่ดิน อาคารและอุปกรณ์ 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569BCB" w14:textId="77777777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A37BDC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D37AD8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1C74BB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B6EF9F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135763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0C6CBF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64099" w:rsidRPr="00F50F54" w14:paraId="54BB0D68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1400BF17" w14:textId="44E3F1E0" w:rsidR="00D64099" w:rsidRPr="00F50F54" w:rsidRDefault="00D64099" w:rsidP="00D64099">
            <w:pPr>
              <w:tabs>
                <w:tab w:val="left" w:pos="356"/>
              </w:tabs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   สินทรัพย์ไม่มีตัวตน และค่าความนิยม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AF8D79" w14:textId="2EDAA862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sz w:val="28"/>
                <w:szCs w:val="28"/>
              </w:rPr>
              <w:t>3,261</w:t>
            </w:r>
          </w:p>
        </w:tc>
        <w:tc>
          <w:tcPr>
            <w:tcW w:w="270" w:type="dxa"/>
            <w:shd w:val="clear" w:color="auto" w:fill="auto"/>
          </w:tcPr>
          <w:p w14:paraId="18D35D09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A4E254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(1,284)</w:t>
            </w:r>
          </w:p>
        </w:tc>
        <w:tc>
          <w:tcPr>
            <w:tcW w:w="270" w:type="dxa"/>
            <w:shd w:val="clear" w:color="auto" w:fill="auto"/>
          </w:tcPr>
          <w:p w14:paraId="738BBC54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C4E09E" w14:textId="41CFBC78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4D6E25">
              <w:rPr>
                <w:rFonts w:ascii="Angsana New" w:hAnsi="Angsana New" w:cs="Angsana New"/>
                <w:sz w:val="28"/>
                <w:szCs w:val="28"/>
              </w:rPr>
              <w:t>(370)</w:t>
            </w:r>
          </w:p>
        </w:tc>
        <w:tc>
          <w:tcPr>
            <w:tcW w:w="270" w:type="dxa"/>
            <w:shd w:val="clear" w:color="auto" w:fill="auto"/>
          </w:tcPr>
          <w:p w14:paraId="65EA0236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63B246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2,391</w:t>
            </w:r>
          </w:p>
        </w:tc>
      </w:tr>
      <w:tr w:rsidR="00D64099" w:rsidRPr="00F50F54" w14:paraId="32D99395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63FDC4BB" w14:textId="6DCAD771" w:rsidR="00D64099" w:rsidRPr="00F50F54" w:rsidRDefault="00D64099" w:rsidP="00D64099">
            <w:pPr>
              <w:tabs>
                <w:tab w:val="left" w:pos="356"/>
              </w:tabs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3F2C4E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กำไรจากการขายเงินลงทุน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713305" w14:textId="52DF9CAF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sz w:val="28"/>
                <w:szCs w:val="28"/>
              </w:rPr>
              <w:t>(52,132)</w:t>
            </w:r>
          </w:p>
        </w:tc>
        <w:tc>
          <w:tcPr>
            <w:tcW w:w="270" w:type="dxa"/>
            <w:shd w:val="clear" w:color="auto" w:fill="auto"/>
          </w:tcPr>
          <w:p w14:paraId="26BF0EAD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A2BDBF" w14:textId="62BB9CE5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55F306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58EE38" w14:textId="527EF41A" w:rsidR="00D64099" w:rsidRPr="004D6E25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E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B7A74C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99D6FE" w14:textId="6B676D66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64099" w:rsidRPr="00F50F54" w14:paraId="150D48CF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3B1CAFA7" w14:textId="3EA1A929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ส่วนแบ่ง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จ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ากเงินลงทุนที่รับรู้ตามวิธี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8B6BDD" w14:textId="2C10EC78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sz w:val="28"/>
                <w:szCs w:val="28"/>
              </w:rPr>
              <w:t>(158,984)</w:t>
            </w:r>
          </w:p>
        </w:tc>
        <w:tc>
          <w:tcPr>
            <w:tcW w:w="270" w:type="dxa"/>
            <w:shd w:val="clear" w:color="auto" w:fill="auto"/>
          </w:tcPr>
          <w:p w14:paraId="3DB5E117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89071A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(231,023)</w:t>
            </w:r>
          </w:p>
        </w:tc>
        <w:tc>
          <w:tcPr>
            <w:tcW w:w="270" w:type="dxa"/>
            <w:shd w:val="clear" w:color="auto" w:fill="auto"/>
          </w:tcPr>
          <w:p w14:paraId="74E21874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D11A32" w14:textId="588EAF6B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E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E6B3FA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3400E" w14:textId="2F978B5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64099" w:rsidRPr="00F50F54" w14:paraId="4E5DBEAB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39AEDA15" w14:textId="1E43A38A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การปรับปรุงมูลค่ายุติธรรมเงินลงทุนที่วัดมูลค่ายุติธรรม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F129E7" w14:textId="77777777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E14754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7A3523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554E76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B00165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327BB3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C04D2E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64099" w:rsidRPr="00F50F54" w14:paraId="1EAD4281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1BB1E052" w14:textId="687AF64F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   ผ่านกำไรขาดทุน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F779E4" w14:textId="0108D82F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sz w:val="28"/>
                <w:szCs w:val="28"/>
              </w:rPr>
              <w:t>(1,095)</w:t>
            </w:r>
          </w:p>
        </w:tc>
        <w:tc>
          <w:tcPr>
            <w:tcW w:w="270" w:type="dxa"/>
            <w:shd w:val="clear" w:color="auto" w:fill="auto"/>
          </w:tcPr>
          <w:p w14:paraId="5E0BD9F9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B5FD80" w14:textId="0A23BB6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/>
                <w:sz w:val="28"/>
                <w:szCs w:val="28"/>
              </w:rPr>
              <w:t>(903)</w:t>
            </w:r>
          </w:p>
        </w:tc>
        <w:tc>
          <w:tcPr>
            <w:tcW w:w="270" w:type="dxa"/>
            <w:shd w:val="clear" w:color="auto" w:fill="auto"/>
          </w:tcPr>
          <w:p w14:paraId="6BCADB62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4F2E2B" w14:textId="2DBE321B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E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AB134B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0FFEC3" w14:textId="16385CF6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64099" w:rsidRPr="00F50F54" w14:paraId="7A6392FD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49147240" w14:textId="0F987AE2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spacing w:val="-4"/>
                <w:sz w:val="28"/>
                <w:szCs w:val="28"/>
                <w:cs/>
                <w:lang w:val="en-GB"/>
              </w:rPr>
              <w:t>การปรับปรุงมูลค่ายุติธรรมของเครื่องมือทางการเงิน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6FEEDF" w14:textId="756790EA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sz w:val="28"/>
                <w:szCs w:val="28"/>
              </w:rPr>
              <w:t>602,931</w:t>
            </w:r>
          </w:p>
        </w:tc>
        <w:tc>
          <w:tcPr>
            <w:tcW w:w="270" w:type="dxa"/>
            <w:shd w:val="clear" w:color="auto" w:fill="auto"/>
          </w:tcPr>
          <w:p w14:paraId="512BB0E2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2DC012" w14:textId="6F35039D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/>
                <w:sz w:val="28"/>
                <w:szCs w:val="28"/>
              </w:rPr>
              <w:t>519,005</w:t>
            </w:r>
          </w:p>
        </w:tc>
        <w:tc>
          <w:tcPr>
            <w:tcW w:w="270" w:type="dxa"/>
            <w:shd w:val="clear" w:color="auto" w:fill="auto"/>
          </w:tcPr>
          <w:p w14:paraId="3A2E3095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0A86E5" w14:textId="7A52B45C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5BB4">
              <w:rPr>
                <w:rFonts w:ascii="Angsana New" w:hAnsi="Angsana New" w:cs="Angsana New"/>
                <w:sz w:val="28"/>
                <w:szCs w:val="28"/>
              </w:rPr>
              <w:t>626,591</w:t>
            </w:r>
          </w:p>
        </w:tc>
        <w:tc>
          <w:tcPr>
            <w:tcW w:w="270" w:type="dxa"/>
            <w:shd w:val="clear" w:color="auto" w:fill="auto"/>
          </w:tcPr>
          <w:p w14:paraId="43E5AC99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1B4644" w14:textId="665220C5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/>
                <w:sz w:val="28"/>
                <w:szCs w:val="28"/>
              </w:rPr>
              <w:t>472,658</w:t>
            </w:r>
          </w:p>
        </w:tc>
      </w:tr>
      <w:tr w:rsidR="00D64099" w:rsidRPr="00F50F54" w14:paraId="051155BA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590AF084" w14:textId="174EB4AC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</w:rPr>
              <w:t>(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กำไร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) </w:t>
            </w: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B9D47E" w14:textId="32570D8E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sz w:val="28"/>
                <w:szCs w:val="28"/>
              </w:rPr>
              <w:t>(2,139,468)</w:t>
            </w:r>
          </w:p>
        </w:tc>
        <w:tc>
          <w:tcPr>
            <w:tcW w:w="270" w:type="dxa"/>
            <w:shd w:val="clear" w:color="auto" w:fill="auto"/>
          </w:tcPr>
          <w:p w14:paraId="5B19A5C3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90854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132,430</w:t>
            </w:r>
          </w:p>
        </w:tc>
        <w:tc>
          <w:tcPr>
            <w:tcW w:w="270" w:type="dxa"/>
            <w:shd w:val="clear" w:color="auto" w:fill="auto"/>
          </w:tcPr>
          <w:p w14:paraId="49C133DD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F8BB8" w14:textId="51DE1D9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C75BB4">
              <w:rPr>
                <w:rFonts w:ascii="Angsana New" w:hAnsi="Angsana New" w:cs="Angsana New"/>
                <w:sz w:val="28"/>
                <w:szCs w:val="28"/>
              </w:rPr>
              <w:t>(596,792)</w:t>
            </w:r>
          </w:p>
        </w:tc>
        <w:tc>
          <w:tcPr>
            <w:tcW w:w="270" w:type="dxa"/>
            <w:shd w:val="clear" w:color="auto" w:fill="auto"/>
          </w:tcPr>
          <w:p w14:paraId="67CFC192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1F2EE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103,627</w:t>
            </w:r>
          </w:p>
        </w:tc>
      </w:tr>
      <w:tr w:rsidR="00D64099" w:rsidRPr="00F50F54" w14:paraId="32288CD2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05127C11" w14:textId="15D10F6C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2E5432" w14:textId="3BEC76C5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60C898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FC6587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CFE4FB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902B41" w14:textId="5122008C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C75BB4">
              <w:rPr>
                <w:rFonts w:ascii="Angsana New" w:hAnsi="Angsana New" w:cs="Angsana New"/>
                <w:sz w:val="28"/>
                <w:szCs w:val="28"/>
              </w:rPr>
              <w:t>(694,562)</w:t>
            </w:r>
          </w:p>
        </w:tc>
        <w:tc>
          <w:tcPr>
            <w:tcW w:w="270" w:type="dxa"/>
            <w:shd w:val="clear" w:color="auto" w:fill="auto"/>
          </w:tcPr>
          <w:p w14:paraId="74D82DAF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D80F2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(165,130)</w:t>
            </w:r>
          </w:p>
        </w:tc>
      </w:tr>
      <w:tr w:rsidR="00D64099" w:rsidRPr="00F50F54" w14:paraId="20E4DA5D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58AF2403" w14:textId="3E491627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056B1E" w14:textId="4786334C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sz w:val="28"/>
                <w:szCs w:val="28"/>
              </w:rPr>
              <w:t>647,159</w:t>
            </w:r>
          </w:p>
        </w:tc>
        <w:tc>
          <w:tcPr>
            <w:tcW w:w="270" w:type="dxa"/>
            <w:shd w:val="clear" w:color="auto" w:fill="auto"/>
          </w:tcPr>
          <w:p w14:paraId="34EB4A8C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979EDF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532,434</w:t>
            </w:r>
          </w:p>
        </w:tc>
        <w:tc>
          <w:tcPr>
            <w:tcW w:w="270" w:type="dxa"/>
            <w:shd w:val="clear" w:color="auto" w:fill="auto"/>
          </w:tcPr>
          <w:p w14:paraId="70B6ABD2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EA9D30" w14:textId="207BDAC5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5BB4">
              <w:rPr>
                <w:rFonts w:ascii="Angsana New" w:hAnsi="Angsana New" w:cs="Angsana New"/>
                <w:sz w:val="28"/>
                <w:szCs w:val="28"/>
              </w:rPr>
              <w:t>543,829</w:t>
            </w:r>
          </w:p>
        </w:tc>
        <w:tc>
          <w:tcPr>
            <w:tcW w:w="270" w:type="dxa"/>
            <w:shd w:val="clear" w:color="auto" w:fill="auto"/>
          </w:tcPr>
          <w:p w14:paraId="059D04B2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C9D45D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453,985</w:t>
            </w:r>
          </w:p>
        </w:tc>
      </w:tr>
      <w:tr w:rsidR="00D64099" w:rsidRPr="00F50F54" w14:paraId="14A96FB8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78D6CC6A" w14:textId="0C38DDCD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3F2C4E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6CEB27" w14:textId="39817759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F569E2">
              <w:rPr>
                <w:rFonts w:ascii="Angsana New" w:hAnsi="Angsana New" w:cs="Angsana New"/>
                <w:sz w:val="28"/>
                <w:szCs w:val="28"/>
              </w:rPr>
              <w:t>113,234</w:t>
            </w:r>
            <w:r w:rsidRPr="00F569E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861FB1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7AB20E" w14:textId="2430B5E0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3F2C4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D188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3F2C4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D188C">
              <w:rPr>
                <w:rFonts w:ascii="Angsana New" w:hAnsi="Angsana New" w:cs="Angsana New"/>
                <w:sz w:val="28"/>
                <w:szCs w:val="28"/>
              </w:rPr>
              <w:t>424</w:t>
            </w:r>
            <w:r w:rsidRPr="003F2C4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0D7403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288862" w14:textId="4A847E39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C75BB4">
              <w:rPr>
                <w:rFonts w:ascii="Angsana New" w:hAnsi="Angsana New" w:cs="Angsana New"/>
                <w:sz w:val="28"/>
                <w:szCs w:val="28"/>
              </w:rPr>
              <w:t>(718,793)</w:t>
            </w:r>
          </w:p>
        </w:tc>
        <w:tc>
          <w:tcPr>
            <w:tcW w:w="270" w:type="dxa"/>
            <w:shd w:val="clear" w:color="auto" w:fill="auto"/>
          </w:tcPr>
          <w:p w14:paraId="0704E3A8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9E6584" w14:textId="77F81442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3F2C4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D188C">
              <w:rPr>
                <w:rFonts w:ascii="Angsana New" w:hAnsi="Angsana New" w:cs="Angsana New"/>
                <w:sz w:val="28"/>
                <w:szCs w:val="28"/>
              </w:rPr>
              <w:t>690</w:t>
            </w:r>
            <w:r w:rsidRPr="003F2C4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D188C">
              <w:rPr>
                <w:rFonts w:ascii="Angsana New" w:hAnsi="Angsana New" w:cs="Angsana New"/>
                <w:sz w:val="28"/>
                <w:szCs w:val="28"/>
              </w:rPr>
              <w:t>201</w:t>
            </w:r>
            <w:r w:rsidRPr="003F2C4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64099" w:rsidRPr="00F50F54" w14:paraId="316CBAB3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0699EEE4" w14:textId="1D056C39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3F2C4E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ผลต่างที่เกิดจากการแปลงสภาพเงินกู้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E50C8" w14:textId="0C349FCA" w:rsidR="00D64099" w:rsidRPr="00E17ED0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1DEC16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6E340" w14:textId="0B09A611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791798" w14:textId="77777777" w:rsidR="00D64099" w:rsidRPr="00E17ED0" w:rsidRDefault="00D64099" w:rsidP="00D64099">
            <w:pPr>
              <w:tabs>
                <w:tab w:val="decimal" w:pos="844"/>
              </w:tabs>
              <w:ind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AFA1D" w14:textId="204C8512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C75BB4">
              <w:rPr>
                <w:rFonts w:ascii="Angsana New" w:hAnsi="Angsana New" w:cs="Angsana New"/>
                <w:sz w:val="28"/>
                <w:szCs w:val="28"/>
              </w:rPr>
              <w:t>(267,11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75BB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A9E07B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5C67E" w14:textId="30A5BC56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64099" w:rsidRPr="00F50F54" w14:paraId="51806087" w14:textId="77777777" w:rsidTr="00EC721A">
        <w:trPr>
          <w:cantSplit/>
          <w:trHeight w:hRule="exact" w:val="346"/>
        </w:trPr>
        <w:tc>
          <w:tcPr>
            <w:tcW w:w="4320" w:type="dxa"/>
            <w:vAlign w:val="bottom"/>
          </w:tcPr>
          <w:p w14:paraId="3343204C" w14:textId="77777777" w:rsidR="00D64099" w:rsidRPr="00F50F54" w:rsidRDefault="00D64099" w:rsidP="00D64099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50F54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AD116" w14:textId="52C07011" w:rsidR="00D64099" w:rsidRPr="00F569E2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69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F569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135,038</w:t>
            </w:r>
            <w:r w:rsidRPr="00F569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740BCA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51335" w14:textId="77777777" w:rsidR="00D64099" w:rsidRPr="00F50F54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0F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1,978,972</w:t>
            </w:r>
          </w:p>
        </w:tc>
        <w:tc>
          <w:tcPr>
            <w:tcW w:w="270" w:type="dxa"/>
            <w:shd w:val="clear" w:color="auto" w:fill="auto"/>
          </w:tcPr>
          <w:p w14:paraId="12EEB565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18EB3" w14:textId="3B981950" w:rsidR="00D64099" w:rsidRPr="00355951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595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3559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894,094</w:t>
            </w:r>
            <w:r w:rsidRPr="0035595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BC4CE8" w14:textId="77777777" w:rsidR="00D64099" w:rsidRPr="00F50F54" w:rsidRDefault="00D64099" w:rsidP="00D64099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F3EFE" w14:textId="77777777" w:rsidR="00D64099" w:rsidRPr="00422D8A" w:rsidRDefault="00D64099" w:rsidP="00D6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2D8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414,231</w:t>
            </w:r>
          </w:p>
        </w:tc>
      </w:tr>
    </w:tbl>
    <w:p w14:paraId="03F71467" w14:textId="0A455033" w:rsidR="006804B1" w:rsidRDefault="006804B1">
      <w:pPr>
        <w:rPr>
          <w:rFonts w:cstheme="minorBidi"/>
        </w:rPr>
      </w:pPr>
    </w:p>
    <w:p w14:paraId="3E31EF90" w14:textId="77777777" w:rsidR="00AD0444" w:rsidRPr="00DB2DCA" w:rsidRDefault="00AD0444">
      <w:pPr>
        <w:rPr>
          <w:rFonts w:cstheme="minorBidi"/>
        </w:rPr>
      </w:pPr>
    </w:p>
    <w:tbl>
      <w:tblPr>
        <w:tblpPr w:leftFromText="180" w:rightFromText="180" w:vertAnchor="text" w:horzAnchor="page" w:tblpX="1585" w:tblpY="152"/>
        <w:tblW w:w="9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A719AA" w:rsidRPr="00F02096" w14:paraId="76B5166B" w14:textId="77777777" w:rsidTr="00E17ED0">
        <w:trPr>
          <w:cantSplit/>
          <w:trHeight w:val="338"/>
        </w:trPr>
        <w:tc>
          <w:tcPr>
            <w:tcW w:w="4320" w:type="dxa"/>
            <w:shd w:val="clear" w:color="auto" w:fill="auto"/>
          </w:tcPr>
          <w:p w14:paraId="2BC38033" w14:textId="77F5067C" w:rsidR="00A719AA" w:rsidRPr="00F02096" w:rsidRDefault="00A719AA" w:rsidP="00A719AA">
            <w:pPr>
              <w:ind w:left="357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619EDBC" w14:textId="77777777" w:rsidR="00A719AA" w:rsidRPr="00F02096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F02096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BC20A88" w14:textId="77777777" w:rsidR="00A719AA" w:rsidRPr="00F02096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E1AD6F3" w14:textId="77777777" w:rsidR="00A719AA" w:rsidRPr="00F02096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F02096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719AA" w:rsidRPr="00F02096" w14:paraId="40E1EF7D" w14:textId="77777777" w:rsidTr="00E17ED0">
        <w:trPr>
          <w:cantSplit/>
          <w:trHeight w:val="348"/>
        </w:trPr>
        <w:tc>
          <w:tcPr>
            <w:tcW w:w="4320" w:type="dxa"/>
            <w:shd w:val="clear" w:color="auto" w:fill="auto"/>
          </w:tcPr>
          <w:p w14:paraId="1C2A0787" w14:textId="1A6E8C8E" w:rsidR="00A719AA" w:rsidRPr="00F02096" w:rsidRDefault="003159B5" w:rsidP="00A719AA">
            <w:pPr>
              <w:spacing w:before="10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F0209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0209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F0209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F0209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0209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6F74E0" w14:textId="5D94FD34" w:rsidR="00A719AA" w:rsidRPr="00F02096" w:rsidRDefault="00A719AA" w:rsidP="00A719AA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F02096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5E37D02" w14:textId="77777777" w:rsidR="00A719AA" w:rsidRPr="00F02096" w:rsidRDefault="00A719AA" w:rsidP="00A719AA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3F8213" w14:textId="3E7EE833" w:rsidR="00A719AA" w:rsidRPr="00F02096" w:rsidRDefault="00A719AA" w:rsidP="00A719AA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02096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66E16A0" w14:textId="77777777" w:rsidR="00A719AA" w:rsidRPr="00F02096" w:rsidRDefault="00A719AA" w:rsidP="00A719AA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66DE8E" w14:textId="5735756E" w:rsidR="00A719AA" w:rsidRPr="00F02096" w:rsidRDefault="00A719AA" w:rsidP="00A719AA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02096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D74ACAE" w14:textId="77777777" w:rsidR="00A719AA" w:rsidRPr="00F02096" w:rsidRDefault="00A719AA" w:rsidP="00A719AA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114070" w14:textId="0E9F7C0C" w:rsidR="00A719AA" w:rsidRPr="00F02096" w:rsidRDefault="00A719AA" w:rsidP="00A719AA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02096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A719AA" w:rsidRPr="00F02096" w14:paraId="57675350" w14:textId="77777777" w:rsidTr="00E17ED0">
        <w:trPr>
          <w:cantSplit/>
          <w:trHeight w:val="338"/>
        </w:trPr>
        <w:tc>
          <w:tcPr>
            <w:tcW w:w="4320" w:type="dxa"/>
            <w:shd w:val="clear" w:color="auto" w:fill="auto"/>
          </w:tcPr>
          <w:p w14:paraId="36AD7058" w14:textId="77777777" w:rsidR="00A719AA" w:rsidRPr="00F02096" w:rsidRDefault="00A719AA" w:rsidP="00A719AA">
            <w:pPr>
              <w:pStyle w:val="Heading6"/>
              <w:ind w:left="357"/>
              <w:jc w:val="thaiDistribute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36BBA2F5" w14:textId="77777777" w:rsidR="00A719AA" w:rsidRPr="00F02096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F02096">
              <w:rPr>
                <w:rFonts w:ascii="Angsana New" w:eastAsia="Arial Unicode MS" w:hAnsi="Angsana New" w:cs="Angsana New" w:hint="cs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F02096">
              <w:rPr>
                <w:rFonts w:ascii="Angsana New" w:eastAsia="Arial Unicode MS" w:hAnsi="Angsana New" w:cs="Angsana New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F02096">
              <w:rPr>
                <w:rFonts w:ascii="Angsana New" w:eastAsia="Arial Unicode MS" w:hAnsi="Angsana New" w:cs="Angsana New" w:hint="cs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A719AA" w:rsidRPr="00F02096" w14:paraId="3376A040" w14:textId="77777777" w:rsidTr="00E17ED0">
        <w:trPr>
          <w:cantSplit/>
          <w:trHeight w:val="338"/>
        </w:trPr>
        <w:tc>
          <w:tcPr>
            <w:tcW w:w="4320" w:type="dxa"/>
            <w:shd w:val="clear" w:color="auto" w:fill="auto"/>
            <w:vAlign w:val="bottom"/>
          </w:tcPr>
          <w:p w14:paraId="31F41AC0" w14:textId="77777777" w:rsidR="00A719AA" w:rsidRPr="00F02096" w:rsidRDefault="00A719AA" w:rsidP="00A719AA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02096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B306CC" w14:textId="77777777" w:rsidR="00A719AA" w:rsidRPr="00F02096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B18B226" w14:textId="77777777" w:rsidR="00A719AA" w:rsidRPr="00F02096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774753" w14:textId="77777777" w:rsidR="00A719AA" w:rsidRPr="00F02096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3F82E2A" w14:textId="77777777" w:rsidR="00A719AA" w:rsidRPr="00F02096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0FFA91" w14:textId="77777777" w:rsidR="00A719AA" w:rsidRPr="00E17ED0" w:rsidRDefault="00A719AA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0C6970" w14:textId="77777777" w:rsidR="00A719AA" w:rsidRPr="00F02096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5C296" w14:textId="77777777" w:rsidR="00A719AA" w:rsidRPr="00F02096" w:rsidRDefault="00A719AA" w:rsidP="00A719AA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</w:tr>
      <w:tr w:rsidR="005D4E1B" w:rsidRPr="00F02096" w14:paraId="425463BF" w14:textId="77777777" w:rsidTr="00E17ED0">
        <w:trPr>
          <w:cantSplit/>
          <w:trHeight w:val="338"/>
        </w:trPr>
        <w:tc>
          <w:tcPr>
            <w:tcW w:w="4320" w:type="dxa"/>
            <w:shd w:val="clear" w:color="auto" w:fill="auto"/>
            <w:vAlign w:val="bottom"/>
          </w:tcPr>
          <w:p w14:paraId="68EE9415" w14:textId="77777777" w:rsidR="005D4E1B" w:rsidRPr="00F02096" w:rsidRDefault="005D4E1B" w:rsidP="005D4E1B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   ลูกหนี้การค้าและลูกหนี้อื่น 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</w:rPr>
              <w:t>(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เพิ่มขึ้น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) 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ลดลง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B3EBDB" w14:textId="5587DE15" w:rsidR="005D4E1B" w:rsidRPr="00E17ED0" w:rsidRDefault="003F2C4E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</w:t>
            </w:r>
            <w:r w:rsidR="000D188C"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302</w:t>
            </w: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="000D188C"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313</w:t>
            </w:r>
            <w:r w:rsidRPr="00E17ED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6BFE8F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119128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1,458,340</w:t>
            </w:r>
          </w:p>
        </w:tc>
        <w:tc>
          <w:tcPr>
            <w:tcW w:w="270" w:type="dxa"/>
            <w:shd w:val="clear" w:color="auto" w:fill="auto"/>
          </w:tcPr>
          <w:p w14:paraId="26FAAA3D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619FA1" w14:textId="1A221CFD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253,681</w:t>
            </w:r>
          </w:p>
        </w:tc>
        <w:tc>
          <w:tcPr>
            <w:tcW w:w="270" w:type="dxa"/>
            <w:shd w:val="clear" w:color="auto" w:fill="auto"/>
          </w:tcPr>
          <w:p w14:paraId="3135C98B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819C41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1,563,146</w:t>
            </w:r>
          </w:p>
        </w:tc>
      </w:tr>
      <w:tr w:rsidR="005D4E1B" w:rsidRPr="00F02096" w14:paraId="7A1330D0" w14:textId="77777777" w:rsidTr="00E17ED0">
        <w:trPr>
          <w:cantSplit/>
          <w:trHeight w:val="320"/>
        </w:trPr>
        <w:tc>
          <w:tcPr>
            <w:tcW w:w="4320" w:type="dxa"/>
            <w:shd w:val="clear" w:color="auto" w:fill="auto"/>
            <w:vAlign w:val="bottom"/>
          </w:tcPr>
          <w:p w14:paraId="3A837339" w14:textId="40286B2B" w:rsidR="005D4E1B" w:rsidRPr="00F02096" w:rsidRDefault="005D4E1B" w:rsidP="005D4E1B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lang w:val="en-GB"/>
              </w:rPr>
              <w:t xml:space="preserve">   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สินค้าคงเหลือ</w:t>
            </w:r>
            <w:r w:rsidR="00966146"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ลดลง</w:t>
            </w:r>
            <w:r w:rsidR="00966146" w:rsidRPr="00F02096">
              <w:rPr>
                <w:rFonts w:ascii="Angsana New" w:eastAsia="Arial Unicode MS" w:hAnsi="Angsana New" w:cs="Angsana New" w:hint="cs"/>
                <w:sz w:val="28"/>
                <w:szCs w:val="28"/>
                <w:lang w:val="en-GB"/>
              </w:rPr>
              <w:t xml:space="preserve"> 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</w:rPr>
              <w:t>(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เพิ่มขึ้น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)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E82D91" w14:textId="59F98F37" w:rsidR="005D4E1B" w:rsidRPr="00E17ED0" w:rsidRDefault="000D188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3</w:t>
            </w:r>
            <w:r w:rsidR="003F2C4E"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340</w:t>
            </w:r>
            <w:r w:rsidR="003F2C4E"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14:paraId="6929080A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2644D7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(296,636)</w:t>
            </w:r>
          </w:p>
        </w:tc>
        <w:tc>
          <w:tcPr>
            <w:tcW w:w="270" w:type="dxa"/>
            <w:shd w:val="clear" w:color="auto" w:fill="auto"/>
          </w:tcPr>
          <w:p w14:paraId="652BEACF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BE6F5" w14:textId="29BEE6AF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1,145,485</w:t>
            </w:r>
          </w:p>
        </w:tc>
        <w:tc>
          <w:tcPr>
            <w:tcW w:w="270" w:type="dxa"/>
            <w:shd w:val="clear" w:color="auto" w:fill="auto"/>
          </w:tcPr>
          <w:p w14:paraId="6F382416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D4D16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(513,770)</w:t>
            </w:r>
          </w:p>
        </w:tc>
      </w:tr>
      <w:tr w:rsidR="005D4E1B" w:rsidRPr="00F02096" w14:paraId="37D8E6A0" w14:textId="77777777" w:rsidTr="00E17ED0">
        <w:trPr>
          <w:cantSplit/>
          <w:trHeight w:val="329"/>
        </w:trPr>
        <w:tc>
          <w:tcPr>
            <w:tcW w:w="4320" w:type="dxa"/>
            <w:shd w:val="clear" w:color="auto" w:fill="auto"/>
            <w:vAlign w:val="bottom"/>
          </w:tcPr>
          <w:p w14:paraId="4D448403" w14:textId="69A41EC5" w:rsidR="005D4E1B" w:rsidRPr="00F02096" w:rsidRDefault="005D4E1B" w:rsidP="005D4E1B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lang w:val="en-GB"/>
              </w:rPr>
              <w:t xml:space="preserve">   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  <w:r w:rsidR="0096614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ลดลง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 (เพิ่มขึ้น)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894905" w14:textId="1A1854A8" w:rsidR="005D4E1B" w:rsidRPr="00E17ED0" w:rsidRDefault="000D188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164</w:t>
            </w:r>
            <w:r w:rsidR="003F2C4E"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14:paraId="25C32E2B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EE9EF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151,279</w:t>
            </w:r>
          </w:p>
        </w:tc>
        <w:tc>
          <w:tcPr>
            <w:tcW w:w="270" w:type="dxa"/>
            <w:shd w:val="clear" w:color="auto" w:fill="auto"/>
          </w:tcPr>
          <w:p w14:paraId="5BF14625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1CEEDA" w14:textId="1BA49A13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(5,498)</w:t>
            </w:r>
          </w:p>
        </w:tc>
        <w:tc>
          <w:tcPr>
            <w:tcW w:w="270" w:type="dxa"/>
            <w:shd w:val="clear" w:color="auto" w:fill="auto"/>
          </w:tcPr>
          <w:p w14:paraId="3B04133D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62D02C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(13,272)</w:t>
            </w:r>
          </w:p>
        </w:tc>
      </w:tr>
      <w:tr w:rsidR="005D4E1B" w:rsidRPr="00F02096" w14:paraId="53B1D669" w14:textId="77777777" w:rsidTr="00E17ED0">
        <w:trPr>
          <w:cantSplit/>
          <w:trHeight w:val="320"/>
        </w:trPr>
        <w:tc>
          <w:tcPr>
            <w:tcW w:w="4320" w:type="dxa"/>
            <w:shd w:val="clear" w:color="auto" w:fill="auto"/>
            <w:vAlign w:val="bottom"/>
          </w:tcPr>
          <w:p w14:paraId="17145C46" w14:textId="583D56B6" w:rsidR="005D4E1B" w:rsidRPr="00F02096" w:rsidRDefault="005D4E1B" w:rsidP="005D4E1B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lang w:val="en-GB"/>
              </w:rPr>
              <w:t xml:space="preserve">   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  <w:r w:rsidR="0096614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ลดลง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 (เพิ่มขึ้น)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249C3C" w14:textId="3A58520B" w:rsidR="005D4E1B" w:rsidRPr="00E17ED0" w:rsidRDefault="000D188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19</w:t>
            </w:r>
            <w:r w:rsidR="00524284"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2E8A631E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94E05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(18,498)</w:t>
            </w:r>
          </w:p>
        </w:tc>
        <w:tc>
          <w:tcPr>
            <w:tcW w:w="270" w:type="dxa"/>
            <w:shd w:val="clear" w:color="auto" w:fill="auto"/>
          </w:tcPr>
          <w:p w14:paraId="1602D150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24A615" w14:textId="3777A4B4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5,064</w:t>
            </w:r>
          </w:p>
        </w:tc>
        <w:tc>
          <w:tcPr>
            <w:tcW w:w="270" w:type="dxa"/>
            <w:shd w:val="clear" w:color="auto" w:fill="auto"/>
          </w:tcPr>
          <w:p w14:paraId="6A043A0F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3447C3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647</w:t>
            </w:r>
          </w:p>
        </w:tc>
      </w:tr>
      <w:tr w:rsidR="005D4E1B" w:rsidRPr="00F02096" w14:paraId="18486886" w14:textId="77777777" w:rsidTr="00E17ED0">
        <w:trPr>
          <w:cantSplit/>
          <w:trHeight w:val="320"/>
        </w:trPr>
        <w:tc>
          <w:tcPr>
            <w:tcW w:w="4320" w:type="dxa"/>
            <w:shd w:val="clear" w:color="auto" w:fill="auto"/>
            <w:vAlign w:val="bottom"/>
          </w:tcPr>
          <w:p w14:paraId="687B5A6D" w14:textId="7D164919" w:rsidR="005D4E1B" w:rsidRPr="00F02096" w:rsidRDefault="005D4E1B" w:rsidP="005D4E1B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   เจ้าหนี้การค้าและเจ้าหนี้อื่นลด</w:t>
            </w:r>
            <w:r w:rsidR="00DB2DCA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ลง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48F118" w14:textId="456A483A" w:rsidR="005D4E1B" w:rsidRPr="00E17ED0" w:rsidRDefault="00524284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</w:t>
            </w:r>
            <w:r w:rsidR="000D188C"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2</w:t>
            </w: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="000D188C"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897</w:t>
            </w: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="000D188C"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726</w:t>
            </w:r>
            <w:r w:rsidRPr="00E17ED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561C55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89B0F5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(3,278,088)</w:t>
            </w:r>
          </w:p>
        </w:tc>
        <w:tc>
          <w:tcPr>
            <w:tcW w:w="270" w:type="dxa"/>
            <w:shd w:val="clear" w:color="auto" w:fill="auto"/>
          </w:tcPr>
          <w:p w14:paraId="63569D2A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D83F42" w14:textId="03F66A28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(762,127)</w:t>
            </w:r>
          </w:p>
        </w:tc>
        <w:tc>
          <w:tcPr>
            <w:tcW w:w="270" w:type="dxa"/>
            <w:shd w:val="clear" w:color="auto" w:fill="auto"/>
          </w:tcPr>
          <w:p w14:paraId="5EFF8923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3CEC78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(1,158,769)</w:t>
            </w:r>
          </w:p>
        </w:tc>
      </w:tr>
      <w:tr w:rsidR="005D4E1B" w:rsidRPr="00F02096" w14:paraId="3FEEAA1D" w14:textId="77777777" w:rsidTr="00E17ED0">
        <w:trPr>
          <w:cantSplit/>
          <w:trHeight w:val="320"/>
        </w:trPr>
        <w:tc>
          <w:tcPr>
            <w:tcW w:w="4320" w:type="dxa"/>
            <w:shd w:val="clear" w:color="auto" w:fill="auto"/>
            <w:vAlign w:val="bottom"/>
          </w:tcPr>
          <w:p w14:paraId="2CDEA79C" w14:textId="7C2D3578" w:rsidR="005D4E1B" w:rsidRPr="00F02096" w:rsidRDefault="005D4E1B" w:rsidP="005D4E1B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   หนี้สินหมุนเวียนอื่น</w:t>
            </w:r>
            <w:r w:rsidR="0096614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966146" w:rsidRPr="00F02096">
              <w:rPr>
                <w:rFonts w:ascii="Angsana New" w:eastAsia="Arial Unicode MS" w:hAnsi="Angsana New" w:cs="Angsana New" w:hint="cs"/>
                <w:sz w:val="28"/>
                <w:szCs w:val="28"/>
              </w:rPr>
              <w:t>(</w:t>
            </w:r>
            <w:r w:rsidR="00966146"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ลดลง</w:t>
            </w:r>
            <w:r w:rsidR="00966146" w:rsidRPr="00F02096">
              <w:rPr>
                <w:rFonts w:ascii="Angsana New" w:eastAsia="Arial Unicode MS" w:hAnsi="Angsana New" w:cs="Angsana New" w:hint="cs"/>
                <w:sz w:val="28"/>
                <w:szCs w:val="28"/>
              </w:rPr>
              <w:t>)</w:t>
            </w:r>
            <w:r w:rsidR="00966146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เพิ่มขึ้น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D0D7B9" w14:textId="567ACAE6" w:rsidR="005D4E1B" w:rsidRPr="00E17ED0" w:rsidRDefault="00524284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</w:t>
            </w:r>
            <w:r w:rsidR="000D188C"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164</w:t>
            </w: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="000D188C"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498</w:t>
            </w:r>
            <w:r w:rsidRPr="00E17ED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F0BC10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6B5BFF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(17,488)</w:t>
            </w:r>
          </w:p>
        </w:tc>
        <w:tc>
          <w:tcPr>
            <w:tcW w:w="270" w:type="dxa"/>
            <w:shd w:val="clear" w:color="auto" w:fill="auto"/>
          </w:tcPr>
          <w:p w14:paraId="41B52997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096B88" w14:textId="1F532F10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(7,739)</w:t>
            </w:r>
          </w:p>
        </w:tc>
        <w:tc>
          <w:tcPr>
            <w:tcW w:w="270" w:type="dxa"/>
            <w:shd w:val="clear" w:color="auto" w:fill="auto"/>
          </w:tcPr>
          <w:p w14:paraId="2A6F2CE7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1A745C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83,836</w:t>
            </w:r>
          </w:p>
        </w:tc>
      </w:tr>
      <w:tr w:rsidR="005D4E1B" w:rsidRPr="00F02096" w14:paraId="296A6232" w14:textId="77777777" w:rsidTr="00E17ED0">
        <w:trPr>
          <w:cantSplit/>
          <w:trHeight w:val="320"/>
        </w:trPr>
        <w:tc>
          <w:tcPr>
            <w:tcW w:w="4320" w:type="dxa"/>
            <w:shd w:val="clear" w:color="auto" w:fill="auto"/>
            <w:vAlign w:val="bottom"/>
          </w:tcPr>
          <w:p w14:paraId="4200F952" w14:textId="42D2E0C9" w:rsidR="005D4E1B" w:rsidRPr="00F02096" w:rsidRDefault="005D4E1B" w:rsidP="005D4E1B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lang w:val="en-GB"/>
              </w:rPr>
              <w:t xml:space="preserve">   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  <w:r w:rsidR="00524284"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="00524284" w:rsidRPr="00F02096">
              <w:rPr>
                <w:rFonts w:ascii="Angsana New" w:eastAsia="Arial Unicode MS" w:hAnsi="Angsana New" w:cs="Angsana New" w:hint="cs"/>
                <w:sz w:val="28"/>
                <w:szCs w:val="28"/>
              </w:rPr>
              <w:t>(</w:t>
            </w:r>
            <w:r w:rsidR="00524284"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ลดลง</w:t>
            </w:r>
            <w:r w:rsidR="00524284" w:rsidRPr="00F02096">
              <w:rPr>
                <w:rFonts w:ascii="Angsana New" w:eastAsia="Arial Unicode MS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699003" w14:textId="2C4B9617" w:rsidR="005D4E1B" w:rsidRPr="00E17ED0" w:rsidRDefault="000D188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7</w:t>
            </w:r>
            <w:r w:rsidR="00524284"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654</w:t>
            </w:r>
          </w:p>
        </w:tc>
        <w:tc>
          <w:tcPr>
            <w:tcW w:w="270" w:type="dxa"/>
            <w:shd w:val="clear" w:color="auto" w:fill="auto"/>
          </w:tcPr>
          <w:p w14:paraId="7EC69907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E9AEDC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(78,105)</w:t>
            </w:r>
          </w:p>
        </w:tc>
        <w:tc>
          <w:tcPr>
            <w:tcW w:w="270" w:type="dxa"/>
            <w:shd w:val="clear" w:color="auto" w:fill="auto"/>
          </w:tcPr>
          <w:p w14:paraId="56E5F793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57B172" w14:textId="55414AEF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13,564</w:t>
            </w:r>
          </w:p>
        </w:tc>
        <w:tc>
          <w:tcPr>
            <w:tcW w:w="270" w:type="dxa"/>
            <w:shd w:val="clear" w:color="auto" w:fill="auto"/>
          </w:tcPr>
          <w:p w14:paraId="723F4398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110E9E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(79,753)</w:t>
            </w:r>
          </w:p>
        </w:tc>
      </w:tr>
      <w:tr w:rsidR="005D4E1B" w:rsidRPr="00F02096" w14:paraId="7090A888" w14:textId="77777777" w:rsidTr="00E17ED0">
        <w:trPr>
          <w:cantSplit/>
          <w:trHeight w:val="320"/>
        </w:trPr>
        <w:tc>
          <w:tcPr>
            <w:tcW w:w="4320" w:type="dxa"/>
            <w:shd w:val="clear" w:color="auto" w:fill="auto"/>
            <w:vAlign w:val="bottom"/>
          </w:tcPr>
          <w:p w14:paraId="7145E4BD" w14:textId="77777777" w:rsidR="005D4E1B" w:rsidRPr="00F02096" w:rsidRDefault="005D4E1B" w:rsidP="005D4E1B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52691" w14:textId="581A0BF5" w:rsidR="005D4E1B" w:rsidRPr="00E17ED0" w:rsidRDefault="00524284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</w:t>
            </w:r>
            <w:r w:rsidR="000D188C"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27</w:t>
            </w: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="000D188C"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664</w:t>
            </w:r>
            <w:r w:rsidRPr="00E17ED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853E8D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D71B3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(44,543)</w:t>
            </w:r>
          </w:p>
        </w:tc>
        <w:tc>
          <w:tcPr>
            <w:tcW w:w="270" w:type="dxa"/>
            <w:shd w:val="clear" w:color="auto" w:fill="auto"/>
          </w:tcPr>
          <w:p w14:paraId="48BFCEFF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E6DB" w14:textId="44E48FA9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(10,071)</w:t>
            </w:r>
          </w:p>
        </w:tc>
        <w:tc>
          <w:tcPr>
            <w:tcW w:w="270" w:type="dxa"/>
            <w:shd w:val="clear" w:color="auto" w:fill="auto"/>
          </w:tcPr>
          <w:p w14:paraId="7CC90758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BA61E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(16,441)</w:t>
            </w:r>
          </w:p>
        </w:tc>
      </w:tr>
      <w:tr w:rsidR="005D4E1B" w:rsidRPr="00F02096" w14:paraId="0AD47F48" w14:textId="77777777" w:rsidTr="00E17ED0">
        <w:trPr>
          <w:cantSplit/>
          <w:trHeight w:val="320"/>
        </w:trPr>
        <w:tc>
          <w:tcPr>
            <w:tcW w:w="4320" w:type="dxa"/>
            <w:shd w:val="clear" w:color="auto" w:fill="auto"/>
            <w:vAlign w:val="bottom"/>
          </w:tcPr>
          <w:p w14:paraId="789E6F3A" w14:textId="77777777" w:rsidR="005D4E1B" w:rsidRPr="00F02096" w:rsidRDefault="005D4E1B" w:rsidP="005D4E1B">
            <w:pPr>
              <w:tabs>
                <w:tab w:val="clear" w:pos="6322"/>
                <w:tab w:val="left" w:pos="4108"/>
              </w:tabs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02096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DEDCB" w14:textId="2C2A05AB" w:rsidR="005D4E1B" w:rsidRPr="00E17ED0" w:rsidRDefault="000D188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FB5C91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140</w:t>
            </w:r>
            <w:r w:rsidR="00524284" w:rsidRPr="00E17ED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,</w:t>
            </w:r>
            <w:r w:rsidRPr="00FB5C91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243869FA" w14:textId="77777777" w:rsidR="005D4E1B" w:rsidRPr="00FB5C91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65E95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(2,123,739)</w:t>
            </w:r>
          </w:p>
        </w:tc>
        <w:tc>
          <w:tcPr>
            <w:tcW w:w="270" w:type="dxa"/>
            <w:shd w:val="clear" w:color="auto" w:fill="auto"/>
          </w:tcPr>
          <w:p w14:paraId="5DA74DE6" w14:textId="77777777" w:rsidR="005D4E1B" w:rsidRPr="00FB5C91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44D3D" w14:textId="46192D23" w:rsidR="005D4E1B" w:rsidRPr="00E17ED0" w:rsidRDefault="000D188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FB5C91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632</w:t>
            </w:r>
            <w:r w:rsidR="005D4E1B" w:rsidRPr="00E17ED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,</w:t>
            </w:r>
            <w:r w:rsidRPr="00FB5C91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00F41174" w14:textId="77777777" w:rsidR="005D4E1B" w:rsidRPr="00FB5C91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E3F05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(134,376)</w:t>
            </w:r>
          </w:p>
        </w:tc>
      </w:tr>
      <w:tr w:rsidR="005D4E1B" w:rsidRPr="00F02096" w14:paraId="628B45A0" w14:textId="77777777" w:rsidTr="00E17ED0">
        <w:trPr>
          <w:cantSplit/>
          <w:trHeight w:val="320"/>
        </w:trPr>
        <w:tc>
          <w:tcPr>
            <w:tcW w:w="4320" w:type="dxa"/>
            <w:shd w:val="clear" w:color="auto" w:fill="auto"/>
            <w:vAlign w:val="bottom"/>
          </w:tcPr>
          <w:p w14:paraId="1523B1AE" w14:textId="77777777" w:rsidR="005D4E1B" w:rsidRPr="00F02096" w:rsidRDefault="005D4E1B" w:rsidP="005D4E1B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42B1B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D66032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534E5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3B055E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9A843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C8E642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65C9A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D4E1B" w:rsidRPr="00F02096" w14:paraId="4EE5B370" w14:textId="77777777" w:rsidTr="00E17ED0">
        <w:trPr>
          <w:cantSplit/>
          <w:trHeight w:val="320"/>
        </w:trPr>
        <w:tc>
          <w:tcPr>
            <w:tcW w:w="4320" w:type="dxa"/>
            <w:shd w:val="clear" w:color="auto" w:fill="auto"/>
            <w:vAlign w:val="bottom"/>
          </w:tcPr>
          <w:p w14:paraId="13FB087C" w14:textId="77777777" w:rsidR="005D4E1B" w:rsidRPr="00F02096" w:rsidRDefault="005D4E1B" w:rsidP="005D4E1B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ก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812C1B" w14:textId="300986F0" w:rsidR="005D4E1B" w:rsidRPr="00E17ED0" w:rsidRDefault="00280E1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280E10">
              <w:rPr>
                <w:rFonts w:ascii="Angsana New" w:eastAsia="Arial Unicode MS" w:hAnsi="Angsana New" w:cs="Angsana New"/>
                <w:sz w:val="28"/>
                <w:szCs w:val="28"/>
              </w:rPr>
              <w:t>1,536,922</w:t>
            </w:r>
          </w:p>
        </w:tc>
        <w:tc>
          <w:tcPr>
            <w:tcW w:w="270" w:type="dxa"/>
            <w:shd w:val="clear" w:color="auto" w:fill="auto"/>
          </w:tcPr>
          <w:p w14:paraId="1685BDFC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D62C8A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917,270</w:t>
            </w:r>
          </w:p>
        </w:tc>
        <w:tc>
          <w:tcPr>
            <w:tcW w:w="270" w:type="dxa"/>
            <w:shd w:val="clear" w:color="auto" w:fill="auto"/>
          </w:tcPr>
          <w:p w14:paraId="6A776240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013354" w14:textId="788A65FF" w:rsidR="005D4E1B" w:rsidRPr="00E17ED0" w:rsidRDefault="000D188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7</w:t>
            </w:r>
            <w:r w:rsidR="005D4E1B"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37</w:t>
            </w:r>
            <w:r w:rsidR="004C643D">
              <w:rPr>
                <w:rFonts w:ascii="Angsana New" w:eastAsia="Arial Unicode MS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61ADD95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35C38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721,709</w:t>
            </w:r>
          </w:p>
        </w:tc>
      </w:tr>
      <w:tr w:rsidR="005D4E1B" w:rsidRPr="00F02096" w14:paraId="750E15F1" w14:textId="77777777" w:rsidTr="00EC721A">
        <w:trPr>
          <w:cantSplit/>
          <w:trHeight w:val="320"/>
        </w:trPr>
        <w:tc>
          <w:tcPr>
            <w:tcW w:w="4320" w:type="dxa"/>
            <w:shd w:val="clear" w:color="auto" w:fill="auto"/>
            <w:vAlign w:val="bottom"/>
          </w:tcPr>
          <w:p w14:paraId="5D219EE3" w14:textId="77777777" w:rsidR="005D4E1B" w:rsidRPr="00F02096" w:rsidRDefault="005D4E1B" w:rsidP="005D4E1B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D94414" w14:textId="4179D1A0" w:rsidR="005D4E1B" w:rsidRPr="00E17ED0" w:rsidRDefault="00280E10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(135</w:t>
            </w: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E17ED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038)</w:t>
            </w:r>
          </w:p>
        </w:tc>
        <w:tc>
          <w:tcPr>
            <w:tcW w:w="270" w:type="dxa"/>
            <w:shd w:val="clear" w:color="auto" w:fill="auto"/>
          </w:tcPr>
          <w:p w14:paraId="43159665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78685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1,978,972</w:t>
            </w:r>
          </w:p>
        </w:tc>
        <w:tc>
          <w:tcPr>
            <w:tcW w:w="270" w:type="dxa"/>
            <w:shd w:val="clear" w:color="auto" w:fill="auto"/>
          </w:tcPr>
          <w:p w14:paraId="23307063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54582A" w14:textId="796BBC8A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</w:t>
            </w:r>
            <w:r w:rsidR="000D188C"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894</w:t>
            </w: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="000D188C"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09</w:t>
            </w:r>
            <w:r w:rsidR="004C643D">
              <w:rPr>
                <w:rFonts w:ascii="Angsana New" w:eastAsia="Arial Unicode MS" w:hAnsi="Angsana New" w:cs="Angsana New"/>
                <w:sz w:val="28"/>
                <w:szCs w:val="28"/>
              </w:rPr>
              <w:t>4</w:t>
            </w:r>
            <w:r w:rsidRPr="00E17ED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C700B4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72AAC5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414,231</w:t>
            </w:r>
          </w:p>
        </w:tc>
      </w:tr>
      <w:tr w:rsidR="005D4E1B" w:rsidRPr="00F02096" w14:paraId="285CC3A8" w14:textId="77777777" w:rsidTr="00EC721A">
        <w:trPr>
          <w:cantSplit/>
          <w:trHeight w:val="320"/>
        </w:trPr>
        <w:tc>
          <w:tcPr>
            <w:tcW w:w="4320" w:type="dxa"/>
            <w:shd w:val="clear" w:color="auto" w:fill="auto"/>
            <w:vAlign w:val="bottom"/>
          </w:tcPr>
          <w:p w14:paraId="386CAF3E" w14:textId="77777777" w:rsidR="005D4E1B" w:rsidRPr="00F02096" w:rsidRDefault="005D4E1B" w:rsidP="005D4E1B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BBE8E" w14:textId="43816045" w:rsidR="005D4E1B" w:rsidRPr="00E17ED0" w:rsidRDefault="000D188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140</w:t>
            </w:r>
            <w:r w:rsidR="00524284"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581A300A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1E365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(2,123,739)</w:t>
            </w:r>
          </w:p>
        </w:tc>
        <w:tc>
          <w:tcPr>
            <w:tcW w:w="270" w:type="dxa"/>
            <w:shd w:val="clear" w:color="auto" w:fill="auto"/>
          </w:tcPr>
          <w:p w14:paraId="666D8BE1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C300D" w14:textId="06D55D3C" w:rsidR="005D4E1B" w:rsidRPr="00E17ED0" w:rsidRDefault="000D188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632</w:t>
            </w:r>
            <w:r w:rsidR="005D4E1B"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69EC191E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C8F28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(134,376)</w:t>
            </w:r>
          </w:p>
        </w:tc>
      </w:tr>
      <w:tr w:rsidR="005D4E1B" w:rsidRPr="00F02096" w14:paraId="7A13C518" w14:textId="77777777" w:rsidTr="00EC721A">
        <w:trPr>
          <w:cantSplit/>
          <w:trHeight w:val="320"/>
        </w:trPr>
        <w:tc>
          <w:tcPr>
            <w:tcW w:w="4320" w:type="dxa"/>
            <w:shd w:val="clear" w:color="auto" w:fill="auto"/>
            <w:vAlign w:val="bottom"/>
          </w:tcPr>
          <w:p w14:paraId="09CABA82" w14:textId="77777777" w:rsidR="005D4E1B" w:rsidRPr="00F02096" w:rsidRDefault="005D4E1B" w:rsidP="005D4E1B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เงินสดได้มาจาก 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</w:rPr>
              <w:t>(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ใช้ไปใน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) 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1C2BA" w14:textId="3DC0579F" w:rsidR="005D4E1B" w:rsidRPr="00E17ED0" w:rsidRDefault="000D188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1</w:t>
            </w:r>
            <w:r w:rsidR="00524284"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542</w:t>
            </w:r>
            <w:r w:rsidR="00524284"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086</w:t>
            </w:r>
          </w:p>
        </w:tc>
        <w:tc>
          <w:tcPr>
            <w:tcW w:w="270" w:type="dxa"/>
            <w:shd w:val="clear" w:color="auto" w:fill="auto"/>
          </w:tcPr>
          <w:p w14:paraId="5E782792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2E940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772,503</w:t>
            </w:r>
          </w:p>
        </w:tc>
        <w:tc>
          <w:tcPr>
            <w:tcW w:w="270" w:type="dxa"/>
            <w:shd w:val="clear" w:color="auto" w:fill="auto"/>
          </w:tcPr>
          <w:p w14:paraId="190B1498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1C49D" w14:textId="5FE1E989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(254,358)</w:t>
            </w:r>
          </w:p>
        </w:tc>
        <w:tc>
          <w:tcPr>
            <w:tcW w:w="270" w:type="dxa"/>
            <w:shd w:val="clear" w:color="auto" w:fill="auto"/>
          </w:tcPr>
          <w:p w14:paraId="7F809A1E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55DFF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1,001,564</w:t>
            </w:r>
          </w:p>
        </w:tc>
      </w:tr>
      <w:tr w:rsidR="005D4E1B" w:rsidRPr="00F02096" w14:paraId="2D440DC8" w14:textId="77777777" w:rsidTr="00E17ED0">
        <w:trPr>
          <w:cantSplit/>
          <w:trHeight w:val="320"/>
        </w:trPr>
        <w:tc>
          <w:tcPr>
            <w:tcW w:w="4320" w:type="dxa"/>
            <w:shd w:val="clear" w:color="auto" w:fill="auto"/>
            <w:vAlign w:val="bottom"/>
          </w:tcPr>
          <w:p w14:paraId="637D122B" w14:textId="0A703418" w:rsidR="005D4E1B" w:rsidRPr="00F02096" w:rsidRDefault="005D4E1B" w:rsidP="005D4E1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   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-</w:t>
            </w: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F02096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จ่ายภาษีเงินได้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EDD8D" w14:textId="6657C43D" w:rsidR="005D4E1B" w:rsidRPr="00E17ED0" w:rsidRDefault="00524284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</w:t>
            </w:r>
            <w:r w:rsidR="000D188C"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227</w:t>
            </w: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="000D188C" w:rsidRPr="000D188C">
              <w:rPr>
                <w:rFonts w:ascii="Angsana New" w:eastAsia="Arial Unicode MS" w:hAnsi="Angsana New" w:cs="Angsana New"/>
                <w:sz w:val="28"/>
                <w:szCs w:val="28"/>
              </w:rPr>
              <w:t>350</w:t>
            </w:r>
            <w:r w:rsidRPr="00E17ED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F65393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0F0B6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(118,961)</w:t>
            </w:r>
          </w:p>
        </w:tc>
        <w:tc>
          <w:tcPr>
            <w:tcW w:w="270" w:type="dxa"/>
            <w:shd w:val="clear" w:color="auto" w:fill="auto"/>
          </w:tcPr>
          <w:p w14:paraId="5A4F6CCD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DE9E3" w14:textId="78C90A34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(8,211)</w:t>
            </w:r>
          </w:p>
        </w:tc>
        <w:tc>
          <w:tcPr>
            <w:tcW w:w="270" w:type="dxa"/>
            <w:shd w:val="clear" w:color="auto" w:fill="auto"/>
          </w:tcPr>
          <w:p w14:paraId="14D27525" w14:textId="77777777" w:rsidR="005D4E1B" w:rsidRPr="00F02096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4D173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sz w:val="28"/>
                <w:szCs w:val="28"/>
              </w:rPr>
              <w:t>(14,148)</w:t>
            </w:r>
          </w:p>
        </w:tc>
      </w:tr>
      <w:tr w:rsidR="005D4E1B" w:rsidRPr="00F02096" w14:paraId="4A196EA9" w14:textId="77777777" w:rsidTr="00E17ED0">
        <w:trPr>
          <w:cantSplit/>
          <w:trHeight w:val="320"/>
        </w:trPr>
        <w:tc>
          <w:tcPr>
            <w:tcW w:w="4320" w:type="dxa"/>
            <w:shd w:val="clear" w:color="auto" w:fill="auto"/>
            <w:vAlign w:val="bottom"/>
          </w:tcPr>
          <w:p w14:paraId="26D185CD" w14:textId="77777777" w:rsidR="005D4E1B" w:rsidRPr="00F02096" w:rsidRDefault="005D4E1B" w:rsidP="005D4E1B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F02096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เงินสดสุทธิได้มาจาก </w:t>
            </w:r>
            <w:r w:rsidRPr="00F02096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</w:rPr>
              <w:t>(</w:t>
            </w:r>
            <w:r w:rsidRPr="00F02096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ใช้ไปใน</w:t>
            </w:r>
            <w:r w:rsidRPr="00F02096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</w:rPr>
              <w:t xml:space="preserve">) </w:t>
            </w:r>
            <w:r w:rsidRPr="00F02096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กิจการดำเนินงาน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6E2A3" w14:textId="1927127E" w:rsidR="005D4E1B" w:rsidRPr="00E17ED0" w:rsidRDefault="000D188C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FB5C91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1</w:t>
            </w:r>
            <w:r w:rsidR="00524284" w:rsidRPr="00E17ED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,</w:t>
            </w:r>
            <w:r w:rsidRPr="00FB5C91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314</w:t>
            </w:r>
            <w:r w:rsidR="00524284" w:rsidRPr="00E17ED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,</w:t>
            </w:r>
            <w:r w:rsidRPr="00FB5C91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736</w:t>
            </w:r>
          </w:p>
        </w:tc>
        <w:tc>
          <w:tcPr>
            <w:tcW w:w="270" w:type="dxa"/>
            <w:shd w:val="clear" w:color="auto" w:fill="auto"/>
          </w:tcPr>
          <w:p w14:paraId="563166E6" w14:textId="77777777" w:rsidR="005D4E1B" w:rsidRPr="00FB5C91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55DAC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653,542</w:t>
            </w:r>
          </w:p>
        </w:tc>
        <w:tc>
          <w:tcPr>
            <w:tcW w:w="270" w:type="dxa"/>
            <w:shd w:val="clear" w:color="auto" w:fill="auto"/>
          </w:tcPr>
          <w:p w14:paraId="40275A57" w14:textId="77777777" w:rsidR="005D4E1B" w:rsidRPr="00FB5C91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180B1" w14:textId="53995A23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(262,569)</w:t>
            </w:r>
          </w:p>
        </w:tc>
        <w:tc>
          <w:tcPr>
            <w:tcW w:w="270" w:type="dxa"/>
            <w:shd w:val="clear" w:color="auto" w:fill="auto"/>
          </w:tcPr>
          <w:p w14:paraId="5A72CBE8" w14:textId="77777777" w:rsidR="005D4E1B" w:rsidRPr="009F6287" w:rsidRDefault="005D4E1B" w:rsidP="005D4E1B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0579AC" w14:textId="77777777" w:rsidR="005D4E1B" w:rsidRPr="00E17ED0" w:rsidRDefault="005D4E1B" w:rsidP="00E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E17ED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987,416</w:t>
            </w:r>
          </w:p>
        </w:tc>
      </w:tr>
    </w:tbl>
    <w:p w14:paraId="1122F012" w14:textId="572405DB" w:rsidR="00FE1401" w:rsidRDefault="00FE1401" w:rsidP="00FF70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9"/>
        </w:tabs>
        <w:spacing w:after="0" w:line="240" w:lineRule="auto"/>
        <w:ind w:left="-108" w:right="72"/>
        <w:jc w:val="right"/>
        <w:rPr>
          <w:rFonts w:asciiTheme="majorBidi" w:hAnsiTheme="majorBidi" w:cs="Angsana New"/>
          <w:bCs/>
          <w:sz w:val="30"/>
          <w:szCs w:val="30"/>
          <w:cs/>
        </w:rPr>
      </w:pPr>
    </w:p>
    <w:p w14:paraId="1C018D69" w14:textId="77777777" w:rsidR="00FE1401" w:rsidRDefault="00FE1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Cs/>
          <w:sz w:val="30"/>
          <w:szCs w:val="30"/>
          <w:cs/>
        </w:rPr>
      </w:pPr>
      <w:r>
        <w:rPr>
          <w:rFonts w:asciiTheme="majorBidi" w:hAnsiTheme="majorBidi" w:cs="Angsana New"/>
          <w:bCs/>
          <w:sz w:val="30"/>
          <w:szCs w:val="30"/>
          <w:cs/>
        </w:rPr>
        <w:br w:type="page"/>
      </w:r>
    </w:p>
    <w:p w14:paraId="4D743361" w14:textId="2FE1C312" w:rsidR="00100975" w:rsidRPr="00091CA0" w:rsidRDefault="00100975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ภาระผูกพันและหนี้สินที่อาจจะเกิดขึ้น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78DF3984" w14:textId="26AE6D7F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firstLine="180"/>
        <w:rPr>
          <w:rFonts w:asciiTheme="majorBidi" w:hAnsiTheme="majorBidi" w:cs="Angsana New"/>
          <w:b/>
          <w:bCs/>
          <w:sz w:val="30"/>
          <w:szCs w:val="30"/>
        </w:rPr>
      </w:pPr>
    </w:p>
    <w:p w14:paraId="0CAB7463" w14:textId="352CFD09" w:rsidR="005642A3" w:rsidRPr="001F096F" w:rsidRDefault="004C643D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19</w:t>
      </w:r>
      <w:r w:rsidR="005642A3" w:rsidRPr="001F096F">
        <w:rPr>
          <w:rFonts w:asciiTheme="majorBidi" w:hAnsiTheme="majorBidi" w:cs="Angsana New"/>
          <w:sz w:val="30"/>
          <w:szCs w:val="30"/>
        </w:rPr>
        <w:t xml:space="preserve">.1 </w:t>
      </w:r>
      <w:r w:rsidR="00C46471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D2988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642A3" w:rsidRPr="001F096F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2ED6D7CD" w14:textId="3E05879B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p w14:paraId="7DE3F8FC" w14:textId="7603F5D2" w:rsidR="00100975" w:rsidRDefault="005642A3" w:rsidP="00EC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  <w:r w:rsidRPr="005642A3">
        <w:rPr>
          <w:rFonts w:asciiTheme="majorBidi" w:hAnsiTheme="majorBidi" w:cs="Angsana New" w:hint="cs"/>
          <w:sz w:val="30"/>
          <w:szCs w:val="30"/>
          <w:cs/>
        </w:rPr>
        <w:t>กลุ่มบริษัทมีภาระผูกพันที่เป็นรายจ่ายฝ่ายทุน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ณ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วันที่ในงบฐานะการเงินแต่ไม่ได้รับรู้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980"/>
        <w:gridCol w:w="271"/>
        <w:gridCol w:w="2069"/>
      </w:tblGrid>
      <w:tr w:rsidR="00100975" w:rsidRPr="00100975" w14:paraId="62743BA6" w14:textId="77777777" w:rsidTr="002875AF">
        <w:trPr>
          <w:trHeight w:val="659"/>
          <w:tblHeader/>
        </w:trPr>
        <w:tc>
          <w:tcPr>
            <w:tcW w:w="2624" w:type="pct"/>
            <w:vAlign w:val="bottom"/>
          </w:tcPr>
          <w:p w14:paraId="33406AE5" w14:textId="77777777" w:rsidR="00100975" w:rsidRPr="00100975" w:rsidRDefault="0010097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09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9" w:type="pct"/>
            <w:vAlign w:val="bottom"/>
          </w:tcPr>
          <w:p w14:paraId="4951A636" w14:textId="3E341611" w:rsidR="00100975" w:rsidRPr="00100975" w:rsidRDefault="00100975" w:rsidP="00091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5C624958" w14:textId="77777777" w:rsidR="00100975" w:rsidRPr="00100975" w:rsidRDefault="00100975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pct"/>
            <w:vAlign w:val="bottom"/>
          </w:tcPr>
          <w:p w14:paraId="656B5A4D" w14:textId="661CA526" w:rsidR="00100975" w:rsidRPr="00100975" w:rsidRDefault="00100975" w:rsidP="0056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975" w:rsidRPr="00100975" w14:paraId="2F765F10" w14:textId="77777777" w:rsidTr="002875AF">
        <w:trPr>
          <w:tblHeader/>
        </w:trPr>
        <w:tc>
          <w:tcPr>
            <w:tcW w:w="2624" w:type="pct"/>
          </w:tcPr>
          <w:p w14:paraId="20213CED" w14:textId="77777777" w:rsidR="00100975" w:rsidRPr="002875AF" w:rsidRDefault="00100975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6" w:type="pct"/>
            <w:gridSpan w:val="3"/>
          </w:tcPr>
          <w:p w14:paraId="362B1FF9" w14:textId="09D2495F" w:rsidR="00100975" w:rsidRPr="00100975" w:rsidRDefault="00100975" w:rsidP="00E204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100975" w:rsidRPr="00100975" w14:paraId="0E4BB62F" w14:textId="77777777" w:rsidTr="002875AF">
        <w:tc>
          <w:tcPr>
            <w:tcW w:w="2624" w:type="pct"/>
          </w:tcPr>
          <w:p w14:paraId="6B29A6DA" w14:textId="77777777" w:rsidR="00100975" w:rsidRPr="00EC721A" w:rsidRDefault="00100975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EC7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9" w:type="pct"/>
          </w:tcPr>
          <w:p w14:paraId="37F2E252" w14:textId="77777777" w:rsidR="00100975" w:rsidRPr="00100975" w:rsidRDefault="00100975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E137A1" w14:textId="77777777" w:rsidR="00100975" w:rsidRPr="00100975" w:rsidRDefault="0010097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0A202583" w14:textId="77777777" w:rsidR="00100975" w:rsidRPr="00100975" w:rsidRDefault="00100975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0975" w:rsidRPr="00100975" w14:paraId="3AD56694" w14:textId="77777777" w:rsidTr="002875AF">
        <w:tc>
          <w:tcPr>
            <w:tcW w:w="2624" w:type="pct"/>
          </w:tcPr>
          <w:p w14:paraId="0998E745" w14:textId="4A206A3A" w:rsidR="00100975" w:rsidRPr="00100975" w:rsidRDefault="005642A3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สัญญาสร้างอาคารโรงงาน </w:t>
            </w:r>
            <w:r w:rsidR="0035658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และคลังสินค้า</w:t>
            </w:r>
          </w:p>
        </w:tc>
        <w:tc>
          <w:tcPr>
            <w:tcW w:w="1089" w:type="pct"/>
          </w:tcPr>
          <w:p w14:paraId="0ACA0A38" w14:textId="77777777" w:rsidR="00100975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692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ล้านบาท</w:t>
            </w:r>
          </w:p>
          <w:p w14:paraId="49ECEC67" w14:textId="416642EB" w:rsidR="002875AF" w:rsidRPr="002875AF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0.2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ล้านยูโร</w:t>
            </w:r>
          </w:p>
        </w:tc>
        <w:tc>
          <w:tcPr>
            <w:tcW w:w="149" w:type="pct"/>
          </w:tcPr>
          <w:p w14:paraId="2135F6F3" w14:textId="77777777" w:rsidR="00100975" w:rsidRPr="00100975" w:rsidRDefault="0010097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4A14EFE6" w14:textId="77777777" w:rsidR="00100975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  <w:p w14:paraId="2E4F7F5A" w14:textId="20441556" w:rsidR="002875AF" w:rsidRPr="002875AF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00975" w:rsidRPr="00100975" w14:paraId="714C0102" w14:textId="77777777" w:rsidTr="002875AF">
        <w:tc>
          <w:tcPr>
            <w:tcW w:w="2624" w:type="pct"/>
          </w:tcPr>
          <w:p w14:paraId="27CD0F2A" w14:textId="3BEA1074" w:rsidR="00100975" w:rsidRPr="00100975" w:rsidRDefault="00356586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1089" w:type="pct"/>
          </w:tcPr>
          <w:p w14:paraId="2CE353F1" w14:textId="77777777" w:rsidR="00100975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340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ล้านบาท</w:t>
            </w:r>
          </w:p>
          <w:p w14:paraId="1E9349BA" w14:textId="77777777" w:rsidR="002875AF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ล้านยูโร</w:t>
            </w:r>
          </w:p>
          <w:p w14:paraId="700EB8BB" w14:textId="70D11512" w:rsidR="002875AF" w:rsidRDefault="003E1E01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875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875A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</w:t>
            </w:r>
            <w:r w:rsidR="002875AF" w:rsidRPr="002875AF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ดอลลาร์สหรัฐ</w:t>
            </w:r>
            <w:r w:rsidR="00A8381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ฯ</w:t>
            </w:r>
          </w:p>
          <w:p w14:paraId="1B058B63" w14:textId="77777777" w:rsidR="002875AF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ล้านเยน</w:t>
            </w:r>
          </w:p>
          <w:p w14:paraId="00CB781B" w14:textId="4EB0E5FC" w:rsidR="002875AF" w:rsidRPr="002875AF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0.5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</w:t>
            </w:r>
            <w:r w:rsidRPr="002875AF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ฟรังก์สวิส</w:t>
            </w:r>
          </w:p>
        </w:tc>
        <w:tc>
          <w:tcPr>
            <w:tcW w:w="149" w:type="pct"/>
          </w:tcPr>
          <w:p w14:paraId="18CB5FFB" w14:textId="77777777" w:rsidR="00100975" w:rsidRPr="00100975" w:rsidRDefault="00100975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5804362B" w14:textId="77777777" w:rsidR="00100975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  <w:p w14:paraId="7D5D4E90" w14:textId="581B12BE" w:rsidR="002875AF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  <w:p w14:paraId="5B40F5F6" w14:textId="77777777" w:rsidR="002875AF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  <w:p w14:paraId="2D30016D" w14:textId="598C507D" w:rsidR="002875AF" w:rsidRDefault="00E81FA5" w:rsidP="00E81FA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  <w:p w14:paraId="4D2DCE31" w14:textId="3F4F2B21" w:rsidR="002875AF" w:rsidRPr="002875AF" w:rsidRDefault="002875AF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56586" w:rsidRPr="00100975" w14:paraId="0028123B" w14:textId="77777777" w:rsidTr="002875AF">
        <w:tc>
          <w:tcPr>
            <w:tcW w:w="2624" w:type="pct"/>
          </w:tcPr>
          <w:p w14:paraId="7B0E913F" w14:textId="2F5CF624" w:rsidR="00356586" w:rsidRDefault="00356586" w:rsidP="00E2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สัญญาซื้อสินทรัพย์ไม่มีตัวตน</w:t>
            </w:r>
          </w:p>
        </w:tc>
        <w:tc>
          <w:tcPr>
            <w:tcW w:w="1089" w:type="pct"/>
          </w:tcPr>
          <w:p w14:paraId="78E72953" w14:textId="419E74A6" w:rsidR="00356586" w:rsidRPr="00100975" w:rsidRDefault="002875AF" w:rsidP="00E204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  <w:tc>
          <w:tcPr>
            <w:tcW w:w="149" w:type="pct"/>
          </w:tcPr>
          <w:p w14:paraId="572956B4" w14:textId="77777777" w:rsidR="00356586" w:rsidRPr="00100975" w:rsidRDefault="00356586" w:rsidP="00E2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67F0137A" w14:textId="26333DB1" w:rsidR="00356586" w:rsidRPr="00100975" w:rsidRDefault="002875AF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ล้านบาท</w:t>
            </w:r>
          </w:p>
        </w:tc>
      </w:tr>
    </w:tbl>
    <w:p w14:paraId="4A12751B" w14:textId="1F83A4F9" w:rsidR="00A719AA" w:rsidRDefault="00A719AA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074AC44" w14:textId="19F40256" w:rsidR="001F096F" w:rsidRPr="001F096F" w:rsidRDefault="004C643D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19</w:t>
      </w:r>
      <w:r w:rsidR="001F096F" w:rsidRPr="001F096F">
        <w:rPr>
          <w:rFonts w:asciiTheme="majorBidi" w:hAnsiTheme="majorBidi" w:cs="Angsana New"/>
          <w:sz w:val="30"/>
          <w:szCs w:val="30"/>
        </w:rPr>
        <w:t>.</w:t>
      </w:r>
      <w:r w:rsidR="001F096F">
        <w:rPr>
          <w:rFonts w:asciiTheme="majorBidi" w:hAnsiTheme="majorBidi" w:cs="Angsana New"/>
          <w:sz w:val="30"/>
          <w:szCs w:val="30"/>
        </w:rPr>
        <w:t>2</w:t>
      </w:r>
      <w:r w:rsidR="001F096F" w:rsidRPr="001F096F">
        <w:rPr>
          <w:rFonts w:asciiTheme="majorBidi" w:hAnsiTheme="majorBidi" w:cs="Angsana New"/>
          <w:sz w:val="30"/>
          <w:szCs w:val="30"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1F096F" w:rsidRPr="001F0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>การคํ้าประกัน</w:t>
      </w:r>
    </w:p>
    <w:p w14:paraId="185CAD37" w14:textId="43D10F10" w:rsidR="001F096F" w:rsidRDefault="001F096F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</w:rPr>
      </w:pPr>
    </w:p>
    <w:p w14:paraId="6F9DBBAE" w14:textId="3BADBDA7" w:rsidR="00AD54C5" w:rsidRPr="00E727A3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cstheme="majorBidi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04F46" w:rsidRPr="00091CA0">
        <w:rPr>
          <w:rFonts w:asciiTheme="majorBidi" w:hAnsiTheme="majorBidi"/>
          <w:sz w:val="30"/>
          <w:szCs w:val="30"/>
        </w:rPr>
        <w:t>31</w:t>
      </w:r>
      <w:r w:rsidRPr="00091CA0">
        <w:rPr>
          <w:rFonts w:asciiTheme="majorBidi" w:hAnsiTheme="majorBidi"/>
          <w:sz w:val="30"/>
          <w:szCs w:val="30"/>
          <w:cs/>
        </w:rPr>
        <w:t xml:space="preserve"> </w:t>
      </w:r>
      <w:r w:rsidR="00004F46" w:rsidRPr="00091CA0">
        <w:rPr>
          <w:rFonts w:asciiTheme="majorBidi" w:hAnsiTheme="majorBidi"/>
          <w:sz w:val="30"/>
          <w:szCs w:val="30"/>
          <w:cs/>
        </w:rPr>
        <w:t>มีนาคม</w:t>
      </w:r>
      <w:r w:rsidR="00004F46" w:rsidRPr="00091CA0">
        <w:rPr>
          <w:rFonts w:asciiTheme="majorBidi" w:hAnsiTheme="majorBidi"/>
          <w:sz w:val="30"/>
          <w:szCs w:val="30"/>
        </w:rPr>
        <w:t xml:space="preserve"> 2567</w:t>
      </w:r>
      <w:r w:rsidRPr="00091CA0">
        <w:rPr>
          <w:rFonts w:asciiTheme="majorBidi" w:hAnsiTheme="majorBidi"/>
          <w:sz w:val="30"/>
          <w:szCs w:val="30"/>
          <w:cs/>
        </w:rPr>
        <w:t xml:space="preserve"> บริษัทมีหนังสือคํ้าประกันที่ออกโดยธนาคารในนามของบริษัทจํานวน </w:t>
      </w:r>
      <w:r w:rsidR="00376652">
        <w:rPr>
          <w:rFonts w:asciiTheme="majorBidi" w:hAnsiTheme="majorBidi"/>
          <w:sz w:val="30"/>
          <w:szCs w:val="30"/>
        </w:rPr>
        <w:t>2</w:t>
      </w:r>
      <w:r w:rsidR="00004C6F">
        <w:rPr>
          <w:rFonts w:asciiTheme="majorBidi" w:hAnsiTheme="majorBidi"/>
          <w:sz w:val="30"/>
          <w:szCs w:val="30"/>
        </w:rPr>
        <w:t>3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ล้านบาท ซึ่งเกี่ยวกับการดําเนินงานตามปกติของบริษัท</w:t>
      </w:r>
    </w:p>
    <w:p w14:paraId="2D846F72" w14:textId="2B57AEF1" w:rsidR="00AD54C5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04F46" w:rsidRPr="00091CA0">
        <w:rPr>
          <w:rFonts w:asciiTheme="majorBidi" w:hAnsiTheme="majorBidi"/>
          <w:sz w:val="30"/>
          <w:szCs w:val="30"/>
        </w:rPr>
        <w:t>31</w:t>
      </w:r>
      <w:r w:rsidR="00004F46" w:rsidRPr="00091CA0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004F46" w:rsidRPr="00091CA0">
        <w:rPr>
          <w:rFonts w:asciiTheme="majorBidi" w:hAnsiTheme="majorBidi"/>
          <w:sz w:val="30"/>
          <w:szCs w:val="30"/>
        </w:rPr>
        <w:t xml:space="preserve"> 2567</w:t>
      </w:r>
      <w:r w:rsidR="00004F46" w:rsidRPr="00091CA0">
        <w:rPr>
          <w:rFonts w:asciiTheme="majorBidi" w:hAnsiTheme="majorBidi"/>
          <w:sz w:val="30"/>
          <w:szCs w:val="30"/>
          <w:cs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บริษัทย่อยมีหนังสือคํ้าประกันที่ออกโดยธนาคารในนามของบริษัทย่อยจํานวน</w:t>
      </w:r>
      <w:r w:rsidR="004A4DA8">
        <w:rPr>
          <w:rFonts w:asciiTheme="majorBidi" w:hAnsiTheme="majorBidi"/>
          <w:sz w:val="30"/>
          <w:szCs w:val="30"/>
        </w:rPr>
        <w:br/>
      </w:r>
      <w:r w:rsidR="00376652">
        <w:rPr>
          <w:rFonts w:asciiTheme="majorBidi" w:hAnsiTheme="majorBidi"/>
          <w:sz w:val="30"/>
          <w:szCs w:val="30"/>
        </w:rPr>
        <w:t>102</w:t>
      </w:r>
      <w:r w:rsidR="00CF57AD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ล้านบาท</w:t>
      </w:r>
      <w:r w:rsidR="00004F46" w:rsidRPr="00091CA0">
        <w:rPr>
          <w:rFonts w:asciiTheme="majorBidi" w:hAnsiTheme="majorBidi" w:cstheme="majorBidi"/>
          <w:sz w:val="30"/>
          <w:szCs w:val="30"/>
        </w:rPr>
        <w:t xml:space="preserve"> </w:t>
      </w:r>
      <w:r w:rsidR="00376652">
        <w:rPr>
          <w:rFonts w:asciiTheme="majorBidi" w:hAnsiTheme="majorBidi"/>
          <w:sz w:val="30"/>
          <w:szCs w:val="30"/>
        </w:rPr>
        <w:t>6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ล้านยูโร </w:t>
      </w:r>
      <w:r w:rsidR="00376652">
        <w:rPr>
          <w:rFonts w:asciiTheme="majorBidi" w:hAnsiTheme="majorBidi"/>
          <w:sz w:val="30"/>
          <w:szCs w:val="30"/>
        </w:rPr>
        <w:t>2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ล้านโครนนอร์เวย์</w:t>
      </w:r>
      <w:r w:rsidR="004A4DA8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 xml:space="preserve">และ </w:t>
      </w:r>
      <w:r w:rsidR="00376652">
        <w:rPr>
          <w:rFonts w:asciiTheme="majorBidi" w:hAnsiTheme="majorBidi"/>
          <w:sz w:val="30"/>
          <w:szCs w:val="30"/>
        </w:rPr>
        <w:t>2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ล้านสล็อตติโปแลนด์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ซึ่งเกี่ยวกับการดําเนินงานตามปกติของบริษัทย่อย</w:t>
      </w:r>
    </w:p>
    <w:p w14:paraId="0FE09243" w14:textId="47F791F5" w:rsidR="00AD54C5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7C5277" w:rsidRPr="00091CA0">
        <w:rPr>
          <w:rFonts w:asciiTheme="majorBidi" w:hAnsiTheme="majorBidi"/>
          <w:sz w:val="30"/>
          <w:szCs w:val="30"/>
        </w:rPr>
        <w:t>31</w:t>
      </w:r>
      <w:r w:rsidR="007C5277" w:rsidRPr="00091CA0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7C5277" w:rsidRPr="00091CA0">
        <w:rPr>
          <w:rFonts w:asciiTheme="majorBidi" w:hAnsiTheme="majorBidi"/>
          <w:sz w:val="30"/>
          <w:szCs w:val="30"/>
        </w:rPr>
        <w:t xml:space="preserve"> 2567</w:t>
      </w:r>
      <w:r w:rsidR="007C5277" w:rsidRPr="00091CA0">
        <w:rPr>
          <w:rFonts w:asciiTheme="majorBidi" w:hAnsiTheme="majorBidi"/>
          <w:sz w:val="30"/>
          <w:szCs w:val="30"/>
          <w:cs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 xml:space="preserve">บริษัทและบริษัทย่อยแห่งหนึ่งมีหนังสือคํ้าประกันจํานวน </w:t>
      </w:r>
      <w:r w:rsidR="00376652">
        <w:rPr>
          <w:rFonts w:asciiTheme="majorBidi" w:hAnsiTheme="majorBidi"/>
          <w:sz w:val="30"/>
          <w:szCs w:val="30"/>
        </w:rPr>
        <w:t>355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376652">
        <w:rPr>
          <w:rFonts w:asciiTheme="majorBidi" w:hAnsiTheme="majorBidi"/>
          <w:sz w:val="30"/>
          <w:szCs w:val="30"/>
        </w:rPr>
        <w:t>13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ล้านดอลลาร์สหรัฐฯ ซึ่งออกให้แก่สถาบันการเงินแห่งหนึ่งเพื่อคํ้าประกันวงเงินสินเชื่อให้แก่การร่วมค้าของกลุ่มบริษัท</w:t>
      </w:r>
    </w:p>
    <w:p w14:paraId="463BB81F" w14:textId="29B25CCC" w:rsidR="00E727A3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  <w:cs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F38B1">
        <w:rPr>
          <w:rFonts w:asciiTheme="majorBidi" w:hAnsiTheme="majorBidi"/>
          <w:sz w:val="30"/>
          <w:szCs w:val="30"/>
        </w:rPr>
        <w:t xml:space="preserve">31 </w:t>
      </w:r>
      <w:r w:rsidR="005F38B1">
        <w:rPr>
          <w:rFonts w:asciiTheme="majorBidi" w:hAnsiTheme="majorBidi" w:hint="cs"/>
          <w:sz w:val="30"/>
          <w:szCs w:val="30"/>
          <w:cs/>
        </w:rPr>
        <w:t>มีนาคม</w:t>
      </w:r>
      <w:r w:rsidRPr="00091CA0">
        <w:rPr>
          <w:rFonts w:asciiTheme="majorBidi" w:hAnsiTheme="majorBidi"/>
          <w:sz w:val="30"/>
          <w:szCs w:val="30"/>
          <w:cs/>
        </w:rPr>
        <w:t xml:space="preserve"> </w:t>
      </w:r>
      <w:r w:rsidR="005F38B1">
        <w:rPr>
          <w:rFonts w:asciiTheme="majorBidi" w:hAnsiTheme="majorBidi"/>
          <w:sz w:val="30"/>
          <w:szCs w:val="30"/>
        </w:rPr>
        <w:t>2567</w:t>
      </w:r>
      <w:r w:rsidRPr="00091CA0">
        <w:rPr>
          <w:rFonts w:asciiTheme="majorBidi" w:hAnsiTheme="majorBidi"/>
          <w:sz w:val="30"/>
          <w:szCs w:val="30"/>
          <w:cs/>
        </w:rPr>
        <w:t xml:space="preserve"> บริษัทและบริษัทย่อยแห่งหนึ่งมีหนังสือคํ้าประกันที่ออกโดยธนาคารในนามของบริษัทจํานวน </w:t>
      </w:r>
      <w:r w:rsidR="00376652">
        <w:rPr>
          <w:rFonts w:asciiTheme="majorBidi" w:hAnsiTheme="majorBidi"/>
          <w:sz w:val="30"/>
          <w:szCs w:val="30"/>
        </w:rPr>
        <w:t>11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ล้านยูโร และ</w:t>
      </w:r>
      <w:r w:rsidR="00376652">
        <w:rPr>
          <w:rFonts w:asciiTheme="majorBidi" w:hAnsiTheme="majorBidi"/>
          <w:sz w:val="30"/>
          <w:szCs w:val="30"/>
        </w:rPr>
        <w:t xml:space="preserve"> 90,750</w:t>
      </w:r>
      <w:r w:rsidR="00F953E2" w:rsidRPr="00091CA0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ล้านรูเปีย เพื่อคํ้าประกันวงเงินสินเชื่อให้กับบริษัทย่อยของบริษัท</w:t>
      </w:r>
    </w:p>
    <w:p w14:paraId="7CDC6E9C" w14:textId="108F7C72" w:rsidR="001F096F" w:rsidRDefault="001F096F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BA5D1AA" w14:textId="77777777" w:rsidR="00966146" w:rsidRDefault="00966146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0EE9947" w14:textId="1B16BB93" w:rsidR="00100975" w:rsidRPr="00091CA0" w:rsidRDefault="00100975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เหตุการณ์ภายหลังรอบระยะเวลารายงาน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2C7AE84D" w14:textId="42D585D4" w:rsidR="00100975" w:rsidRDefault="00100975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="Angsana New"/>
          <w:b/>
          <w:bCs/>
          <w:sz w:val="30"/>
          <w:szCs w:val="30"/>
        </w:rPr>
      </w:pPr>
    </w:p>
    <w:p w14:paraId="349E74EF" w14:textId="30E0E342" w:rsidR="00100975" w:rsidRPr="00A53944" w:rsidRDefault="00966146" w:rsidP="00A5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เมื่อ</w:t>
      </w:r>
      <w:r w:rsidR="001E289E"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 w:rsidR="001E289E">
        <w:rPr>
          <w:rFonts w:asciiTheme="majorBidi" w:hAnsiTheme="majorBidi" w:cs="Angsana New"/>
          <w:sz w:val="30"/>
          <w:szCs w:val="30"/>
        </w:rPr>
        <w:t xml:space="preserve">9 </w:t>
      </w:r>
      <w:r w:rsidR="001E289E">
        <w:rPr>
          <w:rFonts w:asciiTheme="majorBidi" w:hAnsiTheme="majorBidi" w:cs="Angsana New" w:hint="cs"/>
          <w:sz w:val="30"/>
          <w:szCs w:val="30"/>
          <w:cs/>
        </w:rPr>
        <w:t xml:space="preserve">เมษายน </w:t>
      </w:r>
      <w:r w:rsidR="001E289E">
        <w:rPr>
          <w:rFonts w:asciiTheme="majorBidi" w:hAnsiTheme="majorBidi" w:cs="Angsana New"/>
          <w:sz w:val="30"/>
          <w:szCs w:val="30"/>
        </w:rPr>
        <w:t xml:space="preserve">2567 </w:t>
      </w:r>
      <w:r w:rsidR="001E289E">
        <w:rPr>
          <w:rFonts w:asciiTheme="majorBidi" w:hAnsiTheme="majorBidi" w:cs="Angsana New" w:hint="cs"/>
          <w:sz w:val="30"/>
          <w:szCs w:val="30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ำหรับผลการดำเนินงานประจำปี </w:t>
      </w:r>
      <w:r w:rsidR="001E289E">
        <w:rPr>
          <w:rFonts w:asciiTheme="majorBidi" w:hAnsiTheme="majorBidi" w:cs="Angsana New"/>
          <w:sz w:val="30"/>
          <w:szCs w:val="30"/>
        </w:rPr>
        <w:t xml:space="preserve">2566 </w:t>
      </w:r>
      <w:r w:rsidR="001E289E">
        <w:rPr>
          <w:rFonts w:asciiTheme="majorBidi" w:hAnsiTheme="majorBidi" w:cs="Angsana New" w:hint="cs"/>
          <w:sz w:val="30"/>
          <w:szCs w:val="30"/>
          <w:cs/>
        </w:rPr>
        <w:t xml:space="preserve">ให้แก่ผู้ถือหุ้นรวมเป็นจำนวนเงิน </w:t>
      </w:r>
      <w:r w:rsidR="001E289E">
        <w:rPr>
          <w:rFonts w:asciiTheme="majorBidi" w:hAnsiTheme="majorBidi" w:cs="Angsana New"/>
          <w:sz w:val="30"/>
          <w:szCs w:val="30"/>
        </w:rPr>
        <w:t>2,405.</w:t>
      </w:r>
      <w:r w:rsidR="00152891">
        <w:rPr>
          <w:rFonts w:asciiTheme="majorBidi" w:hAnsiTheme="majorBidi" w:cs="Angsana New"/>
          <w:sz w:val="30"/>
          <w:szCs w:val="30"/>
        </w:rPr>
        <w:t>7</w:t>
      </w:r>
      <w:r w:rsidR="001E289E">
        <w:rPr>
          <w:rFonts w:asciiTheme="majorBidi" w:hAnsiTheme="majorBidi" w:cs="Angsana New"/>
          <w:sz w:val="30"/>
          <w:szCs w:val="30"/>
        </w:rPr>
        <w:t xml:space="preserve"> </w:t>
      </w:r>
      <w:r w:rsidR="001E289E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1E289E">
        <w:rPr>
          <w:rFonts w:asciiTheme="majorBidi" w:hAnsiTheme="majorBidi" w:cs="Angsana New" w:hint="cs"/>
          <w:sz w:val="30"/>
          <w:szCs w:val="30"/>
          <w:cs/>
        </w:rPr>
        <w:t xml:space="preserve">เนื่องจากมติที่ประชุมคณะกรรมการบริษัทเมื่อวันที่ </w:t>
      </w:r>
      <w:r w:rsidR="001E289E">
        <w:rPr>
          <w:rFonts w:asciiTheme="majorBidi" w:hAnsiTheme="majorBidi" w:cs="Angsana New"/>
          <w:sz w:val="30"/>
          <w:szCs w:val="30"/>
        </w:rPr>
        <w:t xml:space="preserve">7 </w:t>
      </w:r>
      <w:r w:rsidR="001E289E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1E289E">
        <w:rPr>
          <w:rFonts w:asciiTheme="majorBidi" w:hAnsiTheme="majorBidi" w:cs="Angsana New"/>
          <w:sz w:val="30"/>
          <w:szCs w:val="30"/>
        </w:rPr>
        <w:t xml:space="preserve"> 2566</w:t>
      </w:r>
      <w:r w:rsidR="001E289E">
        <w:rPr>
          <w:rFonts w:asciiTheme="majorBidi" w:hAnsiTheme="majorBidi" w:cs="Angsana New" w:hint="cs"/>
          <w:sz w:val="30"/>
          <w:szCs w:val="30"/>
          <w:cs/>
        </w:rPr>
        <w:t xml:space="preserve"> ได้อนุมัติการจ่ายเงินปันผลระหว่างกาลให้กับผู้ถือหุ้นของบริษัทในอัตราหุ้นละ </w:t>
      </w:r>
      <w:r w:rsidR="001E289E">
        <w:rPr>
          <w:rFonts w:asciiTheme="majorBidi" w:hAnsiTheme="majorBidi" w:cs="Angsana New"/>
          <w:sz w:val="30"/>
          <w:szCs w:val="30"/>
        </w:rPr>
        <w:t>0.3</w:t>
      </w:r>
      <w:r w:rsidR="00152891">
        <w:rPr>
          <w:rFonts w:asciiTheme="majorBidi" w:hAnsiTheme="majorBidi" w:cs="Angsana New"/>
          <w:sz w:val="30"/>
          <w:szCs w:val="30"/>
        </w:rPr>
        <w:t>0</w:t>
      </w:r>
      <w:r w:rsidR="001E289E">
        <w:rPr>
          <w:rFonts w:asciiTheme="majorBidi" w:hAnsiTheme="majorBidi" w:cs="Angsana New" w:hint="cs"/>
          <w:sz w:val="30"/>
          <w:szCs w:val="30"/>
          <w:cs/>
        </w:rPr>
        <w:t xml:space="preserve"> บาท</w:t>
      </w:r>
      <w:r w:rsidR="001E289E">
        <w:rPr>
          <w:rFonts w:asciiTheme="majorBidi" w:hAnsiTheme="majorBidi" w:cs="Angsana New"/>
          <w:sz w:val="30"/>
          <w:szCs w:val="30"/>
        </w:rPr>
        <w:t xml:space="preserve"> </w:t>
      </w:r>
      <w:r w:rsidR="001E289E">
        <w:rPr>
          <w:rFonts w:asciiTheme="majorBidi" w:hAnsiTheme="majorBidi" w:cs="Angsana New" w:hint="cs"/>
          <w:sz w:val="30"/>
          <w:szCs w:val="30"/>
          <w:cs/>
        </w:rPr>
        <w:t xml:space="preserve">รวมเป็นเงินจำนวน </w:t>
      </w:r>
      <w:r w:rsidR="001E289E">
        <w:rPr>
          <w:rFonts w:asciiTheme="majorBidi" w:hAnsiTheme="majorBidi" w:cs="Angsana New"/>
          <w:sz w:val="30"/>
          <w:szCs w:val="30"/>
        </w:rPr>
        <w:t>1</w:t>
      </w:r>
      <w:r w:rsidR="003F732A">
        <w:rPr>
          <w:rFonts w:asciiTheme="majorBidi" w:hAnsiTheme="majorBidi" w:cs="Angsana New"/>
          <w:sz w:val="30"/>
          <w:szCs w:val="30"/>
        </w:rPr>
        <w:t>,</w:t>
      </w:r>
      <w:r w:rsidR="001E289E">
        <w:rPr>
          <w:rFonts w:asciiTheme="majorBidi" w:hAnsiTheme="majorBidi" w:cs="Angsana New"/>
          <w:sz w:val="30"/>
          <w:szCs w:val="30"/>
        </w:rPr>
        <w:t xml:space="preserve">336.5 </w:t>
      </w:r>
      <w:r w:rsidR="001E289E">
        <w:rPr>
          <w:rFonts w:asciiTheme="majorBidi" w:hAnsiTheme="majorBidi" w:cs="Angsana New" w:hint="cs"/>
          <w:sz w:val="30"/>
          <w:szCs w:val="30"/>
          <w:cs/>
        </w:rPr>
        <w:t xml:space="preserve">ล้านบาท ซึ่งได้จ่ายแล้วเมื่อวันที่ </w:t>
      </w:r>
      <w:r w:rsidR="001E289E">
        <w:rPr>
          <w:rFonts w:asciiTheme="majorBidi" w:hAnsiTheme="majorBidi" w:cs="Angsana New"/>
          <w:sz w:val="30"/>
          <w:szCs w:val="30"/>
        </w:rPr>
        <w:t xml:space="preserve">4 </w:t>
      </w:r>
      <w:r w:rsidR="001E289E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="001E289E">
        <w:rPr>
          <w:rFonts w:asciiTheme="majorBidi" w:hAnsiTheme="majorBidi" w:cs="Angsana New"/>
          <w:sz w:val="30"/>
          <w:szCs w:val="30"/>
        </w:rPr>
        <w:t xml:space="preserve">2566 </w:t>
      </w:r>
      <w:r w:rsidR="001E289E">
        <w:rPr>
          <w:rFonts w:asciiTheme="majorBidi" w:hAnsiTheme="majorBidi" w:cs="Angsana New" w:hint="cs"/>
          <w:sz w:val="30"/>
          <w:szCs w:val="30"/>
          <w:cs/>
        </w:rPr>
        <w:t xml:space="preserve">จึงคงเหลือเงินปันผลจ่ายในอัตราหุ้นละ </w:t>
      </w:r>
      <w:r w:rsidR="001E289E">
        <w:rPr>
          <w:rFonts w:asciiTheme="majorBidi" w:hAnsiTheme="majorBidi" w:cs="Angsana New"/>
          <w:sz w:val="30"/>
          <w:szCs w:val="30"/>
        </w:rPr>
        <w:t xml:space="preserve">0.24 </w:t>
      </w:r>
      <w:r w:rsidR="001E289E">
        <w:rPr>
          <w:rFonts w:asciiTheme="majorBidi" w:hAnsiTheme="majorBidi" w:cs="Angsana New" w:hint="cs"/>
          <w:sz w:val="30"/>
          <w:szCs w:val="30"/>
          <w:cs/>
        </w:rPr>
        <w:t xml:space="preserve">บาท รวมเป็นเงินจำนวน </w:t>
      </w:r>
      <w:r w:rsidR="001E289E">
        <w:rPr>
          <w:rFonts w:asciiTheme="majorBidi" w:hAnsiTheme="majorBidi" w:cs="Angsana New"/>
          <w:sz w:val="30"/>
          <w:szCs w:val="30"/>
        </w:rPr>
        <w:t xml:space="preserve">1,069.2 </w:t>
      </w:r>
      <w:r w:rsidR="001E289E">
        <w:rPr>
          <w:rFonts w:asciiTheme="majorBidi" w:hAnsiTheme="majorBidi" w:cs="Angsana New" w:hint="cs"/>
          <w:sz w:val="30"/>
          <w:szCs w:val="30"/>
          <w:cs/>
        </w:rPr>
        <w:t>ล้านบาท ซึ่</w:t>
      </w:r>
      <w:r>
        <w:rPr>
          <w:rFonts w:asciiTheme="majorBidi" w:hAnsiTheme="majorBidi" w:cs="Angsana New" w:hint="cs"/>
          <w:sz w:val="30"/>
          <w:szCs w:val="30"/>
          <w:cs/>
        </w:rPr>
        <w:t>งได้</w:t>
      </w:r>
      <w:r w:rsidR="001E289E">
        <w:rPr>
          <w:rFonts w:asciiTheme="majorBidi" w:hAnsiTheme="majorBidi" w:cs="Angsana New" w:hint="cs"/>
          <w:sz w:val="30"/>
          <w:szCs w:val="30"/>
          <w:cs/>
        </w:rPr>
        <w:t>จ่ายแล้ว</w:t>
      </w:r>
      <w:r>
        <w:rPr>
          <w:rFonts w:asciiTheme="majorBidi" w:hAnsiTheme="majorBidi" w:cs="Angsana New" w:hint="cs"/>
          <w:sz w:val="30"/>
          <w:szCs w:val="30"/>
          <w:cs/>
        </w:rPr>
        <w:t>เมื่อ</w:t>
      </w:r>
      <w:r w:rsidR="001E289E"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 w:rsidR="001E289E">
        <w:rPr>
          <w:rFonts w:asciiTheme="majorBidi" w:hAnsiTheme="majorBidi" w:cs="Angsana New"/>
          <w:sz w:val="30"/>
          <w:szCs w:val="30"/>
        </w:rPr>
        <w:t xml:space="preserve">26 </w:t>
      </w:r>
      <w:r w:rsidR="001E289E">
        <w:rPr>
          <w:rFonts w:asciiTheme="majorBidi" w:hAnsiTheme="majorBidi" w:cs="Angsana New" w:hint="cs"/>
          <w:sz w:val="30"/>
          <w:szCs w:val="30"/>
          <w:cs/>
        </w:rPr>
        <w:t xml:space="preserve">เมษายน </w:t>
      </w:r>
      <w:r w:rsidR="001E289E">
        <w:rPr>
          <w:rFonts w:asciiTheme="majorBidi" w:hAnsiTheme="majorBidi" w:cs="Angsana New"/>
          <w:sz w:val="30"/>
          <w:szCs w:val="30"/>
        </w:rPr>
        <w:t>2567</w:t>
      </w:r>
    </w:p>
    <w:sectPr w:rsidR="00100975" w:rsidRPr="00A53944" w:rsidSect="00FF7A61"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2D082" w14:textId="77777777" w:rsidR="00464F3D" w:rsidRDefault="00464F3D">
      <w:r>
        <w:separator/>
      </w:r>
    </w:p>
  </w:endnote>
  <w:endnote w:type="continuationSeparator" w:id="0">
    <w:p w14:paraId="487EC9EF" w14:textId="77777777" w:rsidR="00464F3D" w:rsidRDefault="0046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90986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9E6B2D" w14:textId="26B1576E" w:rsidR="00294C9C" w:rsidRPr="00294C9C" w:rsidRDefault="00294C9C" w:rsidP="00091CA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76001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1B842" w14:textId="088BFA6A" w:rsidR="00E214B1" w:rsidRDefault="00DA7EF0" w:rsidP="00DA7E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61222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329C70" w14:textId="624138BC" w:rsidR="00FF7A61" w:rsidRDefault="00646BF6" w:rsidP="00646B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8057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DE1F" w14:textId="19AAC3B8" w:rsidR="00FF7A61" w:rsidRDefault="00FF7A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7497C" w14:textId="77777777" w:rsidR="00464F3D" w:rsidRDefault="00464F3D">
      <w:r>
        <w:separator/>
      </w:r>
    </w:p>
  </w:footnote>
  <w:footnote w:type="continuationSeparator" w:id="0">
    <w:p w14:paraId="5F98F5B5" w14:textId="77777777" w:rsidR="00464F3D" w:rsidRDefault="00464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09B86" w14:textId="77777777" w:rsidR="00851EBE" w:rsidRPr="003E24D3" w:rsidRDefault="00851EBE" w:rsidP="00851E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ไทยยูเนี่ยน กรุ๊ป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67B11C3" w14:textId="77777777" w:rsidR="00851EBE" w:rsidRPr="003E24D3" w:rsidRDefault="00851EBE" w:rsidP="00851E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A653484" w14:textId="77777777" w:rsidR="00851EBE" w:rsidRPr="00CA302D" w:rsidRDefault="00851EBE" w:rsidP="00851EBE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มีนาคม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079C7B28" w14:textId="77777777" w:rsidR="00851EBE" w:rsidRPr="001329D0" w:rsidRDefault="00851EBE" w:rsidP="00851EB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9A5"/>
    <w:multiLevelType w:val="singleLevel"/>
    <w:tmpl w:val="A4EEC12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4" w15:restartNumberingAfterBreak="0">
    <w:nsid w:val="08500AEC"/>
    <w:multiLevelType w:val="hybridMultilevel"/>
    <w:tmpl w:val="D05AC2BA"/>
    <w:lvl w:ilvl="0" w:tplc="DFB6C862"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6A43C9"/>
    <w:multiLevelType w:val="hybridMultilevel"/>
    <w:tmpl w:val="6A5E2EFA"/>
    <w:lvl w:ilvl="0" w:tplc="254C4746">
      <w:start w:val="1"/>
      <w:numFmt w:val="thaiLetters"/>
      <w:lvlText w:val="%1)"/>
      <w:lvlJc w:val="left"/>
      <w:pPr>
        <w:ind w:left="1350" w:hanging="360"/>
      </w:pPr>
      <w:rPr>
        <w:rFonts w:ascii="Browallia New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ADF2B9B"/>
    <w:multiLevelType w:val="hybridMultilevel"/>
    <w:tmpl w:val="4BD216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17A03"/>
    <w:multiLevelType w:val="hybridMultilevel"/>
    <w:tmpl w:val="12AEF696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1EF850BA"/>
    <w:multiLevelType w:val="hybridMultilevel"/>
    <w:tmpl w:val="12AEF696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8" w15:restartNumberingAfterBreak="0">
    <w:nsid w:val="225C5E5B"/>
    <w:multiLevelType w:val="hybridMultilevel"/>
    <w:tmpl w:val="EDCEA166"/>
    <w:lvl w:ilvl="0" w:tplc="06B6F21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A8425C5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b/>
        <w:bCs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01290C"/>
    <w:multiLevelType w:val="hybridMultilevel"/>
    <w:tmpl w:val="6D12AD12"/>
    <w:lvl w:ilvl="0" w:tplc="5C7EC3A6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6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C4FFF"/>
    <w:multiLevelType w:val="hybridMultilevel"/>
    <w:tmpl w:val="BAF27FD4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1" w15:restartNumberingAfterBreak="0">
    <w:nsid w:val="61E26312"/>
    <w:multiLevelType w:val="hybridMultilevel"/>
    <w:tmpl w:val="476A3EFA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16059"/>
    <w:multiLevelType w:val="hybridMultilevel"/>
    <w:tmpl w:val="AD68E47E"/>
    <w:lvl w:ilvl="0" w:tplc="739CCBBE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20"/>
  </w:num>
  <w:num w:numId="2" w16cid:durableId="687605371">
    <w:abstractNumId w:val="39"/>
  </w:num>
  <w:num w:numId="3" w16cid:durableId="104472513">
    <w:abstractNumId w:val="30"/>
  </w:num>
  <w:num w:numId="4" w16cid:durableId="1187712035">
    <w:abstractNumId w:val="22"/>
  </w:num>
  <w:num w:numId="5" w16cid:durableId="1933278340">
    <w:abstractNumId w:val="27"/>
  </w:num>
  <w:num w:numId="6" w16cid:durableId="1021470231">
    <w:abstractNumId w:val="23"/>
  </w:num>
  <w:num w:numId="7" w16cid:durableId="414743987">
    <w:abstractNumId w:val="8"/>
  </w:num>
  <w:num w:numId="8" w16cid:durableId="1426999370">
    <w:abstractNumId w:val="37"/>
  </w:num>
  <w:num w:numId="9" w16cid:durableId="1849639455">
    <w:abstractNumId w:val="16"/>
  </w:num>
  <w:num w:numId="10" w16cid:durableId="847990175">
    <w:abstractNumId w:val="9"/>
  </w:num>
  <w:num w:numId="11" w16cid:durableId="1502505028">
    <w:abstractNumId w:val="32"/>
  </w:num>
  <w:num w:numId="12" w16cid:durableId="757676651">
    <w:abstractNumId w:val="25"/>
  </w:num>
  <w:num w:numId="13" w16cid:durableId="2087417103">
    <w:abstractNumId w:val="36"/>
  </w:num>
  <w:num w:numId="14" w16cid:durableId="1985768029">
    <w:abstractNumId w:val="2"/>
  </w:num>
  <w:num w:numId="15" w16cid:durableId="1301038397">
    <w:abstractNumId w:val="26"/>
  </w:num>
  <w:num w:numId="16" w16cid:durableId="1118529279">
    <w:abstractNumId w:val="21"/>
  </w:num>
  <w:num w:numId="17" w16cid:durableId="245698112">
    <w:abstractNumId w:val="17"/>
  </w:num>
  <w:num w:numId="18" w16cid:durableId="1750807290">
    <w:abstractNumId w:val="1"/>
  </w:num>
  <w:num w:numId="19" w16cid:durableId="1581327804">
    <w:abstractNumId w:val="40"/>
  </w:num>
  <w:num w:numId="20" w16cid:durableId="287930287">
    <w:abstractNumId w:val="41"/>
  </w:num>
  <w:num w:numId="21" w16cid:durableId="780147758">
    <w:abstractNumId w:val="14"/>
  </w:num>
  <w:num w:numId="22" w16cid:durableId="947468887">
    <w:abstractNumId w:val="5"/>
  </w:num>
  <w:num w:numId="23" w16cid:durableId="2082482144">
    <w:abstractNumId w:val="34"/>
  </w:num>
  <w:num w:numId="24" w16cid:durableId="2082172448">
    <w:abstractNumId w:val="11"/>
  </w:num>
  <w:num w:numId="25" w16cid:durableId="1819180686">
    <w:abstractNumId w:val="12"/>
  </w:num>
  <w:num w:numId="26" w16cid:durableId="670331879">
    <w:abstractNumId w:val="19"/>
  </w:num>
  <w:num w:numId="27" w16cid:durableId="2128575318">
    <w:abstractNumId w:val="35"/>
  </w:num>
  <w:num w:numId="28" w16cid:durableId="1713964438">
    <w:abstractNumId w:val="38"/>
  </w:num>
  <w:num w:numId="29" w16cid:durableId="662974845">
    <w:abstractNumId w:val="28"/>
  </w:num>
  <w:num w:numId="30" w16cid:durableId="2038237217">
    <w:abstractNumId w:val="13"/>
  </w:num>
  <w:num w:numId="31" w16cid:durableId="2097743679">
    <w:abstractNumId w:val="24"/>
  </w:num>
  <w:num w:numId="32" w16cid:durableId="585189965">
    <w:abstractNumId w:val="33"/>
  </w:num>
  <w:num w:numId="33" w16cid:durableId="546990924">
    <w:abstractNumId w:val="0"/>
  </w:num>
  <w:num w:numId="34" w16cid:durableId="2072462640">
    <w:abstractNumId w:val="31"/>
  </w:num>
  <w:num w:numId="35" w16cid:durableId="316809005">
    <w:abstractNumId w:val="15"/>
  </w:num>
  <w:num w:numId="36" w16cid:durableId="691689845">
    <w:abstractNumId w:val="29"/>
  </w:num>
  <w:num w:numId="37" w16cid:durableId="2121215169">
    <w:abstractNumId w:val="10"/>
  </w:num>
  <w:num w:numId="38" w16cid:durableId="1348873845">
    <w:abstractNumId w:val="3"/>
  </w:num>
  <w:num w:numId="39" w16cid:durableId="2073385509">
    <w:abstractNumId w:val="7"/>
  </w:num>
  <w:num w:numId="40" w16cid:durableId="1438940487">
    <w:abstractNumId w:val="4"/>
  </w:num>
  <w:num w:numId="41" w16cid:durableId="657685508">
    <w:abstractNumId w:val="6"/>
  </w:num>
  <w:num w:numId="42" w16cid:durableId="1628701955">
    <w:abstractNumId w:val="20"/>
  </w:num>
  <w:num w:numId="43" w16cid:durableId="1143501984">
    <w:abstractNumId w:val="20"/>
  </w:num>
  <w:num w:numId="44" w16cid:durableId="1811634939">
    <w:abstractNumId w:val="20"/>
  </w:num>
  <w:num w:numId="45" w16cid:durableId="1759711954">
    <w:abstractNumId w:val="20"/>
  </w:num>
  <w:num w:numId="46" w16cid:durableId="437288084">
    <w:abstractNumId w:val="20"/>
  </w:num>
  <w:num w:numId="47" w16cid:durableId="1457067268">
    <w:abstractNumId w:val="20"/>
  </w:num>
  <w:num w:numId="48" w16cid:durableId="465392819">
    <w:abstractNumId w:val="20"/>
  </w:num>
  <w:num w:numId="49" w16cid:durableId="269943269">
    <w:abstractNumId w:val="20"/>
  </w:num>
  <w:num w:numId="50" w16cid:durableId="548734250">
    <w:abstractNumId w:val="20"/>
  </w:num>
  <w:num w:numId="51" w16cid:durableId="1598444563">
    <w:abstractNumId w:val="20"/>
  </w:num>
  <w:num w:numId="52" w16cid:durableId="1478766424">
    <w:abstractNumId w:val="20"/>
  </w:num>
  <w:num w:numId="53" w16cid:durableId="1088380443">
    <w:abstractNumId w:val="20"/>
  </w:num>
  <w:num w:numId="54" w16cid:durableId="659970737">
    <w:abstractNumId w:val="20"/>
  </w:num>
  <w:num w:numId="55" w16cid:durableId="1961259577">
    <w:abstractNumId w:val="20"/>
  </w:num>
  <w:num w:numId="56" w16cid:durableId="2112554526">
    <w:abstractNumId w:val="20"/>
  </w:num>
  <w:num w:numId="57" w16cid:durableId="216162290">
    <w:abstractNumId w:val="20"/>
  </w:num>
  <w:num w:numId="58" w16cid:durableId="1377006865">
    <w:abstractNumId w:val="20"/>
  </w:num>
  <w:num w:numId="59" w16cid:durableId="156386154">
    <w:abstractNumId w:val="20"/>
  </w:num>
  <w:num w:numId="60" w16cid:durableId="1268466922">
    <w:abstractNumId w:val="20"/>
  </w:num>
  <w:num w:numId="61" w16cid:durableId="1386174271">
    <w:abstractNumId w:val="20"/>
  </w:num>
  <w:num w:numId="62" w16cid:durableId="748620355">
    <w:abstractNumId w:val="20"/>
  </w:num>
  <w:num w:numId="63" w16cid:durableId="292446529">
    <w:abstractNumId w:val="20"/>
  </w:num>
  <w:num w:numId="64" w16cid:durableId="198713824">
    <w:abstractNumId w:val="20"/>
  </w:num>
  <w:num w:numId="65" w16cid:durableId="945384414">
    <w:abstractNumId w:val="18"/>
  </w:num>
  <w:num w:numId="66" w16cid:durableId="2109963369">
    <w:abstractNumId w:val="2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8F"/>
    <w:rsid w:val="000004D1"/>
    <w:rsid w:val="00000905"/>
    <w:rsid w:val="00000BA8"/>
    <w:rsid w:val="00000F14"/>
    <w:rsid w:val="00001087"/>
    <w:rsid w:val="00002573"/>
    <w:rsid w:val="00002B68"/>
    <w:rsid w:val="00002C37"/>
    <w:rsid w:val="00002E91"/>
    <w:rsid w:val="00002ED5"/>
    <w:rsid w:val="000036BD"/>
    <w:rsid w:val="000039A4"/>
    <w:rsid w:val="00004C6F"/>
    <w:rsid w:val="00004F46"/>
    <w:rsid w:val="000051BA"/>
    <w:rsid w:val="00005BAB"/>
    <w:rsid w:val="00005CE6"/>
    <w:rsid w:val="00005D89"/>
    <w:rsid w:val="00007166"/>
    <w:rsid w:val="00007435"/>
    <w:rsid w:val="0000768B"/>
    <w:rsid w:val="00007B57"/>
    <w:rsid w:val="00007D21"/>
    <w:rsid w:val="000100DA"/>
    <w:rsid w:val="00010A8C"/>
    <w:rsid w:val="0001102F"/>
    <w:rsid w:val="0001192B"/>
    <w:rsid w:val="00012A82"/>
    <w:rsid w:val="00012B87"/>
    <w:rsid w:val="00012C30"/>
    <w:rsid w:val="00012C59"/>
    <w:rsid w:val="000132DF"/>
    <w:rsid w:val="000135CB"/>
    <w:rsid w:val="00013AE9"/>
    <w:rsid w:val="00013B43"/>
    <w:rsid w:val="00015C52"/>
    <w:rsid w:val="00015CFE"/>
    <w:rsid w:val="00015F39"/>
    <w:rsid w:val="00016540"/>
    <w:rsid w:val="000176FF"/>
    <w:rsid w:val="00017D99"/>
    <w:rsid w:val="00017EAD"/>
    <w:rsid w:val="000202DC"/>
    <w:rsid w:val="0002055E"/>
    <w:rsid w:val="00020D94"/>
    <w:rsid w:val="000210F8"/>
    <w:rsid w:val="000215A2"/>
    <w:rsid w:val="000219C0"/>
    <w:rsid w:val="00021C32"/>
    <w:rsid w:val="000224D3"/>
    <w:rsid w:val="00022C4A"/>
    <w:rsid w:val="00022DA2"/>
    <w:rsid w:val="00022DC5"/>
    <w:rsid w:val="00023046"/>
    <w:rsid w:val="00023605"/>
    <w:rsid w:val="00023831"/>
    <w:rsid w:val="00023AC2"/>
    <w:rsid w:val="00023CE6"/>
    <w:rsid w:val="00023FD7"/>
    <w:rsid w:val="00024D7C"/>
    <w:rsid w:val="00024EFC"/>
    <w:rsid w:val="000251F5"/>
    <w:rsid w:val="0002659A"/>
    <w:rsid w:val="0002666D"/>
    <w:rsid w:val="00027430"/>
    <w:rsid w:val="00027A86"/>
    <w:rsid w:val="00030C0D"/>
    <w:rsid w:val="00030E69"/>
    <w:rsid w:val="00031241"/>
    <w:rsid w:val="00031CFC"/>
    <w:rsid w:val="0003233F"/>
    <w:rsid w:val="00032990"/>
    <w:rsid w:val="00032C5E"/>
    <w:rsid w:val="00032F78"/>
    <w:rsid w:val="0003377F"/>
    <w:rsid w:val="000338AF"/>
    <w:rsid w:val="00033A17"/>
    <w:rsid w:val="00033C52"/>
    <w:rsid w:val="00033CBA"/>
    <w:rsid w:val="00033D0B"/>
    <w:rsid w:val="00033EFB"/>
    <w:rsid w:val="00033F2A"/>
    <w:rsid w:val="000346AA"/>
    <w:rsid w:val="0003505B"/>
    <w:rsid w:val="000351AC"/>
    <w:rsid w:val="00035917"/>
    <w:rsid w:val="000359AD"/>
    <w:rsid w:val="00035A15"/>
    <w:rsid w:val="00035D27"/>
    <w:rsid w:val="00037C22"/>
    <w:rsid w:val="000405D3"/>
    <w:rsid w:val="000409D1"/>
    <w:rsid w:val="00040B63"/>
    <w:rsid w:val="0004120C"/>
    <w:rsid w:val="000413D7"/>
    <w:rsid w:val="000414C9"/>
    <w:rsid w:val="0004176A"/>
    <w:rsid w:val="00041B0A"/>
    <w:rsid w:val="000423BD"/>
    <w:rsid w:val="000427CC"/>
    <w:rsid w:val="00042F74"/>
    <w:rsid w:val="0004314C"/>
    <w:rsid w:val="000434F1"/>
    <w:rsid w:val="00043B93"/>
    <w:rsid w:val="00043BEA"/>
    <w:rsid w:val="00044959"/>
    <w:rsid w:val="00044FC3"/>
    <w:rsid w:val="00044FDB"/>
    <w:rsid w:val="0004509B"/>
    <w:rsid w:val="00045290"/>
    <w:rsid w:val="0004557F"/>
    <w:rsid w:val="00045B47"/>
    <w:rsid w:val="00045BE7"/>
    <w:rsid w:val="00045ECF"/>
    <w:rsid w:val="00045F5C"/>
    <w:rsid w:val="000460CE"/>
    <w:rsid w:val="00046312"/>
    <w:rsid w:val="00046640"/>
    <w:rsid w:val="000467E6"/>
    <w:rsid w:val="00046B70"/>
    <w:rsid w:val="00046C04"/>
    <w:rsid w:val="00046DC1"/>
    <w:rsid w:val="00047840"/>
    <w:rsid w:val="00047EA3"/>
    <w:rsid w:val="00050012"/>
    <w:rsid w:val="0005095E"/>
    <w:rsid w:val="00050DDE"/>
    <w:rsid w:val="00051879"/>
    <w:rsid w:val="00051D0E"/>
    <w:rsid w:val="00051FD0"/>
    <w:rsid w:val="000521B3"/>
    <w:rsid w:val="000522AB"/>
    <w:rsid w:val="0005336A"/>
    <w:rsid w:val="000539AB"/>
    <w:rsid w:val="00054433"/>
    <w:rsid w:val="00054F23"/>
    <w:rsid w:val="0005542F"/>
    <w:rsid w:val="00055743"/>
    <w:rsid w:val="000558C4"/>
    <w:rsid w:val="00055986"/>
    <w:rsid w:val="00055AF0"/>
    <w:rsid w:val="00056274"/>
    <w:rsid w:val="000568FA"/>
    <w:rsid w:val="00056A14"/>
    <w:rsid w:val="000570AA"/>
    <w:rsid w:val="00057C4F"/>
    <w:rsid w:val="000605A6"/>
    <w:rsid w:val="0006085E"/>
    <w:rsid w:val="00061250"/>
    <w:rsid w:val="000612C5"/>
    <w:rsid w:val="0006141E"/>
    <w:rsid w:val="00061A80"/>
    <w:rsid w:val="000624A5"/>
    <w:rsid w:val="0006276B"/>
    <w:rsid w:val="00062868"/>
    <w:rsid w:val="00062C4B"/>
    <w:rsid w:val="00062CD5"/>
    <w:rsid w:val="00063281"/>
    <w:rsid w:val="00063341"/>
    <w:rsid w:val="00063C95"/>
    <w:rsid w:val="00064191"/>
    <w:rsid w:val="00064790"/>
    <w:rsid w:val="00064BF6"/>
    <w:rsid w:val="000652EC"/>
    <w:rsid w:val="00066174"/>
    <w:rsid w:val="000663D3"/>
    <w:rsid w:val="00066524"/>
    <w:rsid w:val="000675C1"/>
    <w:rsid w:val="00067A00"/>
    <w:rsid w:val="000701EB"/>
    <w:rsid w:val="00070456"/>
    <w:rsid w:val="000708DC"/>
    <w:rsid w:val="00070B86"/>
    <w:rsid w:val="00070D48"/>
    <w:rsid w:val="00071BA8"/>
    <w:rsid w:val="00071E82"/>
    <w:rsid w:val="00073E81"/>
    <w:rsid w:val="00074FF9"/>
    <w:rsid w:val="00075166"/>
    <w:rsid w:val="0007529E"/>
    <w:rsid w:val="00075F2A"/>
    <w:rsid w:val="0007609D"/>
    <w:rsid w:val="00076F03"/>
    <w:rsid w:val="00076F2A"/>
    <w:rsid w:val="00076F30"/>
    <w:rsid w:val="00076F7C"/>
    <w:rsid w:val="00077127"/>
    <w:rsid w:val="0008030F"/>
    <w:rsid w:val="00080CDF"/>
    <w:rsid w:val="00080DC1"/>
    <w:rsid w:val="00080FE5"/>
    <w:rsid w:val="00081555"/>
    <w:rsid w:val="00081591"/>
    <w:rsid w:val="000816EC"/>
    <w:rsid w:val="0008199C"/>
    <w:rsid w:val="000822FF"/>
    <w:rsid w:val="00082E8D"/>
    <w:rsid w:val="00082F2B"/>
    <w:rsid w:val="000830CE"/>
    <w:rsid w:val="00083A6A"/>
    <w:rsid w:val="0008506A"/>
    <w:rsid w:val="00085292"/>
    <w:rsid w:val="000852B8"/>
    <w:rsid w:val="00085E4E"/>
    <w:rsid w:val="00085EAB"/>
    <w:rsid w:val="00085EDA"/>
    <w:rsid w:val="00086443"/>
    <w:rsid w:val="000866BF"/>
    <w:rsid w:val="000868D6"/>
    <w:rsid w:val="000869D0"/>
    <w:rsid w:val="00086E06"/>
    <w:rsid w:val="00086E19"/>
    <w:rsid w:val="00087870"/>
    <w:rsid w:val="00087A0E"/>
    <w:rsid w:val="000901E2"/>
    <w:rsid w:val="00090E3F"/>
    <w:rsid w:val="00090F87"/>
    <w:rsid w:val="0009177C"/>
    <w:rsid w:val="00091CA0"/>
    <w:rsid w:val="00091F79"/>
    <w:rsid w:val="000920AD"/>
    <w:rsid w:val="00092224"/>
    <w:rsid w:val="000937D7"/>
    <w:rsid w:val="00093C9D"/>
    <w:rsid w:val="00094A1C"/>
    <w:rsid w:val="00095175"/>
    <w:rsid w:val="000953BA"/>
    <w:rsid w:val="0009552F"/>
    <w:rsid w:val="000959C3"/>
    <w:rsid w:val="00095D8A"/>
    <w:rsid w:val="00096AC7"/>
    <w:rsid w:val="00097002"/>
    <w:rsid w:val="000977BD"/>
    <w:rsid w:val="000978EF"/>
    <w:rsid w:val="00097CA2"/>
    <w:rsid w:val="00097CD1"/>
    <w:rsid w:val="00097CE6"/>
    <w:rsid w:val="000A05F8"/>
    <w:rsid w:val="000A078A"/>
    <w:rsid w:val="000A093F"/>
    <w:rsid w:val="000A0D59"/>
    <w:rsid w:val="000A0F55"/>
    <w:rsid w:val="000A0FBB"/>
    <w:rsid w:val="000A12A1"/>
    <w:rsid w:val="000A1619"/>
    <w:rsid w:val="000A171A"/>
    <w:rsid w:val="000A1EE2"/>
    <w:rsid w:val="000A228A"/>
    <w:rsid w:val="000A2FC1"/>
    <w:rsid w:val="000A368D"/>
    <w:rsid w:val="000A3A33"/>
    <w:rsid w:val="000A3BA3"/>
    <w:rsid w:val="000A42C6"/>
    <w:rsid w:val="000A43CC"/>
    <w:rsid w:val="000A458E"/>
    <w:rsid w:val="000A4C41"/>
    <w:rsid w:val="000A5073"/>
    <w:rsid w:val="000A551F"/>
    <w:rsid w:val="000A66B9"/>
    <w:rsid w:val="000A6B3C"/>
    <w:rsid w:val="000A78E1"/>
    <w:rsid w:val="000A79C1"/>
    <w:rsid w:val="000A7C14"/>
    <w:rsid w:val="000B0B2E"/>
    <w:rsid w:val="000B0D32"/>
    <w:rsid w:val="000B142E"/>
    <w:rsid w:val="000B16E6"/>
    <w:rsid w:val="000B1A9F"/>
    <w:rsid w:val="000B2026"/>
    <w:rsid w:val="000B206F"/>
    <w:rsid w:val="000B28EB"/>
    <w:rsid w:val="000B29B4"/>
    <w:rsid w:val="000B2D97"/>
    <w:rsid w:val="000B2FC5"/>
    <w:rsid w:val="000B33FE"/>
    <w:rsid w:val="000B37BB"/>
    <w:rsid w:val="000B4486"/>
    <w:rsid w:val="000B4664"/>
    <w:rsid w:val="000B4D08"/>
    <w:rsid w:val="000B50BA"/>
    <w:rsid w:val="000B549E"/>
    <w:rsid w:val="000B5E6A"/>
    <w:rsid w:val="000B5F60"/>
    <w:rsid w:val="000B61C0"/>
    <w:rsid w:val="000B65F2"/>
    <w:rsid w:val="000B6C82"/>
    <w:rsid w:val="000B6EB0"/>
    <w:rsid w:val="000C00BB"/>
    <w:rsid w:val="000C05C6"/>
    <w:rsid w:val="000C12C2"/>
    <w:rsid w:val="000C1F3C"/>
    <w:rsid w:val="000C33EB"/>
    <w:rsid w:val="000C35AC"/>
    <w:rsid w:val="000C3CF7"/>
    <w:rsid w:val="000C44F2"/>
    <w:rsid w:val="000C4565"/>
    <w:rsid w:val="000C464C"/>
    <w:rsid w:val="000C47A1"/>
    <w:rsid w:val="000C4837"/>
    <w:rsid w:val="000C4DC3"/>
    <w:rsid w:val="000C4DF0"/>
    <w:rsid w:val="000C5A4F"/>
    <w:rsid w:val="000C5A95"/>
    <w:rsid w:val="000C5B61"/>
    <w:rsid w:val="000C625D"/>
    <w:rsid w:val="000C6B3B"/>
    <w:rsid w:val="000C6C05"/>
    <w:rsid w:val="000C6DF3"/>
    <w:rsid w:val="000C77E0"/>
    <w:rsid w:val="000D0049"/>
    <w:rsid w:val="000D008A"/>
    <w:rsid w:val="000D00FF"/>
    <w:rsid w:val="000D0852"/>
    <w:rsid w:val="000D17A0"/>
    <w:rsid w:val="000D188C"/>
    <w:rsid w:val="000D22E0"/>
    <w:rsid w:val="000D2AD0"/>
    <w:rsid w:val="000D2B15"/>
    <w:rsid w:val="000D3B78"/>
    <w:rsid w:val="000D3D86"/>
    <w:rsid w:val="000D3F3E"/>
    <w:rsid w:val="000D3F6E"/>
    <w:rsid w:val="000D43B3"/>
    <w:rsid w:val="000D4AED"/>
    <w:rsid w:val="000D4B18"/>
    <w:rsid w:val="000D50FD"/>
    <w:rsid w:val="000D54D4"/>
    <w:rsid w:val="000D64D7"/>
    <w:rsid w:val="000D65EB"/>
    <w:rsid w:val="000D6696"/>
    <w:rsid w:val="000D67F3"/>
    <w:rsid w:val="000D6971"/>
    <w:rsid w:val="000D6C29"/>
    <w:rsid w:val="000D6F11"/>
    <w:rsid w:val="000D7465"/>
    <w:rsid w:val="000D79A7"/>
    <w:rsid w:val="000E078D"/>
    <w:rsid w:val="000E0D2F"/>
    <w:rsid w:val="000E167C"/>
    <w:rsid w:val="000E276F"/>
    <w:rsid w:val="000E2F2D"/>
    <w:rsid w:val="000E314F"/>
    <w:rsid w:val="000E32D5"/>
    <w:rsid w:val="000E331F"/>
    <w:rsid w:val="000E3A83"/>
    <w:rsid w:val="000E4043"/>
    <w:rsid w:val="000E42B9"/>
    <w:rsid w:val="000E48AD"/>
    <w:rsid w:val="000E50AE"/>
    <w:rsid w:val="000E56A3"/>
    <w:rsid w:val="000E56C6"/>
    <w:rsid w:val="000E6788"/>
    <w:rsid w:val="000E69E5"/>
    <w:rsid w:val="000E778C"/>
    <w:rsid w:val="000E7D1B"/>
    <w:rsid w:val="000E7DC5"/>
    <w:rsid w:val="000F0134"/>
    <w:rsid w:val="000F0251"/>
    <w:rsid w:val="000F0E53"/>
    <w:rsid w:val="000F2500"/>
    <w:rsid w:val="000F257C"/>
    <w:rsid w:val="000F28FE"/>
    <w:rsid w:val="000F30BE"/>
    <w:rsid w:val="000F3ADC"/>
    <w:rsid w:val="000F3AEB"/>
    <w:rsid w:val="000F3B20"/>
    <w:rsid w:val="000F3E2C"/>
    <w:rsid w:val="000F5233"/>
    <w:rsid w:val="000F5494"/>
    <w:rsid w:val="000F5B03"/>
    <w:rsid w:val="000F68AF"/>
    <w:rsid w:val="000F6941"/>
    <w:rsid w:val="000F6AAD"/>
    <w:rsid w:val="000F72D9"/>
    <w:rsid w:val="001000FB"/>
    <w:rsid w:val="00100142"/>
    <w:rsid w:val="00100315"/>
    <w:rsid w:val="001004E8"/>
    <w:rsid w:val="00100975"/>
    <w:rsid w:val="00100E84"/>
    <w:rsid w:val="00101086"/>
    <w:rsid w:val="0010180B"/>
    <w:rsid w:val="00101A74"/>
    <w:rsid w:val="00101E1D"/>
    <w:rsid w:val="0010200D"/>
    <w:rsid w:val="00102275"/>
    <w:rsid w:val="0010268E"/>
    <w:rsid w:val="00102948"/>
    <w:rsid w:val="00102C92"/>
    <w:rsid w:val="00102ECA"/>
    <w:rsid w:val="00102F68"/>
    <w:rsid w:val="001032C9"/>
    <w:rsid w:val="00103A52"/>
    <w:rsid w:val="00103A75"/>
    <w:rsid w:val="00103B15"/>
    <w:rsid w:val="00103E02"/>
    <w:rsid w:val="00104663"/>
    <w:rsid w:val="00104729"/>
    <w:rsid w:val="00104A79"/>
    <w:rsid w:val="00104AE3"/>
    <w:rsid w:val="001058C9"/>
    <w:rsid w:val="0010665B"/>
    <w:rsid w:val="00106B2D"/>
    <w:rsid w:val="001071F8"/>
    <w:rsid w:val="0010771F"/>
    <w:rsid w:val="001077C8"/>
    <w:rsid w:val="00107E13"/>
    <w:rsid w:val="00111750"/>
    <w:rsid w:val="00111D74"/>
    <w:rsid w:val="0011225B"/>
    <w:rsid w:val="0011238A"/>
    <w:rsid w:val="0011240E"/>
    <w:rsid w:val="00112626"/>
    <w:rsid w:val="00112C65"/>
    <w:rsid w:val="00112F22"/>
    <w:rsid w:val="00113047"/>
    <w:rsid w:val="00113FF0"/>
    <w:rsid w:val="00114D15"/>
    <w:rsid w:val="00114F77"/>
    <w:rsid w:val="001153D7"/>
    <w:rsid w:val="00116967"/>
    <w:rsid w:val="00116EC2"/>
    <w:rsid w:val="00117024"/>
    <w:rsid w:val="00117B7C"/>
    <w:rsid w:val="00117BF0"/>
    <w:rsid w:val="00120624"/>
    <w:rsid w:val="0012094F"/>
    <w:rsid w:val="00120998"/>
    <w:rsid w:val="00120C4E"/>
    <w:rsid w:val="0012118F"/>
    <w:rsid w:val="001212E8"/>
    <w:rsid w:val="00121944"/>
    <w:rsid w:val="001227FA"/>
    <w:rsid w:val="00122D49"/>
    <w:rsid w:val="00122FC5"/>
    <w:rsid w:val="0012316A"/>
    <w:rsid w:val="001237A0"/>
    <w:rsid w:val="00123E3F"/>
    <w:rsid w:val="00123E80"/>
    <w:rsid w:val="00124000"/>
    <w:rsid w:val="001242CE"/>
    <w:rsid w:val="001245C4"/>
    <w:rsid w:val="00124AD0"/>
    <w:rsid w:val="00124B9C"/>
    <w:rsid w:val="00124BEE"/>
    <w:rsid w:val="00124BF6"/>
    <w:rsid w:val="001250B3"/>
    <w:rsid w:val="00126563"/>
    <w:rsid w:val="001265FF"/>
    <w:rsid w:val="00126F90"/>
    <w:rsid w:val="00127798"/>
    <w:rsid w:val="00127931"/>
    <w:rsid w:val="00130E7D"/>
    <w:rsid w:val="001311D3"/>
    <w:rsid w:val="001312A7"/>
    <w:rsid w:val="00131371"/>
    <w:rsid w:val="00131892"/>
    <w:rsid w:val="00131CE5"/>
    <w:rsid w:val="0013210B"/>
    <w:rsid w:val="001329D0"/>
    <w:rsid w:val="00132CDC"/>
    <w:rsid w:val="00132F57"/>
    <w:rsid w:val="001330AC"/>
    <w:rsid w:val="00133A5D"/>
    <w:rsid w:val="00133A7E"/>
    <w:rsid w:val="00133C4B"/>
    <w:rsid w:val="0013445A"/>
    <w:rsid w:val="001344EF"/>
    <w:rsid w:val="0013459A"/>
    <w:rsid w:val="001346CA"/>
    <w:rsid w:val="001346D4"/>
    <w:rsid w:val="00134756"/>
    <w:rsid w:val="00134BDD"/>
    <w:rsid w:val="00135402"/>
    <w:rsid w:val="00135634"/>
    <w:rsid w:val="00136422"/>
    <w:rsid w:val="0013657B"/>
    <w:rsid w:val="00136658"/>
    <w:rsid w:val="00136935"/>
    <w:rsid w:val="00136F11"/>
    <w:rsid w:val="0013717D"/>
    <w:rsid w:val="001378A2"/>
    <w:rsid w:val="00137E45"/>
    <w:rsid w:val="00137F71"/>
    <w:rsid w:val="001403AB"/>
    <w:rsid w:val="00140DAF"/>
    <w:rsid w:val="00141151"/>
    <w:rsid w:val="001414F5"/>
    <w:rsid w:val="00141738"/>
    <w:rsid w:val="00141A5A"/>
    <w:rsid w:val="00141FB4"/>
    <w:rsid w:val="001422FE"/>
    <w:rsid w:val="00142E27"/>
    <w:rsid w:val="00143742"/>
    <w:rsid w:val="0014387D"/>
    <w:rsid w:val="00143880"/>
    <w:rsid w:val="0014390D"/>
    <w:rsid w:val="00143955"/>
    <w:rsid w:val="00143CCF"/>
    <w:rsid w:val="00143F57"/>
    <w:rsid w:val="001443F1"/>
    <w:rsid w:val="00144CAE"/>
    <w:rsid w:val="0014500A"/>
    <w:rsid w:val="001450E6"/>
    <w:rsid w:val="00145251"/>
    <w:rsid w:val="00145462"/>
    <w:rsid w:val="00145551"/>
    <w:rsid w:val="00146071"/>
    <w:rsid w:val="001464E7"/>
    <w:rsid w:val="00146CD3"/>
    <w:rsid w:val="00147216"/>
    <w:rsid w:val="00147369"/>
    <w:rsid w:val="00147554"/>
    <w:rsid w:val="00147620"/>
    <w:rsid w:val="001504CB"/>
    <w:rsid w:val="00150FDF"/>
    <w:rsid w:val="00151873"/>
    <w:rsid w:val="00151AEC"/>
    <w:rsid w:val="00151CFC"/>
    <w:rsid w:val="00152530"/>
    <w:rsid w:val="00152891"/>
    <w:rsid w:val="00152B33"/>
    <w:rsid w:val="00153159"/>
    <w:rsid w:val="00153671"/>
    <w:rsid w:val="00153FA6"/>
    <w:rsid w:val="00154129"/>
    <w:rsid w:val="001543ED"/>
    <w:rsid w:val="0015451C"/>
    <w:rsid w:val="0015488D"/>
    <w:rsid w:val="00154C4B"/>
    <w:rsid w:val="00154F16"/>
    <w:rsid w:val="00154FA7"/>
    <w:rsid w:val="0015506B"/>
    <w:rsid w:val="00155730"/>
    <w:rsid w:val="001564AF"/>
    <w:rsid w:val="00156B5E"/>
    <w:rsid w:val="0015762E"/>
    <w:rsid w:val="00157E35"/>
    <w:rsid w:val="001600C5"/>
    <w:rsid w:val="0016051A"/>
    <w:rsid w:val="001606ED"/>
    <w:rsid w:val="00160A0F"/>
    <w:rsid w:val="00160A5F"/>
    <w:rsid w:val="00161445"/>
    <w:rsid w:val="00161AC9"/>
    <w:rsid w:val="00162D56"/>
    <w:rsid w:val="00162E95"/>
    <w:rsid w:val="001640C3"/>
    <w:rsid w:val="00164287"/>
    <w:rsid w:val="00164D10"/>
    <w:rsid w:val="00164EEE"/>
    <w:rsid w:val="00165B67"/>
    <w:rsid w:val="00165F91"/>
    <w:rsid w:val="001665F7"/>
    <w:rsid w:val="00166AF0"/>
    <w:rsid w:val="00167D57"/>
    <w:rsid w:val="001702B4"/>
    <w:rsid w:val="00170479"/>
    <w:rsid w:val="00170A7C"/>
    <w:rsid w:val="00170AC6"/>
    <w:rsid w:val="00170CB3"/>
    <w:rsid w:val="00170EB5"/>
    <w:rsid w:val="00170FEF"/>
    <w:rsid w:val="00171787"/>
    <w:rsid w:val="00172081"/>
    <w:rsid w:val="00173238"/>
    <w:rsid w:val="001733FC"/>
    <w:rsid w:val="00173E0B"/>
    <w:rsid w:val="0017439E"/>
    <w:rsid w:val="001751A8"/>
    <w:rsid w:val="00175725"/>
    <w:rsid w:val="00175B84"/>
    <w:rsid w:val="00175D57"/>
    <w:rsid w:val="00175D96"/>
    <w:rsid w:val="00175DF6"/>
    <w:rsid w:val="001760B5"/>
    <w:rsid w:val="001764AF"/>
    <w:rsid w:val="00176CC9"/>
    <w:rsid w:val="001777B0"/>
    <w:rsid w:val="00177E6F"/>
    <w:rsid w:val="001806EF"/>
    <w:rsid w:val="00180C2E"/>
    <w:rsid w:val="00180CF1"/>
    <w:rsid w:val="00180D04"/>
    <w:rsid w:val="0018118A"/>
    <w:rsid w:val="0018125F"/>
    <w:rsid w:val="001812F5"/>
    <w:rsid w:val="001825F6"/>
    <w:rsid w:val="001826A8"/>
    <w:rsid w:val="001826D9"/>
    <w:rsid w:val="00182C4F"/>
    <w:rsid w:val="00182C7E"/>
    <w:rsid w:val="00183075"/>
    <w:rsid w:val="00183342"/>
    <w:rsid w:val="001834F0"/>
    <w:rsid w:val="00183638"/>
    <w:rsid w:val="00183F00"/>
    <w:rsid w:val="001842EF"/>
    <w:rsid w:val="00184D2A"/>
    <w:rsid w:val="00185175"/>
    <w:rsid w:val="00185487"/>
    <w:rsid w:val="00185A95"/>
    <w:rsid w:val="00185AFD"/>
    <w:rsid w:val="00185B1A"/>
    <w:rsid w:val="00186A96"/>
    <w:rsid w:val="00186BB6"/>
    <w:rsid w:val="00186E89"/>
    <w:rsid w:val="0018700C"/>
    <w:rsid w:val="0018700E"/>
    <w:rsid w:val="00187B52"/>
    <w:rsid w:val="0019029C"/>
    <w:rsid w:val="00190393"/>
    <w:rsid w:val="001905D1"/>
    <w:rsid w:val="00190B6F"/>
    <w:rsid w:val="00190D53"/>
    <w:rsid w:val="00191675"/>
    <w:rsid w:val="00191A8E"/>
    <w:rsid w:val="00191B7A"/>
    <w:rsid w:val="00191F83"/>
    <w:rsid w:val="001924E5"/>
    <w:rsid w:val="00192E07"/>
    <w:rsid w:val="0019386D"/>
    <w:rsid w:val="00193BFA"/>
    <w:rsid w:val="00194187"/>
    <w:rsid w:val="0019422C"/>
    <w:rsid w:val="0019425D"/>
    <w:rsid w:val="0019513A"/>
    <w:rsid w:val="001951B6"/>
    <w:rsid w:val="00195304"/>
    <w:rsid w:val="00195543"/>
    <w:rsid w:val="0019574F"/>
    <w:rsid w:val="001958A6"/>
    <w:rsid w:val="00196D6C"/>
    <w:rsid w:val="001970E8"/>
    <w:rsid w:val="00197583"/>
    <w:rsid w:val="00197786"/>
    <w:rsid w:val="001A07B7"/>
    <w:rsid w:val="001A0C46"/>
    <w:rsid w:val="001A0FAD"/>
    <w:rsid w:val="001A1855"/>
    <w:rsid w:val="001A18E8"/>
    <w:rsid w:val="001A190C"/>
    <w:rsid w:val="001A2406"/>
    <w:rsid w:val="001A2A86"/>
    <w:rsid w:val="001A2ABA"/>
    <w:rsid w:val="001A303B"/>
    <w:rsid w:val="001A365B"/>
    <w:rsid w:val="001A3718"/>
    <w:rsid w:val="001A3ADC"/>
    <w:rsid w:val="001A3B24"/>
    <w:rsid w:val="001A3CD8"/>
    <w:rsid w:val="001A410F"/>
    <w:rsid w:val="001A467E"/>
    <w:rsid w:val="001A4BDB"/>
    <w:rsid w:val="001A56FA"/>
    <w:rsid w:val="001A5806"/>
    <w:rsid w:val="001A5847"/>
    <w:rsid w:val="001A5873"/>
    <w:rsid w:val="001A5B6C"/>
    <w:rsid w:val="001A5D27"/>
    <w:rsid w:val="001A611A"/>
    <w:rsid w:val="001A6292"/>
    <w:rsid w:val="001A63E4"/>
    <w:rsid w:val="001A6403"/>
    <w:rsid w:val="001A7261"/>
    <w:rsid w:val="001A7602"/>
    <w:rsid w:val="001A7CE0"/>
    <w:rsid w:val="001B02A7"/>
    <w:rsid w:val="001B059B"/>
    <w:rsid w:val="001B0FEC"/>
    <w:rsid w:val="001B130D"/>
    <w:rsid w:val="001B1A94"/>
    <w:rsid w:val="001B1C96"/>
    <w:rsid w:val="001B2937"/>
    <w:rsid w:val="001B2ED7"/>
    <w:rsid w:val="001B53EC"/>
    <w:rsid w:val="001B5A26"/>
    <w:rsid w:val="001B5A9B"/>
    <w:rsid w:val="001B6118"/>
    <w:rsid w:val="001B6508"/>
    <w:rsid w:val="001B662B"/>
    <w:rsid w:val="001B708A"/>
    <w:rsid w:val="001B75F8"/>
    <w:rsid w:val="001B79EB"/>
    <w:rsid w:val="001C02CD"/>
    <w:rsid w:val="001C040F"/>
    <w:rsid w:val="001C0491"/>
    <w:rsid w:val="001C069E"/>
    <w:rsid w:val="001C09FB"/>
    <w:rsid w:val="001C0A57"/>
    <w:rsid w:val="001C0F7D"/>
    <w:rsid w:val="001C1107"/>
    <w:rsid w:val="001C2A2F"/>
    <w:rsid w:val="001C2C84"/>
    <w:rsid w:val="001C37AE"/>
    <w:rsid w:val="001C44E4"/>
    <w:rsid w:val="001C4516"/>
    <w:rsid w:val="001C4C92"/>
    <w:rsid w:val="001C6088"/>
    <w:rsid w:val="001C60FC"/>
    <w:rsid w:val="001C6251"/>
    <w:rsid w:val="001C63FA"/>
    <w:rsid w:val="001C6B2D"/>
    <w:rsid w:val="001C7420"/>
    <w:rsid w:val="001D059E"/>
    <w:rsid w:val="001D0C42"/>
    <w:rsid w:val="001D0CA6"/>
    <w:rsid w:val="001D0ECE"/>
    <w:rsid w:val="001D0F2C"/>
    <w:rsid w:val="001D1837"/>
    <w:rsid w:val="001D1889"/>
    <w:rsid w:val="001D2235"/>
    <w:rsid w:val="001D2FCE"/>
    <w:rsid w:val="001D381A"/>
    <w:rsid w:val="001D3B8F"/>
    <w:rsid w:val="001D5A4F"/>
    <w:rsid w:val="001D5B6F"/>
    <w:rsid w:val="001D5D99"/>
    <w:rsid w:val="001D62E1"/>
    <w:rsid w:val="001D6577"/>
    <w:rsid w:val="001D69AA"/>
    <w:rsid w:val="001D6D3F"/>
    <w:rsid w:val="001D6DD4"/>
    <w:rsid w:val="001D7133"/>
    <w:rsid w:val="001D7169"/>
    <w:rsid w:val="001D73C1"/>
    <w:rsid w:val="001D74D3"/>
    <w:rsid w:val="001D76EB"/>
    <w:rsid w:val="001D785A"/>
    <w:rsid w:val="001E08FE"/>
    <w:rsid w:val="001E0A75"/>
    <w:rsid w:val="001E0CE4"/>
    <w:rsid w:val="001E0D77"/>
    <w:rsid w:val="001E10E4"/>
    <w:rsid w:val="001E152F"/>
    <w:rsid w:val="001E153D"/>
    <w:rsid w:val="001E1576"/>
    <w:rsid w:val="001E1A63"/>
    <w:rsid w:val="001E1B26"/>
    <w:rsid w:val="001E22F3"/>
    <w:rsid w:val="001E24B5"/>
    <w:rsid w:val="001E289E"/>
    <w:rsid w:val="001E2BAB"/>
    <w:rsid w:val="001E3309"/>
    <w:rsid w:val="001E3763"/>
    <w:rsid w:val="001E3A68"/>
    <w:rsid w:val="001E3C57"/>
    <w:rsid w:val="001E45E8"/>
    <w:rsid w:val="001E51A7"/>
    <w:rsid w:val="001E56C6"/>
    <w:rsid w:val="001E56F2"/>
    <w:rsid w:val="001E57CC"/>
    <w:rsid w:val="001E5A75"/>
    <w:rsid w:val="001E6721"/>
    <w:rsid w:val="001E680F"/>
    <w:rsid w:val="001E6863"/>
    <w:rsid w:val="001E6C3A"/>
    <w:rsid w:val="001E6D58"/>
    <w:rsid w:val="001E7515"/>
    <w:rsid w:val="001E7C77"/>
    <w:rsid w:val="001E7DFF"/>
    <w:rsid w:val="001E7EF8"/>
    <w:rsid w:val="001E7F3A"/>
    <w:rsid w:val="001F01B6"/>
    <w:rsid w:val="001F0342"/>
    <w:rsid w:val="001F0541"/>
    <w:rsid w:val="001F07FD"/>
    <w:rsid w:val="001F087B"/>
    <w:rsid w:val="001F08C2"/>
    <w:rsid w:val="001F096F"/>
    <w:rsid w:val="001F0B5D"/>
    <w:rsid w:val="001F134A"/>
    <w:rsid w:val="001F1777"/>
    <w:rsid w:val="001F1C27"/>
    <w:rsid w:val="001F1C70"/>
    <w:rsid w:val="001F248C"/>
    <w:rsid w:val="001F2730"/>
    <w:rsid w:val="001F29E5"/>
    <w:rsid w:val="001F2B3A"/>
    <w:rsid w:val="001F36FE"/>
    <w:rsid w:val="001F3CE6"/>
    <w:rsid w:val="001F3CF7"/>
    <w:rsid w:val="001F4754"/>
    <w:rsid w:val="001F4810"/>
    <w:rsid w:val="001F49DB"/>
    <w:rsid w:val="001F4E17"/>
    <w:rsid w:val="001F51C1"/>
    <w:rsid w:val="001F53CE"/>
    <w:rsid w:val="001F568E"/>
    <w:rsid w:val="001F59A0"/>
    <w:rsid w:val="001F5C3D"/>
    <w:rsid w:val="001F65E9"/>
    <w:rsid w:val="001F6AB1"/>
    <w:rsid w:val="001F6C21"/>
    <w:rsid w:val="001F6DAD"/>
    <w:rsid w:val="001F7B90"/>
    <w:rsid w:val="001F7B9F"/>
    <w:rsid w:val="001F7CB5"/>
    <w:rsid w:val="001F7D1F"/>
    <w:rsid w:val="00200086"/>
    <w:rsid w:val="00200E87"/>
    <w:rsid w:val="002013A5"/>
    <w:rsid w:val="002019C3"/>
    <w:rsid w:val="002023A0"/>
    <w:rsid w:val="002023AE"/>
    <w:rsid w:val="00202832"/>
    <w:rsid w:val="00202B06"/>
    <w:rsid w:val="00203480"/>
    <w:rsid w:val="0020348E"/>
    <w:rsid w:val="00203B9F"/>
    <w:rsid w:val="002044C5"/>
    <w:rsid w:val="0020499B"/>
    <w:rsid w:val="002049CE"/>
    <w:rsid w:val="00204CE4"/>
    <w:rsid w:val="0020558F"/>
    <w:rsid w:val="002064BA"/>
    <w:rsid w:val="0020690E"/>
    <w:rsid w:val="00206D26"/>
    <w:rsid w:val="00207414"/>
    <w:rsid w:val="0020758F"/>
    <w:rsid w:val="0020775C"/>
    <w:rsid w:val="00207C74"/>
    <w:rsid w:val="00207E87"/>
    <w:rsid w:val="002101E7"/>
    <w:rsid w:val="002107B4"/>
    <w:rsid w:val="0021124F"/>
    <w:rsid w:val="002114B8"/>
    <w:rsid w:val="00211BCC"/>
    <w:rsid w:val="00211C80"/>
    <w:rsid w:val="002122D5"/>
    <w:rsid w:val="0021287D"/>
    <w:rsid w:val="002129AA"/>
    <w:rsid w:val="0021327E"/>
    <w:rsid w:val="002134EA"/>
    <w:rsid w:val="00213A55"/>
    <w:rsid w:val="00213B00"/>
    <w:rsid w:val="0021444F"/>
    <w:rsid w:val="00214C3B"/>
    <w:rsid w:val="00215113"/>
    <w:rsid w:val="002159D9"/>
    <w:rsid w:val="00215B15"/>
    <w:rsid w:val="00215D68"/>
    <w:rsid w:val="002175A4"/>
    <w:rsid w:val="002201D6"/>
    <w:rsid w:val="00220455"/>
    <w:rsid w:val="00220490"/>
    <w:rsid w:val="002206C3"/>
    <w:rsid w:val="00220EAE"/>
    <w:rsid w:val="002212CB"/>
    <w:rsid w:val="002217EA"/>
    <w:rsid w:val="0022190E"/>
    <w:rsid w:val="00221E05"/>
    <w:rsid w:val="00221EB8"/>
    <w:rsid w:val="00222309"/>
    <w:rsid w:val="002228B3"/>
    <w:rsid w:val="0022294F"/>
    <w:rsid w:val="00222A56"/>
    <w:rsid w:val="00222F3D"/>
    <w:rsid w:val="00223AEC"/>
    <w:rsid w:val="00223E67"/>
    <w:rsid w:val="00224078"/>
    <w:rsid w:val="00224AF2"/>
    <w:rsid w:val="00224BB2"/>
    <w:rsid w:val="00224C82"/>
    <w:rsid w:val="00226049"/>
    <w:rsid w:val="00226161"/>
    <w:rsid w:val="00226626"/>
    <w:rsid w:val="00226B23"/>
    <w:rsid w:val="00226CD3"/>
    <w:rsid w:val="002270AF"/>
    <w:rsid w:val="0022736F"/>
    <w:rsid w:val="002273EE"/>
    <w:rsid w:val="00230AC8"/>
    <w:rsid w:val="00230BCE"/>
    <w:rsid w:val="00231198"/>
    <w:rsid w:val="0023144F"/>
    <w:rsid w:val="00232E5D"/>
    <w:rsid w:val="002334AF"/>
    <w:rsid w:val="0023377F"/>
    <w:rsid w:val="002338AE"/>
    <w:rsid w:val="00233949"/>
    <w:rsid w:val="00233A9D"/>
    <w:rsid w:val="00234038"/>
    <w:rsid w:val="002341D1"/>
    <w:rsid w:val="002342A2"/>
    <w:rsid w:val="002349CB"/>
    <w:rsid w:val="0023507C"/>
    <w:rsid w:val="002354A8"/>
    <w:rsid w:val="00236180"/>
    <w:rsid w:val="0023663C"/>
    <w:rsid w:val="002367A3"/>
    <w:rsid w:val="00236AFF"/>
    <w:rsid w:val="0023725C"/>
    <w:rsid w:val="002372CE"/>
    <w:rsid w:val="00237A16"/>
    <w:rsid w:val="002400B6"/>
    <w:rsid w:val="002400F8"/>
    <w:rsid w:val="002401B2"/>
    <w:rsid w:val="002405FC"/>
    <w:rsid w:val="00240703"/>
    <w:rsid w:val="00240712"/>
    <w:rsid w:val="00240A5C"/>
    <w:rsid w:val="00240AB7"/>
    <w:rsid w:val="00240BD8"/>
    <w:rsid w:val="00241248"/>
    <w:rsid w:val="002419A8"/>
    <w:rsid w:val="00241B26"/>
    <w:rsid w:val="00241EC1"/>
    <w:rsid w:val="002420EA"/>
    <w:rsid w:val="00242563"/>
    <w:rsid w:val="002425B2"/>
    <w:rsid w:val="00242F88"/>
    <w:rsid w:val="0024325B"/>
    <w:rsid w:val="00243648"/>
    <w:rsid w:val="00243796"/>
    <w:rsid w:val="002438AF"/>
    <w:rsid w:val="00243921"/>
    <w:rsid w:val="002439D1"/>
    <w:rsid w:val="00244218"/>
    <w:rsid w:val="002451F8"/>
    <w:rsid w:val="0024539C"/>
    <w:rsid w:val="00245AE0"/>
    <w:rsid w:val="00245F6D"/>
    <w:rsid w:val="002464CE"/>
    <w:rsid w:val="0024652C"/>
    <w:rsid w:val="00246AA5"/>
    <w:rsid w:val="0024775B"/>
    <w:rsid w:val="00250423"/>
    <w:rsid w:val="00250550"/>
    <w:rsid w:val="002506A1"/>
    <w:rsid w:val="00250971"/>
    <w:rsid w:val="0025105F"/>
    <w:rsid w:val="002510CF"/>
    <w:rsid w:val="0025164D"/>
    <w:rsid w:val="002518B7"/>
    <w:rsid w:val="00252647"/>
    <w:rsid w:val="002526C0"/>
    <w:rsid w:val="002532AF"/>
    <w:rsid w:val="002532FD"/>
    <w:rsid w:val="00253541"/>
    <w:rsid w:val="00253889"/>
    <w:rsid w:val="002539C6"/>
    <w:rsid w:val="0025486A"/>
    <w:rsid w:val="00255198"/>
    <w:rsid w:val="0025598A"/>
    <w:rsid w:val="00255C1A"/>
    <w:rsid w:val="00255C8F"/>
    <w:rsid w:val="00256A66"/>
    <w:rsid w:val="00256C95"/>
    <w:rsid w:val="0025705F"/>
    <w:rsid w:val="00257111"/>
    <w:rsid w:val="002601F2"/>
    <w:rsid w:val="002609CE"/>
    <w:rsid w:val="00260F18"/>
    <w:rsid w:val="0026106C"/>
    <w:rsid w:val="002610A1"/>
    <w:rsid w:val="00261886"/>
    <w:rsid w:val="00262306"/>
    <w:rsid w:val="0026275B"/>
    <w:rsid w:val="00263417"/>
    <w:rsid w:val="0026349E"/>
    <w:rsid w:val="00264406"/>
    <w:rsid w:val="002645D7"/>
    <w:rsid w:val="00264901"/>
    <w:rsid w:val="00264A08"/>
    <w:rsid w:val="00265C51"/>
    <w:rsid w:val="00265DDE"/>
    <w:rsid w:val="002662D6"/>
    <w:rsid w:val="0026642F"/>
    <w:rsid w:val="00266622"/>
    <w:rsid w:val="00266C43"/>
    <w:rsid w:val="00266E38"/>
    <w:rsid w:val="00267A79"/>
    <w:rsid w:val="00267C4F"/>
    <w:rsid w:val="002700E0"/>
    <w:rsid w:val="00270BB0"/>
    <w:rsid w:val="00270BBF"/>
    <w:rsid w:val="00270EE0"/>
    <w:rsid w:val="00270F83"/>
    <w:rsid w:val="00270FAA"/>
    <w:rsid w:val="0027124C"/>
    <w:rsid w:val="00271F9C"/>
    <w:rsid w:val="00272015"/>
    <w:rsid w:val="002721AD"/>
    <w:rsid w:val="00272D23"/>
    <w:rsid w:val="00273214"/>
    <w:rsid w:val="00273435"/>
    <w:rsid w:val="0027358C"/>
    <w:rsid w:val="002735AC"/>
    <w:rsid w:val="00273E73"/>
    <w:rsid w:val="0027449B"/>
    <w:rsid w:val="00274673"/>
    <w:rsid w:val="0027483D"/>
    <w:rsid w:val="00274EDA"/>
    <w:rsid w:val="00274EF6"/>
    <w:rsid w:val="00274F7D"/>
    <w:rsid w:val="00275F32"/>
    <w:rsid w:val="00276171"/>
    <w:rsid w:val="00276809"/>
    <w:rsid w:val="00277095"/>
    <w:rsid w:val="0027761F"/>
    <w:rsid w:val="0027765C"/>
    <w:rsid w:val="002776D0"/>
    <w:rsid w:val="0028037C"/>
    <w:rsid w:val="0028057B"/>
    <w:rsid w:val="00280E10"/>
    <w:rsid w:val="00280FC6"/>
    <w:rsid w:val="002816E5"/>
    <w:rsid w:val="00281913"/>
    <w:rsid w:val="0028195C"/>
    <w:rsid w:val="0028271C"/>
    <w:rsid w:val="00282B22"/>
    <w:rsid w:val="00282EC7"/>
    <w:rsid w:val="002832EB"/>
    <w:rsid w:val="0028406E"/>
    <w:rsid w:val="0028434A"/>
    <w:rsid w:val="00284FE0"/>
    <w:rsid w:val="00285231"/>
    <w:rsid w:val="00285DF2"/>
    <w:rsid w:val="00286100"/>
    <w:rsid w:val="00286617"/>
    <w:rsid w:val="00286671"/>
    <w:rsid w:val="0028671D"/>
    <w:rsid w:val="002868B9"/>
    <w:rsid w:val="00286C12"/>
    <w:rsid w:val="00286EB0"/>
    <w:rsid w:val="00286FAA"/>
    <w:rsid w:val="00287186"/>
    <w:rsid w:val="002875AF"/>
    <w:rsid w:val="002876AB"/>
    <w:rsid w:val="00287773"/>
    <w:rsid w:val="00287D18"/>
    <w:rsid w:val="0029013B"/>
    <w:rsid w:val="00290278"/>
    <w:rsid w:val="00290B77"/>
    <w:rsid w:val="0029102F"/>
    <w:rsid w:val="00291755"/>
    <w:rsid w:val="002917DD"/>
    <w:rsid w:val="00291851"/>
    <w:rsid w:val="00291C5D"/>
    <w:rsid w:val="00291E35"/>
    <w:rsid w:val="00292435"/>
    <w:rsid w:val="00292A15"/>
    <w:rsid w:val="00292CE5"/>
    <w:rsid w:val="00293041"/>
    <w:rsid w:val="0029318F"/>
    <w:rsid w:val="0029375E"/>
    <w:rsid w:val="00294959"/>
    <w:rsid w:val="00294C8E"/>
    <w:rsid w:val="00294C9C"/>
    <w:rsid w:val="00294F57"/>
    <w:rsid w:val="002965EB"/>
    <w:rsid w:val="00297041"/>
    <w:rsid w:val="002975B1"/>
    <w:rsid w:val="00297BB1"/>
    <w:rsid w:val="00297BD7"/>
    <w:rsid w:val="00297D70"/>
    <w:rsid w:val="00297E21"/>
    <w:rsid w:val="00297ED1"/>
    <w:rsid w:val="00297F58"/>
    <w:rsid w:val="002A0BB7"/>
    <w:rsid w:val="002A13F8"/>
    <w:rsid w:val="002A1533"/>
    <w:rsid w:val="002A1618"/>
    <w:rsid w:val="002A2234"/>
    <w:rsid w:val="002A231A"/>
    <w:rsid w:val="002A2685"/>
    <w:rsid w:val="002A27C5"/>
    <w:rsid w:val="002A2B4D"/>
    <w:rsid w:val="002A2D02"/>
    <w:rsid w:val="002A3B1F"/>
    <w:rsid w:val="002A447F"/>
    <w:rsid w:val="002A44A7"/>
    <w:rsid w:val="002A4A02"/>
    <w:rsid w:val="002A5114"/>
    <w:rsid w:val="002A56AF"/>
    <w:rsid w:val="002A5898"/>
    <w:rsid w:val="002A5B7F"/>
    <w:rsid w:val="002A63C6"/>
    <w:rsid w:val="002A6930"/>
    <w:rsid w:val="002A6A02"/>
    <w:rsid w:val="002A6CA9"/>
    <w:rsid w:val="002A76F7"/>
    <w:rsid w:val="002A7A1C"/>
    <w:rsid w:val="002A7BA5"/>
    <w:rsid w:val="002B037C"/>
    <w:rsid w:val="002B0462"/>
    <w:rsid w:val="002B064E"/>
    <w:rsid w:val="002B0856"/>
    <w:rsid w:val="002B0A29"/>
    <w:rsid w:val="002B0B04"/>
    <w:rsid w:val="002B0F61"/>
    <w:rsid w:val="002B2458"/>
    <w:rsid w:val="002B26C0"/>
    <w:rsid w:val="002B2AE8"/>
    <w:rsid w:val="002B3308"/>
    <w:rsid w:val="002B35E0"/>
    <w:rsid w:val="002B37B3"/>
    <w:rsid w:val="002B40E5"/>
    <w:rsid w:val="002B42E1"/>
    <w:rsid w:val="002B455C"/>
    <w:rsid w:val="002B4D9F"/>
    <w:rsid w:val="002B4EF5"/>
    <w:rsid w:val="002B4F7C"/>
    <w:rsid w:val="002B4F83"/>
    <w:rsid w:val="002B5474"/>
    <w:rsid w:val="002B5C5C"/>
    <w:rsid w:val="002B5E08"/>
    <w:rsid w:val="002B6144"/>
    <w:rsid w:val="002B70E1"/>
    <w:rsid w:val="002B757E"/>
    <w:rsid w:val="002B77AC"/>
    <w:rsid w:val="002C00A3"/>
    <w:rsid w:val="002C03EB"/>
    <w:rsid w:val="002C058E"/>
    <w:rsid w:val="002C165F"/>
    <w:rsid w:val="002C16FC"/>
    <w:rsid w:val="002C28E0"/>
    <w:rsid w:val="002C2E11"/>
    <w:rsid w:val="002C3049"/>
    <w:rsid w:val="002C32F9"/>
    <w:rsid w:val="002C35D9"/>
    <w:rsid w:val="002C3756"/>
    <w:rsid w:val="002C4296"/>
    <w:rsid w:val="002C4573"/>
    <w:rsid w:val="002C4603"/>
    <w:rsid w:val="002C4937"/>
    <w:rsid w:val="002C4C18"/>
    <w:rsid w:val="002C5027"/>
    <w:rsid w:val="002C56BB"/>
    <w:rsid w:val="002C589E"/>
    <w:rsid w:val="002C5E2F"/>
    <w:rsid w:val="002C6608"/>
    <w:rsid w:val="002C6B32"/>
    <w:rsid w:val="002C7960"/>
    <w:rsid w:val="002C7DF7"/>
    <w:rsid w:val="002D00C2"/>
    <w:rsid w:val="002D07E9"/>
    <w:rsid w:val="002D0877"/>
    <w:rsid w:val="002D1677"/>
    <w:rsid w:val="002D1886"/>
    <w:rsid w:val="002D1D76"/>
    <w:rsid w:val="002D1E91"/>
    <w:rsid w:val="002D3300"/>
    <w:rsid w:val="002D350F"/>
    <w:rsid w:val="002D3889"/>
    <w:rsid w:val="002D3FD6"/>
    <w:rsid w:val="002D421C"/>
    <w:rsid w:val="002D495C"/>
    <w:rsid w:val="002D4C04"/>
    <w:rsid w:val="002D4DEA"/>
    <w:rsid w:val="002D55F4"/>
    <w:rsid w:val="002D5ABE"/>
    <w:rsid w:val="002D5FFF"/>
    <w:rsid w:val="002D64C9"/>
    <w:rsid w:val="002D69BB"/>
    <w:rsid w:val="002D6BBF"/>
    <w:rsid w:val="002D6F4F"/>
    <w:rsid w:val="002D7384"/>
    <w:rsid w:val="002D7A75"/>
    <w:rsid w:val="002D7D7C"/>
    <w:rsid w:val="002D7FA1"/>
    <w:rsid w:val="002E0583"/>
    <w:rsid w:val="002E0F0D"/>
    <w:rsid w:val="002E0F37"/>
    <w:rsid w:val="002E1034"/>
    <w:rsid w:val="002E2CF1"/>
    <w:rsid w:val="002E3296"/>
    <w:rsid w:val="002E3315"/>
    <w:rsid w:val="002E3E6E"/>
    <w:rsid w:val="002E409F"/>
    <w:rsid w:val="002E43BE"/>
    <w:rsid w:val="002E46DA"/>
    <w:rsid w:val="002E5FA9"/>
    <w:rsid w:val="002E60CD"/>
    <w:rsid w:val="002E6263"/>
    <w:rsid w:val="002E654A"/>
    <w:rsid w:val="002E68E2"/>
    <w:rsid w:val="002E6E25"/>
    <w:rsid w:val="002E7231"/>
    <w:rsid w:val="002E7598"/>
    <w:rsid w:val="002E7688"/>
    <w:rsid w:val="002E7785"/>
    <w:rsid w:val="002E7962"/>
    <w:rsid w:val="002E7E9A"/>
    <w:rsid w:val="002E7F14"/>
    <w:rsid w:val="002F04C6"/>
    <w:rsid w:val="002F08C6"/>
    <w:rsid w:val="002F0CAB"/>
    <w:rsid w:val="002F182A"/>
    <w:rsid w:val="002F1CCE"/>
    <w:rsid w:val="002F2186"/>
    <w:rsid w:val="002F2370"/>
    <w:rsid w:val="002F2437"/>
    <w:rsid w:val="002F33D8"/>
    <w:rsid w:val="002F3573"/>
    <w:rsid w:val="002F40B8"/>
    <w:rsid w:val="002F5730"/>
    <w:rsid w:val="002F5ABD"/>
    <w:rsid w:val="002F5C81"/>
    <w:rsid w:val="002F5FDD"/>
    <w:rsid w:val="002F6148"/>
    <w:rsid w:val="002F67B5"/>
    <w:rsid w:val="002F6A5B"/>
    <w:rsid w:val="002F6F79"/>
    <w:rsid w:val="002F70A4"/>
    <w:rsid w:val="002F7166"/>
    <w:rsid w:val="002F7969"/>
    <w:rsid w:val="002F7A2A"/>
    <w:rsid w:val="00300725"/>
    <w:rsid w:val="003010D9"/>
    <w:rsid w:val="00301742"/>
    <w:rsid w:val="00301746"/>
    <w:rsid w:val="00301BDD"/>
    <w:rsid w:val="00301C87"/>
    <w:rsid w:val="003021AC"/>
    <w:rsid w:val="0030223B"/>
    <w:rsid w:val="00302836"/>
    <w:rsid w:val="00302B30"/>
    <w:rsid w:val="00302D9A"/>
    <w:rsid w:val="0030358D"/>
    <w:rsid w:val="003038F6"/>
    <w:rsid w:val="00303B6F"/>
    <w:rsid w:val="00303D8D"/>
    <w:rsid w:val="003040A8"/>
    <w:rsid w:val="003040BD"/>
    <w:rsid w:val="0030436A"/>
    <w:rsid w:val="0030490B"/>
    <w:rsid w:val="00304A0E"/>
    <w:rsid w:val="00304BC6"/>
    <w:rsid w:val="00304D2A"/>
    <w:rsid w:val="00304FBA"/>
    <w:rsid w:val="00305B63"/>
    <w:rsid w:val="00306216"/>
    <w:rsid w:val="0030640F"/>
    <w:rsid w:val="00306687"/>
    <w:rsid w:val="0030677F"/>
    <w:rsid w:val="00306928"/>
    <w:rsid w:val="00306EFD"/>
    <w:rsid w:val="00307055"/>
    <w:rsid w:val="00307073"/>
    <w:rsid w:val="00307213"/>
    <w:rsid w:val="00307238"/>
    <w:rsid w:val="00307326"/>
    <w:rsid w:val="0031041C"/>
    <w:rsid w:val="003104DC"/>
    <w:rsid w:val="003106AF"/>
    <w:rsid w:val="003108D2"/>
    <w:rsid w:val="00310AFB"/>
    <w:rsid w:val="00310E12"/>
    <w:rsid w:val="00310E51"/>
    <w:rsid w:val="0031110E"/>
    <w:rsid w:val="00311822"/>
    <w:rsid w:val="00311A1B"/>
    <w:rsid w:val="00311D2B"/>
    <w:rsid w:val="00311E36"/>
    <w:rsid w:val="00311EC6"/>
    <w:rsid w:val="003124DF"/>
    <w:rsid w:val="003129E8"/>
    <w:rsid w:val="00312D54"/>
    <w:rsid w:val="00312E24"/>
    <w:rsid w:val="00312E37"/>
    <w:rsid w:val="00313103"/>
    <w:rsid w:val="00313335"/>
    <w:rsid w:val="00313761"/>
    <w:rsid w:val="00313A39"/>
    <w:rsid w:val="00313ACC"/>
    <w:rsid w:val="00313DD4"/>
    <w:rsid w:val="00314925"/>
    <w:rsid w:val="00314CB2"/>
    <w:rsid w:val="003156C6"/>
    <w:rsid w:val="003159B5"/>
    <w:rsid w:val="00315ACA"/>
    <w:rsid w:val="00315CC8"/>
    <w:rsid w:val="00315D67"/>
    <w:rsid w:val="00316FA3"/>
    <w:rsid w:val="00317030"/>
    <w:rsid w:val="00317513"/>
    <w:rsid w:val="003177CF"/>
    <w:rsid w:val="003178F2"/>
    <w:rsid w:val="00320000"/>
    <w:rsid w:val="003200ED"/>
    <w:rsid w:val="00320A2A"/>
    <w:rsid w:val="00320B26"/>
    <w:rsid w:val="00320F09"/>
    <w:rsid w:val="00320F7E"/>
    <w:rsid w:val="0032176E"/>
    <w:rsid w:val="00322F23"/>
    <w:rsid w:val="0032311E"/>
    <w:rsid w:val="003235EE"/>
    <w:rsid w:val="00323B73"/>
    <w:rsid w:val="00324055"/>
    <w:rsid w:val="00324568"/>
    <w:rsid w:val="00324ADF"/>
    <w:rsid w:val="00324CCB"/>
    <w:rsid w:val="00325202"/>
    <w:rsid w:val="00325463"/>
    <w:rsid w:val="003254DA"/>
    <w:rsid w:val="00325B75"/>
    <w:rsid w:val="00325C89"/>
    <w:rsid w:val="00325D30"/>
    <w:rsid w:val="003260AD"/>
    <w:rsid w:val="00326306"/>
    <w:rsid w:val="00326351"/>
    <w:rsid w:val="0032658F"/>
    <w:rsid w:val="003268A8"/>
    <w:rsid w:val="00326FFA"/>
    <w:rsid w:val="00327035"/>
    <w:rsid w:val="00327510"/>
    <w:rsid w:val="00327574"/>
    <w:rsid w:val="0032776B"/>
    <w:rsid w:val="0032791F"/>
    <w:rsid w:val="00327C2B"/>
    <w:rsid w:val="00327E5B"/>
    <w:rsid w:val="00330EA8"/>
    <w:rsid w:val="00331012"/>
    <w:rsid w:val="00331619"/>
    <w:rsid w:val="00331639"/>
    <w:rsid w:val="0033195A"/>
    <w:rsid w:val="00331ADD"/>
    <w:rsid w:val="00332460"/>
    <w:rsid w:val="003325E6"/>
    <w:rsid w:val="00333484"/>
    <w:rsid w:val="00333744"/>
    <w:rsid w:val="00333B4C"/>
    <w:rsid w:val="00334050"/>
    <w:rsid w:val="00334396"/>
    <w:rsid w:val="00334D0A"/>
    <w:rsid w:val="0033781D"/>
    <w:rsid w:val="0033791A"/>
    <w:rsid w:val="00337C59"/>
    <w:rsid w:val="00337C70"/>
    <w:rsid w:val="00337CB0"/>
    <w:rsid w:val="00340488"/>
    <w:rsid w:val="00340E38"/>
    <w:rsid w:val="00341092"/>
    <w:rsid w:val="00341454"/>
    <w:rsid w:val="003416E4"/>
    <w:rsid w:val="003417A7"/>
    <w:rsid w:val="0034190E"/>
    <w:rsid w:val="00341A45"/>
    <w:rsid w:val="00342981"/>
    <w:rsid w:val="00343126"/>
    <w:rsid w:val="00343B61"/>
    <w:rsid w:val="003440F4"/>
    <w:rsid w:val="00344165"/>
    <w:rsid w:val="003441F8"/>
    <w:rsid w:val="0034436B"/>
    <w:rsid w:val="0034495A"/>
    <w:rsid w:val="00344B53"/>
    <w:rsid w:val="00344C39"/>
    <w:rsid w:val="00344CA6"/>
    <w:rsid w:val="00344F4F"/>
    <w:rsid w:val="0034515C"/>
    <w:rsid w:val="003455F4"/>
    <w:rsid w:val="00345849"/>
    <w:rsid w:val="003463C0"/>
    <w:rsid w:val="00346771"/>
    <w:rsid w:val="00346B69"/>
    <w:rsid w:val="00346BAD"/>
    <w:rsid w:val="00346D7B"/>
    <w:rsid w:val="00346DCB"/>
    <w:rsid w:val="003472FA"/>
    <w:rsid w:val="003473B2"/>
    <w:rsid w:val="0034757D"/>
    <w:rsid w:val="003501A3"/>
    <w:rsid w:val="00350205"/>
    <w:rsid w:val="00350428"/>
    <w:rsid w:val="003506A8"/>
    <w:rsid w:val="00350862"/>
    <w:rsid w:val="00350981"/>
    <w:rsid w:val="00350E84"/>
    <w:rsid w:val="0035122F"/>
    <w:rsid w:val="003516A1"/>
    <w:rsid w:val="00351862"/>
    <w:rsid w:val="00351F9B"/>
    <w:rsid w:val="0035208E"/>
    <w:rsid w:val="003525BF"/>
    <w:rsid w:val="003528C8"/>
    <w:rsid w:val="00352D38"/>
    <w:rsid w:val="00353A92"/>
    <w:rsid w:val="00353DF8"/>
    <w:rsid w:val="0035458A"/>
    <w:rsid w:val="003549E4"/>
    <w:rsid w:val="00354F1C"/>
    <w:rsid w:val="00355951"/>
    <w:rsid w:val="00355973"/>
    <w:rsid w:val="00356251"/>
    <w:rsid w:val="00356586"/>
    <w:rsid w:val="0035661D"/>
    <w:rsid w:val="003579EF"/>
    <w:rsid w:val="00360335"/>
    <w:rsid w:val="003613F3"/>
    <w:rsid w:val="003617C7"/>
    <w:rsid w:val="00361DC8"/>
    <w:rsid w:val="003627AA"/>
    <w:rsid w:val="00362EE0"/>
    <w:rsid w:val="00362F12"/>
    <w:rsid w:val="00363956"/>
    <w:rsid w:val="00364218"/>
    <w:rsid w:val="003642E0"/>
    <w:rsid w:val="00364729"/>
    <w:rsid w:val="00364CFC"/>
    <w:rsid w:val="0036526C"/>
    <w:rsid w:val="003653A8"/>
    <w:rsid w:val="00365E52"/>
    <w:rsid w:val="00366306"/>
    <w:rsid w:val="00366428"/>
    <w:rsid w:val="003668FB"/>
    <w:rsid w:val="00366C29"/>
    <w:rsid w:val="003679C8"/>
    <w:rsid w:val="00367B29"/>
    <w:rsid w:val="003706A7"/>
    <w:rsid w:val="00371E0E"/>
    <w:rsid w:val="0037248A"/>
    <w:rsid w:val="00372499"/>
    <w:rsid w:val="0037352F"/>
    <w:rsid w:val="0037360E"/>
    <w:rsid w:val="00373761"/>
    <w:rsid w:val="00373870"/>
    <w:rsid w:val="00373B7F"/>
    <w:rsid w:val="00374233"/>
    <w:rsid w:val="00374533"/>
    <w:rsid w:val="00374DA6"/>
    <w:rsid w:val="0037509B"/>
    <w:rsid w:val="0037559B"/>
    <w:rsid w:val="0037585C"/>
    <w:rsid w:val="00375CB4"/>
    <w:rsid w:val="00375E40"/>
    <w:rsid w:val="00375F46"/>
    <w:rsid w:val="00376606"/>
    <w:rsid w:val="00376652"/>
    <w:rsid w:val="00376D75"/>
    <w:rsid w:val="0037745E"/>
    <w:rsid w:val="00377CE9"/>
    <w:rsid w:val="00377D8B"/>
    <w:rsid w:val="00380D84"/>
    <w:rsid w:val="0038166F"/>
    <w:rsid w:val="00381D29"/>
    <w:rsid w:val="00381FC1"/>
    <w:rsid w:val="00382566"/>
    <w:rsid w:val="00382A84"/>
    <w:rsid w:val="00383011"/>
    <w:rsid w:val="0038355B"/>
    <w:rsid w:val="00383708"/>
    <w:rsid w:val="00384815"/>
    <w:rsid w:val="00384902"/>
    <w:rsid w:val="00384EA5"/>
    <w:rsid w:val="003852BC"/>
    <w:rsid w:val="003853A1"/>
    <w:rsid w:val="003855DD"/>
    <w:rsid w:val="00385BDD"/>
    <w:rsid w:val="00385CFC"/>
    <w:rsid w:val="00387012"/>
    <w:rsid w:val="00387C3B"/>
    <w:rsid w:val="00390062"/>
    <w:rsid w:val="003901C0"/>
    <w:rsid w:val="003905DA"/>
    <w:rsid w:val="003905F4"/>
    <w:rsid w:val="00392978"/>
    <w:rsid w:val="00392B23"/>
    <w:rsid w:val="00392BD9"/>
    <w:rsid w:val="00393070"/>
    <w:rsid w:val="00393343"/>
    <w:rsid w:val="00393A18"/>
    <w:rsid w:val="00393C06"/>
    <w:rsid w:val="00393DEA"/>
    <w:rsid w:val="00394E0A"/>
    <w:rsid w:val="00395553"/>
    <w:rsid w:val="003958C0"/>
    <w:rsid w:val="00396510"/>
    <w:rsid w:val="00396830"/>
    <w:rsid w:val="00396A44"/>
    <w:rsid w:val="00396DDB"/>
    <w:rsid w:val="00396E5D"/>
    <w:rsid w:val="00397298"/>
    <w:rsid w:val="00397528"/>
    <w:rsid w:val="003A0439"/>
    <w:rsid w:val="003A0ABA"/>
    <w:rsid w:val="003A0EF4"/>
    <w:rsid w:val="003A10FB"/>
    <w:rsid w:val="003A1392"/>
    <w:rsid w:val="003A1435"/>
    <w:rsid w:val="003A20B0"/>
    <w:rsid w:val="003A2465"/>
    <w:rsid w:val="003A2785"/>
    <w:rsid w:val="003A2A7A"/>
    <w:rsid w:val="003A2CEE"/>
    <w:rsid w:val="003A2FD0"/>
    <w:rsid w:val="003A3AB8"/>
    <w:rsid w:val="003A4876"/>
    <w:rsid w:val="003A5369"/>
    <w:rsid w:val="003A5D8A"/>
    <w:rsid w:val="003A649C"/>
    <w:rsid w:val="003A6766"/>
    <w:rsid w:val="003A699A"/>
    <w:rsid w:val="003A6CC3"/>
    <w:rsid w:val="003A6E22"/>
    <w:rsid w:val="003A76F5"/>
    <w:rsid w:val="003A7E7C"/>
    <w:rsid w:val="003B0BE2"/>
    <w:rsid w:val="003B0CA7"/>
    <w:rsid w:val="003B12CD"/>
    <w:rsid w:val="003B1554"/>
    <w:rsid w:val="003B188C"/>
    <w:rsid w:val="003B1C57"/>
    <w:rsid w:val="003B299F"/>
    <w:rsid w:val="003B37C3"/>
    <w:rsid w:val="003B3852"/>
    <w:rsid w:val="003B392C"/>
    <w:rsid w:val="003B3D09"/>
    <w:rsid w:val="003B4224"/>
    <w:rsid w:val="003B50D2"/>
    <w:rsid w:val="003B56A5"/>
    <w:rsid w:val="003B5767"/>
    <w:rsid w:val="003B6611"/>
    <w:rsid w:val="003B73CD"/>
    <w:rsid w:val="003B78FE"/>
    <w:rsid w:val="003B7C9E"/>
    <w:rsid w:val="003B7E78"/>
    <w:rsid w:val="003C0C5E"/>
    <w:rsid w:val="003C13BF"/>
    <w:rsid w:val="003C143B"/>
    <w:rsid w:val="003C18B0"/>
    <w:rsid w:val="003C18DE"/>
    <w:rsid w:val="003C1915"/>
    <w:rsid w:val="003C1AD4"/>
    <w:rsid w:val="003C1B11"/>
    <w:rsid w:val="003C25C5"/>
    <w:rsid w:val="003C273F"/>
    <w:rsid w:val="003C2B49"/>
    <w:rsid w:val="003C30A8"/>
    <w:rsid w:val="003C30FC"/>
    <w:rsid w:val="003C3236"/>
    <w:rsid w:val="003C3A74"/>
    <w:rsid w:val="003C3E97"/>
    <w:rsid w:val="003C3EC1"/>
    <w:rsid w:val="003C463C"/>
    <w:rsid w:val="003C4C4B"/>
    <w:rsid w:val="003C5D1C"/>
    <w:rsid w:val="003C6E8F"/>
    <w:rsid w:val="003C6F92"/>
    <w:rsid w:val="003C7196"/>
    <w:rsid w:val="003C7677"/>
    <w:rsid w:val="003C7694"/>
    <w:rsid w:val="003C7863"/>
    <w:rsid w:val="003C794A"/>
    <w:rsid w:val="003C79E4"/>
    <w:rsid w:val="003D049E"/>
    <w:rsid w:val="003D0898"/>
    <w:rsid w:val="003D08E1"/>
    <w:rsid w:val="003D093E"/>
    <w:rsid w:val="003D0BF8"/>
    <w:rsid w:val="003D12BA"/>
    <w:rsid w:val="003D151B"/>
    <w:rsid w:val="003D17B3"/>
    <w:rsid w:val="003D271B"/>
    <w:rsid w:val="003D2AAC"/>
    <w:rsid w:val="003D2BED"/>
    <w:rsid w:val="003D3B51"/>
    <w:rsid w:val="003D3B6C"/>
    <w:rsid w:val="003D4290"/>
    <w:rsid w:val="003D5D8B"/>
    <w:rsid w:val="003D615C"/>
    <w:rsid w:val="003D6A41"/>
    <w:rsid w:val="003D6B63"/>
    <w:rsid w:val="003D6BA4"/>
    <w:rsid w:val="003D75FA"/>
    <w:rsid w:val="003D7BC7"/>
    <w:rsid w:val="003E003E"/>
    <w:rsid w:val="003E01C5"/>
    <w:rsid w:val="003E0CC4"/>
    <w:rsid w:val="003E0D6C"/>
    <w:rsid w:val="003E1E01"/>
    <w:rsid w:val="003E2152"/>
    <w:rsid w:val="003E24D3"/>
    <w:rsid w:val="003E2512"/>
    <w:rsid w:val="003E2C40"/>
    <w:rsid w:val="003E2CD0"/>
    <w:rsid w:val="003E33A6"/>
    <w:rsid w:val="003E33FF"/>
    <w:rsid w:val="003E3A7F"/>
    <w:rsid w:val="003E3B61"/>
    <w:rsid w:val="003E3C72"/>
    <w:rsid w:val="003E3C90"/>
    <w:rsid w:val="003E3F0E"/>
    <w:rsid w:val="003E424C"/>
    <w:rsid w:val="003E445B"/>
    <w:rsid w:val="003E602B"/>
    <w:rsid w:val="003E6497"/>
    <w:rsid w:val="003E6E86"/>
    <w:rsid w:val="003E6F42"/>
    <w:rsid w:val="003E754E"/>
    <w:rsid w:val="003F06E0"/>
    <w:rsid w:val="003F071E"/>
    <w:rsid w:val="003F1402"/>
    <w:rsid w:val="003F14B0"/>
    <w:rsid w:val="003F177E"/>
    <w:rsid w:val="003F2C4E"/>
    <w:rsid w:val="003F2D7B"/>
    <w:rsid w:val="003F2DC4"/>
    <w:rsid w:val="003F41B9"/>
    <w:rsid w:val="003F507A"/>
    <w:rsid w:val="003F507E"/>
    <w:rsid w:val="003F5130"/>
    <w:rsid w:val="003F551F"/>
    <w:rsid w:val="003F57F6"/>
    <w:rsid w:val="003F5A88"/>
    <w:rsid w:val="003F5ABA"/>
    <w:rsid w:val="003F5B4C"/>
    <w:rsid w:val="003F61D6"/>
    <w:rsid w:val="003F7105"/>
    <w:rsid w:val="003F72D3"/>
    <w:rsid w:val="003F732A"/>
    <w:rsid w:val="003F757B"/>
    <w:rsid w:val="003F791B"/>
    <w:rsid w:val="003F7CCB"/>
    <w:rsid w:val="003F7E6F"/>
    <w:rsid w:val="00402497"/>
    <w:rsid w:val="0040297E"/>
    <w:rsid w:val="004030ED"/>
    <w:rsid w:val="004038D8"/>
    <w:rsid w:val="00404626"/>
    <w:rsid w:val="00404969"/>
    <w:rsid w:val="00404FED"/>
    <w:rsid w:val="00405780"/>
    <w:rsid w:val="004058CE"/>
    <w:rsid w:val="004058DD"/>
    <w:rsid w:val="004059BD"/>
    <w:rsid w:val="00406236"/>
    <w:rsid w:val="00406F04"/>
    <w:rsid w:val="00407164"/>
    <w:rsid w:val="004073E1"/>
    <w:rsid w:val="0040792D"/>
    <w:rsid w:val="00407F4B"/>
    <w:rsid w:val="004100EC"/>
    <w:rsid w:val="00410DBF"/>
    <w:rsid w:val="00410E14"/>
    <w:rsid w:val="00411AF3"/>
    <w:rsid w:val="00411D89"/>
    <w:rsid w:val="004128E1"/>
    <w:rsid w:val="00412BEC"/>
    <w:rsid w:val="00412DF3"/>
    <w:rsid w:val="00413721"/>
    <w:rsid w:val="0041398C"/>
    <w:rsid w:val="00413A57"/>
    <w:rsid w:val="00414843"/>
    <w:rsid w:val="004150F7"/>
    <w:rsid w:val="00415374"/>
    <w:rsid w:val="0041541C"/>
    <w:rsid w:val="00415593"/>
    <w:rsid w:val="00415601"/>
    <w:rsid w:val="00415BA7"/>
    <w:rsid w:val="00415DAF"/>
    <w:rsid w:val="00416533"/>
    <w:rsid w:val="0041718F"/>
    <w:rsid w:val="004175BA"/>
    <w:rsid w:val="004175D6"/>
    <w:rsid w:val="00417994"/>
    <w:rsid w:val="00417BA9"/>
    <w:rsid w:val="00417C45"/>
    <w:rsid w:val="00420282"/>
    <w:rsid w:val="00420312"/>
    <w:rsid w:val="00420991"/>
    <w:rsid w:val="00420EA6"/>
    <w:rsid w:val="004210F2"/>
    <w:rsid w:val="00421322"/>
    <w:rsid w:val="004216C1"/>
    <w:rsid w:val="0042215B"/>
    <w:rsid w:val="0042238B"/>
    <w:rsid w:val="004223A7"/>
    <w:rsid w:val="004224D8"/>
    <w:rsid w:val="00422D8A"/>
    <w:rsid w:val="004234A2"/>
    <w:rsid w:val="004238B1"/>
    <w:rsid w:val="00423EAC"/>
    <w:rsid w:val="00423F04"/>
    <w:rsid w:val="0042429B"/>
    <w:rsid w:val="004245CD"/>
    <w:rsid w:val="0042464E"/>
    <w:rsid w:val="00424C1B"/>
    <w:rsid w:val="00424EDA"/>
    <w:rsid w:val="0042551E"/>
    <w:rsid w:val="0042563D"/>
    <w:rsid w:val="00425D01"/>
    <w:rsid w:val="0042618B"/>
    <w:rsid w:val="004263CE"/>
    <w:rsid w:val="00426716"/>
    <w:rsid w:val="004272D6"/>
    <w:rsid w:val="004273C9"/>
    <w:rsid w:val="00430FC1"/>
    <w:rsid w:val="00431237"/>
    <w:rsid w:val="004327AD"/>
    <w:rsid w:val="00432B27"/>
    <w:rsid w:val="00432BE6"/>
    <w:rsid w:val="004330B4"/>
    <w:rsid w:val="004336D0"/>
    <w:rsid w:val="00433DD5"/>
    <w:rsid w:val="00434351"/>
    <w:rsid w:val="00434E89"/>
    <w:rsid w:val="00434FF5"/>
    <w:rsid w:val="00435B87"/>
    <w:rsid w:val="004367B8"/>
    <w:rsid w:val="0043690F"/>
    <w:rsid w:val="00437199"/>
    <w:rsid w:val="0043728C"/>
    <w:rsid w:val="0043740F"/>
    <w:rsid w:val="00437770"/>
    <w:rsid w:val="00437AFE"/>
    <w:rsid w:val="00437C2E"/>
    <w:rsid w:val="00437E67"/>
    <w:rsid w:val="00440075"/>
    <w:rsid w:val="00440222"/>
    <w:rsid w:val="004405F5"/>
    <w:rsid w:val="004413F7"/>
    <w:rsid w:val="004415C9"/>
    <w:rsid w:val="00441E8F"/>
    <w:rsid w:val="0044208D"/>
    <w:rsid w:val="00442DE9"/>
    <w:rsid w:val="00444287"/>
    <w:rsid w:val="004443D0"/>
    <w:rsid w:val="00444500"/>
    <w:rsid w:val="00444B69"/>
    <w:rsid w:val="00444DA1"/>
    <w:rsid w:val="00445577"/>
    <w:rsid w:val="00445F24"/>
    <w:rsid w:val="004472DA"/>
    <w:rsid w:val="0044735F"/>
    <w:rsid w:val="0044743C"/>
    <w:rsid w:val="00447CC9"/>
    <w:rsid w:val="00447DB3"/>
    <w:rsid w:val="00447FFD"/>
    <w:rsid w:val="004502E7"/>
    <w:rsid w:val="00451479"/>
    <w:rsid w:val="00451D6D"/>
    <w:rsid w:val="0045210B"/>
    <w:rsid w:val="0045251B"/>
    <w:rsid w:val="0045251F"/>
    <w:rsid w:val="00452A90"/>
    <w:rsid w:val="00452E0A"/>
    <w:rsid w:val="00452EB2"/>
    <w:rsid w:val="0045422E"/>
    <w:rsid w:val="0045491C"/>
    <w:rsid w:val="00454AF0"/>
    <w:rsid w:val="004550BD"/>
    <w:rsid w:val="004553A2"/>
    <w:rsid w:val="004553BD"/>
    <w:rsid w:val="00455E36"/>
    <w:rsid w:val="00455ECF"/>
    <w:rsid w:val="0045657D"/>
    <w:rsid w:val="00456FC9"/>
    <w:rsid w:val="004576C0"/>
    <w:rsid w:val="004576D4"/>
    <w:rsid w:val="00457C6B"/>
    <w:rsid w:val="00460567"/>
    <w:rsid w:val="00460D01"/>
    <w:rsid w:val="00460D65"/>
    <w:rsid w:val="00461367"/>
    <w:rsid w:val="004618EC"/>
    <w:rsid w:val="00461FF3"/>
    <w:rsid w:val="00462046"/>
    <w:rsid w:val="004623AD"/>
    <w:rsid w:val="004624F8"/>
    <w:rsid w:val="00463626"/>
    <w:rsid w:val="00463931"/>
    <w:rsid w:val="00463A44"/>
    <w:rsid w:val="00464252"/>
    <w:rsid w:val="00464A97"/>
    <w:rsid w:val="00464C67"/>
    <w:rsid w:val="00464F3D"/>
    <w:rsid w:val="004655B7"/>
    <w:rsid w:val="00466DEC"/>
    <w:rsid w:val="00466F88"/>
    <w:rsid w:val="0046708F"/>
    <w:rsid w:val="00467172"/>
    <w:rsid w:val="0046726C"/>
    <w:rsid w:val="00467524"/>
    <w:rsid w:val="00467604"/>
    <w:rsid w:val="00467956"/>
    <w:rsid w:val="00467D5D"/>
    <w:rsid w:val="00470398"/>
    <w:rsid w:val="00470444"/>
    <w:rsid w:val="0047073D"/>
    <w:rsid w:val="00470AC8"/>
    <w:rsid w:val="00470E17"/>
    <w:rsid w:val="00470E45"/>
    <w:rsid w:val="00471406"/>
    <w:rsid w:val="00471B1E"/>
    <w:rsid w:val="00471C60"/>
    <w:rsid w:val="00471DC9"/>
    <w:rsid w:val="00472531"/>
    <w:rsid w:val="00472A62"/>
    <w:rsid w:val="00472B2C"/>
    <w:rsid w:val="00472BB2"/>
    <w:rsid w:val="00472DEB"/>
    <w:rsid w:val="004730CC"/>
    <w:rsid w:val="0047370C"/>
    <w:rsid w:val="00473C2C"/>
    <w:rsid w:val="00473CBE"/>
    <w:rsid w:val="00473FEB"/>
    <w:rsid w:val="004744AB"/>
    <w:rsid w:val="004744E5"/>
    <w:rsid w:val="004745E7"/>
    <w:rsid w:val="0047466D"/>
    <w:rsid w:val="00474843"/>
    <w:rsid w:val="0047557B"/>
    <w:rsid w:val="004755F2"/>
    <w:rsid w:val="0047586F"/>
    <w:rsid w:val="00475F32"/>
    <w:rsid w:val="00476857"/>
    <w:rsid w:val="00476A32"/>
    <w:rsid w:val="00476F9B"/>
    <w:rsid w:val="00477B22"/>
    <w:rsid w:val="00477F8B"/>
    <w:rsid w:val="00477FD1"/>
    <w:rsid w:val="004802BB"/>
    <w:rsid w:val="00482817"/>
    <w:rsid w:val="00482DAC"/>
    <w:rsid w:val="004833F6"/>
    <w:rsid w:val="00483457"/>
    <w:rsid w:val="00483E57"/>
    <w:rsid w:val="0048443E"/>
    <w:rsid w:val="004846F9"/>
    <w:rsid w:val="00484F29"/>
    <w:rsid w:val="004853A0"/>
    <w:rsid w:val="00485811"/>
    <w:rsid w:val="00485922"/>
    <w:rsid w:val="00485AA2"/>
    <w:rsid w:val="00485B15"/>
    <w:rsid w:val="00486159"/>
    <w:rsid w:val="004865E5"/>
    <w:rsid w:val="00490336"/>
    <w:rsid w:val="00490632"/>
    <w:rsid w:val="004918AC"/>
    <w:rsid w:val="00491A70"/>
    <w:rsid w:val="00491E5A"/>
    <w:rsid w:val="0049280E"/>
    <w:rsid w:val="00493216"/>
    <w:rsid w:val="00493BE2"/>
    <w:rsid w:val="00493FF3"/>
    <w:rsid w:val="00494F85"/>
    <w:rsid w:val="004953A8"/>
    <w:rsid w:val="00495AC1"/>
    <w:rsid w:val="00496023"/>
    <w:rsid w:val="004960BE"/>
    <w:rsid w:val="00496258"/>
    <w:rsid w:val="00496351"/>
    <w:rsid w:val="00496730"/>
    <w:rsid w:val="004973AE"/>
    <w:rsid w:val="00497A23"/>
    <w:rsid w:val="004A0064"/>
    <w:rsid w:val="004A0261"/>
    <w:rsid w:val="004A03B5"/>
    <w:rsid w:val="004A0AC0"/>
    <w:rsid w:val="004A0FA8"/>
    <w:rsid w:val="004A1248"/>
    <w:rsid w:val="004A195A"/>
    <w:rsid w:val="004A1C7D"/>
    <w:rsid w:val="004A1F45"/>
    <w:rsid w:val="004A2683"/>
    <w:rsid w:val="004A2CEB"/>
    <w:rsid w:val="004A3305"/>
    <w:rsid w:val="004A346C"/>
    <w:rsid w:val="004A3D01"/>
    <w:rsid w:val="004A41FF"/>
    <w:rsid w:val="004A4505"/>
    <w:rsid w:val="004A452F"/>
    <w:rsid w:val="004A4B8F"/>
    <w:rsid w:val="004A4DA8"/>
    <w:rsid w:val="004A4FA6"/>
    <w:rsid w:val="004A5676"/>
    <w:rsid w:val="004A5C46"/>
    <w:rsid w:val="004A5F87"/>
    <w:rsid w:val="004A5FAB"/>
    <w:rsid w:val="004A651F"/>
    <w:rsid w:val="004A667E"/>
    <w:rsid w:val="004A6877"/>
    <w:rsid w:val="004A7006"/>
    <w:rsid w:val="004A7649"/>
    <w:rsid w:val="004A779B"/>
    <w:rsid w:val="004A79A3"/>
    <w:rsid w:val="004A7A83"/>
    <w:rsid w:val="004A7B84"/>
    <w:rsid w:val="004A7EDB"/>
    <w:rsid w:val="004B00BD"/>
    <w:rsid w:val="004B04B7"/>
    <w:rsid w:val="004B12A1"/>
    <w:rsid w:val="004B17A1"/>
    <w:rsid w:val="004B1C55"/>
    <w:rsid w:val="004B1E07"/>
    <w:rsid w:val="004B23B3"/>
    <w:rsid w:val="004B2E97"/>
    <w:rsid w:val="004B4175"/>
    <w:rsid w:val="004B5037"/>
    <w:rsid w:val="004B5601"/>
    <w:rsid w:val="004B589F"/>
    <w:rsid w:val="004B5B8D"/>
    <w:rsid w:val="004B5EB7"/>
    <w:rsid w:val="004B6033"/>
    <w:rsid w:val="004B66E2"/>
    <w:rsid w:val="004B69F7"/>
    <w:rsid w:val="004B6ADD"/>
    <w:rsid w:val="004B6BB8"/>
    <w:rsid w:val="004B6DD6"/>
    <w:rsid w:val="004B7026"/>
    <w:rsid w:val="004B797A"/>
    <w:rsid w:val="004C0E75"/>
    <w:rsid w:val="004C0F32"/>
    <w:rsid w:val="004C1DED"/>
    <w:rsid w:val="004C1F38"/>
    <w:rsid w:val="004C1F7F"/>
    <w:rsid w:val="004C264D"/>
    <w:rsid w:val="004C2C0D"/>
    <w:rsid w:val="004C30BE"/>
    <w:rsid w:val="004C331E"/>
    <w:rsid w:val="004C33D6"/>
    <w:rsid w:val="004C3A3E"/>
    <w:rsid w:val="004C3F86"/>
    <w:rsid w:val="004C4228"/>
    <w:rsid w:val="004C423A"/>
    <w:rsid w:val="004C426F"/>
    <w:rsid w:val="004C4329"/>
    <w:rsid w:val="004C4B41"/>
    <w:rsid w:val="004C4EE5"/>
    <w:rsid w:val="004C5026"/>
    <w:rsid w:val="004C50F1"/>
    <w:rsid w:val="004C52C7"/>
    <w:rsid w:val="004C58C4"/>
    <w:rsid w:val="004C6213"/>
    <w:rsid w:val="004C643D"/>
    <w:rsid w:val="004C7334"/>
    <w:rsid w:val="004D001E"/>
    <w:rsid w:val="004D01C2"/>
    <w:rsid w:val="004D0BF4"/>
    <w:rsid w:val="004D111D"/>
    <w:rsid w:val="004D149C"/>
    <w:rsid w:val="004D1B22"/>
    <w:rsid w:val="004D2393"/>
    <w:rsid w:val="004D23DD"/>
    <w:rsid w:val="004D29F8"/>
    <w:rsid w:val="004D2A09"/>
    <w:rsid w:val="004D2A74"/>
    <w:rsid w:val="004D2A99"/>
    <w:rsid w:val="004D308F"/>
    <w:rsid w:val="004D3D56"/>
    <w:rsid w:val="004D43FC"/>
    <w:rsid w:val="004D4DCA"/>
    <w:rsid w:val="004D5094"/>
    <w:rsid w:val="004D558A"/>
    <w:rsid w:val="004D57FC"/>
    <w:rsid w:val="004D5B29"/>
    <w:rsid w:val="004D638F"/>
    <w:rsid w:val="004D640D"/>
    <w:rsid w:val="004D6E25"/>
    <w:rsid w:val="004D7110"/>
    <w:rsid w:val="004D755D"/>
    <w:rsid w:val="004D7C07"/>
    <w:rsid w:val="004D7C4B"/>
    <w:rsid w:val="004E0D0A"/>
    <w:rsid w:val="004E0F34"/>
    <w:rsid w:val="004E19A5"/>
    <w:rsid w:val="004E1D18"/>
    <w:rsid w:val="004E2797"/>
    <w:rsid w:val="004E29AF"/>
    <w:rsid w:val="004E2E32"/>
    <w:rsid w:val="004E3226"/>
    <w:rsid w:val="004E3821"/>
    <w:rsid w:val="004E390B"/>
    <w:rsid w:val="004E41FC"/>
    <w:rsid w:val="004E433E"/>
    <w:rsid w:val="004E4CC0"/>
    <w:rsid w:val="004E53BB"/>
    <w:rsid w:val="004E544F"/>
    <w:rsid w:val="004E5977"/>
    <w:rsid w:val="004E5E98"/>
    <w:rsid w:val="004E6966"/>
    <w:rsid w:val="004E6C7D"/>
    <w:rsid w:val="004E70DA"/>
    <w:rsid w:val="004E7381"/>
    <w:rsid w:val="004E7C71"/>
    <w:rsid w:val="004E7F17"/>
    <w:rsid w:val="004F0291"/>
    <w:rsid w:val="004F03C3"/>
    <w:rsid w:val="004F1210"/>
    <w:rsid w:val="004F2521"/>
    <w:rsid w:val="004F25DE"/>
    <w:rsid w:val="004F26CB"/>
    <w:rsid w:val="004F2C01"/>
    <w:rsid w:val="004F3823"/>
    <w:rsid w:val="004F4810"/>
    <w:rsid w:val="004F4D0A"/>
    <w:rsid w:val="004F4E7F"/>
    <w:rsid w:val="004F4F4E"/>
    <w:rsid w:val="004F4FB9"/>
    <w:rsid w:val="004F5639"/>
    <w:rsid w:val="004F5758"/>
    <w:rsid w:val="004F5814"/>
    <w:rsid w:val="004F5CBC"/>
    <w:rsid w:val="004F5EEF"/>
    <w:rsid w:val="004F5FCE"/>
    <w:rsid w:val="004F61D6"/>
    <w:rsid w:val="004F6B74"/>
    <w:rsid w:val="004F7CBD"/>
    <w:rsid w:val="005002A2"/>
    <w:rsid w:val="00500371"/>
    <w:rsid w:val="00500404"/>
    <w:rsid w:val="00500945"/>
    <w:rsid w:val="00500E8D"/>
    <w:rsid w:val="005011CA"/>
    <w:rsid w:val="00501940"/>
    <w:rsid w:val="00501DFC"/>
    <w:rsid w:val="00502824"/>
    <w:rsid w:val="0050291B"/>
    <w:rsid w:val="00502D4E"/>
    <w:rsid w:val="00502EC0"/>
    <w:rsid w:val="00503073"/>
    <w:rsid w:val="00503349"/>
    <w:rsid w:val="00503F1D"/>
    <w:rsid w:val="0050401F"/>
    <w:rsid w:val="005041FC"/>
    <w:rsid w:val="0050434A"/>
    <w:rsid w:val="00504453"/>
    <w:rsid w:val="00505089"/>
    <w:rsid w:val="00505259"/>
    <w:rsid w:val="005058BA"/>
    <w:rsid w:val="00505972"/>
    <w:rsid w:val="00505BE6"/>
    <w:rsid w:val="00505F1C"/>
    <w:rsid w:val="00506094"/>
    <w:rsid w:val="00506531"/>
    <w:rsid w:val="00506BD0"/>
    <w:rsid w:val="00506E04"/>
    <w:rsid w:val="00506F59"/>
    <w:rsid w:val="00506F6D"/>
    <w:rsid w:val="00510326"/>
    <w:rsid w:val="00510CB4"/>
    <w:rsid w:val="005114A4"/>
    <w:rsid w:val="00511741"/>
    <w:rsid w:val="005119E8"/>
    <w:rsid w:val="005126B4"/>
    <w:rsid w:val="005127B9"/>
    <w:rsid w:val="00512DF3"/>
    <w:rsid w:val="00513385"/>
    <w:rsid w:val="005142A2"/>
    <w:rsid w:val="005143F8"/>
    <w:rsid w:val="005146C0"/>
    <w:rsid w:val="0051539B"/>
    <w:rsid w:val="00515CD2"/>
    <w:rsid w:val="005162DC"/>
    <w:rsid w:val="00516390"/>
    <w:rsid w:val="005167DC"/>
    <w:rsid w:val="005168B0"/>
    <w:rsid w:val="00516A8B"/>
    <w:rsid w:val="00517525"/>
    <w:rsid w:val="00517626"/>
    <w:rsid w:val="005176D0"/>
    <w:rsid w:val="00517B3A"/>
    <w:rsid w:val="00517DB0"/>
    <w:rsid w:val="005200AE"/>
    <w:rsid w:val="005201A3"/>
    <w:rsid w:val="00520B5E"/>
    <w:rsid w:val="00520C47"/>
    <w:rsid w:val="00520CE4"/>
    <w:rsid w:val="005210C0"/>
    <w:rsid w:val="0052121C"/>
    <w:rsid w:val="00521303"/>
    <w:rsid w:val="0052141E"/>
    <w:rsid w:val="00521933"/>
    <w:rsid w:val="00521ADD"/>
    <w:rsid w:val="00521E77"/>
    <w:rsid w:val="00522009"/>
    <w:rsid w:val="0052221F"/>
    <w:rsid w:val="0052230B"/>
    <w:rsid w:val="0052386C"/>
    <w:rsid w:val="005239BF"/>
    <w:rsid w:val="00524284"/>
    <w:rsid w:val="0052440F"/>
    <w:rsid w:val="00524909"/>
    <w:rsid w:val="00526209"/>
    <w:rsid w:val="0052651D"/>
    <w:rsid w:val="00526556"/>
    <w:rsid w:val="0052660D"/>
    <w:rsid w:val="00526835"/>
    <w:rsid w:val="005269AF"/>
    <w:rsid w:val="0052709D"/>
    <w:rsid w:val="0052757A"/>
    <w:rsid w:val="00527996"/>
    <w:rsid w:val="00527A52"/>
    <w:rsid w:val="00527A73"/>
    <w:rsid w:val="00527E23"/>
    <w:rsid w:val="005308A5"/>
    <w:rsid w:val="00530A2C"/>
    <w:rsid w:val="005311E0"/>
    <w:rsid w:val="00531840"/>
    <w:rsid w:val="00531AA2"/>
    <w:rsid w:val="00532170"/>
    <w:rsid w:val="0053269C"/>
    <w:rsid w:val="00532922"/>
    <w:rsid w:val="0053293A"/>
    <w:rsid w:val="005331C2"/>
    <w:rsid w:val="00533404"/>
    <w:rsid w:val="005335E9"/>
    <w:rsid w:val="00533BAF"/>
    <w:rsid w:val="00533D9A"/>
    <w:rsid w:val="0053411F"/>
    <w:rsid w:val="00534512"/>
    <w:rsid w:val="00535512"/>
    <w:rsid w:val="00535CDD"/>
    <w:rsid w:val="00535F5D"/>
    <w:rsid w:val="005363F3"/>
    <w:rsid w:val="00536FBF"/>
    <w:rsid w:val="005374AD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7E"/>
    <w:rsid w:val="0054259E"/>
    <w:rsid w:val="00542A53"/>
    <w:rsid w:val="005434C7"/>
    <w:rsid w:val="00543B34"/>
    <w:rsid w:val="00543B88"/>
    <w:rsid w:val="00544087"/>
    <w:rsid w:val="00544A3F"/>
    <w:rsid w:val="0054646F"/>
    <w:rsid w:val="00546B8F"/>
    <w:rsid w:val="005504EB"/>
    <w:rsid w:val="0055059A"/>
    <w:rsid w:val="00550C1F"/>
    <w:rsid w:val="00550F30"/>
    <w:rsid w:val="00551437"/>
    <w:rsid w:val="0055154B"/>
    <w:rsid w:val="00551B91"/>
    <w:rsid w:val="005522D7"/>
    <w:rsid w:val="005522F1"/>
    <w:rsid w:val="0055230E"/>
    <w:rsid w:val="005528DF"/>
    <w:rsid w:val="00552AB1"/>
    <w:rsid w:val="00552C6E"/>
    <w:rsid w:val="00553123"/>
    <w:rsid w:val="00553567"/>
    <w:rsid w:val="005561E8"/>
    <w:rsid w:val="00556693"/>
    <w:rsid w:val="00556C30"/>
    <w:rsid w:val="0055728E"/>
    <w:rsid w:val="0056012D"/>
    <w:rsid w:val="00560748"/>
    <w:rsid w:val="00562193"/>
    <w:rsid w:val="00562729"/>
    <w:rsid w:val="00562754"/>
    <w:rsid w:val="00562CC1"/>
    <w:rsid w:val="00563074"/>
    <w:rsid w:val="005635F0"/>
    <w:rsid w:val="0056408D"/>
    <w:rsid w:val="005642A3"/>
    <w:rsid w:val="005649D5"/>
    <w:rsid w:val="00565676"/>
    <w:rsid w:val="00565F56"/>
    <w:rsid w:val="0056744B"/>
    <w:rsid w:val="00567511"/>
    <w:rsid w:val="00567D59"/>
    <w:rsid w:val="00570FD2"/>
    <w:rsid w:val="005713C7"/>
    <w:rsid w:val="0057168B"/>
    <w:rsid w:val="005718ED"/>
    <w:rsid w:val="0057213F"/>
    <w:rsid w:val="00572945"/>
    <w:rsid w:val="005729A1"/>
    <w:rsid w:val="00572D4A"/>
    <w:rsid w:val="00572E31"/>
    <w:rsid w:val="0057326C"/>
    <w:rsid w:val="00573E28"/>
    <w:rsid w:val="00574611"/>
    <w:rsid w:val="00575241"/>
    <w:rsid w:val="0057526B"/>
    <w:rsid w:val="005754FE"/>
    <w:rsid w:val="0057562B"/>
    <w:rsid w:val="00575A27"/>
    <w:rsid w:val="005767A5"/>
    <w:rsid w:val="00576ADE"/>
    <w:rsid w:val="00576C27"/>
    <w:rsid w:val="00577196"/>
    <w:rsid w:val="005778FF"/>
    <w:rsid w:val="00577B93"/>
    <w:rsid w:val="005800A2"/>
    <w:rsid w:val="00580A42"/>
    <w:rsid w:val="00581050"/>
    <w:rsid w:val="0058156E"/>
    <w:rsid w:val="00581668"/>
    <w:rsid w:val="00581D10"/>
    <w:rsid w:val="00581E77"/>
    <w:rsid w:val="005827F0"/>
    <w:rsid w:val="005831E0"/>
    <w:rsid w:val="005832DF"/>
    <w:rsid w:val="00583305"/>
    <w:rsid w:val="00583B9A"/>
    <w:rsid w:val="00583CF9"/>
    <w:rsid w:val="005840D9"/>
    <w:rsid w:val="0058470D"/>
    <w:rsid w:val="00584FD1"/>
    <w:rsid w:val="00585762"/>
    <w:rsid w:val="005905FC"/>
    <w:rsid w:val="005911EE"/>
    <w:rsid w:val="0059139F"/>
    <w:rsid w:val="005915C4"/>
    <w:rsid w:val="00591656"/>
    <w:rsid w:val="00592FED"/>
    <w:rsid w:val="0059302F"/>
    <w:rsid w:val="005931FC"/>
    <w:rsid w:val="0059334C"/>
    <w:rsid w:val="005939D8"/>
    <w:rsid w:val="00593C29"/>
    <w:rsid w:val="00594664"/>
    <w:rsid w:val="00594A3F"/>
    <w:rsid w:val="00594B71"/>
    <w:rsid w:val="00594C70"/>
    <w:rsid w:val="00594F42"/>
    <w:rsid w:val="00595753"/>
    <w:rsid w:val="00595E12"/>
    <w:rsid w:val="0059606F"/>
    <w:rsid w:val="0059640C"/>
    <w:rsid w:val="0059648F"/>
    <w:rsid w:val="00596740"/>
    <w:rsid w:val="00596934"/>
    <w:rsid w:val="00596964"/>
    <w:rsid w:val="00596D5A"/>
    <w:rsid w:val="005974A5"/>
    <w:rsid w:val="00597F53"/>
    <w:rsid w:val="00597FBF"/>
    <w:rsid w:val="005A04C3"/>
    <w:rsid w:val="005A0602"/>
    <w:rsid w:val="005A08C5"/>
    <w:rsid w:val="005A0D43"/>
    <w:rsid w:val="005A1437"/>
    <w:rsid w:val="005A1628"/>
    <w:rsid w:val="005A1703"/>
    <w:rsid w:val="005A20FC"/>
    <w:rsid w:val="005A25B4"/>
    <w:rsid w:val="005A34F0"/>
    <w:rsid w:val="005A356F"/>
    <w:rsid w:val="005A39EE"/>
    <w:rsid w:val="005A3B08"/>
    <w:rsid w:val="005A3F43"/>
    <w:rsid w:val="005A4088"/>
    <w:rsid w:val="005A411C"/>
    <w:rsid w:val="005A4499"/>
    <w:rsid w:val="005A4B77"/>
    <w:rsid w:val="005A4E09"/>
    <w:rsid w:val="005A4E0B"/>
    <w:rsid w:val="005A592D"/>
    <w:rsid w:val="005A5EAF"/>
    <w:rsid w:val="005A632F"/>
    <w:rsid w:val="005A685C"/>
    <w:rsid w:val="005A7D9F"/>
    <w:rsid w:val="005B1444"/>
    <w:rsid w:val="005B17A9"/>
    <w:rsid w:val="005B1EEA"/>
    <w:rsid w:val="005B2120"/>
    <w:rsid w:val="005B2698"/>
    <w:rsid w:val="005B2C2C"/>
    <w:rsid w:val="005B2D41"/>
    <w:rsid w:val="005B2E02"/>
    <w:rsid w:val="005B30AE"/>
    <w:rsid w:val="005B34F5"/>
    <w:rsid w:val="005B368F"/>
    <w:rsid w:val="005B4286"/>
    <w:rsid w:val="005B44E4"/>
    <w:rsid w:val="005B45C5"/>
    <w:rsid w:val="005B462B"/>
    <w:rsid w:val="005B4740"/>
    <w:rsid w:val="005B4C3F"/>
    <w:rsid w:val="005B4DA6"/>
    <w:rsid w:val="005B4F92"/>
    <w:rsid w:val="005B5054"/>
    <w:rsid w:val="005B53B3"/>
    <w:rsid w:val="005B62EE"/>
    <w:rsid w:val="005B6F5D"/>
    <w:rsid w:val="005B73F0"/>
    <w:rsid w:val="005B7BD0"/>
    <w:rsid w:val="005C09E3"/>
    <w:rsid w:val="005C1229"/>
    <w:rsid w:val="005C1346"/>
    <w:rsid w:val="005C1601"/>
    <w:rsid w:val="005C1618"/>
    <w:rsid w:val="005C1F9F"/>
    <w:rsid w:val="005C24BF"/>
    <w:rsid w:val="005C2604"/>
    <w:rsid w:val="005C2D21"/>
    <w:rsid w:val="005C3F33"/>
    <w:rsid w:val="005C4256"/>
    <w:rsid w:val="005C4429"/>
    <w:rsid w:val="005C458B"/>
    <w:rsid w:val="005C4A02"/>
    <w:rsid w:val="005C53B8"/>
    <w:rsid w:val="005C5931"/>
    <w:rsid w:val="005C5CE1"/>
    <w:rsid w:val="005C600F"/>
    <w:rsid w:val="005C6558"/>
    <w:rsid w:val="005C6714"/>
    <w:rsid w:val="005C67B3"/>
    <w:rsid w:val="005C7203"/>
    <w:rsid w:val="005C7312"/>
    <w:rsid w:val="005C7345"/>
    <w:rsid w:val="005C7BBE"/>
    <w:rsid w:val="005C7F8F"/>
    <w:rsid w:val="005D030B"/>
    <w:rsid w:val="005D107E"/>
    <w:rsid w:val="005D13F4"/>
    <w:rsid w:val="005D1409"/>
    <w:rsid w:val="005D233C"/>
    <w:rsid w:val="005D23E4"/>
    <w:rsid w:val="005D2457"/>
    <w:rsid w:val="005D24D6"/>
    <w:rsid w:val="005D284B"/>
    <w:rsid w:val="005D2931"/>
    <w:rsid w:val="005D2DE6"/>
    <w:rsid w:val="005D331C"/>
    <w:rsid w:val="005D3A12"/>
    <w:rsid w:val="005D3AC4"/>
    <w:rsid w:val="005D3D39"/>
    <w:rsid w:val="005D3E60"/>
    <w:rsid w:val="005D3F82"/>
    <w:rsid w:val="005D4E1B"/>
    <w:rsid w:val="005D515A"/>
    <w:rsid w:val="005D530A"/>
    <w:rsid w:val="005D539D"/>
    <w:rsid w:val="005D598C"/>
    <w:rsid w:val="005D5FD6"/>
    <w:rsid w:val="005D633C"/>
    <w:rsid w:val="005D66FC"/>
    <w:rsid w:val="005D6721"/>
    <w:rsid w:val="005D67C4"/>
    <w:rsid w:val="005D7488"/>
    <w:rsid w:val="005E0A79"/>
    <w:rsid w:val="005E1706"/>
    <w:rsid w:val="005E1EB4"/>
    <w:rsid w:val="005E207D"/>
    <w:rsid w:val="005E3254"/>
    <w:rsid w:val="005E3C43"/>
    <w:rsid w:val="005E3D84"/>
    <w:rsid w:val="005E4BA3"/>
    <w:rsid w:val="005E4FDF"/>
    <w:rsid w:val="005E51B1"/>
    <w:rsid w:val="005E548A"/>
    <w:rsid w:val="005E55AF"/>
    <w:rsid w:val="005E58E0"/>
    <w:rsid w:val="005E59C7"/>
    <w:rsid w:val="005E5B12"/>
    <w:rsid w:val="005E5F9E"/>
    <w:rsid w:val="005E6331"/>
    <w:rsid w:val="005E64EF"/>
    <w:rsid w:val="005E656A"/>
    <w:rsid w:val="005E6608"/>
    <w:rsid w:val="005E6C0C"/>
    <w:rsid w:val="005E7266"/>
    <w:rsid w:val="005E7382"/>
    <w:rsid w:val="005E76BF"/>
    <w:rsid w:val="005F0217"/>
    <w:rsid w:val="005F08BB"/>
    <w:rsid w:val="005F0C7C"/>
    <w:rsid w:val="005F0E22"/>
    <w:rsid w:val="005F1191"/>
    <w:rsid w:val="005F179C"/>
    <w:rsid w:val="005F17FF"/>
    <w:rsid w:val="005F212E"/>
    <w:rsid w:val="005F2545"/>
    <w:rsid w:val="005F2D54"/>
    <w:rsid w:val="005F312A"/>
    <w:rsid w:val="005F3886"/>
    <w:rsid w:val="005F38B1"/>
    <w:rsid w:val="005F3E86"/>
    <w:rsid w:val="005F3FBE"/>
    <w:rsid w:val="005F46F9"/>
    <w:rsid w:val="005F470B"/>
    <w:rsid w:val="005F50F1"/>
    <w:rsid w:val="005F54B9"/>
    <w:rsid w:val="005F5654"/>
    <w:rsid w:val="005F5759"/>
    <w:rsid w:val="005F58B3"/>
    <w:rsid w:val="005F6C9F"/>
    <w:rsid w:val="005F7767"/>
    <w:rsid w:val="005F7CD9"/>
    <w:rsid w:val="006001B5"/>
    <w:rsid w:val="006006B1"/>
    <w:rsid w:val="00600773"/>
    <w:rsid w:val="00600E68"/>
    <w:rsid w:val="006016AB"/>
    <w:rsid w:val="00601C06"/>
    <w:rsid w:val="00602340"/>
    <w:rsid w:val="00602732"/>
    <w:rsid w:val="00603100"/>
    <w:rsid w:val="006040AC"/>
    <w:rsid w:val="006044BF"/>
    <w:rsid w:val="00604AC8"/>
    <w:rsid w:val="00604FB6"/>
    <w:rsid w:val="00605329"/>
    <w:rsid w:val="006056D3"/>
    <w:rsid w:val="0060646B"/>
    <w:rsid w:val="006071C4"/>
    <w:rsid w:val="006073CC"/>
    <w:rsid w:val="00610B1F"/>
    <w:rsid w:val="00610CD9"/>
    <w:rsid w:val="006117EE"/>
    <w:rsid w:val="00612FB6"/>
    <w:rsid w:val="006130C6"/>
    <w:rsid w:val="006135E8"/>
    <w:rsid w:val="00613E86"/>
    <w:rsid w:val="006141B5"/>
    <w:rsid w:val="006145BC"/>
    <w:rsid w:val="00614C8A"/>
    <w:rsid w:val="00614F90"/>
    <w:rsid w:val="006151EA"/>
    <w:rsid w:val="00615962"/>
    <w:rsid w:val="00616AC6"/>
    <w:rsid w:val="00616DF6"/>
    <w:rsid w:val="00616E4A"/>
    <w:rsid w:val="0062003E"/>
    <w:rsid w:val="00620955"/>
    <w:rsid w:val="00620F0B"/>
    <w:rsid w:val="00620FA5"/>
    <w:rsid w:val="00621BDF"/>
    <w:rsid w:val="006222C9"/>
    <w:rsid w:val="0062297A"/>
    <w:rsid w:val="00623AAD"/>
    <w:rsid w:val="00623ACA"/>
    <w:rsid w:val="0062422E"/>
    <w:rsid w:val="006243DE"/>
    <w:rsid w:val="006244BB"/>
    <w:rsid w:val="00625557"/>
    <w:rsid w:val="00625569"/>
    <w:rsid w:val="00625731"/>
    <w:rsid w:val="00625BF0"/>
    <w:rsid w:val="00625D63"/>
    <w:rsid w:val="00626C90"/>
    <w:rsid w:val="006273EC"/>
    <w:rsid w:val="00627B1D"/>
    <w:rsid w:val="00627E26"/>
    <w:rsid w:val="006300AE"/>
    <w:rsid w:val="0063075D"/>
    <w:rsid w:val="006308BE"/>
    <w:rsid w:val="00630B8D"/>
    <w:rsid w:val="00631535"/>
    <w:rsid w:val="00631A90"/>
    <w:rsid w:val="00631D3C"/>
    <w:rsid w:val="0063212C"/>
    <w:rsid w:val="006321E5"/>
    <w:rsid w:val="006328AF"/>
    <w:rsid w:val="006328ED"/>
    <w:rsid w:val="00633302"/>
    <w:rsid w:val="0063332A"/>
    <w:rsid w:val="0063411A"/>
    <w:rsid w:val="0063411E"/>
    <w:rsid w:val="00634128"/>
    <w:rsid w:val="00634246"/>
    <w:rsid w:val="00634708"/>
    <w:rsid w:val="0063492E"/>
    <w:rsid w:val="00634A18"/>
    <w:rsid w:val="00634D11"/>
    <w:rsid w:val="00634F15"/>
    <w:rsid w:val="0063673E"/>
    <w:rsid w:val="00636DD8"/>
    <w:rsid w:val="00636EDC"/>
    <w:rsid w:val="00637068"/>
    <w:rsid w:val="00637090"/>
    <w:rsid w:val="00637449"/>
    <w:rsid w:val="006378D3"/>
    <w:rsid w:val="006378D9"/>
    <w:rsid w:val="00637B93"/>
    <w:rsid w:val="00637D7D"/>
    <w:rsid w:val="00637E3D"/>
    <w:rsid w:val="00641055"/>
    <w:rsid w:val="00641261"/>
    <w:rsid w:val="00641355"/>
    <w:rsid w:val="006413D1"/>
    <w:rsid w:val="00641654"/>
    <w:rsid w:val="006416F6"/>
    <w:rsid w:val="0064186E"/>
    <w:rsid w:val="00641DC2"/>
    <w:rsid w:val="00642819"/>
    <w:rsid w:val="00643C96"/>
    <w:rsid w:val="00644165"/>
    <w:rsid w:val="0064463C"/>
    <w:rsid w:val="00644D21"/>
    <w:rsid w:val="006450DA"/>
    <w:rsid w:val="006467B7"/>
    <w:rsid w:val="00646852"/>
    <w:rsid w:val="00646B46"/>
    <w:rsid w:val="00646BF6"/>
    <w:rsid w:val="00647294"/>
    <w:rsid w:val="0064786A"/>
    <w:rsid w:val="00647895"/>
    <w:rsid w:val="00650452"/>
    <w:rsid w:val="0065046F"/>
    <w:rsid w:val="00650596"/>
    <w:rsid w:val="006516E4"/>
    <w:rsid w:val="006517AE"/>
    <w:rsid w:val="00651E4F"/>
    <w:rsid w:val="00652646"/>
    <w:rsid w:val="006527CE"/>
    <w:rsid w:val="00652918"/>
    <w:rsid w:val="00652ABE"/>
    <w:rsid w:val="0065370D"/>
    <w:rsid w:val="006538C0"/>
    <w:rsid w:val="00654119"/>
    <w:rsid w:val="00654A8B"/>
    <w:rsid w:val="00654DEB"/>
    <w:rsid w:val="00655175"/>
    <w:rsid w:val="006551BB"/>
    <w:rsid w:val="00655364"/>
    <w:rsid w:val="00656467"/>
    <w:rsid w:val="006569DE"/>
    <w:rsid w:val="00656B00"/>
    <w:rsid w:val="00657963"/>
    <w:rsid w:val="00657F55"/>
    <w:rsid w:val="00660257"/>
    <w:rsid w:val="00660E3B"/>
    <w:rsid w:val="006613FD"/>
    <w:rsid w:val="00661B17"/>
    <w:rsid w:val="00662BB5"/>
    <w:rsid w:val="00662DB6"/>
    <w:rsid w:val="00662E84"/>
    <w:rsid w:val="006635AE"/>
    <w:rsid w:val="00663F9A"/>
    <w:rsid w:val="0066420F"/>
    <w:rsid w:val="00664481"/>
    <w:rsid w:val="00665100"/>
    <w:rsid w:val="00665F3A"/>
    <w:rsid w:val="00666632"/>
    <w:rsid w:val="00666AD2"/>
    <w:rsid w:val="00666F00"/>
    <w:rsid w:val="0066743F"/>
    <w:rsid w:val="0066747C"/>
    <w:rsid w:val="006674EC"/>
    <w:rsid w:val="00667D55"/>
    <w:rsid w:val="00667F30"/>
    <w:rsid w:val="006700F1"/>
    <w:rsid w:val="00670386"/>
    <w:rsid w:val="006707FB"/>
    <w:rsid w:val="00670FAB"/>
    <w:rsid w:val="006711E4"/>
    <w:rsid w:val="0067202F"/>
    <w:rsid w:val="0067268C"/>
    <w:rsid w:val="006729EB"/>
    <w:rsid w:val="00672C08"/>
    <w:rsid w:val="00672CE7"/>
    <w:rsid w:val="006737C8"/>
    <w:rsid w:val="00673B99"/>
    <w:rsid w:val="00675809"/>
    <w:rsid w:val="00676154"/>
    <w:rsid w:val="006761C1"/>
    <w:rsid w:val="0067661C"/>
    <w:rsid w:val="00676653"/>
    <w:rsid w:val="0067679E"/>
    <w:rsid w:val="006772A6"/>
    <w:rsid w:val="00677559"/>
    <w:rsid w:val="00677695"/>
    <w:rsid w:val="006777B7"/>
    <w:rsid w:val="00677C9B"/>
    <w:rsid w:val="00677E00"/>
    <w:rsid w:val="00677FAE"/>
    <w:rsid w:val="00680264"/>
    <w:rsid w:val="006802CA"/>
    <w:rsid w:val="006804B1"/>
    <w:rsid w:val="006804EF"/>
    <w:rsid w:val="00681213"/>
    <w:rsid w:val="00681231"/>
    <w:rsid w:val="006814E3"/>
    <w:rsid w:val="00681E31"/>
    <w:rsid w:val="0068263A"/>
    <w:rsid w:val="00682C8F"/>
    <w:rsid w:val="00682E4B"/>
    <w:rsid w:val="00682EB6"/>
    <w:rsid w:val="00683280"/>
    <w:rsid w:val="00684819"/>
    <w:rsid w:val="00684D5F"/>
    <w:rsid w:val="00684E9C"/>
    <w:rsid w:val="006854BC"/>
    <w:rsid w:val="006856BD"/>
    <w:rsid w:val="00685E1C"/>
    <w:rsid w:val="0068658E"/>
    <w:rsid w:val="006866C7"/>
    <w:rsid w:val="006869A3"/>
    <w:rsid w:val="00686ABF"/>
    <w:rsid w:val="00687269"/>
    <w:rsid w:val="0068762C"/>
    <w:rsid w:val="0068772D"/>
    <w:rsid w:val="00687A6F"/>
    <w:rsid w:val="0069008E"/>
    <w:rsid w:val="00690476"/>
    <w:rsid w:val="006905A4"/>
    <w:rsid w:val="0069109A"/>
    <w:rsid w:val="00691D49"/>
    <w:rsid w:val="00692183"/>
    <w:rsid w:val="006922A3"/>
    <w:rsid w:val="006922CB"/>
    <w:rsid w:val="006926BB"/>
    <w:rsid w:val="00692EA7"/>
    <w:rsid w:val="006933AA"/>
    <w:rsid w:val="0069350E"/>
    <w:rsid w:val="00694269"/>
    <w:rsid w:val="006942DB"/>
    <w:rsid w:val="00694741"/>
    <w:rsid w:val="00694C9C"/>
    <w:rsid w:val="0069573D"/>
    <w:rsid w:val="006958F0"/>
    <w:rsid w:val="00695EA4"/>
    <w:rsid w:val="00696E55"/>
    <w:rsid w:val="00697388"/>
    <w:rsid w:val="0069784B"/>
    <w:rsid w:val="006A0094"/>
    <w:rsid w:val="006A0414"/>
    <w:rsid w:val="006A0424"/>
    <w:rsid w:val="006A0B46"/>
    <w:rsid w:val="006A0CA1"/>
    <w:rsid w:val="006A161C"/>
    <w:rsid w:val="006A1B37"/>
    <w:rsid w:val="006A2674"/>
    <w:rsid w:val="006A2695"/>
    <w:rsid w:val="006A27AA"/>
    <w:rsid w:val="006A2BCB"/>
    <w:rsid w:val="006A3147"/>
    <w:rsid w:val="006A333B"/>
    <w:rsid w:val="006A349B"/>
    <w:rsid w:val="006A34F6"/>
    <w:rsid w:val="006A3775"/>
    <w:rsid w:val="006A3816"/>
    <w:rsid w:val="006A3DD9"/>
    <w:rsid w:val="006A4102"/>
    <w:rsid w:val="006A45F8"/>
    <w:rsid w:val="006A4C56"/>
    <w:rsid w:val="006A4EDD"/>
    <w:rsid w:val="006A5906"/>
    <w:rsid w:val="006A5B0F"/>
    <w:rsid w:val="006A5CB6"/>
    <w:rsid w:val="006A5E70"/>
    <w:rsid w:val="006A65C6"/>
    <w:rsid w:val="006A6774"/>
    <w:rsid w:val="006A6A73"/>
    <w:rsid w:val="006A6AA3"/>
    <w:rsid w:val="006A6ACF"/>
    <w:rsid w:val="006A6CA7"/>
    <w:rsid w:val="006A708F"/>
    <w:rsid w:val="006A70BF"/>
    <w:rsid w:val="006A784F"/>
    <w:rsid w:val="006A7B1B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C0B"/>
    <w:rsid w:val="006B2118"/>
    <w:rsid w:val="006B2166"/>
    <w:rsid w:val="006B291E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C2C"/>
    <w:rsid w:val="006B6B1E"/>
    <w:rsid w:val="006B6F0E"/>
    <w:rsid w:val="006B6F24"/>
    <w:rsid w:val="006B725B"/>
    <w:rsid w:val="006B7275"/>
    <w:rsid w:val="006B72CA"/>
    <w:rsid w:val="006B7A4C"/>
    <w:rsid w:val="006C01F9"/>
    <w:rsid w:val="006C0EDD"/>
    <w:rsid w:val="006C129F"/>
    <w:rsid w:val="006C1531"/>
    <w:rsid w:val="006C18FD"/>
    <w:rsid w:val="006C19BE"/>
    <w:rsid w:val="006C1C84"/>
    <w:rsid w:val="006C2465"/>
    <w:rsid w:val="006C26E8"/>
    <w:rsid w:val="006C2882"/>
    <w:rsid w:val="006C2A15"/>
    <w:rsid w:val="006C2A1C"/>
    <w:rsid w:val="006C2B06"/>
    <w:rsid w:val="006C2B27"/>
    <w:rsid w:val="006C3131"/>
    <w:rsid w:val="006C3157"/>
    <w:rsid w:val="006C34E5"/>
    <w:rsid w:val="006C3CFA"/>
    <w:rsid w:val="006C430C"/>
    <w:rsid w:val="006C480C"/>
    <w:rsid w:val="006C4AFD"/>
    <w:rsid w:val="006C4C39"/>
    <w:rsid w:val="006C4D63"/>
    <w:rsid w:val="006C4DE5"/>
    <w:rsid w:val="006C4F56"/>
    <w:rsid w:val="006C5080"/>
    <w:rsid w:val="006C5311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5AA"/>
    <w:rsid w:val="006D28B3"/>
    <w:rsid w:val="006D2B3D"/>
    <w:rsid w:val="006D2CAB"/>
    <w:rsid w:val="006D302C"/>
    <w:rsid w:val="006D36A1"/>
    <w:rsid w:val="006D3A88"/>
    <w:rsid w:val="006D4E36"/>
    <w:rsid w:val="006D4FC2"/>
    <w:rsid w:val="006D524D"/>
    <w:rsid w:val="006D5466"/>
    <w:rsid w:val="006D6583"/>
    <w:rsid w:val="006D68DD"/>
    <w:rsid w:val="006D6A0A"/>
    <w:rsid w:val="006D6B8D"/>
    <w:rsid w:val="006D6C33"/>
    <w:rsid w:val="006D7563"/>
    <w:rsid w:val="006E00E8"/>
    <w:rsid w:val="006E02EB"/>
    <w:rsid w:val="006E031A"/>
    <w:rsid w:val="006E0758"/>
    <w:rsid w:val="006E0840"/>
    <w:rsid w:val="006E15AE"/>
    <w:rsid w:val="006E2434"/>
    <w:rsid w:val="006E2854"/>
    <w:rsid w:val="006E2BB6"/>
    <w:rsid w:val="006E30F3"/>
    <w:rsid w:val="006E3896"/>
    <w:rsid w:val="006E4537"/>
    <w:rsid w:val="006E4DAA"/>
    <w:rsid w:val="006E5000"/>
    <w:rsid w:val="006E50DF"/>
    <w:rsid w:val="006E5AD8"/>
    <w:rsid w:val="006E5C1C"/>
    <w:rsid w:val="006E5EA1"/>
    <w:rsid w:val="006E65F6"/>
    <w:rsid w:val="006E6C20"/>
    <w:rsid w:val="006E7350"/>
    <w:rsid w:val="006E754C"/>
    <w:rsid w:val="006E794E"/>
    <w:rsid w:val="006E7A40"/>
    <w:rsid w:val="006E7C4A"/>
    <w:rsid w:val="006F0247"/>
    <w:rsid w:val="006F0692"/>
    <w:rsid w:val="006F08B4"/>
    <w:rsid w:val="006F098D"/>
    <w:rsid w:val="006F246C"/>
    <w:rsid w:val="006F27DE"/>
    <w:rsid w:val="006F30BF"/>
    <w:rsid w:val="006F379A"/>
    <w:rsid w:val="006F3AE0"/>
    <w:rsid w:val="006F3E67"/>
    <w:rsid w:val="006F4F47"/>
    <w:rsid w:val="006F5506"/>
    <w:rsid w:val="006F5B58"/>
    <w:rsid w:val="006F640E"/>
    <w:rsid w:val="006F66B2"/>
    <w:rsid w:val="006F6F6F"/>
    <w:rsid w:val="006F7097"/>
    <w:rsid w:val="006F7572"/>
    <w:rsid w:val="006F771F"/>
    <w:rsid w:val="007009B5"/>
    <w:rsid w:val="007010F8"/>
    <w:rsid w:val="0070130C"/>
    <w:rsid w:val="007017FE"/>
    <w:rsid w:val="00701B3B"/>
    <w:rsid w:val="00702287"/>
    <w:rsid w:val="00702691"/>
    <w:rsid w:val="00702A9F"/>
    <w:rsid w:val="007032CA"/>
    <w:rsid w:val="0070380A"/>
    <w:rsid w:val="00704627"/>
    <w:rsid w:val="00704D91"/>
    <w:rsid w:val="00704F70"/>
    <w:rsid w:val="0070527A"/>
    <w:rsid w:val="00705F89"/>
    <w:rsid w:val="00705FD7"/>
    <w:rsid w:val="00706218"/>
    <w:rsid w:val="00706495"/>
    <w:rsid w:val="007066C3"/>
    <w:rsid w:val="00706C64"/>
    <w:rsid w:val="0070704D"/>
    <w:rsid w:val="0070709B"/>
    <w:rsid w:val="007072E2"/>
    <w:rsid w:val="007077B5"/>
    <w:rsid w:val="007101AD"/>
    <w:rsid w:val="00710211"/>
    <w:rsid w:val="00710506"/>
    <w:rsid w:val="00710617"/>
    <w:rsid w:val="0071071D"/>
    <w:rsid w:val="00710AA6"/>
    <w:rsid w:val="0071119A"/>
    <w:rsid w:val="00711215"/>
    <w:rsid w:val="007122D6"/>
    <w:rsid w:val="0071243F"/>
    <w:rsid w:val="00712716"/>
    <w:rsid w:val="00712A0C"/>
    <w:rsid w:val="00712A84"/>
    <w:rsid w:val="00712E40"/>
    <w:rsid w:val="00713000"/>
    <w:rsid w:val="007139BC"/>
    <w:rsid w:val="00713D63"/>
    <w:rsid w:val="00713FF1"/>
    <w:rsid w:val="00714759"/>
    <w:rsid w:val="007147D7"/>
    <w:rsid w:val="0071515E"/>
    <w:rsid w:val="00715276"/>
    <w:rsid w:val="00715473"/>
    <w:rsid w:val="00715475"/>
    <w:rsid w:val="00715477"/>
    <w:rsid w:val="0071588A"/>
    <w:rsid w:val="007158AB"/>
    <w:rsid w:val="00715B7F"/>
    <w:rsid w:val="00715D75"/>
    <w:rsid w:val="00716D88"/>
    <w:rsid w:val="0071744E"/>
    <w:rsid w:val="00717E4A"/>
    <w:rsid w:val="00717EC1"/>
    <w:rsid w:val="00720406"/>
    <w:rsid w:val="00720458"/>
    <w:rsid w:val="007207A1"/>
    <w:rsid w:val="00721961"/>
    <w:rsid w:val="0072252D"/>
    <w:rsid w:val="0072260F"/>
    <w:rsid w:val="007229A8"/>
    <w:rsid w:val="00723321"/>
    <w:rsid w:val="00723635"/>
    <w:rsid w:val="00724085"/>
    <w:rsid w:val="00724DED"/>
    <w:rsid w:val="007250BB"/>
    <w:rsid w:val="0072563D"/>
    <w:rsid w:val="00725720"/>
    <w:rsid w:val="00725B0F"/>
    <w:rsid w:val="00726492"/>
    <w:rsid w:val="007275F3"/>
    <w:rsid w:val="00730041"/>
    <w:rsid w:val="007309BB"/>
    <w:rsid w:val="00730B4D"/>
    <w:rsid w:val="00730E29"/>
    <w:rsid w:val="0073158E"/>
    <w:rsid w:val="007319B8"/>
    <w:rsid w:val="00731C2B"/>
    <w:rsid w:val="00731E9E"/>
    <w:rsid w:val="00732268"/>
    <w:rsid w:val="007322A3"/>
    <w:rsid w:val="00732493"/>
    <w:rsid w:val="00733489"/>
    <w:rsid w:val="00733641"/>
    <w:rsid w:val="00733C2E"/>
    <w:rsid w:val="007352C0"/>
    <w:rsid w:val="00735370"/>
    <w:rsid w:val="007353D3"/>
    <w:rsid w:val="0073548F"/>
    <w:rsid w:val="00735EA5"/>
    <w:rsid w:val="0073600B"/>
    <w:rsid w:val="00736F65"/>
    <w:rsid w:val="007372E9"/>
    <w:rsid w:val="00737633"/>
    <w:rsid w:val="00737D08"/>
    <w:rsid w:val="00737D8A"/>
    <w:rsid w:val="007403CA"/>
    <w:rsid w:val="007406B9"/>
    <w:rsid w:val="007406E0"/>
    <w:rsid w:val="0074099F"/>
    <w:rsid w:val="00741486"/>
    <w:rsid w:val="00741C5B"/>
    <w:rsid w:val="0074250D"/>
    <w:rsid w:val="0074274D"/>
    <w:rsid w:val="007428C6"/>
    <w:rsid w:val="00742FEF"/>
    <w:rsid w:val="007438AA"/>
    <w:rsid w:val="00743A70"/>
    <w:rsid w:val="00744F2E"/>
    <w:rsid w:val="00744F5A"/>
    <w:rsid w:val="00744FEF"/>
    <w:rsid w:val="007451BF"/>
    <w:rsid w:val="007457DE"/>
    <w:rsid w:val="00745851"/>
    <w:rsid w:val="00745C4F"/>
    <w:rsid w:val="007461F1"/>
    <w:rsid w:val="00746904"/>
    <w:rsid w:val="00746C5D"/>
    <w:rsid w:val="00746D0B"/>
    <w:rsid w:val="00747354"/>
    <w:rsid w:val="0074736C"/>
    <w:rsid w:val="00747413"/>
    <w:rsid w:val="007501BE"/>
    <w:rsid w:val="00750321"/>
    <w:rsid w:val="007508BE"/>
    <w:rsid w:val="007509EA"/>
    <w:rsid w:val="00750C5D"/>
    <w:rsid w:val="00750EC8"/>
    <w:rsid w:val="00750FF1"/>
    <w:rsid w:val="007525B5"/>
    <w:rsid w:val="00752892"/>
    <w:rsid w:val="00752D57"/>
    <w:rsid w:val="00752E03"/>
    <w:rsid w:val="00753845"/>
    <w:rsid w:val="00753CDB"/>
    <w:rsid w:val="00754196"/>
    <w:rsid w:val="007541E0"/>
    <w:rsid w:val="00754254"/>
    <w:rsid w:val="007546E6"/>
    <w:rsid w:val="007546E9"/>
    <w:rsid w:val="007547A9"/>
    <w:rsid w:val="007548B7"/>
    <w:rsid w:val="00754944"/>
    <w:rsid w:val="00755992"/>
    <w:rsid w:val="00756268"/>
    <w:rsid w:val="0075671B"/>
    <w:rsid w:val="007567FD"/>
    <w:rsid w:val="00756FA5"/>
    <w:rsid w:val="00757032"/>
    <w:rsid w:val="0075729E"/>
    <w:rsid w:val="007601A2"/>
    <w:rsid w:val="00760770"/>
    <w:rsid w:val="00761565"/>
    <w:rsid w:val="007615FE"/>
    <w:rsid w:val="00761629"/>
    <w:rsid w:val="0076197D"/>
    <w:rsid w:val="007619AD"/>
    <w:rsid w:val="00761B4B"/>
    <w:rsid w:val="00761F72"/>
    <w:rsid w:val="0076272C"/>
    <w:rsid w:val="00762E69"/>
    <w:rsid w:val="0076347B"/>
    <w:rsid w:val="00763627"/>
    <w:rsid w:val="00763E81"/>
    <w:rsid w:val="00764067"/>
    <w:rsid w:val="00764137"/>
    <w:rsid w:val="00764536"/>
    <w:rsid w:val="00764AB4"/>
    <w:rsid w:val="00764E41"/>
    <w:rsid w:val="00764EC1"/>
    <w:rsid w:val="007657F1"/>
    <w:rsid w:val="00765A55"/>
    <w:rsid w:val="00765C1A"/>
    <w:rsid w:val="00766A26"/>
    <w:rsid w:val="00766BA5"/>
    <w:rsid w:val="00767450"/>
    <w:rsid w:val="00767AED"/>
    <w:rsid w:val="00767CA2"/>
    <w:rsid w:val="007705A6"/>
    <w:rsid w:val="00770666"/>
    <w:rsid w:val="0077087B"/>
    <w:rsid w:val="00770C67"/>
    <w:rsid w:val="00771051"/>
    <w:rsid w:val="00771381"/>
    <w:rsid w:val="00771B9B"/>
    <w:rsid w:val="0077221C"/>
    <w:rsid w:val="007723B4"/>
    <w:rsid w:val="00772F04"/>
    <w:rsid w:val="0077387F"/>
    <w:rsid w:val="007739E6"/>
    <w:rsid w:val="00773B1F"/>
    <w:rsid w:val="00773B2A"/>
    <w:rsid w:val="00774464"/>
    <w:rsid w:val="00774EB6"/>
    <w:rsid w:val="007750C9"/>
    <w:rsid w:val="0077573B"/>
    <w:rsid w:val="0077623C"/>
    <w:rsid w:val="00776464"/>
    <w:rsid w:val="0077647D"/>
    <w:rsid w:val="0077665F"/>
    <w:rsid w:val="00776DC3"/>
    <w:rsid w:val="007771AC"/>
    <w:rsid w:val="0077747A"/>
    <w:rsid w:val="00777E03"/>
    <w:rsid w:val="007800C6"/>
    <w:rsid w:val="00780C2B"/>
    <w:rsid w:val="00780DBC"/>
    <w:rsid w:val="00780E2C"/>
    <w:rsid w:val="0078160B"/>
    <w:rsid w:val="00781D76"/>
    <w:rsid w:val="00782109"/>
    <w:rsid w:val="00782266"/>
    <w:rsid w:val="007827ED"/>
    <w:rsid w:val="00782813"/>
    <w:rsid w:val="007828C3"/>
    <w:rsid w:val="007831C2"/>
    <w:rsid w:val="007835B9"/>
    <w:rsid w:val="007836F7"/>
    <w:rsid w:val="00783773"/>
    <w:rsid w:val="00783946"/>
    <w:rsid w:val="00783A01"/>
    <w:rsid w:val="00783FD2"/>
    <w:rsid w:val="00785171"/>
    <w:rsid w:val="00785254"/>
    <w:rsid w:val="0078565B"/>
    <w:rsid w:val="00785759"/>
    <w:rsid w:val="0078596F"/>
    <w:rsid w:val="00786039"/>
    <w:rsid w:val="0078614E"/>
    <w:rsid w:val="00786399"/>
    <w:rsid w:val="007866AD"/>
    <w:rsid w:val="007868ED"/>
    <w:rsid w:val="00786BA0"/>
    <w:rsid w:val="00786C38"/>
    <w:rsid w:val="00786D34"/>
    <w:rsid w:val="00787073"/>
    <w:rsid w:val="007877B7"/>
    <w:rsid w:val="00787819"/>
    <w:rsid w:val="00787A18"/>
    <w:rsid w:val="00787C6A"/>
    <w:rsid w:val="00787E62"/>
    <w:rsid w:val="00787EB2"/>
    <w:rsid w:val="007900B9"/>
    <w:rsid w:val="0079017F"/>
    <w:rsid w:val="007912DD"/>
    <w:rsid w:val="007916FE"/>
    <w:rsid w:val="00791A66"/>
    <w:rsid w:val="00791DEE"/>
    <w:rsid w:val="00791F08"/>
    <w:rsid w:val="00792412"/>
    <w:rsid w:val="007925B0"/>
    <w:rsid w:val="00792C4C"/>
    <w:rsid w:val="00792E81"/>
    <w:rsid w:val="0079404F"/>
    <w:rsid w:val="00794F6F"/>
    <w:rsid w:val="007953F7"/>
    <w:rsid w:val="00795A2B"/>
    <w:rsid w:val="00796046"/>
    <w:rsid w:val="0079612F"/>
    <w:rsid w:val="00796459"/>
    <w:rsid w:val="007964C8"/>
    <w:rsid w:val="007968F7"/>
    <w:rsid w:val="00796C88"/>
    <w:rsid w:val="00797A45"/>
    <w:rsid w:val="00797B38"/>
    <w:rsid w:val="00797E01"/>
    <w:rsid w:val="007A03BA"/>
    <w:rsid w:val="007A04E5"/>
    <w:rsid w:val="007A0711"/>
    <w:rsid w:val="007A076D"/>
    <w:rsid w:val="007A12F2"/>
    <w:rsid w:val="007A1584"/>
    <w:rsid w:val="007A192B"/>
    <w:rsid w:val="007A1AA5"/>
    <w:rsid w:val="007A1C7E"/>
    <w:rsid w:val="007A1DA0"/>
    <w:rsid w:val="007A1DA3"/>
    <w:rsid w:val="007A26E0"/>
    <w:rsid w:val="007A2772"/>
    <w:rsid w:val="007A2A4C"/>
    <w:rsid w:val="007A3612"/>
    <w:rsid w:val="007A3737"/>
    <w:rsid w:val="007A3917"/>
    <w:rsid w:val="007A3B62"/>
    <w:rsid w:val="007A3BA2"/>
    <w:rsid w:val="007A3E87"/>
    <w:rsid w:val="007A4042"/>
    <w:rsid w:val="007A45CD"/>
    <w:rsid w:val="007A4763"/>
    <w:rsid w:val="007A4BFA"/>
    <w:rsid w:val="007A5F88"/>
    <w:rsid w:val="007A695D"/>
    <w:rsid w:val="007A736C"/>
    <w:rsid w:val="007A75F0"/>
    <w:rsid w:val="007B0E22"/>
    <w:rsid w:val="007B0EAA"/>
    <w:rsid w:val="007B0EC0"/>
    <w:rsid w:val="007B1251"/>
    <w:rsid w:val="007B17FF"/>
    <w:rsid w:val="007B2BF0"/>
    <w:rsid w:val="007B34CF"/>
    <w:rsid w:val="007B3957"/>
    <w:rsid w:val="007B3CF7"/>
    <w:rsid w:val="007B413C"/>
    <w:rsid w:val="007B4264"/>
    <w:rsid w:val="007B4590"/>
    <w:rsid w:val="007B4B9B"/>
    <w:rsid w:val="007B5C05"/>
    <w:rsid w:val="007B6BED"/>
    <w:rsid w:val="007B726E"/>
    <w:rsid w:val="007B731B"/>
    <w:rsid w:val="007B7B6F"/>
    <w:rsid w:val="007B7C0C"/>
    <w:rsid w:val="007C031C"/>
    <w:rsid w:val="007C0F61"/>
    <w:rsid w:val="007C16B9"/>
    <w:rsid w:val="007C1967"/>
    <w:rsid w:val="007C2817"/>
    <w:rsid w:val="007C281B"/>
    <w:rsid w:val="007C29FD"/>
    <w:rsid w:val="007C2CAD"/>
    <w:rsid w:val="007C2E86"/>
    <w:rsid w:val="007C3526"/>
    <w:rsid w:val="007C3B42"/>
    <w:rsid w:val="007C3CD5"/>
    <w:rsid w:val="007C4B56"/>
    <w:rsid w:val="007C5239"/>
    <w:rsid w:val="007C5277"/>
    <w:rsid w:val="007C542B"/>
    <w:rsid w:val="007C5945"/>
    <w:rsid w:val="007C5CD3"/>
    <w:rsid w:val="007C6064"/>
    <w:rsid w:val="007C6402"/>
    <w:rsid w:val="007C6909"/>
    <w:rsid w:val="007C76AF"/>
    <w:rsid w:val="007C7F7B"/>
    <w:rsid w:val="007D0147"/>
    <w:rsid w:val="007D0750"/>
    <w:rsid w:val="007D07F0"/>
    <w:rsid w:val="007D0969"/>
    <w:rsid w:val="007D0A81"/>
    <w:rsid w:val="007D0C57"/>
    <w:rsid w:val="007D0CA3"/>
    <w:rsid w:val="007D14CD"/>
    <w:rsid w:val="007D18AB"/>
    <w:rsid w:val="007D19A1"/>
    <w:rsid w:val="007D22C1"/>
    <w:rsid w:val="007D3814"/>
    <w:rsid w:val="007D38BF"/>
    <w:rsid w:val="007D3912"/>
    <w:rsid w:val="007D3C2B"/>
    <w:rsid w:val="007D40B6"/>
    <w:rsid w:val="007D4155"/>
    <w:rsid w:val="007D4469"/>
    <w:rsid w:val="007D57B3"/>
    <w:rsid w:val="007D5D26"/>
    <w:rsid w:val="007D61DB"/>
    <w:rsid w:val="007D631B"/>
    <w:rsid w:val="007D66AF"/>
    <w:rsid w:val="007D6768"/>
    <w:rsid w:val="007D6866"/>
    <w:rsid w:val="007D6878"/>
    <w:rsid w:val="007D68A6"/>
    <w:rsid w:val="007D726A"/>
    <w:rsid w:val="007E054A"/>
    <w:rsid w:val="007E0B09"/>
    <w:rsid w:val="007E0EB2"/>
    <w:rsid w:val="007E142E"/>
    <w:rsid w:val="007E1AE3"/>
    <w:rsid w:val="007E1E71"/>
    <w:rsid w:val="007E1F90"/>
    <w:rsid w:val="007E1FE4"/>
    <w:rsid w:val="007E2124"/>
    <w:rsid w:val="007E22B6"/>
    <w:rsid w:val="007E3621"/>
    <w:rsid w:val="007E38AF"/>
    <w:rsid w:val="007E3B82"/>
    <w:rsid w:val="007E3D77"/>
    <w:rsid w:val="007E4408"/>
    <w:rsid w:val="007E503A"/>
    <w:rsid w:val="007E5296"/>
    <w:rsid w:val="007E5D55"/>
    <w:rsid w:val="007E604F"/>
    <w:rsid w:val="007E63AD"/>
    <w:rsid w:val="007E669C"/>
    <w:rsid w:val="007E6B7B"/>
    <w:rsid w:val="007E6F26"/>
    <w:rsid w:val="007E74B9"/>
    <w:rsid w:val="007E7559"/>
    <w:rsid w:val="007F0B2F"/>
    <w:rsid w:val="007F0CD4"/>
    <w:rsid w:val="007F10F8"/>
    <w:rsid w:val="007F18E9"/>
    <w:rsid w:val="007F1EEB"/>
    <w:rsid w:val="007F2B71"/>
    <w:rsid w:val="007F2E6D"/>
    <w:rsid w:val="007F2EE0"/>
    <w:rsid w:val="007F3022"/>
    <w:rsid w:val="007F32ED"/>
    <w:rsid w:val="007F364B"/>
    <w:rsid w:val="007F3E97"/>
    <w:rsid w:val="007F4294"/>
    <w:rsid w:val="007F42A9"/>
    <w:rsid w:val="007F4E47"/>
    <w:rsid w:val="007F57CD"/>
    <w:rsid w:val="007F5A8C"/>
    <w:rsid w:val="007F7118"/>
    <w:rsid w:val="007F7126"/>
    <w:rsid w:val="007F77C9"/>
    <w:rsid w:val="007F7BA5"/>
    <w:rsid w:val="0080071D"/>
    <w:rsid w:val="00800836"/>
    <w:rsid w:val="00800C44"/>
    <w:rsid w:val="00800DBC"/>
    <w:rsid w:val="0080112F"/>
    <w:rsid w:val="00801F07"/>
    <w:rsid w:val="008021BA"/>
    <w:rsid w:val="0080231E"/>
    <w:rsid w:val="008028FB"/>
    <w:rsid w:val="0080329F"/>
    <w:rsid w:val="00803896"/>
    <w:rsid w:val="00803A47"/>
    <w:rsid w:val="00803CDC"/>
    <w:rsid w:val="008042AF"/>
    <w:rsid w:val="008044B8"/>
    <w:rsid w:val="008045A7"/>
    <w:rsid w:val="00804802"/>
    <w:rsid w:val="008049E6"/>
    <w:rsid w:val="00805CEA"/>
    <w:rsid w:val="00805E16"/>
    <w:rsid w:val="00805F4C"/>
    <w:rsid w:val="008065B2"/>
    <w:rsid w:val="00807028"/>
    <w:rsid w:val="00807051"/>
    <w:rsid w:val="008076C6"/>
    <w:rsid w:val="00807B5A"/>
    <w:rsid w:val="00807C2C"/>
    <w:rsid w:val="008108A3"/>
    <w:rsid w:val="008109F7"/>
    <w:rsid w:val="00810AE8"/>
    <w:rsid w:val="00810EE8"/>
    <w:rsid w:val="00811102"/>
    <w:rsid w:val="008115E4"/>
    <w:rsid w:val="008118D3"/>
    <w:rsid w:val="008121BA"/>
    <w:rsid w:val="008124FA"/>
    <w:rsid w:val="00812989"/>
    <w:rsid w:val="00812B7B"/>
    <w:rsid w:val="00812FD4"/>
    <w:rsid w:val="0081331F"/>
    <w:rsid w:val="0081356A"/>
    <w:rsid w:val="00813E66"/>
    <w:rsid w:val="00814A98"/>
    <w:rsid w:val="00814EBE"/>
    <w:rsid w:val="00815005"/>
    <w:rsid w:val="008153AB"/>
    <w:rsid w:val="008153E7"/>
    <w:rsid w:val="0081579F"/>
    <w:rsid w:val="00815B16"/>
    <w:rsid w:val="00815BE1"/>
    <w:rsid w:val="00816403"/>
    <w:rsid w:val="008164C7"/>
    <w:rsid w:val="008164CF"/>
    <w:rsid w:val="00816692"/>
    <w:rsid w:val="00816981"/>
    <w:rsid w:val="00816B67"/>
    <w:rsid w:val="00816C9B"/>
    <w:rsid w:val="00816DE3"/>
    <w:rsid w:val="00816F5F"/>
    <w:rsid w:val="008173D6"/>
    <w:rsid w:val="00817568"/>
    <w:rsid w:val="008179CD"/>
    <w:rsid w:val="00817E0F"/>
    <w:rsid w:val="00820068"/>
    <w:rsid w:val="00820315"/>
    <w:rsid w:val="00820553"/>
    <w:rsid w:val="00820DF2"/>
    <w:rsid w:val="0082143C"/>
    <w:rsid w:val="00821D95"/>
    <w:rsid w:val="008225DB"/>
    <w:rsid w:val="008227FA"/>
    <w:rsid w:val="008228A3"/>
    <w:rsid w:val="008228AD"/>
    <w:rsid w:val="0082294A"/>
    <w:rsid w:val="008230E1"/>
    <w:rsid w:val="00823CD7"/>
    <w:rsid w:val="00823F71"/>
    <w:rsid w:val="00824995"/>
    <w:rsid w:val="00824CD1"/>
    <w:rsid w:val="008253D8"/>
    <w:rsid w:val="00825427"/>
    <w:rsid w:val="00825D32"/>
    <w:rsid w:val="008261E4"/>
    <w:rsid w:val="008262A4"/>
    <w:rsid w:val="008263F9"/>
    <w:rsid w:val="0082678B"/>
    <w:rsid w:val="008269D8"/>
    <w:rsid w:val="0082707C"/>
    <w:rsid w:val="0082710E"/>
    <w:rsid w:val="00827BCF"/>
    <w:rsid w:val="008303EE"/>
    <w:rsid w:val="00830C7F"/>
    <w:rsid w:val="00831EE5"/>
    <w:rsid w:val="0083226D"/>
    <w:rsid w:val="00832414"/>
    <w:rsid w:val="00832658"/>
    <w:rsid w:val="00832875"/>
    <w:rsid w:val="0083289A"/>
    <w:rsid w:val="00832C93"/>
    <w:rsid w:val="008334F9"/>
    <w:rsid w:val="00833C6D"/>
    <w:rsid w:val="00833CC0"/>
    <w:rsid w:val="00833DEB"/>
    <w:rsid w:val="00834BCD"/>
    <w:rsid w:val="00834CF8"/>
    <w:rsid w:val="00834ED8"/>
    <w:rsid w:val="008358F3"/>
    <w:rsid w:val="00835C33"/>
    <w:rsid w:val="00835E39"/>
    <w:rsid w:val="00835F91"/>
    <w:rsid w:val="008362DE"/>
    <w:rsid w:val="008369D9"/>
    <w:rsid w:val="00837005"/>
    <w:rsid w:val="0083763A"/>
    <w:rsid w:val="00837B14"/>
    <w:rsid w:val="00837D7E"/>
    <w:rsid w:val="0084112B"/>
    <w:rsid w:val="008417AC"/>
    <w:rsid w:val="00841C52"/>
    <w:rsid w:val="008423BD"/>
    <w:rsid w:val="00842CD0"/>
    <w:rsid w:val="00843974"/>
    <w:rsid w:val="00843A74"/>
    <w:rsid w:val="008441FE"/>
    <w:rsid w:val="00844340"/>
    <w:rsid w:val="00844547"/>
    <w:rsid w:val="0084498B"/>
    <w:rsid w:val="00844A4C"/>
    <w:rsid w:val="00844B99"/>
    <w:rsid w:val="00844FF3"/>
    <w:rsid w:val="0084559F"/>
    <w:rsid w:val="008455A7"/>
    <w:rsid w:val="00845645"/>
    <w:rsid w:val="0084565F"/>
    <w:rsid w:val="00845973"/>
    <w:rsid w:val="00845A37"/>
    <w:rsid w:val="00845B17"/>
    <w:rsid w:val="00846506"/>
    <w:rsid w:val="008470AB"/>
    <w:rsid w:val="00847836"/>
    <w:rsid w:val="008478B6"/>
    <w:rsid w:val="00850204"/>
    <w:rsid w:val="0085045B"/>
    <w:rsid w:val="008506BF"/>
    <w:rsid w:val="008506FA"/>
    <w:rsid w:val="0085092F"/>
    <w:rsid w:val="00850B0E"/>
    <w:rsid w:val="00850D3B"/>
    <w:rsid w:val="00851156"/>
    <w:rsid w:val="0085140E"/>
    <w:rsid w:val="008519A4"/>
    <w:rsid w:val="00851EBE"/>
    <w:rsid w:val="00852025"/>
    <w:rsid w:val="008522E2"/>
    <w:rsid w:val="0085357D"/>
    <w:rsid w:val="00853C6B"/>
    <w:rsid w:val="00853D68"/>
    <w:rsid w:val="0085434B"/>
    <w:rsid w:val="008547C2"/>
    <w:rsid w:val="00854E8B"/>
    <w:rsid w:val="008550D5"/>
    <w:rsid w:val="008551FF"/>
    <w:rsid w:val="008555C2"/>
    <w:rsid w:val="0085587C"/>
    <w:rsid w:val="0085601F"/>
    <w:rsid w:val="0085643B"/>
    <w:rsid w:val="0085663D"/>
    <w:rsid w:val="00856A80"/>
    <w:rsid w:val="00857517"/>
    <w:rsid w:val="0085794F"/>
    <w:rsid w:val="00857F42"/>
    <w:rsid w:val="00860246"/>
    <w:rsid w:val="0086050C"/>
    <w:rsid w:val="00860542"/>
    <w:rsid w:val="0086115A"/>
    <w:rsid w:val="0086142A"/>
    <w:rsid w:val="00861856"/>
    <w:rsid w:val="00861961"/>
    <w:rsid w:val="00861BA6"/>
    <w:rsid w:val="00861FBF"/>
    <w:rsid w:val="008620A9"/>
    <w:rsid w:val="0086213F"/>
    <w:rsid w:val="008621B0"/>
    <w:rsid w:val="008623FD"/>
    <w:rsid w:val="00862638"/>
    <w:rsid w:val="008628C0"/>
    <w:rsid w:val="00862A5F"/>
    <w:rsid w:val="00862A8A"/>
    <w:rsid w:val="008637B1"/>
    <w:rsid w:val="00863A66"/>
    <w:rsid w:val="00865182"/>
    <w:rsid w:val="008653A7"/>
    <w:rsid w:val="00865656"/>
    <w:rsid w:val="008659BC"/>
    <w:rsid w:val="00866868"/>
    <w:rsid w:val="00866CFD"/>
    <w:rsid w:val="0086748A"/>
    <w:rsid w:val="00867A42"/>
    <w:rsid w:val="00870156"/>
    <w:rsid w:val="008704F1"/>
    <w:rsid w:val="00870BF9"/>
    <w:rsid w:val="008713F4"/>
    <w:rsid w:val="008719F2"/>
    <w:rsid w:val="00871C8F"/>
    <w:rsid w:val="00871D1D"/>
    <w:rsid w:val="00871F3B"/>
    <w:rsid w:val="0087210F"/>
    <w:rsid w:val="00872143"/>
    <w:rsid w:val="00872363"/>
    <w:rsid w:val="0087288B"/>
    <w:rsid w:val="008728F5"/>
    <w:rsid w:val="00872EC5"/>
    <w:rsid w:val="008733C1"/>
    <w:rsid w:val="00873714"/>
    <w:rsid w:val="00873BD2"/>
    <w:rsid w:val="0087402B"/>
    <w:rsid w:val="00874A5F"/>
    <w:rsid w:val="00874BA7"/>
    <w:rsid w:val="00874CB4"/>
    <w:rsid w:val="008758DA"/>
    <w:rsid w:val="00875E98"/>
    <w:rsid w:val="0087614E"/>
    <w:rsid w:val="00876E98"/>
    <w:rsid w:val="00877703"/>
    <w:rsid w:val="00877A26"/>
    <w:rsid w:val="00877B3E"/>
    <w:rsid w:val="008807A8"/>
    <w:rsid w:val="00880F04"/>
    <w:rsid w:val="00880FAF"/>
    <w:rsid w:val="008822F9"/>
    <w:rsid w:val="00882459"/>
    <w:rsid w:val="00882F57"/>
    <w:rsid w:val="008831F5"/>
    <w:rsid w:val="008832E2"/>
    <w:rsid w:val="00884818"/>
    <w:rsid w:val="0088488C"/>
    <w:rsid w:val="00884BC6"/>
    <w:rsid w:val="00885A0C"/>
    <w:rsid w:val="00885C1B"/>
    <w:rsid w:val="00885F2D"/>
    <w:rsid w:val="00886959"/>
    <w:rsid w:val="00886B75"/>
    <w:rsid w:val="00886DB3"/>
    <w:rsid w:val="0088750A"/>
    <w:rsid w:val="0088772E"/>
    <w:rsid w:val="00887801"/>
    <w:rsid w:val="00887988"/>
    <w:rsid w:val="00890002"/>
    <w:rsid w:val="008902C8"/>
    <w:rsid w:val="00890C34"/>
    <w:rsid w:val="00890F70"/>
    <w:rsid w:val="00891122"/>
    <w:rsid w:val="00892CFE"/>
    <w:rsid w:val="008930F4"/>
    <w:rsid w:val="008937B3"/>
    <w:rsid w:val="00893E86"/>
    <w:rsid w:val="008944AF"/>
    <w:rsid w:val="008944BC"/>
    <w:rsid w:val="008949C7"/>
    <w:rsid w:val="00894F55"/>
    <w:rsid w:val="0089568F"/>
    <w:rsid w:val="00895713"/>
    <w:rsid w:val="00895B9C"/>
    <w:rsid w:val="00896465"/>
    <w:rsid w:val="008967A5"/>
    <w:rsid w:val="008968D9"/>
    <w:rsid w:val="00896BDA"/>
    <w:rsid w:val="00896C99"/>
    <w:rsid w:val="008972C9"/>
    <w:rsid w:val="00897795"/>
    <w:rsid w:val="008A022B"/>
    <w:rsid w:val="008A0A0A"/>
    <w:rsid w:val="008A1033"/>
    <w:rsid w:val="008A12C0"/>
    <w:rsid w:val="008A19B6"/>
    <w:rsid w:val="008A1EAA"/>
    <w:rsid w:val="008A2285"/>
    <w:rsid w:val="008A25D4"/>
    <w:rsid w:val="008A27A5"/>
    <w:rsid w:val="008A2BC7"/>
    <w:rsid w:val="008A2D49"/>
    <w:rsid w:val="008A37EB"/>
    <w:rsid w:val="008A3F84"/>
    <w:rsid w:val="008A3FEF"/>
    <w:rsid w:val="008A445D"/>
    <w:rsid w:val="008A4C75"/>
    <w:rsid w:val="008A5186"/>
    <w:rsid w:val="008A5757"/>
    <w:rsid w:val="008A5B6B"/>
    <w:rsid w:val="008A5C09"/>
    <w:rsid w:val="008A643F"/>
    <w:rsid w:val="008A70C5"/>
    <w:rsid w:val="008A71F4"/>
    <w:rsid w:val="008A7221"/>
    <w:rsid w:val="008A7D7A"/>
    <w:rsid w:val="008B095F"/>
    <w:rsid w:val="008B0A57"/>
    <w:rsid w:val="008B0EE2"/>
    <w:rsid w:val="008B10F1"/>
    <w:rsid w:val="008B1DC2"/>
    <w:rsid w:val="008B2106"/>
    <w:rsid w:val="008B2194"/>
    <w:rsid w:val="008B24BC"/>
    <w:rsid w:val="008B25AC"/>
    <w:rsid w:val="008B2753"/>
    <w:rsid w:val="008B287D"/>
    <w:rsid w:val="008B28E4"/>
    <w:rsid w:val="008B2C62"/>
    <w:rsid w:val="008B3867"/>
    <w:rsid w:val="008B3A33"/>
    <w:rsid w:val="008B3A63"/>
    <w:rsid w:val="008B3AF1"/>
    <w:rsid w:val="008B48B4"/>
    <w:rsid w:val="008B4A66"/>
    <w:rsid w:val="008B5163"/>
    <w:rsid w:val="008B5651"/>
    <w:rsid w:val="008B6CB5"/>
    <w:rsid w:val="008B6E28"/>
    <w:rsid w:val="008B7538"/>
    <w:rsid w:val="008C01E3"/>
    <w:rsid w:val="008C06B2"/>
    <w:rsid w:val="008C0C55"/>
    <w:rsid w:val="008C0E9A"/>
    <w:rsid w:val="008C15C9"/>
    <w:rsid w:val="008C1973"/>
    <w:rsid w:val="008C2C1D"/>
    <w:rsid w:val="008C2ED8"/>
    <w:rsid w:val="008C3A35"/>
    <w:rsid w:val="008C3A9F"/>
    <w:rsid w:val="008C3B48"/>
    <w:rsid w:val="008C3C99"/>
    <w:rsid w:val="008C4724"/>
    <w:rsid w:val="008C4BEF"/>
    <w:rsid w:val="008C65CF"/>
    <w:rsid w:val="008C706F"/>
    <w:rsid w:val="008C76EC"/>
    <w:rsid w:val="008C7729"/>
    <w:rsid w:val="008C7F47"/>
    <w:rsid w:val="008D022F"/>
    <w:rsid w:val="008D07F9"/>
    <w:rsid w:val="008D0EDF"/>
    <w:rsid w:val="008D10DE"/>
    <w:rsid w:val="008D14CF"/>
    <w:rsid w:val="008D18C0"/>
    <w:rsid w:val="008D369E"/>
    <w:rsid w:val="008D3BC0"/>
    <w:rsid w:val="008D4281"/>
    <w:rsid w:val="008D46CC"/>
    <w:rsid w:val="008D4BF2"/>
    <w:rsid w:val="008D4DC8"/>
    <w:rsid w:val="008D54B6"/>
    <w:rsid w:val="008D57FF"/>
    <w:rsid w:val="008D5952"/>
    <w:rsid w:val="008D5D6D"/>
    <w:rsid w:val="008D5E5F"/>
    <w:rsid w:val="008D6135"/>
    <w:rsid w:val="008D66B4"/>
    <w:rsid w:val="008D6CD0"/>
    <w:rsid w:val="008D6FA1"/>
    <w:rsid w:val="008D74EB"/>
    <w:rsid w:val="008D7701"/>
    <w:rsid w:val="008D7A65"/>
    <w:rsid w:val="008D7C97"/>
    <w:rsid w:val="008E0305"/>
    <w:rsid w:val="008E0609"/>
    <w:rsid w:val="008E0758"/>
    <w:rsid w:val="008E143E"/>
    <w:rsid w:val="008E17D7"/>
    <w:rsid w:val="008E1CB6"/>
    <w:rsid w:val="008E1E16"/>
    <w:rsid w:val="008E1E2D"/>
    <w:rsid w:val="008E2044"/>
    <w:rsid w:val="008E2051"/>
    <w:rsid w:val="008E2159"/>
    <w:rsid w:val="008E283A"/>
    <w:rsid w:val="008E2E6C"/>
    <w:rsid w:val="008E3917"/>
    <w:rsid w:val="008E3975"/>
    <w:rsid w:val="008E3C1A"/>
    <w:rsid w:val="008E3F51"/>
    <w:rsid w:val="008E4041"/>
    <w:rsid w:val="008E43F9"/>
    <w:rsid w:val="008E44B9"/>
    <w:rsid w:val="008E44BE"/>
    <w:rsid w:val="008E49B3"/>
    <w:rsid w:val="008E4BC3"/>
    <w:rsid w:val="008E4CF6"/>
    <w:rsid w:val="008E584C"/>
    <w:rsid w:val="008E58CD"/>
    <w:rsid w:val="008E60FF"/>
    <w:rsid w:val="008E668C"/>
    <w:rsid w:val="008E6911"/>
    <w:rsid w:val="008E69B4"/>
    <w:rsid w:val="008E6DC4"/>
    <w:rsid w:val="008E6E0F"/>
    <w:rsid w:val="008E7025"/>
    <w:rsid w:val="008E716F"/>
    <w:rsid w:val="008E7905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672"/>
    <w:rsid w:val="008F1A4C"/>
    <w:rsid w:val="008F21EA"/>
    <w:rsid w:val="008F2251"/>
    <w:rsid w:val="008F297E"/>
    <w:rsid w:val="008F2F17"/>
    <w:rsid w:val="008F306C"/>
    <w:rsid w:val="008F38E1"/>
    <w:rsid w:val="008F3F48"/>
    <w:rsid w:val="008F4522"/>
    <w:rsid w:val="008F47D6"/>
    <w:rsid w:val="008F56E7"/>
    <w:rsid w:val="008F5AC7"/>
    <w:rsid w:val="008F6152"/>
    <w:rsid w:val="008F656C"/>
    <w:rsid w:val="008F65E6"/>
    <w:rsid w:val="008F72FB"/>
    <w:rsid w:val="008F742E"/>
    <w:rsid w:val="008F7B8A"/>
    <w:rsid w:val="008F7F5F"/>
    <w:rsid w:val="009000E1"/>
    <w:rsid w:val="0090035B"/>
    <w:rsid w:val="00900588"/>
    <w:rsid w:val="009009D2"/>
    <w:rsid w:val="009009EF"/>
    <w:rsid w:val="00901134"/>
    <w:rsid w:val="00901178"/>
    <w:rsid w:val="009014D4"/>
    <w:rsid w:val="00901A6E"/>
    <w:rsid w:val="00901B14"/>
    <w:rsid w:val="00902236"/>
    <w:rsid w:val="00902274"/>
    <w:rsid w:val="009025FD"/>
    <w:rsid w:val="00902992"/>
    <w:rsid w:val="00903001"/>
    <w:rsid w:val="009032BF"/>
    <w:rsid w:val="00903662"/>
    <w:rsid w:val="0090371C"/>
    <w:rsid w:val="009038A6"/>
    <w:rsid w:val="00903B7D"/>
    <w:rsid w:val="009044EF"/>
    <w:rsid w:val="00904697"/>
    <w:rsid w:val="009054B0"/>
    <w:rsid w:val="0090579D"/>
    <w:rsid w:val="00907044"/>
    <w:rsid w:val="009070AB"/>
    <w:rsid w:val="009073DE"/>
    <w:rsid w:val="0090774B"/>
    <w:rsid w:val="009079E5"/>
    <w:rsid w:val="00907A48"/>
    <w:rsid w:val="00907DD8"/>
    <w:rsid w:val="00907E21"/>
    <w:rsid w:val="00907F6F"/>
    <w:rsid w:val="0091035E"/>
    <w:rsid w:val="00910716"/>
    <w:rsid w:val="00910D0D"/>
    <w:rsid w:val="00911699"/>
    <w:rsid w:val="00911ADF"/>
    <w:rsid w:val="00911DB1"/>
    <w:rsid w:val="00911EC9"/>
    <w:rsid w:val="0091307C"/>
    <w:rsid w:val="009135FA"/>
    <w:rsid w:val="00913705"/>
    <w:rsid w:val="00913EB6"/>
    <w:rsid w:val="009142A7"/>
    <w:rsid w:val="00914EF9"/>
    <w:rsid w:val="00915626"/>
    <w:rsid w:val="009159DD"/>
    <w:rsid w:val="00915B53"/>
    <w:rsid w:val="00915C35"/>
    <w:rsid w:val="009165E1"/>
    <w:rsid w:val="0091673F"/>
    <w:rsid w:val="0091681A"/>
    <w:rsid w:val="00916847"/>
    <w:rsid w:val="00916B48"/>
    <w:rsid w:val="009170AA"/>
    <w:rsid w:val="009173D7"/>
    <w:rsid w:val="009177A8"/>
    <w:rsid w:val="00917866"/>
    <w:rsid w:val="00917B92"/>
    <w:rsid w:val="00917DBE"/>
    <w:rsid w:val="00920081"/>
    <w:rsid w:val="00920082"/>
    <w:rsid w:val="009205B7"/>
    <w:rsid w:val="00921699"/>
    <w:rsid w:val="00921970"/>
    <w:rsid w:val="00921FE3"/>
    <w:rsid w:val="00922B85"/>
    <w:rsid w:val="009235A1"/>
    <w:rsid w:val="00923680"/>
    <w:rsid w:val="009239FA"/>
    <w:rsid w:val="00923CEC"/>
    <w:rsid w:val="0092427B"/>
    <w:rsid w:val="00924365"/>
    <w:rsid w:val="009247B2"/>
    <w:rsid w:val="009249D7"/>
    <w:rsid w:val="00924F8D"/>
    <w:rsid w:val="00925211"/>
    <w:rsid w:val="009256B4"/>
    <w:rsid w:val="00925AFE"/>
    <w:rsid w:val="00926647"/>
    <w:rsid w:val="00926EA6"/>
    <w:rsid w:val="0092741C"/>
    <w:rsid w:val="00927E9E"/>
    <w:rsid w:val="00930B83"/>
    <w:rsid w:val="0093105B"/>
    <w:rsid w:val="00931D46"/>
    <w:rsid w:val="00932436"/>
    <w:rsid w:val="0093273D"/>
    <w:rsid w:val="00932BA0"/>
    <w:rsid w:val="00933470"/>
    <w:rsid w:val="009334D7"/>
    <w:rsid w:val="0093378F"/>
    <w:rsid w:val="009339DF"/>
    <w:rsid w:val="00933D95"/>
    <w:rsid w:val="00933E7C"/>
    <w:rsid w:val="0093431B"/>
    <w:rsid w:val="00934454"/>
    <w:rsid w:val="00934608"/>
    <w:rsid w:val="00934756"/>
    <w:rsid w:val="00934C53"/>
    <w:rsid w:val="00935849"/>
    <w:rsid w:val="00935A77"/>
    <w:rsid w:val="00935D1B"/>
    <w:rsid w:val="00936025"/>
    <w:rsid w:val="00937313"/>
    <w:rsid w:val="00937CB7"/>
    <w:rsid w:val="00937DBF"/>
    <w:rsid w:val="00937DEC"/>
    <w:rsid w:val="00937F80"/>
    <w:rsid w:val="0094063A"/>
    <w:rsid w:val="00940676"/>
    <w:rsid w:val="00940CF6"/>
    <w:rsid w:val="00940F41"/>
    <w:rsid w:val="0094242C"/>
    <w:rsid w:val="00942ACE"/>
    <w:rsid w:val="009439E9"/>
    <w:rsid w:val="00944005"/>
    <w:rsid w:val="00944477"/>
    <w:rsid w:val="009444BA"/>
    <w:rsid w:val="00944612"/>
    <w:rsid w:val="00944A8D"/>
    <w:rsid w:val="00944A9F"/>
    <w:rsid w:val="00944B69"/>
    <w:rsid w:val="00944E1C"/>
    <w:rsid w:val="0094521B"/>
    <w:rsid w:val="0094551D"/>
    <w:rsid w:val="00945836"/>
    <w:rsid w:val="00945A9E"/>
    <w:rsid w:val="009465C8"/>
    <w:rsid w:val="009469A2"/>
    <w:rsid w:val="00946A49"/>
    <w:rsid w:val="0094716B"/>
    <w:rsid w:val="009479CA"/>
    <w:rsid w:val="00947CA6"/>
    <w:rsid w:val="00947E76"/>
    <w:rsid w:val="00950473"/>
    <w:rsid w:val="00950A4C"/>
    <w:rsid w:val="00950E15"/>
    <w:rsid w:val="00951236"/>
    <w:rsid w:val="00951495"/>
    <w:rsid w:val="00951ECA"/>
    <w:rsid w:val="009525E7"/>
    <w:rsid w:val="00953117"/>
    <w:rsid w:val="009537D5"/>
    <w:rsid w:val="00954A83"/>
    <w:rsid w:val="00954B19"/>
    <w:rsid w:val="009553B2"/>
    <w:rsid w:val="00955D04"/>
    <w:rsid w:val="00955DDC"/>
    <w:rsid w:val="00956661"/>
    <w:rsid w:val="00956C26"/>
    <w:rsid w:val="009576B4"/>
    <w:rsid w:val="00957902"/>
    <w:rsid w:val="00957BD5"/>
    <w:rsid w:val="00957EE4"/>
    <w:rsid w:val="009608AB"/>
    <w:rsid w:val="009609DE"/>
    <w:rsid w:val="00960A11"/>
    <w:rsid w:val="00961557"/>
    <w:rsid w:val="00961DF1"/>
    <w:rsid w:val="00962208"/>
    <w:rsid w:val="00962BC6"/>
    <w:rsid w:val="0096338A"/>
    <w:rsid w:val="009637FA"/>
    <w:rsid w:val="00963B8A"/>
    <w:rsid w:val="0096429D"/>
    <w:rsid w:val="00964881"/>
    <w:rsid w:val="00964AB7"/>
    <w:rsid w:val="00964F78"/>
    <w:rsid w:val="0096514D"/>
    <w:rsid w:val="0096521E"/>
    <w:rsid w:val="0096526C"/>
    <w:rsid w:val="00965B88"/>
    <w:rsid w:val="00966146"/>
    <w:rsid w:val="009666DB"/>
    <w:rsid w:val="00966A63"/>
    <w:rsid w:val="00967476"/>
    <w:rsid w:val="0096754F"/>
    <w:rsid w:val="0096793C"/>
    <w:rsid w:val="0097029F"/>
    <w:rsid w:val="00970845"/>
    <w:rsid w:val="00970A26"/>
    <w:rsid w:val="00970B04"/>
    <w:rsid w:val="00970D94"/>
    <w:rsid w:val="009710C3"/>
    <w:rsid w:val="00971152"/>
    <w:rsid w:val="00971372"/>
    <w:rsid w:val="0097163B"/>
    <w:rsid w:val="00971AC8"/>
    <w:rsid w:val="00971C2B"/>
    <w:rsid w:val="009725E1"/>
    <w:rsid w:val="009729B8"/>
    <w:rsid w:val="00973516"/>
    <w:rsid w:val="00973A9E"/>
    <w:rsid w:val="00973FC5"/>
    <w:rsid w:val="009741F4"/>
    <w:rsid w:val="00974640"/>
    <w:rsid w:val="00975653"/>
    <w:rsid w:val="00975ACA"/>
    <w:rsid w:val="00976DAC"/>
    <w:rsid w:val="00976EA8"/>
    <w:rsid w:val="009771CA"/>
    <w:rsid w:val="0097756A"/>
    <w:rsid w:val="009776E7"/>
    <w:rsid w:val="00977EDC"/>
    <w:rsid w:val="00980289"/>
    <w:rsid w:val="00981312"/>
    <w:rsid w:val="00981528"/>
    <w:rsid w:val="00981547"/>
    <w:rsid w:val="00981977"/>
    <w:rsid w:val="00981B9E"/>
    <w:rsid w:val="00981E7E"/>
    <w:rsid w:val="00982385"/>
    <w:rsid w:val="00982875"/>
    <w:rsid w:val="00982935"/>
    <w:rsid w:val="009840A4"/>
    <w:rsid w:val="00984241"/>
    <w:rsid w:val="009847D0"/>
    <w:rsid w:val="00984BAB"/>
    <w:rsid w:val="00985E4F"/>
    <w:rsid w:val="00986902"/>
    <w:rsid w:val="009869D7"/>
    <w:rsid w:val="00986DED"/>
    <w:rsid w:val="0098730F"/>
    <w:rsid w:val="00987530"/>
    <w:rsid w:val="00987F00"/>
    <w:rsid w:val="009908F5"/>
    <w:rsid w:val="00990FAA"/>
    <w:rsid w:val="0099195B"/>
    <w:rsid w:val="00991B29"/>
    <w:rsid w:val="00991E7B"/>
    <w:rsid w:val="0099200F"/>
    <w:rsid w:val="009926F3"/>
    <w:rsid w:val="00992D61"/>
    <w:rsid w:val="00993B52"/>
    <w:rsid w:val="00994037"/>
    <w:rsid w:val="0099419D"/>
    <w:rsid w:val="009941E5"/>
    <w:rsid w:val="00994CB0"/>
    <w:rsid w:val="00994E37"/>
    <w:rsid w:val="00994E64"/>
    <w:rsid w:val="00994ECF"/>
    <w:rsid w:val="00994F0E"/>
    <w:rsid w:val="0099521A"/>
    <w:rsid w:val="009956A8"/>
    <w:rsid w:val="00995A80"/>
    <w:rsid w:val="00995BE7"/>
    <w:rsid w:val="00995CA4"/>
    <w:rsid w:val="009966EF"/>
    <w:rsid w:val="009967DC"/>
    <w:rsid w:val="00996DF3"/>
    <w:rsid w:val="009A019D"/>
    <w:rsid w:val="009A0D4D"/>
    <w:rsid w:val="009A0E1E"/>
    <w:rsid w:val="009A1015"/>
    <w:rsid w:val="009A10A3"/>
    <w:rsid w:val="009A267F"/>
    <w:rsid w:val="009A2A67"/>
    <w:rsid w:val="009A2F85"/>
    <w:rsid w:val="009A318A"/>
    <w:rsid w:val="009A31A5"/>
    <w:rsid w:val="009A323D"/>
    <w:rsid w:val="009A32F1"/>
    <w:rsid w:val="009A334F"/>
    <w:rsid w:val="009A34CA"/>
    <w:rsid w:val="009A3B7C"/>
    <w:rsid w:val="009A3B8B"/>
    <w:rsid w:val="009A3E09"/>
    <w:rsid w:val="009A4627"/>
    <w:rsid w:val="009A4989"/>
    <w:rsid w:val="009A5C93"/>
    <w:rsid w:val="009A5EBA"/>
    <w:rsid w:val="009A6189"/>
    <w:rsid w:val="009A77B7"/>
    <w:rsid w:val="009A7EF8"/>
    <w:rsid w:val="009B0049"/>
    <w:rsid w:val="009B00CC"/>
    <w:rsid w:val="009B0351"/>
    <w:rsid w:val="009B0608"/>
    <w:rsid w:val="009B0838"/>
    <w:rsid w:val="009B13AA"/>
    <w:rsid w:val="009B1878"/>
    <w:rsid w:val="009B18A1"/>
    <w:rsid w:val="009B196F"/>
    <w:rsid w:val="009B1EF1"/>
    <w:rsid w:val="009B1FCD"/>
    <w:rsid w:val="009B1FCF"/>
    <w:rsid w:val="009B2003"/>
    <w:rsid w:val="009B20F8"/>
    <w:rsid w:val="009B2862"/>
    <w:rsid w:val="009B311F"/>
    <w:rsid w:val="009B3301"/>
    <w:rsid w:val="009B3457"/>
    <w:rsid w:val="009B4212"/>
    <w:rsid w:val="009B4313"/>
    <w:rsid w:val="009B48C4"/>
    <w:rsid w:val="009B50AA"/>
    <w:rsid w:val="009B5A50"/>
    <w:rsid w:val="009B5A95"/>
    <w:rsid w:val="009B5B9B"/>
    <w:rsid w:val="009B5BCF"/>
    <w:rsid w:val="009B63C8"/>
    <w:rsid w:val="009B6DEE"/>
    <w:rsid w:val="009B6F11"/>
    <w:rsid w:val="009B7DDA"/>
    <w:rsid w:val="009C094D"/>
    <w:rsid w:val="009C0B4E"/>
    <w:rsid w:val="009C0C22"/>
    <w:rsid w:val="009C1A33"/>
    <w:rsid w:val="009C1B68"/>
    <w:rsid w:val="009C1C22"/>
    <w:rsid w:val="009C2183"/>
    <w:rsid w:val="009C2343"/>
    <w:rsid w:val="009C250C"/>
    <w:rsid w:val="009C2C09"/>
    <w:rsid w:val="009C356A"/>
    <w:rsid w:val="009C3803"/>
    <w:rsid w:val="009C3859"/>
    <w:rsid w:val="009C3DCC"/>
    <w:rsid w:val="009C4070"/>
    <w:rsid w:val="009C4269"/>
    <w:rsid w:val="009C476B"/>
    <w:rsid w:val="009C5132"/>
    <w:rsid w:val="009C58D3"/>
    <w:rsid w:val="009C590D"/>
    <w:rsid w:val="009C5B4C"/>
    <w:rsid w:val="009C5E4C"/>
    <w:rsid w:val="009C5F43"/>
    <w:rsid w:val="009C6C23"/>
    <w:rsid w:val="009C6DFE"/>
    <w:rsid w:val="009C7481"/>
    <w:rsid w:val="009D06C2"/>
    <w:rsid w:val="009D07F9"/>
    <w:rsid w:val="009D0EA0"/>
    <w:rsid w:val="009D16A3"/>
    <w:rsid w:val="009D1D30"/>
    <w:rsid w:val="009D1EB4"/>
    <w:rsid w:val="009D2252"/>
    <w:rsid w:val="009D2335"/>
    <w:rsid w:val="009D26CA"/>
    <w:rsid w:val="009D27E8"/>
    <w:rsid w:val="009D29DA"/>
    <w:rsid w:val="009D2D14"/>
    <w:rsid w:val="009D31CF"/>
    <w:rsid w:val="009D391A"/>
    <w:rsid w:val="009D3E12"/>
    <w:rsid w:val="009D4D28"/>
    <w:rsid w:val="009D4E91"/>
    <w:rsid w:val="009D4F51"/>
    <w:rsid w:val="009D53FF"/>
    <w:rsid w:val="009D60E5"/>
    <w:rsid w:val="009D664F"/>
    <w:rsid w:val="009D667E"/>
    <w:rsid w:val="009D66E6"/>
    <w:rsid w:val="009D67E8"/>
    <w:rsid w:val="009D6AC5"/>
    <w:rsid w:val="009D6DC3"/>
    <w:rsid w:val="009D6FEC"/>
    <w:rsid w:val="009D72D0"/>
    <w:rsid w:val="009E0490"/>
    <w:rsid w:val="009E0591"/>
    <w:rsid w:val="009E065B"/>
    <w:rsid w:val="009E06B3"/>
    <w:rsid w:val="009E0CA7"/>
    <w:rsid w:val="009E16D8"/>
    <w:rsid w:val="009E1A4C"/>
    <w:rsid w:val="009E2CC1"/>
    <w:rsid w:val="009E355C"/>
    <w:rsid w:val="009E38B3"/>
    <w:rsid w:val="009E4018"/>
    <w:rsid w:val="009E4DD6"/>
    <w:rsid w:val="009E533E"/>
    <w:rsid w:val="009E548A"/>
    <w:rsid w:val="009E656F"/>
    <w:rsid w:val="009E794E"/>
    <w:rsid w:val="009E7E56"/>
    <w:rsid w:val="009E7E8A"/>
    <w:rsid w:val="009F08B0"/>
    <w:rsid w:val="009F0A3D"/>
    <w:rsid w:val="009F0AE2"/>
    <w:rsid w:val="009F1365"/>
    <w:rsid w:val="009F14FB"/>
    <w:rsid w:val="009F1971"/>
    <w:rsid w:val="009F1BD5"/>
    <w:rsid w:val="009F2914"/>
    <w:rsid w:val="009F3356"/>
    <w:rsid w:val="009F3D2B"/>
    <w:rsid w:val="009F4AD3"/>
    <w:rsid w:val="009F4F4B"/>
    <w:rsid w:val="009F59D4"/>
    <w:rsid w:val="009F5B2C"/>
    <w:rsid w:val="009F6287"/>
    <w:rsid w:val="009F6763"/>
    <w:rsid w:val="009F678C"/>
    <w:rsid w:val="009F6A3D"/>
    <w:rsid w:val="009F6DBA"/>
    <w:rsid w:val="009F6EAB"/>
    <w:rsid w:val="009F700D"/>
    <w:rsid w:val="009F7448"/>
    <w:rsid w:val="009F74C4"/>
    <w:rsid w:val="009F7D13"/>
    <w:rsid w:val="00A000C8"/>
    <w:rsid w:val="00A0053A"/>
    <w:rsid w:val="00A01408"/>
    <w:rsid w:val="00A01646"/>
    <w:rsid w:val="00A01F38"/>
    <w:rsid w:val="00A024E0"/>
    <w:rsid w:val="00A02645"/>
    <w:rsid w:val="00A028DF"/>
    <w:rsid w:val="00A02B30"/>
    <w:rsid w:val="00A03574"/>
    <w:rsid w:val="00A03681"/>
    <w:rsid w:val="00A03FBE"/>
    <w:rsid w:val="00A041C4"/>
    <w:rsid w:val="00A05310"/>
    <w:rsid w:val="00A059B7"/>
    <w:rsid w:val="00A05ADF"/>
    <w:rsid w:val="00A05BCF"/>
    <w:rsid w:val="00A0668A"/>
    <w:rsid w:val="00A066F8"/>
    <w:rsid w:val="00A06BE3"/>
    <w:rsid w:val="00A07603"/>
    <w:rsid w:val="00A07A2B"/>
    <w:rsid w:val="00A07D3D"/>
    <w:rsid w:val="00A11005"/>
    <w:rsid w:val="00A1100B"/>
    <w:rsid w:val="00A1220E"/>
    <w:rsid w:val="00A12373"/>
    <w:rsid w:val="00A136E1"/>
    <w:rsid w:val="00A1396F"/>
    <w:rsid w:val="00A13A11"/>
    <w:rsid w:val="00A13C71"/>
    <w:rsid w:val="00A1425A"/>
    <w:rsid w:val="00A14634"/>
    <w:rsid w:val="00A15006"/>
    <w:rsid w:val="00A1519E"/>
    <w:rsid w:val="00A15691"/>
    <w:rsid w:val="00A15E63"/>
    <w:rsid w:val="00A163FE"/>
    <w:rsid w:val="00A16498"/>
    <w:rsid w:val="00A166DA"/>
    <w:rsid w:val="00A16B88"/>
    <w:rsid w:val="00A16DB9"/>
    <w:rsid w:val="00A17F87"/>
    <w:rsid w:val="00A17FB3"/>
    <w:rsid w:val="00A205B7"/>
    <w:rsid w:val="00A20791"/>
    <w:rsid w:val="00A20C3F"/>
    <w:rsid w:val="00A2117B"/>
    <w:rsid w:val="00A21B1F"/>
    <w:rsid w:val="00A21D4E"/>
    <w:rsid w:val="00A21F2B"/>
    <w:rsid w:val="00A220A5"/>
    <w:rsid w:val="00A22165"/>
    <w:rsid w:val="00A22430"/>
    <w:rsid w:val="00A229F9"/>
    <w:rsid w:val="00A23841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6484"/>
    <w:rsid w:val="00A270CE"/>
    <w:rsid w:val="00A27118"/>
    <w:rsid w:val="00A27581"/>
    <w:rsid w:val="00A308B0"/>
    <w:rsid w:val="00A30F1D"/>
    <w:rsid w:val="00A31842"/>
    <w:rsid w:val="00A318BF"/>
    <w:rsid w:val="00A31920"/>
    <w:rsid w:val="00A31C75"/>
    <w:rsid w:val="00A327B9"/>
    <w:rsid w:val="00A32F18"/>
    <w:rsid w:val="00A33AB9"/>
    <w:rsid w:val="00A33E82"/>
    <w:rsid w:val="00A35C99"/>
    <w:rsid w:val="00A36567"/>
    <w:rsid w:val="00A3764D"/>
    <w:rsid w:val="00A3782B"/>
    <w:rsid w:val="00A37962"/>
    <w:rsid w:val="00A37AF5"/>
    <w:rsid w:val="00A40086"/>
    <w:rsid w:val="00A40A82"/>
    <w:rsid w:val="00A40D81"/>
    <w:rsid w:val="00A4145F"/>
    <w:rsid w:val="00A42B5F"/>
    <w:rsid w:val="00A42BCA"/>
    <w:rsid w:val="00A43485"/>
    <w:rsid w:val="00A4356A"/>
    <w:rsid w:val="00A43B55"/>
    <w:rsid w:val="00A43BE7"/>
    <w:rsid w:val="00A43D16"/>
    <w:rsid w:val="00A441CD"/>
    <w:rsid w:val="00A4422F"/>
    <w:rsid w:val="00A44536"/>
    <w:rsid w:val="00A44AA2"/>
    <w:rsid w:val="00A44AEB"/>
    <w:rsid w:val="00A44B14"/>
    <w:rsid w:val="00A450A8"/>
    <w:rsid w:val="00A45104"/>
    <w:rsid w:val="00A4529A"/>
    <w:rsid w:val="00A453E5"/>
    <w:rsid w:val="00A455DC"/>
    <w:rsid w:val="00A45833"/>
    <w:rsid w:val="00A45DF4"/>
    <w:rsid w:val="00A45F33"/>
    <w:rsid w:val="00A4649A"/>
    <w:rsid w:val="00A47685"/>
    <w:rsid w:val="00A50626"/>
    <w:rsid w:val="00A50766"/>
    <w:rsid w:val="00A50816"/>
    <w:rsid w:val="00A50A05"/>
    <w:rsid w:val="00A50E45"/>
    <w:rsid w:val="00A5105D"/>
    <w:rsid w:val="00A514CB"/>
    <w:rsid w:val="00A518DF"/>
    <w:rsid w:val="00A51A11"/>
    <w:rsid w:val="00A51AB5"/>
    <w:rsid w:val="00A51AB6"/>
    <w:rsid w:val="00A52109"/>
    <w:rsid w:val="00A525B2"/>
    <w:rsid w:val="00A5274F"/>
    <w:rsid w:val="00A528C8"/>
    <w:rsid w:val="00A52AB3"/>
    <w:rsid w:val="00A53490"/>
    <w:rsid w:val="00A53944"/>
    <w:rsid w:val="00A539B2"/>
    <w:rsid w:val="00A541A7"/>
    <w:rsid w:val="00A545FC"/>
    <w:rsid w:val="00A54A92"/>
    <w:rsid w:val="00A55281"/>
    <w:rsid w:val="00A552FB"/>
    <w:rsid w:val="00A556A4"/>
    <w:rsid w:val="00A559AA"/>
    <w:rsid w:val="00A559F7"/>
    <w:rsid w:val="00A562A0"/>
    <w:rsid w:val="00A563D6"/>
    <w:rsid w:val="00A56592"/>
    <w:rsid w:val="00A56752"/>
    <w:rsid w:val="00A56803"/>
    <w:rsid w:val="00A568E6"/>
    <w:rsid w:val="00A57567"/>
    <w:rsid w:val="00A57ED6"/>
    <w:rsid w:val="00A60725"/>
    <w:rsid w:val="00A60751"/>
    <w:rsid w:val="00A60ABB"/>
    <w:rsid w:val="00A611F4"/>
    <w:rsid w:val="00A61A20"/>
    <w:rsid w:val="00A61E4D"/>
    <w:rsid w:val="00A61EA4"/>
    <w:rsid w:val="00A61EFF"/>
    <w:rsid w:val="00A6299A"/>
    <w:rsid w:val="00A630F8"/>
    <w:rsid w:val="00A6311F"/>
    <w:rsid w:val="00A635F3"/>
    <w:rsid w:val="00A638B9"/>
    <w:rsid w:val="00A63E4E"/>
    <w:rsid w:val="00A6460D"/>
    <w:rsid w:val="00A65965"/>
    <w:rsid w:val="00A65F41"/>
    <w:rsid w:val="00A66B54"/>
    <w:rsid w:val="00A672DD"/>
    <w:rsid w:val="00A674A1"/>
    <w:rsid w:val="00A67A05"/>
    <w:rsid w:val="00A67A84"/>
    <w:rsid w:val="00A67E3F"/>
    <w:rsid w:val="00A70295"/>
    <w:rsid w:val="00A70494"/>
    <w:rsid w:val="00A705CB"/>
    <w:rsid w:val="00A70834"/>
    <w:rsid w:val="00A70A73"/>
    <w:rsid w:val="00A719AA"/>
    <w:rsid w:val="00A71E21"/>
    <w:rsid w:val="00A720B5"/>
    <w:rsid w:val="00A7212E"/>
    <w:rsid w:val="00A729FD"/>
    <w:rsid w:val="00A73DD4"/>
    <w:rsid w:val="00A73E85"/>
    <w:rsid w:val="00A74461"/>
    <w:rsid w:val="00A755BF"/>
    <w:rsid w:val="00A756E1"/>
    <w:rsid w:val="00A761BD"/>
    <w:rsid w:val="00A7668B"/>
    <w:rsid w:val="00A76FAF"/>
    <w:rsid w:val="00A81995"/>
    <w:rsid w:val="00A81B3E"/>
    <w:rsid w:val="00A81BE2"/>
    <w:rsid w:val="00A821CB"/>
    <w:rsid w:val="00A82C17"/>
    <w:rsid w:val="00A82C7B"/>
    <w:rsid w:val="00A83234"/>
    <w:rsid w:val="00A83813"/>
    <w:rsid w:val="00A84006"/>
    <w:rsid w:val="00A84032"/>
    <w:rsid w:val="00A840D2"/>
    <w:rsid w:val="00A841A8"/>
    <w:rsid w:val="00A8496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6532"/>
    <w:rsid w:val="00A86BE9"/>
    <w:rsid w:val="00A86C1B"/>
    <w:rsid w:val="00A86DD7"/>
    <w:rsid w:val="00A87C7A"/>
    <w:rsid w:val="00A900E2"/>
    <w:rsid w:val="00A9012A"/>
    <w:rsid w:val="00A90552"/>
    <w:rsid w:val="00A908E4"/>
    <w:rsid w:val="00A90AB5"/>
    <w:rsid w:val="00A90F2E"/>
    <w:rsid w:val="00A91037"/>
    <w:rsid w:val="00A911C0"/>
    <w:rsid w:val="00A92176"/>
    <w:rsid w:val="00A92723"/>
    <w:rsid w:val="00A927B8"/>
    <w:rsid w:val="00A92A0D"/>
    <w:rsid w:val="00A92B28"/>
    <w:rsid w:val="00A92C7A"/>
    <w:rsid w:val="00A92D48"/>
    <w:rsid w:val="00A92EA7"/>
    <w:rsid w:val="00A93B63"/>
    <w:rsid w:val="00A94387"/>
    <w:rsid w:val="00A95063"/>
    <w:rsid w:val="00A951A0"/>
    <w:rsid w:val="00A954BA"/>
    <w:rsid w:val="00A95584"/>
    <w:rsid w:val="00A95716"/>
    <w:rsid w:val="00A95BC6"/>
    <w:rsid w:val="00A95E58"/>
    <w:rsid w:val="00A96874"/>
    <w:rsid w:val="00A96F7F"/>
    <w:rsid w:val="00A971A8"/>
    <w:rsid w:val="00A97CAC"/>
    <w:rsid w:val="00A97F92"/>
    <w:rsid w:val="00AA0A9E"/>
    <w:rsid w:val="00AA0E9C"/>
    <w:rsid w:val="00AA12EC"/>
    <w:rsid w:val="00AA17A0"/>
    <w:rsid w:val="00AA22D9"/>
    <w:rsid w:val="00AA2D22"/>
    <w:rsid w:val="00AA2E68"/>
    <w:rsid w:val="00AA3760"/>
    <w:rsid w:val="00AA3BF1"/>
    <w:rsid w:val="00AA3C79"/>
    <w:rsid w:val="00AA3CA3"/>
    <w:rsid w:val="00AA40E7"/>
    <w:rsid w:val="00AA44ED"/>
    <w:rsid w:val="00AA475A"/>
    <w:rsid w:val="00AA4FB7"/>
    <w:rsid w:val="00AA5791"/>
    <w:rsid w:val="00AA5CF2"/>
    <w:rsid w:val="00AA6C55"/>
    <w:rsid w:val="00AA7451"/>
    <w:rsid w:val="00AA7720"/>
    <w:rsid w:val="00AA7966"/>
    <w:rsid w:val="00AA7AA1"/>
    <w:rsid w:val="00AB01FB"/>
    <w:rsid w:val="00AB0E8F"/>
    <w:rsid w:val="00AB0F6C"/>
    <w:rsid w:val="00AB1C0B"/>
    <w:rsid w:val="00AB1FB0"/>
    <w:rsid w:val="00AB3050"/>
    <w:rsid w:val="00AB4279"/>
    <w:rsid w:val="00AB458B"/>
    <w:rsid w:val="00AB48FB"/>
    <w:rsid w:val="00AB52C8"/>
    <w:rsid w:val="00AB552D"/>
    <w:rsid w:val="00AB58B0"/>
    <w:rsid w:val="00AB592A"/>
    <w:rsid w:val="00AB59E3"/>
    <w:rsid w:val="00AB5D35"/>
    <w:rsid w:val="00AB5EF0"/>
    <w:rsid w:val="00AB61C4"/>
    <w:rsid w:val="00AB6616"/>
    <w:rsid w:val="00AB68EA"/>
    <w:rsid w:val="00AB6CAD"/>
    <w:rsid w:val="00AB6EFF"/>
    <w:rsid w:val="00AB700C"/>
    <w:rsid w:val="00AB7AC3"/>
    <w:rsid w:val="00AB7CD3"/>
    <w:rsid w:val="00AC016B"/>
    <w:rsid w:val="00AC09E6"/>
    <w:rsid w:val="00AC0D9C"/>
    <w:rsid w:val="00AC1002"/>
    <w:rsid w:val="00AC144D"/>
    <w:rsid w:val="00AC17BA"/>
    <w:rsid w:val="00AC1B6C"/>
    <w:rsid w:val="00AC2070"/>
    <w:rsid w:val="00AC25B4"/>
    <w:rsid w:val="00AC27E6"/>
    <w:rsid w:val="00AC2A2C"/>
    <w:rsid w:val="00AC37C3"/>
    <w:rsid w:val="00AC43A9"/>
    <w:rsid w:val="00AC49D1"/>
    <w:rsid w:val="00AC4F44"/>
    <w:rsid w:val="00AC51D2"/>
    <w:rsid w:val="00AC51DF"/>
    <w:rsid w:val="00AC5673"/>
    <w:rsid w:val="00AC5B38"/>
    <w:rsid w:val="00AC5F1A"/>
    <w:rsid w:val="00AC65AA"/>
    <w:rsid w:val="00AC6B00"/>
    <w:rsid w:val="00AC6D94"/>
    <w:rsid w:val="00AC6E79"/>
    <w:rsid w:val="00AD0086"/>
    <w:rsid w:val="00AD02EB"/>
    <w:rsid w:val="00AD0444"/>
    <w:rsid w:val="00AD0AF9"/>
    <w:rsid w:val="00AD0C61"/>
    <w:rsid w:val="00AD12D7"/>
    <w:rsid w:val="00AD13D4"/>
    <w:rsid w:val="00AD1499"/>
    <w:rsid w:val="00AD1665"/>
    <w:rsid w:val="00AD1A1A"/>
    <w:rsid w:val="00AD1BD5"/>
    <w:rsid w:val="00AD1ED8"/>
    <w:rsid w:val="00AD1F36"/>
    <w:rsid w:val="00AD2988"/>
    <w:rsid w:val="00AD2B15"/>
    <w:rsid w:val="00AD2F41"/>
    <w:rsid w:val="00AD337D"/>
    <w:rsid w:val="00AD3974"/>
    <w:rsid w:val="00AD39B2"/>
    <w:rsid w:val="00AD3A56"/>
    <w:rsid w:val="00AD3D70"/>
    <w:rsid w:val="00AD3E88"/>
    <w:rsid w:val="00AD41B4"/>
    <w:rsid w:val="00AD4630"/>
    <w:rsid w:val="00AD54C5"/>
    <w:rsid w:val="00AD573E"/>
    <w:rsid w:val="00AD5E35"/>
    <w:rsid w:val="00AD5F7D"/>
    <w:rsid w:val="00AD6213"/>
    <w:rsid w:val="00AD6A1B"/>
    <w:rsid w:val="00AD7138"/>
    <w:rsid w:val="00AD756D"/>
    <w:rsid w:val="00AD7FC0"/>
    <w:rsid w:val="00AE03F2"/>
    <w:rsid w:val="00AE0AAC"/>
    <w:rsid w:val="00AE0E46"/>
    <w:rsid w:val="00AE1C6D"/>
    <w:rsid w:val="00AE3296"/>
    <w:rsid w:val="00AE3AAD"/>
    <w:rsid w:val="00AE3EC1"/>
    <w:rsid w:val="00AE4BE8"/>
    <w:rsid w:val="00AE4FFB"/>
    <w:rsid w:val="00AE6241"/>
    <w:rsid w:val="00AE780B"/>
    <w:rsid w:val="00AE7819"/>
    <w:rsid w:val="00AE7A80"/>
    <w:rsid w:val="00AF0260"/>
    <w:rsid w:val="00AF0A32"/>
    <w:rsid w:val="00AF0EDC"/>
    <w:rsid w:val="00AF165A"/>
    <w:rsid w:val="00AF238D"/>
    <w:rsid w:val="00AF256D"/>
    <w:rsid w:val="00AF26F9"/>
    <w:rsid w:val="00AF2D62"/>
    <w:rsid w:val="00AF2EBC"/>
    <w:rsid w:val="00AF3109"/>
    <w:rsid w:val="00AF3516"/>
    <w:rsid w:val="00AF351C"/>
    <w:rsid w:val="00AF367B"/>
    <w:rsid w:val="00AF3D48"/>
    <w:rsid w:val="00AF4006"/>
    <w:rsid w:val="00AF4717"/>
    <w:rsid w:val="00AF58AC"/>
    <w:rsid w:val="00AF62C5"/>
    <w:rsid w:val="00AF6799"/>
    <w:rsid w:val="00AF682C"/>
    <w:rsid w:val="00AF687B"/>
    <w:rsid w:val="00AF6A1B"/>
    <w:rsid w:val="00AF6C81"/>
    <w:rsid w:val="00AF73D4"/>
    <w:rsid w:val="00AF73E6"/>
    <w:rsid w:val="00AF763E"/>
    <w:rsid w:val="00AF7B49"/>
    <w:rsid w:val="00AF7D14"/>
    <w:rsid w:val="00B00195"/>
    <w:rsid w:val="00B00667"/>
    <w:rsid w:val="00B006ED"/>
    <w:rsid w:val="00B00857"/>
    <w:rsid w:val="00B00B67"/>
    <w:rsid w:val="00B01BEF"/>
    <w:rsid w:val="00B01D91"/>
    <w:rsid w:val="00B02196"/>
    <w:rsid w:val="00B027DB"/>
    <w:rsid w:val="00B0295C"/>
    <w:rsid w:val="00B03105"/>
    <w:rsid w:val="00B04104"/>
    <w:rsid w:val="00B04347"/>
    <w:rsid w:val="00B044C2"/>
    <w:rsid w:val="00B0493D"/>
    <w:rsid w:val="00B051F0"/>
    <w:rsid w:val="00B0597F"/>
    <w:rsid w:val="00B05B10"/>
    <w:rsid w:val="00B05B8A"/>
    <w:rsid w:val="00B06722"/>
    <w:rsid w:val="00B06AF8"/>
    <w:rsid w:val="00B06E0F"/>
    <w:rsid w:val="00B06F53"/>
    <w:rsid w:val="00B102FA"/>
    <w:rsid w:val="00B103AB"/>
    <w:rsid w:val="00B10B02"/>
    <w:rsid w:val="00B10DEB"/>
    <w:rsid w:val="00B10F4D"/>
    <w:rsid w:val="00B11812"/>
    <w:rsid w:val="00B1199B"/>
    <w:rsid w:val="00B11AB0"/>
    <w:rsid w:val="00B11BE9"/>
    <w:rsid w:val="00B12319"/>
    <w:rsid w:val="00B12B3D"/>
    <w:rsid w:val="00B12CD2"/>
    <w:rsid w:val="00B12D6E"/>
    <w:rsid w:val="00B1347A"/>
    <w:rsid w:val="00B13518"/>
    <w:rsid w:val="00B13BC0"/>
    <w:rsid w:val="00B13D58"/>
    <w:rsid w:val="00B1465A"/>
    <w:rsid w:val="00B14780"/>
    <w:rsid w:val="00B149CE"/>
    <w:rsid w:val="00B14A1D"/>
    <w:rsid w:val="00B1593B"/>
    <w:rsid w:val="00B15A3C"/>
    <w:rsid w:val="00B15F20"/>
    <w:rsid w:val="00B15FD9"/>
    <w:rsid w:val="00B16989"/>
    <w:rsid w:val="00B1731A"/>
    <w:rsid w:val="00B1777E"/>
    <w:rsid w:val="00B179F9"/>
    <w:rsid w:val="00B17B90"/>
    <w:rsid w:val="00B17EF8"/>
    <w:rsid w:val="00B20703"/>
    <w:rsid w:val="00B21207"/>
    <w:rsid w:val="00B21BF5"/>
    <w:rsid w:val="00B22312"/>
    <w:rsid w:val="00B2264A"/>
    <w:rsid w:val="00B2287C"/>
    <w:rsid w:val="00B228F1"/>
    <w:rsid w:val="00B23451"/>
    <w:rsid w:val="00B2397D"/>
    <w:rsid w:val="00B239C9"/>
    <w:rsid w:val="00B23C8F"/>
    <w:rsid w:val="00B2493C"/>
    <w:rsid w:val="00B2494D"/>
    <w:rsid w:val="00B2495D"/>
    <w:rsid w:val="00B24DBB"/>
    <w:rsid w:val="00B25578"/>
    <w:rsid w:val="00B256B4"/>
    <w:rsid w:val="00B25A96"/>
    <w:rsid w:val="00B265C9"/>
    <w:rsid w:val="00B269C3"/>
    <w:rsid w:val="00B26CC8"/>
    <w:rsid w:val="00B2720C"/>
    <w:rsid w:val="00B27FA1"/>
    <w:rsid w:val="00B300FF"/>
    <w:rsid w:val="00B302A9"/>
    <w:rsid w:val="00B302CA"/>
    <w:rsid w:val="00B30761"/>
    <w:rsid w:val="00B30C10"/>
    <w:rsid w:val="00B30DE6"/>
    <w:rsid w:val="00B30E31"/>
    <w:rsid w:val="00B317D8"/>
    <w:rsid w:val="00B31BCA"/>
    <w:rsid w:val="00B31CDB"/>
    <w:rsid w:val="00B31E97"/>
    <w:rsid w:val="00B31F84"/>
    <w:rsid w:val="00B322C9"/>
    <w:rsid w:val="00B322F5"/>
    <w:rsid w:val="00B32307"/>
    <w:rsid w:val="00B32680"/>
    <w:rsid w:val="00B329F2"/>
    <w:rsid w:val="00B32B7F"/>
    <w:rsid w:val="00B32BA9"/>
    <w:rsid w:val="00B32D71"/>
    <w:rsid w:val="00B33072"/>
    <w:rsid w:val="00B330DB"/>
    <w:rsid w:val="00B33832"/>
    <w:rsid w:val="00B33DB9"/>
    <w:rsid w:val="00B340F4"/>
    <w:rsid w:val="00B35049"/>
    <w:rsid w:val="00B35255"/>
    <w:rsid w:val="00B35824"/>
    <w:rsid w:val="00B35BD5"/>
    <w:rsid w:val="00B35D32"/>
    <w:rsid w:val="00B35DE7"/>
    <w:rsid w:val="00B3601B"/>
    <w:rsid w:val="00B36327"/>
    <w:rsid w:val="00B36AD2"/>
    <w:rsid w:val="00B3703F"/>
    <w:rsid w:val="00B370CC"/>
    <w:rsid w:val="00B374CC"/>
    <w:rsid w:val="00B37790"/>
    <w:rsid w:val="00B378C0"/>
    <w:rsid w:val="00B4022D"/>
    <w:rsid w:val="00B404C2"/>
    <w:rsid w:val="00B40906"/>
    <w:rsid w:val="00B41294"/>
    <w:rsid w:val="00B415D8"/>
    <w:rsid w:val="00B424A9"/>
    <w:rsid w:val="00B42AEC"/>
    <w:rsid w:val="00B42D23"/>
    <w:rsid w:val="00B42DEF"/>
    <w:rsid w:val="00B439AB"/>
    <w:rsid w:val="00B43E90"/>
    <w:rsid w:val="00B44352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643A"/>
    <w:rsid w:val="00B46445"/>
    <w:rsid w:val="00B464FD"/>
    <w:rsid w:val="00B46D7F"/>
    <w:rsid w:val="00B4753E"/>
    <w:rsid w:val="00B47D96"/>
    <w:rsid w:val="00B500BA"/>
    <w:rsid w:val="00B50217"/>
    <w:rsid w:val="00B504FC"/>
    <w:rsid w:val="00B50760"/>
    <w:rsid w:val="00B50816"/>
    <w:rsid w:val="00B50B91"/>
    <w:rsid w:val="00B50C58"/>
    <w:rsid w:val="00B50D2D"/>
    <w:rsid w:val="00B511D0"/>
    <w:rsid w:val="00B5216C"/>
    <w:rsid w:val="00B5292A"/>
    <w:rsid w:val="00B52E6A"/>
    <w:rsid w:val="00B53311"/>
    <w:rsid w:val="00B5337B"/>
    <w:rsid w:val="00B53F1F"/>
    <w:rsid w:val="00B54233"/>
    <w:rsid w:val="00B5442F"/>
    <w:rsid w:val="00B54955"/>
    <w:rsid w:val="00B54D1E"/>
    <w:rsid w:val="00B550C8"/>
    <w:rsid w:val="00B550F7"/>
    <w:rsid w:val="00B55320"/>
    <w:rsid w:val="00B555A5"/>
    <w:rsid w:val="00B558F4"/>
    <w:rsid w:val="00B55BE4"/>
    <w:rsid w:val="00B55F8E"/>
    <w:rsid w:val="00B56128"/>
    <w:rsid w:val="00B562C2"/>
    <w:rsid w:val="00B5662B"/>
    <w:rsid w:val="00B5672B"/>
    <w:rsid w:val="00B57336"/>
    <w:rsid w:val="00B57698"/>
    <w:rsid w:val="00B57D4B"/>
    <w:rsid w:val="00B60E6C"/>
    <w:rsid w:val="00B60EB5"/>
    <w:rsid w:val="00B60F0F"/>
    <w:rsid w:val="00B619B7"/>
    <w:rsid w:val="00B61DBC"/>
    <w:rsid w:val="00B61F25"/>
    <w:rsid w:val="00B620B8"/>
    <w:rsid w:val="00B62E56"/>
    <w:rsid w:val="00B6388C"/>
    <w:rsid w:val="00B639B8"/>
    <w:rsid w:val="00B639EF"/>
    <w:rsid w:val="00B63C74"/>
    <w:rsid w:val="00B63CC7"/>
    <w:rsid w:val="00B64408"/>
    <w:rsid w:val="00B646B9"/>
    <w:rsid w:val="00B646FF"/>
    <w:rsid w:val="00B64CD0"/>
    <w:rsid w:val="00B64F7B"/>
    <w:rsid w:val="00B65288"/>
    <w:rsid w:val="00B657B1"/>
    <w:rsid w:val="00B66212"/>
    <w:rsid w:val="00B665E7"/>
    <w:rsid w:val="00B666AE"/>
    <w:rsid w:val="00B66D46"/>
    <w:rsid w:val="00B66D67"/>
    <w:rsid w:val="00B66FDE"/>
    <w:rsid w:val="00B6710C"/>
    <w:rsid w:val="00B67ED4"/>
    <w:rsid w:val="00B700B7"/>
    <w:rsid w:val="00B702E2"/>
    <w:rsid w:val="00B705C1"/>
    <w:rsid w:val="00B70678"/>
    <w:rsid w:val="00B70A16"/>
    <w:rsid w:val="00B70AEA"/>
    <w:rsid w:val="00B70B54"/>
    <w:rsid w:val="00B71351"/>
    <w:rsid w:val="00B7142C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3ED"/>
    <w:rsid w:val="00B766A5"/>
    <w:rsid w:val="00B767DF"/>
    <w:rsid w:val="00B76B38"/>
    <w:rsid w:val="00B76BB4"/>
    <w:rsid w:val="00B76D19"/>
    <w:rsid w:val="00B77935"/>
    <w:rsid w:val="00B81003"/>
    <w:rsid w:val="00B81142"/>
    <w:rsid w:val="00B8180F"/>
    <w:rsid w:val="00B81EAC"/>
    <w:rsid w:val="00B82C6E"/>
    <w:rsid w:val="00B82CE0"/>
    <w:rsid w:val="00B82EFA"/>
    <w:rsid w:val="00B8329C"/>
    <w:rsid w:val="00B83469"/>
    <w:rsid w:val="00B8377F"/>
    <w:rsid w:val="00B84284"/>
    <w:rsid w:val="00B84640"/>
    <w:rsid w:val="00B861A7"/>
    <w:rsid w:val="00B868E2"/>
    <w:rsid w:val="00B869A6"/>
    <w:rsid w:val="00B870D5"/>
    <w:rsid w:val="00B87171"/>
    <w:rsid w:val="00B872C3"/>
    <w:rsid w:val="00B87956"/>
    <w:rsid w:val="00B879E9"/>
    <w:rsid w:val="00B87E2B"/>
    <w:rsid w:val="00B90D05"/>
    <w:rsid w:val="00B91469"/>
    <w:rsid w:val="00B91705"/>
    <w:rsid w:val="00B91B2E"/>
    <w:rsid w:val="00B9209C"/>
    <w:rsid w:val="00B92E8F"/>
    <w:rsid w:val="00B9340F"/>
    <w:rsid w:val="00B9370A"/>
    <w:rsid w:val="00B93DF9"/>
    <w:rsid w:val="00B945B0"/>
    <w:rsid w:val="00B95295"/>
    <w:rsid w:val="00B95773"/>
    <w:rsid w:val="00B958D2"/>
    <w:rsid w:val="00B95A9B"/>
    <w:rsid w:val="00B95CBD"/>
    <w:rsid w:val="00BA0018"/>
    <w:rsid w:val="00BA038E"/>
    <w:rsid w:val="00BA0997"/>
    <w:rsid w:val="00BA0FF2"/>
    <w:rsid w:val="00BA188B"/>
    <w:rsid w:val="00BA1F07"/>
    <w:rsid w:val="00BA215B"/>
    <w:rsid w:val="00BA2298"/>
    <w:rsid w:val="00BA2571"/>
    <w:rsid w:val="00BA263F"/>
    <w:rsid w:val="00BA272A"/>
    <w:rsid w:val="00BA277C"/>
    <w:rsid w:val="00BA2914"/>
    <w:rsid w:val="00BA2EF0"/>
    <w:rsid w:val="00BA2F16"/>
    <w:rsid w:val="00BA37BC"/>
    <w:rsid w:val="00BA38EF"/>
    <w:rsid w:val="00BA506A"/>
    <w:rsid w:val="00BA5233"/>
    <w:rsid w:val="00BA5614"/>
    <w:rsid w:val="00BA579B"/>
    <w:rsid w:val="00BA5BC9"/>
    <w:rsid w:val="00BA5C70"/>
    <w:rsid w:val="00BA5F01"/>
    <w:rsid w:val="00BA6176"/>
    <w:rsid w:val="00BA643F"/>
    <w:rsid w:val="00BA6550"/>
    <w:rsid w:val="00BA65A4"/>
    <w:rsid w:val="00BA699B"/>
    <w:rsid w:val="00BA731E"/>
    <w:rsid w:val="00BB013B"/>
    <w:rsid w:val="00BB0444"/>
    <w:rsid w:val="00BB0704"/>
    <w:rsid w:val="00BB09BE"/>
    <w:rsid w:val="00BB0B50"/>
    <w:rsid w:val="00BB1382"/>
    <w:rsid w:val="00BB141B"/>
    <w:rsid w:val="00BB2285"/>
    <w:rsid w:val="00BB23AC"/>
    <w:rsid w:val="00BB2ABE"/>
    <w:rsid w:val="00BB32E1"/>
    <w:rsid w:val="00BB342E"/>
    <w:rsid w:val="00BB3655"/>
    <w:rsid w:val="00BB382A"/>
    <w:rsid w:val="00BB392B"/>
    <w:rsid w:val="00BB3CA0"/>
    <w:rsid w:val="00BB4CA0"/>
    <w:rsid w:val="00BB4D2A"/>
    <w:rsid w:val="00BB4EDC"/>
    <w:rsid w:val="00BB5522"/>
    <w:rsid w:val="00BB614C"/>
    <w:rsid w:val="00BB61EB"/>
    <w:rsid w:val="00BB6A9F"/>
    <w:rsid w:val="00BB6AE7"/>
    <w:rsid w:val="00BB6BC0"/>
    <w:rsid w:val="00BB7133"/>
    <w:rsid w:val="00BB734A"/>
    <w:rsid w:val="00BB7E69"/>
    <w:rsid w:val="00BC00AF"/>
    <w:rsid w:val="00BC0523"/>
    <w:rsid w:val="00BC057B"/>
    <w:rsid w:val="00BC097D"/>
    <w:rsid w:val="00BC0B86"/>
    <w:rsid w:val="00BC0BF1"/>
    <w:rsid w:val="00BC0F85"/>
    <w:rsid w:val="00BC2120"/>
    <w:rsid w:val="00BC2665"/>
    <w:rsid w:val="00BC2F42"/>
    <w:rsid w:val="00BC3369"/>
    <w:rsid w:val="00BC398A"/>
    <w:rsid w:val="00BC3DBA"/>
    <w:rsid w:val="00BC3FD1"/>
    <w:rsid w:val="00BC3FF2"/>
    <w:rsid w:val="00BC42AC"/>
    <w:rsid w:val="00BC46CC"/>
    <w:rsid w:val="00BC4A17"/>
    <w:rsid w:val="00BC53AF"/>
    <w:rsid w:val="00BC53DD"/>
    <w:rsid w:val="00BC68F1"/>
    <w:rsid w:val="00BD03C4"/>
    <w:rsid w:val="00BD0A63"/>
    <w:rsid w:val="00BD0D25"/>
    <w:rsid w:val="00BD1017"/>
    <w:rsid w:val="00BD1369"/>
    <w:rsid w:val="00BD15E9"/>
    <w:rsid w:val="00BD1B38"/>
    <w:rsid w:val="00BD1BA1"/>
    <w:rsid w:val="00BD1BCC"/>
    <w:rsid w:val="00BD1C12"/>
    <w:rsid w:val="00BD2C95"/>
    <w:rsid w:val="00BD2E29"/>
    <w:rsid w:val="00BD3166"/>
    <w:rsid w:val="00BD3977"/>
    <w:rsid w:val="00BD493F"/>
    <w:rsid w:val="00BD4950"/>
    <w:rsid w:val="00BD4E1B"/>
    <w:rsid w:val="00BD4F3F"/>
    <w:rsid w:val="00BD528E"/>
    <w:rsid w:val="00BD53F5"/>
    <w:rsid w:val="00BD5BE7"/>
    <w:rsid w:val="00BD5FEE"/>
    <w:rsid w:val="00BD6204"/>
    <w:rsid w:val="00BD62AB"/>
    <w:rsid w:val="00BD699D"/>
    <w:rsid w:val="00BD69D9"/>
    <w:rsid w:val="00BD7508"/>
    <w:rsid w:val="00BD7934"/>
    <w:rsid w:val="00BD7AAE"/>
    <w:rsid w:val="00BD7AC5"/>
    <w:rsid w:val="00BD7BAD"/>
    <w:rsid w:val="00BE0183"/>
    <w:rsid w:val="00BE149B"/>
    <w:rsid w:val="00BE16F5"/>
    <w:rsid w:val="00BE1A6A"/>
    <w:rsid w:val="00BE1CC8"/>
    <w:rsid w:val="00BE1FC9"/>
    <w:rsid w:val="00BE2864"/>
    <w:rsid w:val="00BE2AC1"/>
    <w:rsid w:val="00BE2E38"/>
    <w:rsid w:val="00BE2EF0"/>
    <w:rsid w:val="00BE42C0"/>
    <w:rsid w:val="00BE4858"/>
    <w:rsid w:val="00BE4B58"/>
    <w:rsid w:val="00BE554B"/>
    <w:rsid w:val="00BE6A68"/>
    <w:rsid w:val="00BE6A7D"/>
    <w:rsid w:val="00BE6E9C"/>
    <w:rsid w:val="00BE7333"/>
    <w:rsid w:val="00BE7982"/>
    <w:rsid w:val="00BE799D"/>
    <w:rsid w:val="00BE7D6D"/>
    <w:rsid w:val="00BF0A30"/>
    <w:rsid w:val="00BF0AD5"/>
    <w:rsid w:val="00BF0B4F"/>
    <w:rsid w:val="00BF136A"/>
    <w:rsid w:val="00BF1678"/>
    <w:rsid w:val="00BF19E1"/>
    <w:rsid w:val="00BF1BC6"/>
    <w:rsid w:val="00BF1DDB"/>
    <w:rsid w:val="00BF23EA"/>
    <w:rsid w:val="00BF2463"/>
    <w:rsid w:val="00BF247A"/>
    <w:rsid w:val="00BF24BD"/>
    <w:rsid w:val="00BF285E"/>
    <w:rsid w:val="00BF2E15"/>
    <w:rsid w:val="00BF2EA5"/>
    <w:rsid w:val="00BF3EAD"/>
    <w:rsid w:val="00BF3F15"/>
    <w:rsid w:val="00BF420C"/>
    <w:rsid w:val="00BF4231"/>
    <w:rsid w:val="00BF4393"/>
    <w:rsid w:val="00BF43D4"/>
    <w:rsid w:val="00BF4591"/>
    <w:rsid w:val="00BF4A08"/>
    <w:rsid w:val="00BF4BA5"/>
    <w:rsid w:val="00BF4F1E"/>
    <w:rsid w:val="00BF4F9D"/>
    <w:rsid w:val="00BF5111"/>
    <w:rsid w:val="00BF532D"/>
    <w:rsid w:val="00BF54CA"/>
    <w:rsid w:val="00BF5F4A"/>
    <w:rsid w:val="00BF62BB"/>
    <w:rsid w:val="00BF64D2"/>
    <w:rsid w:val="00BF70E5"/>
    <w:rsid w:val="00BF7288"/>
    <w:rsid w:val="00C0017C"/>
    <w:rsid w:val="00C0039A"/>
    <w:rsid w:val="00C00FA4"/>
    <w:rsid w:val="00C01A8E"/>
    <w:rsid w:val="00C01AA5"/>
    <w:rsid w:val="00C021BB"/>
    <w:rsid w:val="00C022C5"/>
    <w:rsid w:val="00C024D4"/>
    <w:rsid w:val="00C02881"/>
    <w:rsid w:val="00C02F08"/>
    <w:rsid w:val="00C0362F"/>
    <w:rsid w:val="00C03F50"/>
    <w:rsid w:val="00C04184"/>
    <w:rsid w:val="00C04DE0"/>
    <w:rsid w:val="00C057DF"/>
    <w:rsid w:val="00C059D4"/>
    <w:rsid w:val="00C05F53"/>
    <w:rsid w:val="00C061AA"/>
    <w:rsid w:val="00C06330"/>
    <w:rsid w:val="00C063EB"/>
    <w:rsid w:val="00C0670D"/>
    <w:rsid w:val="00C06B94"/>
    <w:rsid w:val="00C07C7D"/>
    <w:rsid w:val="00C07D1F"/>
    <w:rsid w:val="00C100F2"/>
    <w:rsid w:val="00C1015A"/>
    <w:rsid w:val="00C11A2C"/>
    <w:rsid w:val="00C11E17"/>
    <w:rsid w:val="00C12810"/>
    <w:rsid w:val="00C139D3"/>
    <w:rsid w:val="00C13C5A"/>
    <w:rsid w:val="00C141CC"/>
    <w:rsid w:val="00C1453F"/>
    <w:rsid w:val="00C1474F"/>
    <w:rsid w:val="00C15C03"/>
    <w:rsid w:val="00C162F1"/>
    <w:rsid w:val="00C1641C"/>
    <w:rsid w:val="00C16B25"/>
    <w:rsid w:val="00C17704"/>
    <w:rsid w:val="00C1798A"/>
    <w:rsid w:val="00C17E04"/>
    <w:rsid w:val="00C2035D"/>
    <w:rsid w:val="00C20BDA"/>
    <w:rsid w:val="00C2127A"/>
    <w:rsid w:val="00C21314"/>
    <w:rsid w:val="00C21A83"/>
    <w:rsid w:val="00C22045"/>
    <w:rsid w:val="00C22223"/>
    <w:rsid w:val="00C22462"/>
    <w:rsid w:val="00C22FA4"/>
    <w:rsid w:val="00C22FE0"/>
    <w:rsid w:val="00C23145"/>
    <w:rsid w:val="00C23245"/>
    <w:rsid w:val="00C23546"/>
    <w:rsid w:val="00C237B9"/>
    <w:rsid w:val="00C23BC2"/>
    <w:rsid w:val="00C23C09"/>
    <w:rsid w:val="00C2407F"/>
    <w:rsid w:val="00C24C2F"/>
    <w:rsid w:val="00C24ED8"/>
    <w:rsid w:val="00C25CBF"/>
    <w:rsid w:val="00C26CF2"/>
    <w:rsid w:val="00C27235"/>
    <w:rsid w:val="00C3014F"/>
    <w:rsid w:val="00C3057C"/>
    <w:rsid w:val="00C30790"/>
    <w:rsid w:val="00C309E5"/>
    <w:rsid w:val="00C30F4D"/>
    <w:rsid w:val="00C31164"/>
    <w:rsid w:val="00C31326"/>
    <w:rsid w:val="00C31BAD"/>
    <w:rsid w:val="00C31D19"/>
    <w:rsid w:val="00C31E08"/>
    <w:rsid w:val="00C31E39"/>
    <w:rsid w:val="00C31ECF"/>
    <w:rsid w:val="00C3204D"/>
    <w:rsid w:val="00C32474"/>
    <w:rsid w:val="00C326A2"/>
    <w:rsid w:val="00C329C3"/>
    <w:rsid w:val="00C33469"/>
    <w:rsid w:val="00C33598"/>
    <w:rsid w:val="00C33799"/>
    <w:rsid w:val="00C3384E"/>
    <w:rsid w:val="00C33997"/>
    <w:rsid w:val="00C3425B"/>
    <w:rsid w:val="00C34496"/>
    <w:rsid w:val="00C34A5D"/>
    <w:rsid w:val="00C35FED"/>
    <w:rsid w:val="00C37331"/>
    <w:rsid w:val="00C37B4D"/>
    <w:rsid w:val="00C37CCA"/>
    <w:rsid w:val="00C37F8D"/>
    <w:rsid w:val="00C40165"/>
    <w:rsid w:val="00C409A8"/>
    <w:rsid w:val="00C4115F"/>
    <w:rsid w:val="00C412F5"/>
    <w:rsid w:val="00C416DB"/>
    <w:rsid w:val="00C421F8"/>
    <w:rsid w:val="00C42B38"/>
    <w:rsid w:val="00C430E7"/>
    <w:rsid w:val="00C432E7"/>
    <w:rsid w:val="00C43880"/>
    <w:rsid w:val="00C43AF1"/>
    <w:rsid w:val="00C43CFC"/>
    <w:rsid w:val="00C43E24"/>
    <w:rsid w:val="00C4521D"/>
    <w:rsid w:val="00C452BF"/>
    <w:rsid w:val="00C45340"/>
    <w:rsid w:val="00C4598D"/>
    <w:rsid w:val="00C459B6"/>
    <w:rsid w:val="00C45B27"/>
    <w:rsid w:val="00C45BF3"/>
    <w:rsid w:val="00C45D3A"/>
    <w:rsid w:val="00C46471"/>
    <w:rsid w:val="00C46A5D"/>
    <w:rsid w:val="00C46AD9"/>
    <w:rsid w:val="00C4743C"/>
    <w:rsid w:val="00C5020D"/>
    <w:rsid w:val="00C50356"/>
    <w:rsid w:val="00C50A57"/>
    <w:rsid w:val="00C50BE6"/>
    <w:rsid w:val="00C518C0"/>
    <w:rsid w:val="00C51F02"/>
    <w:rsid w:val="00C52072"/>
    <w:rsid w:val="00C52B43"/>
    <w:rsid w:val="00C53065"/>
    <w:rsid w:val="00C53400"/>
    <w:rsid w:val="00C537DC"/>
    <w:rsid w:val="00C53E40"/>
    <w:rsid w:val="00C541FD"/>
    <w:rsid w:val="00C54D7C"/>
    <w:rsid w:val="00C54DE2"/>
    <w:rsid w:val="00C5500C"/>
    <w:rsid w:val="00C55319"/>
    <w:rsid w:val="00C5552D"/>
    <w:rsid w:val="00C566D3"/>
    <w:rsid w:val="00C569C9"/>
    <w:rsid w:val="00C5717F"/>
    <w:rsid w:val="00C57193"/>
    <w:rsid w:val="00C576CF"/>
    <w:rsid w:val="00C577A8"/>
    <w:rsid w:val="00C579BB"/>
    <w:rsid w:val="00C579F1"/>
    <w:rsid w:val="00C57B08"/>
    <w:rsid w:val="00C57D57"/>
    <w:rsid w:val="00C60128"/>
    <w:rsid w:val="00C60904"/>
    <w:rsid w:val="00C60AAE"/>
    <w:rsid w:val="00C61075"/>
    <w:rsid w:val="00C61258"/>
    <w:rsid w:val="00C61306"/>
    <w:rsid w:val="00C61D1D"/>
    <w:rsid w:val="00C61EBF"/>
    <w:rsid w:val="00C61FBA"/>
    <w:rsid w:val="00C625A4"/>
    <w:rsid w:val="00C62F93"/>
    <w:rsid w:val="00C63485"/>
    <w:rsid w:val="00C642F1"/>
    <w:rsid w:val="00C64F45"/>
    <w:rsid w:val="00C65CE6"/>
    <w:rsid w:val="00C65F29"/>
    <w:rsid w:val="00C66089"/>
    <w:rsid w:val="00C66CB2"/>
    <w:rsid w:val="00C67B10"/>
    <w:rsid w:val="00C67D57"/>
    <w:rsid w:val="00C67DA9"/>
    <w:rsid w:val="00C67FE9"/>
    <w:rsid w:val="00C706DA"/>
    <w:rsid w:val="00C70B18"/>
    <w:rsid w:val="00C717BC"/>
    <w:rsid w:val="00C71ABA"/>
    <w:rsid w:val="00C71C43"/>
    <w:rsid w:val="00C71DE2"/>
    <w:rsid w:val="00C72F9D"/>
    <w:rsid w:val="00C734BD"/>
    <w:rsid w:val="00C74192"/>
    <w:rsid w:val="00C74810"/>
    <w:rsid w:val="00C748D5"/>
    <w:rsid w:val="00C74DCC"/>
    <w:rsid w:val="00C75584"/>
    <w:rsid w:val="00C75BB4"/>
    <w:rsid w:val="00C761D0"/>
    <w:rsid w:val="00C771C0"/>
    <w:rsid w:val="00C7781A"/>
    <w:rsid w:val="00C77A37"/>
    <w:rsid w:val="00C77D6C"/>
    <w:rsid w:val="00C80570"/>
    <w:rsid w:val="00C8088D"/>
    <w:rsid w:val="00C80F82"/>
    <w:rsid w:val="00C81C2D"/>
    <w:rsid w:val="00C81FD5"/>
    <w:rsid w:val="00C825A7"/>
    <w:rsid w:val="00C82782"/>
    <w:rsid w:val="00C82A13"/>
    <w:rsid w:val="00C836EB"/>
    <w:rsid w:val="00C838F6"/>
    <w:rsid w:val="00C8395C"/>
    <w:rsid w:val="00C842DE"/>
    <w:rsid w:val="00C84C2D"/>
    <w:rsid w:val="00C85146"/>
    <w:rsid w:val="00C8579A"/>
    <w:rsid w:val="00C8629C"/>
    <w:rsid w:val="00C865C7"/>
    <w:rsid w:val="00C86A1E"/>
    <w:rsid w:val="00C86A6A"/>
    <w:rsid w:val="00C872CF"/>
    <w:rsid w:val="00C877FE"/>
    <w:rsid w:val="00C87B30"/>
    <w:rsid w:val="00C87C8D"/>
    <w:rsid w:val="00C9007E"/>
    <w:rsid w:val="00C904C1"/>
    <w:rsid w:val="00C904F0"/>
    <w:rsid w:val="00C90A48"/>
    <w:rsid w:val="00C91286"/>
    <w:rsid w:val="00C9141D"/>
    <w:rsid w:val="00C91EAB"/>
    <w:rsid w:val="00C92BA0"/>
    <w:rsid w:val="00C931E7"/>
    <w:rsid w:val="00C9339D"/>
    <w:rsid w:val="00C93469"/>
    <w:rsid w:val="00C93AA1"/>
    <w:rsid w:val="00C93BB1"/>
    <w:rsid w:val="00C943A2"/>
    <w:rsid w:val="00C94880"/>
    <w:rsid w:val="00C94B5B"/>
    <w:rsid w:val="00C94CAF"/>
    <w:rsid w:val="00C95AF1"/>
    <w:rsid w:val="00C95E74"/>
    <w:rsid w:val="00C978B5"/>
    <w:rsid w:val="00C9796B"/>
    <w:rsid w:val="00C97D7D"/>
    <w:rsid w:val="00C97E48"/>
    <w:rsid w:val="00CA02AB"/>
    <w:rsid w:val="00CA071D"/>
    <w:rsid w:val="00CA1088"/>
    <w:rsid w:val="00CA11D5"/>
    <w:rsid w:val="00CA1485"/>
    <w:rsid w:val="00CA1B23"/>
    <w:rsid w:val="00CA1E6E"/>
    <w:rsid w:val="00CA1FE5"/>
    <w:rsid w:val="00CA25B2"/>
    <w:rsid w:val="00CA2727"/>
    <w:rsid w:val="00CA2A24"/>
    <w:rsid w:val="00CA2DFB"/>
    <w:rsid w:val="00CA302D"/>
    <w:rsid w:val="00CA347D"/>
    <w:rsid w:val="00CA357C"/>
    <w:rsid w:val="00CA37E0"/>
    <w:rsid w:val="00CA39EE"/>
    <w:rsid w:val="00CA3DEC"/>
    <w:rsid w:val="00CA3F41"/>
    <w:rsid w:val="00CA40C5"/>
    <w:rsid w:val="00CA4865"/>
    <w:rsid w:val="00CA4B88"/>
    <w:rsid w:val="00CA5435"/>
    <w:rsid w:val="00CA55A0"/>
    <w:rsid w:val="00CA578C"/>
    <w:rsid w:val="00CA69AA"/>
    <w:rsid w:val="00CA6BCC"/>
    <w:rsid w:val="00CA6CD5"/>
    <w:rsid w:val="00CA70A9"/>
    <w:rsid w:val="00CA7435"/>
    <w:rsid w:val="00CB00E4"/>
    <w:rsid w:val="00CB02E8"/>
    <w:rsid w:val="00CB0EB9"/>
    <w:rsid w:val="00CB10B8"/>
    <w:rsid w:val="00CB1109"/>
    <w:rsid w:val="00CB1138"/>
    <w:rsid w:val="00CB1681"/>
    <w:rsid w:val="00CB23AE"/>
    <w:rsid w:val="00CB27FE"/>
    <w:rsid w:val="00CB2A54"/>
    <w:rsid w:val="00CB2C55"/>
    <w:rsid w:val="00CB2D0C"/>
    <w:rsid w:val="00CB2FED"/>
    <w:rsid w:val="00CB3591"/>
    <w:rsid w:val="00CB3962"/>
    <w:rsid w:val="00CB39DC"/>
    <w:rsid w:val="00CB3C4B"/>
    <w:rsid w:val="00CB4738"/>
    <w:rsid w:val="00CB4B0C"/>
    <w:rsid w:val="00CB52CB"/>
    <w:rsid w:val="00CB55CF"/>
    <w:rsid w:val="00CB5748"/>
    <w:rsid w:val="00CB61D9"/>
    <w:rsid w:val="00CB6A85"/>
    <w:rsid w:val="00CB702D"/>
    <w:rsid w:val="00CB7898"/>
    <w:rsid w:val="00CB7EB1"/>
    <w:rsid w:val="00CC0121"/>
    <w:rsid w:val="00CC0186"/>
    <w:rsid w:val="00CC0598"/>
    <w:rsid w:val="00CC0FA2"/>
    <w:rsid w:val="00CC1459"/>
    <w:rsid w:val="00CC1B64"/>
    <w:rsid w:val="00CC229D"/>
    <w:rsid w:val="00CC2B73"/>
    <w:rsid w:val="00CC35F7"/>
    <w:rsid w:val="00CC3976"/>
    <w:rsid w:val="00CC51D4"/>
    <w:rsid w:val="00CC57E3"/>
    <w:rsid w:val="00CC586C"/>
    <w:rsid w:val="00CC5921"/>
    <w:rsid w:val="00CC5E8A"/>
    <w:rsid w:val="00CC5E9B"/>
    <w:rsid w:val="00CC6474"/>
    <w:rsid w:val="00CC6CA5"/>
    <w:rsid w:val="00CC72EE"/>
    <w:rsid w:val="00CC77D0"/>
    <w:rsid w:val="00CC7ED7"/>
    <w:rsid w:val="00CD0DB9"/>
    <w:rsid w:val="00CD11A5"/>
    <w:rsid w:val="00CD143F"/>
    <w:rsid w:val="00CD1DA2"/>
    <w:rsid w:val="00CD1E43"/>
    <w:rsid w:val="00CD1F50"/>
    <w:rsid w:val="00CD2370"/>
    <w:rsid w:val="00CD2BF2"/>
    <w:rsid w:val="00CD2D37"/>
    <w:rsid w:val="00CD3953"/>
    <w:rsid w:val="00CD3AEC"/>
    <w:rsid w:val="00CD3BAC"/>
    <w:rsid w:val="00CD3F51"/>
    <w:rsid w:val="00CD4336"/>
    <w:rsid w:val="00CD4D97"/>
    <w:rsid w:val="00CD4E8C"/>
    <w:rsid w:val="00CD5201"/>
    <w:rsid w:val="00CD5934"/>
    <w:rsid w:val="00CD5A7A"/>
    <w:rsid w:val="00CD6276"/>
    <w:rsid w:val="00CD62B6"/>
    <w:rsid w:val="00CD69E7"/>
    <w:rsid w:val="00CD6CBB"/>
    <w:rsid w:val="00CD7678"/>
    <w:rsid w:val="00CE01DD"/>
    <w:rsid w:val="00CE068D"/>
    <w:rsid w:val="00CE0CF2"/>
    <w:rsid w:val="00CE0EF3"/>
    <w:rsid w:val="00CE12D0"/>
    <w:rsid w:val="00CE13EF"/>
    <w:rsid w:val="00CE167F"/>
    <w:rsid w:val="00CE16AB"/>
    <w:rsid w:val="00CE17D0"/>
    <w:rsid w:val="00CE1EAC"/>
    <w:rsid w:val="00CE23FD"/>
    <w:rsid w:val="00CE28F6"/>
    <w:rsid w:val="00CE3805"/>
    <w:rsid w:val="00CE3AFB"/>
    <w:rsid w:val="00CE4108"/>
    <w:rsid w:val="00CE46B6"/>
    <w:rsid w:val="00CE47F6"/>
    <w:rsid w:val="00CE481A"/>
    <w:rsid w:val="00CE4918"/>
    <w:rsid w:val="00CE4A74"/>
    <w:rsid w:val="00CE4F67"/>
    <w:rsid w:val="00CE5010"/>
    <w:rsid w:val="00CE51BC"/>
    <w:rsid w:val="00CE57E6"/>
    <w:rsid w:val="00CE5C63"/>
    <w:rsid w:val="00CE5CF0"/>
    <w:rsid w:val="00CE7132"/>
    <w:rsid w:val="00CE715C"/>
    <w:rsid w:val="00CE753A"/>
    <w:rsid w:val="00CE7620"/>
    <w:rsid w:val="00CE7877"/>
    <w:rsid w:val="00CE78AD"/>
    <w:rsid w:val="00CE7A4E"/>
    <w:rsid w:val="00CF0A38"/>
    <w:rsid w:val="00CF0ADA"/>
    <w:rsid w:val="00CF0CD9"/>
    <w:rsid w:val="00CF0F84"/>
    <w:rsid w:val="00CF1508"/>
    <w:rsid w:val="00CF1824"/>
    <w:rsid w:val="00CF1A5F"/>
    <w:rsid w:val="00CF231B"/>
    <w:rsid w:val="00CF23F3"/>
    <w:rsid w:val="00CF25F0"/>
    <w:rsid w:val="00CF2A77"/>
    <w:rsid w:val="00CF2CF1"/>
    <w:rsid w:val="00CF2E0C"/>
    <w:rsid w:val="00CF34C0"/>
    <w:rsid w:val="00CF34E6"/>
    <w:rsid w:val="00CF3BAA"/>
    <w:rsid w:val="00CF3E3C"/>
    <w:rsid w:val="00CF4428"/>
    <w:rsid w:val="00CF4C43"/>
    <w:rsid w:val="00CF4E5C"/>
    <w:rsid w:val="00CF57AD"/>
    <w:rsid w:val="00CF57FB"/>
    <w:rsid w:val="00CF67B5"/>
    <w:rsid w:val="00CF6E31"/>
    <w:rsid w:val="00CF6F66"/>
    <w:rsid w:val="00CF7637"/>
    <w:rsid w:val="00D00C68"/>
    <w:rsid w:val="00D00D63"/>
    <w:rsid w:val="00D00E14"/>
    <w:rsid w:val="00D01261"/>
    <w:rsid w:val="00D01312"/>
    <w:rsid w:val="00D0176C"/>
    <w:rsid w:val="00D019DA"/>
    <w:rsid w:val="00D0250B"/>
    <w:rsid w:val="00D02981"/>
    <w:rsid w:val="00D03197"/>
    <w:rsid w:val="00D03597"/>
    <w:rsid w:val="00D035B6"/>
    <w:rsid w:val="00D0371B"/>
    <w:rsid w:val="00D037CD"/>
    <w:rsid w:val="00D04827"/>
    <w:rsid w:val="00D04B28"/>
    <w:rsid w:val="00D058EB"/>
    <w:rsid w:val="00D05932"/>
    <w:rsid w:val="00D05A87"/>
    <w:rsid w:val="00D05CAF"/>
    <w:rsid w:val="00D05D14"/>
    <w:rsid w:val="00D06471"/>
    <w:rsid w:val="00D06592"/>
    <w:rsid w:val="00D065C7"/>
    <w:rsid w:val="00D0667F"/>
    <w:rsid w:val="00D06A41"/>
    <w:rsid w:val="00D06CC8"/>
    <w:rsid w:val="00D0710A"/>
    <w:rsid w:val="00D07D5D"/>
    <w:rsid w:val="00D1035D"/>
    <w:rsid w:val="00D117DB"/>
    <w:rsid w:val="00D11963"/>
    <w:rsid w:val="00D11DCC"/>
    <w:rsid w:val="00D11F35"/>
    <w:rsid w:val="00D13694"/>
    <w:rsid w:val="00D13795"/>
    <w:rsid w:val="00D1400F"/>
    <w:rsid w:val="00D14A68"/>
    <w:rsid w:val="00D14C11"/>
    <w:rsid w:val="00D1532A"/>
    <w:rsid w:val="00D1557F"/>
    <w:rsid w:val="00D155D4"/>
    <w:rsid w:val="00D1595F"/>
    <w:rsid w:val="00D15988"/>
    <w:rsid w:val="00D15AFB"/>
    <w:rsid w:val="00D15BA8"/>
    <w:rsid w:val="00D15DAC"/>
    <w:rsid w:val="00D170B8"/>
    <w:rsid w:val="00D17348"/>
    <w:rsid w:val="00D173BE"/>
    <w:rsid w:val="00D1788F"/>
    <w:rsid w:val="00D17D84"/>
    <w:rsid w:val="00D2000B"/>
    <w:rsid w:val="00D20578"/>
    <w:rsid w:val="00D20D66"/>
    <w:rsid w:val="00D20ED1"/>
    <w:rsid w:val="00D20F5A"/>
    <w:rsid w:val="00D21076"/>
    <w:rsid w:val="00D215D9"/>
    <w:rsid w:val="00D221DB"/>
    <w:rsid w:val="00D2297A"/>
    <w:rsid w:val="00D23355"/>
    <w:rsid w:val="00D237C6"/>
    <w:rsid w:val="00D244E8"/>
    <w:rsid w:val="00D245E5"/>
    <w:rsid w:val="00D24854"/>
    <w:rsid w:val="00D254E9"/>
    <w:rsid w:val="00D25957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93F"/>
    <w:rsid w:val="00D30F5B"/>
    <w:rsid w:val="00D30FD7"/>
    <w:rsid w:val="00D31286"/>
    <w:rsid w:val="00D31328"/>
    <w:rsid w:val="00D31FB6"/>
    <w:rsid w:val="00D3239F"/>
    <w:rsid w:val="00D32797"/>
    <w:rsid w:val="00D32D4D"/>
    <w:rsid w:val="00D32F30"/>
    <w:rsid w:val="00D33140"/>
    <w:rsid w:val="00D331CA"/>
    <w:rsid w:val="00D33209"/>
    <w:rsid w:val="00D336F4"/>
    <w:rsid w:val="00D33741"/>
    <w:rsid w:val="00D337C3"/>
    <w:rsid w:val="00D3456C"/>
    <w:rsid w:val="00D35862"/>
    <w:rsid w:val="00D358AB"/>
    <w:rsid w:val="00D35E61"/>
    <w:rsid w:val="00D36A01"/>
    <w:rsid w:val="00D37285"/>
    <w:rsid w:val="00D3734F"/>
    <w:rsid w:val="00D376E2"/>
    <w:rsid w:val="00D37D6E"/>
    <w:rsid w:val="00D40284"/>
    <w:rsid w:val="00D404CB"/>
    <w:rsid w:val="00D405AF"/>
    <w:rsid w:val="00D40958"/>
    <w:rsid w:val="00D40B8A"/>
    <w:rsid w:val="00D4163E"/>
    <w:rsid w:val="00D419D5"/>
    <w:rsid w:val="00D41E18"/>
    <w:rsid w:val="00D42078"/>
    <w:rsid w:val="00D4240B"/>
    <w:rsid w:val="00D42F23"/>
    <w:rsid w:val="00D4306D"/>
    <w:rsid w:val="00D438F8"/>
    <w:rsid w:val="00D43E3F"/>
    <w:rsid w:val="00D445A4"/>
    <w:rsid w:val="00D44846"/>
    <w:rsid w:val="00D44894"/>
    <w:rsid w:val="00D44CEA"/>
    <w:rsid w:val="00D453F8"/>
    <w:rsid w:val="00D45577"/>
    <w:rsid w:val="00D45B20"/>
    <w:rsid w:val="00D45FCA"/>
    <w:rsid w:val="00D46367"/>
    <w:rsid w:val="00D46A44"/>
    <w:rsid w:val="00D46B50"/>
    <w:rsid w:val="00D47592"/>
    <w:rsid w:val="00D476D1"/>
    <w:rsid w:val="00D47809"/>
    <w:rsid w:val="00D47BC0"/>
    <w:rsid w:val="00D508C3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0AE"/>
    <w:rsid w:val="00D5330A"/>
    <w:rsid w:val="00D53658"/>
    <w:rsid w:val="00D53888"/>
    <w:rsid w:val="00D538EF"/>
    <w:rsid w:val="00D53FD0"/>
    <w:rsid w:val="00D54584"/>
    <w:rsid w:val="00D546F5"/>
    <w:rsid w:val="00D5471F"/>
    <w:rsid w:val="00D54C9E"/>
    <w:rsid w:val="00D54EF9"/>
    <w:rsid w:val="00D54F79"/>
    <w:rsid w:val="00D54F93"/>
    <w:rsid w:val="00D55054"/>
    <w:rsid w:val="00D55188"/>
    <w:rsid w:val="00D55642"/>
    <w:rsid w:val="00D55AB7"/>
    <w:rsid w:val="00D55FC9"/>
    <w:rsid w:val="00D5662F"/>
    <w:rsid w:val="00D575DD"/>
    <w:rsid w:val="00D5768A"/>
    <w:rsid w:val="00D578AA"/>
    <w:rsid w:val="00D60688"/>
    <w:rsid w:val="00D60F2D"/>
    <w:rsid w:val="00D61151"/>
    <w:rsid w:val="00D61724"/>
    <w:rsid w:val="00D61F07"/>
    <w:rsid w:val="00D62286"/>
    <w:rsid w:val="00D626A3"/>
    <w:rsid w:val="00D62790"/>
    <w:rsid w:val="00D632B9"/>
    <w:rsid w:val="00D63642"/>
    <w:rsid w:val="00D63923"/>
    <w:rsid w:val="00D64099"/>
    <w:rsid w:val="00D6446D"/>
    <w:rsid w:val="00D644E9"/>
    <w:rsid w:val="00D6488D"/>
    <w:rsid w:val="00D65289"/>
    <w:rsid w:val="00D66023"/>
    <w:rsid w:val="00D663F1"/>
    <w:rsid w:val="00D66635"/>
    <w:rsid w:val="00D670FE"/>
    <w:rsid w:val="00D67BEC"/>
    <w:rsid w:val="00D67D73"/>
    <w:rsid w:val="00D67E17"/>
    <w:rsid w:val="00D7042F"/>
    <w:rsid w:val="00D70494"/>
    <w:rsid w:val="00D70D9B"/>
    <w:rsid w:val="00D70EFC"/>
    <w:rsid w:val="00D71726"/>
    <w:rsid w:val="00D71E28"/>
    <w:rsid w:val="00D71F27"/>
    <w:rsid w:val="00D72388"/>
    <w:rsid w:val="00D72729"/>
    <w:rsid w:val="00D7278F"/>
    <w:rsid w:val="00D72CE7"/>
    <w:rsid w:val="00D73515"/>
    <w:rsid w:val="00D736B1"/>
    <w:rsid w:val="00D73723"/>
    <w:rsid w:val="00D73B45"/>
    <w:rsid w:val="00D73C91"/>
    <w:rsid w:val="00D74C04"/>
    <w:rsid w:val="00D74CA4"/>
    <w:rsid w:val="00D75803"/>
    <w:rsid w:val="00D75D4D"/>
    <w:rsid w:val="00D7633E"/>
    <w:rsid w:val="00D76B82"/>
    <w:rsid w:val="00D76E9C"/>
    <w:rsid w:val="00D7708D"/>
    <w:rsid w:val="00D772CA"/>
    <w:rsid w:val="00D7746C"/>
    <w:rsid w:val="00D7755E"/>
    <w:rsid w:val="00D77A1C"/>
    <w:rsid w:val="00D77EEB"/>
    <w:rsid w:val="00D80431"/>
    <w:rsid w:val="00D80566"/>
    <w:rsid w:val="00D80AD4"/>
    <w:rsid w:val="00D80C31"/>
    <w:rsid w:val="00D80D51"/>
    <w:rsid w:val="00D81786"/>
    <w:rsid w:val="00D81825"/>
    <w:rsid w:val="00D820B0"/>
    <w:rsid w:val="00D8277D"/>
    <w:rsid w:val="00D82DFC"/>
    <w:rsid w:val="00D82E01"/>
    <w:rsid w:val="00D8306C"/>
    <w:rsid w:val="00D8369B"/>
    <w:rsid w:val="00D8394C"/>
    <w:rsid w:val="00D83C71"/>
    <w:rsid w:val="00D84287"/>
    <w:rsid w:val="00D84410"/>
    <w:rsid w:val="00D85D4E"/>
    <w:rsid w:val="00D867F2"/>
    <w:rsid w:val="00D86816"/>
    <w:rsid w:val="00D86CB5"/>
    <w:rsid w:val="00D8707F"/>
    <w:rsid w:val="00D87C55"/>
    <w:rsid w:val="00D87F77"/>
    <w:rsid w:val="00D91B1E"/>
    <w:rsid w:val="00D92125"/>
    <w:rsid w:val="00D92418"/>
    <w:rsid w:val="00D926C1"/>
    <w:rsid w:val="00D93107"/>
    <w:rsid w:val="00D9401F"/>
    <w:rsid w:val="00D946AF"/>
    <w:rsid w:val="00D94854"/>
    <w:rsid w:val="00D952A6"/>
    <w:rsid w:val="00D953D3"/>
    <w:rsid w:val="00D95A5D"/>
    <w:rsid w:val="00D95F7A"/>
    <w:rsid w:val="00D96829"/>
    <w:rsid w:val="00D96985"/>
    <w:rsid w:val="00D96BC9"/>
    <w:rsid w:val="00D96D7E"/>
    <w:rsid w:val="00D973C5"/>
    <w:rsid w:val="00D9799B"/>
    <w:rsid w:val="00D97CBA"/>
    <w:rsid w:val="00D97FA3"/>
    <w:rsid w:val="00DA00D8"/>
    <w:rsid w:val="00DA06FF"/>
    <w:rsid w:val="00DA074B"/>
    <w:rsid w:val="00DA07FE"/>
    <w:rsid w:val="00DA0B05"/>
    <w:rsid w:val="00DA0B35"/>
    <w:rsid w:val="00DA0C42"/>
    <w:rsid w:val="00DA0D84"/>
    <w:rsid w:val="00DA186E"/>
    <w:rsid w:val="00DA1D8F"/>
    <w:rsid w:val="00DA1DD0"/>
    <w:rsid w:val="00DA2389"/>
    <w:rsid w:val="00DA307B"/>
    <w:rsid w:val="00DA30EC"/>
    <w:rsid w:val="00DA33C1"/>
    <w:rsid w:val="00DA34E8"/>
    <w:rsid w:val="00DA3676"/>
    <w:rsid w:val="00DA37B5"/>
    <w:rsid w:val="00DA39AC"/>
    <w:rsid w:val="00DA3A71"/>
    <w:rsid w:val="00DA424E"/>
    <w:rsid w:val="00DA42CA"/>
    <w:rsid w:val="00DA4729"/>
    <w:rsid w:val="00DA497F"/>
    <w:rsid w:val="00DA52B3"/>
    <w:rsid w:val="00DA66BB"/>
    <w:rsid w:val="00DA6B02"/>
    <w:rsid w:val="00DA70F0"/>
    <w:rsid w:val="00DA7EF0"/>
    <w:rsid w:val="00DB008F"/>
    <w:rsid w:val="00DB0120"/>
    <w:rsid w:val="00DB0EE6"/>
    <w:rsid w:val="00DB11B1"/>
    <w:rsid w:val="00DB12F0"/>
    <w:rsid w:val="00DB13E7"/>
    <w:rsid w:val="00DB1802"/>
    <w:rsid w:val="00DB1917"/>
    <w:rsid w:val="00DB1AE0"/>
    <w:rsid w:val="00DB1EBF"/>
    <w:rsid w:val="00DB2020"/>
    <w:rsid w:val="00DB2227"/>
    <w:rsid w:val="00DB2239"/>
    <w:rsid w:val="00DB279A"/>
    <w:rsid w:val="00DB2C68"/>
    <w:rsid w:val="00DB2DCA"/>
    <w:rsid w:val="00DB2DD8"/>
    <w:rsid w:val="00DB2E32"/>
    <w:rsid w:val="00DB356A"/>
    <w:rsid w:val="00DB36B4"/>
    <w:rsid w:val="00DB3729"/>
    <w:rsid w:val="00DB388B"/>
    <w:rsid w:val="00DB4320"/>
    <w:rsid w:val="00DB434B"/>
    <w:rsid w:val="00DB4E30"/>
    <w:rsid w:val="00DB542B"/>
    <w:rsid w:val="00DB5655"/>
    <w:rsid w:val="00DB57B6"/>
    <w:rsid w:val="00DB5892"/>
    <w:rsid w:val="00DB591A"/>
    <w:rsid w:val="00DB617E"/>
    <w:rsid w:val="00DB6836"/>
    <w:rsid w:val="00DB6868"/>
    <w:rsid w:val="00DB71BD"/>
    <w:rsid w:val="00DB74FF"/>
    <w:rsid w:val="00DB7898"/>
    <w:rsid w:val="00DB7FBD"/>
    <w:rsid w:val="00DC04B2"/>
    <w:rsid w:val="00DC05E9"/>
    <w:rsid w:val="00DC0C08"/>
    <w:rsid w:val="00DC1C28"/>
    <w:rsid w:val="00DC2AEA"/>
    <w:rsid w:val="00DC30A0"/>
    <w:rsid w:val="00DC3D70"/>
    <w:rsid w:val="00DC3F19"/>
    <w:rsid w:val="00DC4089"/>
    <w:rsid w:val="00DC426F"/>
    <w:rsid w:val="00DC483C"/>
    <w:rsid w:val="00DC4AEB"/>
    <w:rsid w:val="00DC51F8"/>
    <w:rsid w:val="00DC52D5"/>
    <w:rsid w:val="00DC5651"/>
    <w:rsid w:val="00DC59F6"/>
    <w:rsid w:val="00DC6BFC"/>
    <w:rsid w:val="00DC7AD2"/>
    <w:rsid w:val="00DD005C"/>
    <w:rsid w:val="00DD0859"/>
    <w:rsid w:val="00DD130C"/>
    <w:rsid w:val="00DD1375"/>
    <w:rsid w:val="00DD1B08"/>
    <w:rsid w:val="00DD1BCB"/>
    <w:rsid w:val="00DD28B6"/>
    <w:rsid w:val="00DD2993"/>
    <w:rsid w:val="00DD2B78"/>
    <w:rsid w:val="00DD2BEB"/>
    <w:rsid w:val="00DD2F1A"/>
    <w:rsid w:val="00DD35F2"/>
    <w:rsid w:val="00DD3720"/>
    <w:rsid w:val="00DD3768"/>
    <w:rsid w:val="00DD45CB"/>
    <w:rsid w:val="00DD4C42"/>
    <w:rsid w:val="00DD4CBB"/>
    <w:rsid w:val="00DD4FBB"/>
    <w:rsid w:val="00DD50A6"/>
    <w:rsid w:val="00DD5F3B"/>
    <w:rsid w:val="00DD6036"/>
    <w:rsid w:val="00DD637A"/>
    <w:rsid w:val="00DD6EBA"/>
    <w:rsid w:val="00DD73C0"/>
    <w:rsid w:val="00DD752E"/>
    <w:rsid w:val="00DD7670"/>
    <w:rsid w:val="00DE0A04"/>
    <w:rsid w:val="00DE1083"/>
    <w:rsid w:val="00DE16BD"/>
    <w:rsid w:val="00DE1975"/>
    <w:rsid w:val="00DE1E28"/>
    <w:rsid w:val="00DE32BD"/>
    <w:rsid w:val="00DE3819"/>
    <w:rsid w:val="00DE4103"/>
    <w:rsid w:val="00DE45E9"/>
    <w:rsid w:val="00DE4752"/>
    <w:rsid w:val="00DE4F91"/>
    <w:rsid w:val="00DE59F0"/>
    <w:rsid w:val="00DE6AB3"/>
    <w:rsid w:val="00DE6D8B"/>
    <w:rsid w:val="00DE790C"/>
    <w:rsid w:val="00DF133E"/>
    <w:rsid w:val="00DF19D9"/>
    <w:rsid w:val="00DF1C8B"/>
    <w:rsid w:val="00DF1DBE"/>
    <w:rsid w:val="00DF278E"/>
    <w:rsid w:val="00DF2AA2"/>
    <w:rsid w:val="00DF3179"/>
    <w:rsid w:val="00DF3C19"/>
    <w:rsid w:val="00DF4A0C"/>
    <w:rsid w:val="00DF590E"/>
    <w:rsid w:val="00DF5F96"/>
    <w:rsid w:val="00DF7009"/>
    <w:rsid w:val="00DF71D3"/>
    <w:rsid w:val="00DF7FCE"/>
    <w:rsid w:val="00E00492"/>
    <w:rsid w:val="00E007FE"/>
    <w:rsid w:val="00E0098D"/>
    <w:rsid w:val="00E00A4F"/>
    <w:rsid w:val="00E00BE6"/>
    <w:rsid w:val="00E0100C"/>
    <w:rsid w:val="00E0169B"/>
    <w:rsid w:val="00E019BE"/>
    <w:rsid w:val="00E01C96"/>
    <w:rsid w:val="00E02432"/>
    <w:rsid w:val="00E02614"/>
    <w:rsid w:val="00E02C64"/>
    <w:rsid w:val="00E02DA4"/>
    <w:rsid w:val="00E034CF"/>
    <w:rsid w:val="00E03899"/>
    <w:rsid w:val="00E03BC4"/>
    <w:rsid w:val="00E0435E"/>
    <w:rsid w:val="00E0465A"/>
    <w:rsid w:val="00E04A00"/>
    <w:rsid w:val="00E04EF4"/>
    <w:rsid w:val="00E04FE7"/>
    <w:rsid w:val="00E05DF8"/>
    <w:rsid w:val="00E05DFD"/>
    <w:rsid w:val="00E062E9"/>
    <w:rsid w:val="00E06E8D"/>
    <w:rsid w:val="00E07466"/>
    <w:rsid w:val="00E07D2E"/>
    <w:rsid w:val="00E10370"/>
    <w:rsid w:val="00E108E1"/>
    <w:rsid w:val="00E1111C"/>
    <w:rsid w:val="00E120BD"/>
    <w:rsid w:val="00E12580"/>
    <w:rsid w:val="00E12763"/>
    <w:rsid w:val="00E12839"/>
    <w:rsid w:val="00E131A2"/>
    <w:rsid w:val="00E1391E"/>
    <w:rsid w:val="00E13BC9"/>
    <w:rsid w:val="00E14238"/>
    <w:rsid w:val="00E1490B"/>
    <w:rsid w:val="00E151FF"/>
    <w:rsid w:val="00E155AB"/>
    <w:rsid w:val="00E1682A"/>
    <w:rsid w:val="00E17301"/>
    <w:rsid w:val="00E174D0"/>
    <w:rsid w:val="00E17ED0"/>
    <w:rsid w:val="00E20367"/>
    <w:rsid w:val="00E2078A"/>
    <w:rsid w:val="00E214B1"/>
    <w:rsid w:val="00E21DC7"/>
    <w:rsid w:val="00E226A7"/>
    <w:rsid w:val="00E228A3"/>
    <w:rsid w:val="00E22DAD"/>
    <w:rsid w:val="00E22E16"/>
    <w:rsid w:val="00E23EEC"/>
    <w:rsid w:val="00E2435C"/>
    <w:rsid w:val="00E243FC"/>
    <w:rsid w:val="00E24624"/>
    <w:rsid w:val="00E24E35"/>
    <w:rsid w:val="00E24F43"/>
    <w:rsid w:val="00E254F9"/>
    <w:rsid w:val="00E25F30"/>
    <w:rsid w:val="00E26100"/>
    <w:rsid w:val="00E26924"/>
    <w:rsid w:val="00E27521"/>
    <w:rsid w:val="00E27EF2"/>
    <w:rsid w:val="00E3055E"/>
    <w:rsid w:val="00E30C6B"/>
    <w:rsid w:val="00E31353"/>
    <w:rsid w:val="00E31956"/>
    <w:rsid w:val="00E31B2D"/>
    <w:rsid w:val="00E31D4B"/>
    <w:rsid w:val="00E327B9"/>
    <w:rsid w:val="00E327C1"/>
    <w:rsid w:val="00E32E8B"/>
    <w:rsid w:val="00E338F4"/>
    <w:rsid w:val="00E33B0E"/>
    <w:rsid w:val="00E342DF"/>
    <w:rsid w:val="00E34707"/>
    <w:rsid w:val="00E3566C"/>
    <w:rsid w:val="00E36050"/>
    <w:rsid w:val="00E363D3"/>
    <w:rsid w:val="00E3645E"/>
    <w:rsid w:val="00E36578"/>
    <w:rsid w:val="00E36BB9"/>
    <w:rsid w:val="00E36CBF"/>
    <w:rsid w:val="00E3765B"/>
    <w:rsid w:val="00E37857"/>
    <w:rsid w:val="00E37E08"/>
    <w:rsid w:val="00E40E66"/>
    <w:rsid w:val="00E411E7"/>
    <w:rsid w:val="00E41417"/>
    <w:rsid w:val="00E418AE"/>
    <w:rsid w:val="00E41D51"/>
    <w:rsid w:val="00E4263D"/>
    <w:rsid w:val="00E42AC0"/>
    <w:rsid w:val="00E42B15"/>
    <w:rsid w:val="00E436F5"/>
    <w:rsid w:val="00E43944"/>
    <w:rsid w:val="00E43CD2"/>
    <w:rsid w:val="00E4476A"/>
    <w:rsid w:val="00E449BB"/>
    <w:rsid w:val="00E44D5E"/>
    <w:rsid w:val="00E44D83"/>
    <w:rsid w:val="00E44D8E"/>
    <w:rsid w:val="00E45042"/>
    <w:rsid w:val="00E452AA"/>
    <w:rsid w:val="00E45508"/>
    <w:rsid w:val="00E45716"/>
    <w:rsid w:val="00E4576F"/>
    <w:rsid w:val="00E45796"/>
    <w:rsid w:val="00E45B98"/>
    <w:rsid w:val="00E45ED3"/>
    <w:rsid w:val="00E45F35"/>
    <w:rsid w:val="00E460D1"/>
    <w:rsid w:val="00E466C9"/>
    <w:rsid w:val="00E467AE"/>
    <w:rsid w:val="00E46D78"/>
    <w:rsid w:val="00E478EE"/>
    <w:rsid w:val="00E50717"/>
    <w:rsid w:val="00E50D6B"/>
    <w:rsid w:val="00E512DD"/>
    <w:rsid w:val="00E51311"/>
    <w:rsid w:val="00E51951"/>
    <w:rsid w:val="00E51AC5"/>
    <w:rsid w:val="00E51AC8"/>
    <w:rsid w:val="00E51ACD"/>
    <w:rsid w:val="00E521C6"/>
    <w:rsid w:val="00E5274C"/>
    <w:rsid w:val="00E52F2B"/>
    <w:rsid w:val="00E5318B"/>
    <w:rsid w:val="00E531C2"/>
    <w:rsid w:val="00E5409F"/>
    <w:rsid w:val="00E54EA4"/>
    <w:rsid w:val="00E54F1A"/>
    <w:rsid w:val="00E55941"/>
    <w:rsid w:val="00E55E5B"/>
    <w:rsid w:val="00E5733C"/>
    <w:rsid w:val="00E5760B"/>
    <w:rsid w:val="00E57B87"/>
    <w:rsid w:val="00E57EED"/>
    <w:rsid w:val="00E600A3"/>
    <w:rsid w:val="00E602FE"/>
    <w:rsid w:val="00E615AE"/>
    <w:rsid w:val="00E626A1"/>
    <w:rsid w:val="00E62898"/>
    <w:rsid w:val="00E62AC5"/>
    <w:rsid w:val="00E62E16"/>
    <w:rsid w:val="00E63267"/>
    <w:rsid w:val="00E633E7"/>
    <w:rsid w:val="00E6385E"/>
    <w:rsid w:val="00E63EC2"/>
    <w:rsid w:val="00E6417A"/>
    <w:rsid w:val="00E646B3"/>
    <w:rsid w:val="00E64C7C"/>
    <w:rsid w:val="00E65306"/>
    <w:rsid w:val="00E65890"/>
    <w:rsid w:val="00E65911"/>
    <w:rsid w:val="00E65ACE"/>
    <w:rsid w:val="00E65BFC"/>
    <w:rsid w:val="00E65D74"/>
    <w:rsid w:val="00E65DA8"/>
    <w:rsid w:val="00E6621B"/>
    <w:rsid w:val="00E66767"/>
    <w:rsid w:val="00E67B73"/>
    <w:rsid w:val="00E67E3A"/>
    <w:rsid w:val="00E70433"/>
    <w:rsid w:val="00E704F4"/>
    <w:rsid w:val="00E707F2"/>
    <w:rsid w:val="00E7092A"/>
    <w:rsid w:val="00E7114E"/>
    <w:rsid w:val="00E71656"/>
    <w:rsid w:val="00E71800"/>
    <w:rsid w:val="00E71B59"/>
    <w:rsid w:val="00E72437"/>
    <w:rsid w:val="00E727A3"/>
    <w:rsid w:val="00E74163"/>
    <w:rsid w:val="00E74552"/>
    <w:rsid w:val="00E74B50"/>
    <w:rsid w:val="00E75220"/>
    <w:rsid w:val="00E7550B"/>
    <w:rsid w:val="00E7569F"/>
    <w:rsid w:val="00E75BA5"/>
    <w:rsid w:val="00E75FA2"/>
    <w:rsid w:val="00E764F6"/>
    <w:rsid w:val="00E76BC1"/>
    <w:rsid w:val="00E773C8"/>
    <w:rsid w:val="00E7797A"/>
    <w:rsid w:val="00E77E65"/>
    <w:rsid w:val="00E77FDA"/>
    <w:rsid w:val="00E8026E"/>
    <w:rsid w:val="00E807BD"/>
    <w:rsid w:val="00E808DF"/>
    <w:rsid w:val="00E80C3B"/>
    <w:rsid w:val="00E80C6A"/>
    <w:rsid w:val="00E812A8"/>
    <w:rsid w:val="00E814AB"/>
    <w:rsid w:val="00E81E1E"/>
    <w:rsid w:val="00E81FA5"/>
    <w:rsid w:val="00E81FD2"/>
    <w:rsid w:val="00E8257D"/>
    <w:rsid w:val="00E829BD"/>
    <w:rsid w:val="00E83699"/>
    <w:rsid w:val="00E8393B"/>
    <w:rsid w:val="00E845EA"/>
    <w:rsid w:val="00E847B7"/>
    <w:rsid w:val="00E847DB"/>
    <w:rsid w:val="00E854E6"/>
    <w:rsid w:val="00E85A21"/>
    <w:rsid w:val="00E85C12"/>
    <w:rsid w:val="00E86353"/>
    <w:rsid w:val="00E86E6E"/>
    <w:rsid w:val="00E87A07"/>
    <w:rsid w:val="00E87BD6"/>
    <w:rsid w:val="00E904EC"/>
    <w:rsid w:val="00E90867"/>
    <w:rsid w:val="00E909FD"/>
    <w:rsid w:val="00E90C7C"/>
    <w:rsid w:val="00E90E13"/>
    <w:rsid w:val="00E913CA"/>
    <w:rsid w:val="00E9189E"/>
    <w:rsid w:val="00E918B9"/>
    <w:rsid w:val="00E91952"/>
    <w:rsid w:val="00E924BD"/>
    <w:rsid w:val="00E927E6"/>
    <w:rsid w:val="00E938F6"/>
    <w:rsid w:val="00E93C7B"/>
    <w:rsid w:val="00E93D2F"/>
    <w:rsid w:val="00E93FEE"/>
    <w:rsid w:val="00E944CF"/>
    <w:rsid w:val="00E94685"/>
    <w:rsid w:val="00E95728"/>
    <w:rsid w:val="00E95806"/>
    <w:rsid w:val="00E95B22"/>
    <w:rsid w:val="00E967D5"/>
    <w:rsid w:val="00E968D9"/>
    <w:rsid w:val="00E96B32"/>
    <w:rsid w:val="00E96C57"/>
    <w:rsid w:val="00E97484"/>
    <w:rsid w:val="00E97649"/>
    <w:rsid w:val="00E97865"/>
    <w:rsid w:val="00E97C02"/>
    <w:rsid w:val="00E97EFF"/>
    <w:rsid w:val="00EA053D"/>
    <w:rsid w:val="00EA0722"/>
    <w:rsid w:val="00EA0983"/>
    <w:rsid w:val="00EA0B26"/>
    <w:rsid w:val="00EA0C4C"/>
    <w:rsid w:val="00EA0D93"/>
    <w:rsid w:val="00EA1707"/>
    <w:rsid w:val="00EA191D"/>
    <w:rsid w:val="00EA1B92"/>
    <w:rsid w:val="00EA217A"/>
    <w:rsid w:val="00EA223E"/>
    <w:rsid w:val="00EA2E47"/>
    <w:rsid w:val="00EA2FA4"/>
    <w:rsid w:val="00EA32BD"/>
    <w:rsid w:val="00EA34A8"/>
    <w:rsid w:val="00EA3E64"/>
    <w:rsid w:val="00EA4013"/>
    <w:rsid w:val="00EA42F2"/>
    <w:rsid w:val="00EA4B5F"/>
    <w:rsid w:val="00EA533F"/>
    <w:rsid w:val="00EA5366"/>
    <w:rsid w:val="00EA53D5"/>
    <w:rsid w:val="00EA57E3"/>
    <w:rsid w:val="00EA593F"/>
    <w:rsid w:val="00EA5A79"/>
    <w:rsid w:val="00EA5CFE"/>
    <w:rsid w:val="00EA60C3"/>
    <w:rsid w:val="00EA657B"/>
    <w:rsid w:val="00EA6D9D"/>
    <w:rsid w:val="00EA7912"/>
    <w:rsid w:val="00EA79D9"/>
    <w:rsid w:val="00EA7D20"/>
    <w:rsid w:val="00EB08C6"/>
    <w:rsid w:val="00EB1728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7F1"/>
    <w:rsid w:val="00EB3EE9"/>
    <w:rsid w:val="00EB3F38"/>
    <w:rsid w:val="00EB4828"/>
    <w:rsid w:val="00EB4AE6"/>
    <w:rsid w:val="00EB52A2"/>
    <w:rsid w:val="00EB54AD"/>
    <w:rsid w:val="00EB5A2C"/>
    <w:rsid w:val="00EB60B3"/>
    <w:rsid w:val="00EB64CB"/>
    <w:rsid w:val="00EB6F68"/>
    <w:rsid w:val="00EB7017"/>
    <w:rsid w:val="00EB71BF"/>
    <w:rsid w:val="00EB74CC"/>
    <w:rsid w:val="00EB7816"/>
    <w:rsid w:val="00EC09B5"/>
    <w:rsid w:val="00EC1694"/>
    <w:rsid w:val="00EC1FF1"/>
    <w:rsid w:val="00EC2977"/>
    <w:rsid w:val="00EC2E8F"/>
    <w:rsid w:val="00EC2FE2"/>
    <w:rsid w:val="00EC3235"/>
    <w:rsid w:val="00EC3521"/>
    <w:rsid w:val="00EC3BF8"/>
    <w:rsid w:val="00EC6250"/>
    <w:rsid w:val="00EC637C"/>
    <w:rsid w:val="00EC63E1"/>
    <w:rsid w:val="00EC721A"/>
    <w:rsid w:val="00EC7546"/>
    <w:rsid w:val="00EC7812"/>
    <w:rsid w:val="00EC7A47"/>
    <w:rsid w:val="00ED006A"/>
    <w:rsid w:val="00ED0173"/>
    <w:rsid w:val="00ED089A"/>
    <w:rsid w:val="00ED1159"/>
    <w:rsid w:val="00ED163B"/>
    <w:rsid w:val="00ED22A3"/>
    <w:rsid w:val="00ED235C"/>
    <w:rsid w:val="00ED2704"/>
    <w:rsid w:val="00ED2C3E"/>
    <w:rsid w:val="00ED40A3"/>
    <w:rsid w:val="00ED4451"/>
    <w:rsid w:val="00ED44A6"/>
    <w:rsid w:val="00ED469C"/>
    <w:rsid w:val="00ED49C8"/>
    <w:rsid w:val="00ED4C42"/>
    <w:rsid w:val="00ED4CDA"/>
    <w:rsid w:val="00ED574A"/>
    <w:rsid w:val="00ED63F6"/>
    <w:rsid w:val="00ED684F"/>
    <w:rsid w:val="00ED6991"/>
    <w:rsid w:val="00ED6EC8"/>
    <w:rsid w:val="00ED7A78"/>
    <w:rsid w:val="00ED7C86"/>
    <w:rsid w:val="00ED7DD4"/>
    <w:rsid w:val="00ED7DEE"/>
    <w:rsid w:val="00ED7F3A"/>
    <w:rsid w:val="00EE0BE4"/>
    <w:rsid w:val="00EE1320"/>
    <w:rsid w:val="00EE15B2"/>
    <w:rsid w:val="00EE17A4"/>
    <w:rsid w:val="00EE1E66"/>
    <w:rsid w:val="00EE1E71"/>
    <w:rsid w:val="00EE20F1"/>
    <w:rsid w:val="00EE246C"/>
    <w:rsid w:val="00EE246D"/>
    <w:rsid w:val="00EE25F2"/>
    <w:rsid w:val="00EE277B"/>
    <w:rsid w:val="00EE2EFF"/>
    <w:rsid w:val="00EE3027"/>
    <w:rsid w:val="00EE3574"/>
    <w:rsid w:val="00EE4313"/>
    <w:rsid w:val="00EE455F"/>
    <w:rsid w:val="00EE4BF1"/>
    <w:rsid w:val="00EE4F1E"/>
    <w:rsid w:val="00EE5231"/>
    <w:rsid w:val="00EE5DD1"/>
    <w:rsid w:val="00EE65E6"/>
    <w:rsid w:val="00EE66D4"/>
    <w:rsid w:val="00EE68B6"/>
    <w:rsid w:val="00EE69EF"/>
    <w:rsid w:val="00EE6B6E"/>
    <w:rsid w:val="00EE6E12"/>
    <w:rsid w:val="00EE742B"/>
    <w:rsid w:val="00EE753F"/>
    <w:rsid w:val="00EE78C5"/>
    <w:rsid w:val="00EE78EC"/>
    <w:rsid w:val="00EE7BF5"/>
    <w:rsid w:val="00EE7DF4"/>
    <w:rsid w:val="00EE7FBD"/>
    <w:rsid w:val="00EF01AC"/>
    <w:rsid w:val="00EF03CB"/>
    <w:rsid w:val="00EF06C8"/>
    <w:rsid w:val="00EF0743"/>
    <w:rsid w:val="00EF0C9D"/>
    <w:rsid w:val="00EF0D46"/>
    <w:rsid w:val="00EF1900"/>
    <w:rsid w:val="00EF22F3"/>
    <w:rsid w:val="00EF23EE"/>
    <w:rsid w:val="00EF2694"/>
    <w:rsid w:val="00EF2F93"/>
    <w:rsid w:val="00EF3109"/>
    <w:rsid w:val="00EF35A0"/>
    <w:rsid w:val="00EF36B2"/>
    <w:rsid w:val="00EF37F4"/>
    <w:rsid w:val="00EF3BF5"/>
    <w:rsid w:val="00EF505A"/>
    <w:rsid w:val="00EF5249"/>
    <w:rsid w:val="00EF58AA"/>
    <w:rsid w:val="00EF610F"/>
    <w:rsid w:val="00EF735C"/>
    <w:rsid w:val="00EF753D"/>
    <w:rsid w:val="00EF7702"/>
    <w:rsid w:val="00EF7E34"/>
    <w:rsid w:val="00EF7FB0"/>
    <w:rsid w:val="00F00DBD"/>
    <w:rsid w:val="00F01015"/>
    <w:rsid w:val="00F013B9"/>
    <w:rsid w:val="00F01941"/>
    <w:rsid w:val="00F02096"/>
    <w:rsid w:val="00F020AA"/>
    <w:rsid w:val="00F0233B"/>
    <w:rsid w:val="00F027FC"/>
    <w:rsid w:val="00F03162"/>
    <w:rsid w:val="00F03DC8"/>
    <w:rsid w:val="00F042BD"/>
    <w:rsid w:val="00F0437E"/>
    <w:rsid w:val="00F044D9"/>
    <w:rsid w:val="00F044DC"/>
    <w:rsid w:val="00F0484E"/>
    <w:rsid w:val="00F04E85"/>
    <w:rsid w:val="00F05559"/>
    <w:rsid w:val="00F0602C"/>
    <w:rsid w:val="00F06051"/>
    <w:rsid w:val="00F067C7"/>
    <w:rsid w:val="00F06A17"/>
    <w:rsid w:val="00F06A32"/>
    <w:rsid w:val="00F06C5F"/>
    <w:rsid w:val="00F06E5B"/>
    <w:rsid w:val="00F07425"/>
    <w:rsid w:val="00F07F94"/>
    <w:rsid w:val="00F1032C"/>
    <w:rsid w:val="00F10846"/>
    <w:rsid w:val="00F10931"/>
    <w:rsid w:val="00F114AA"/>
    <w:rsid w:val="00F116DB"/>
    <w:rsid w:val="00F11C83"/>
    <w:rsid w:val="00F11FEE"/>
    <w:rsid w:val="00F1201E"/>
    <w:rsid w:val="00F1259E"/>
    <w:rsid w:val="00F12A46"/>
    <w:rsid w:val="00F131E5"/>
    <w:rsid w:val="00F13C8F"/>
    <w:rsid w:val="00F13F51"/>
    <w:rsid w:val="00F14362"/>
    <w:rsid w:val="00F143A2"/>
    <w:rsid w:val="00F14435"/>
    <w:rsid w:val="00F147DB"/>
    <w:rsid w:val="00F149CF"/>
    <w:rsid w:val="00F15451"/>
    <w:rsid w:val="00F161F8"/>
    <w:rsid w:val="00F16581"/>
    <w:rsid w:val="00F168DD"/>
    <w:rsid w:val="00F16902"/>
    <w:rsid w:val="00F16969"/>
    <w:rsid w:val="00F16A28"/>
    <w:rsid w:val="00F16A4A"/>
    <w:rsid w:val="00F17012"/>
    <w:rsid w:val="00F1759B"/>
    <w:rsid w:val="00F2000C"/>
    <w:rsid w:val="00F209D1"/>
    <w:rsid w:val="00F20A4B"/>
    <w:rsid w:val="00F20B0B"/>
    <w:rsid w:val="00F20B3F"/>
    <w:rsid w:val="00F20BC3"/>
    <w:rsid w:val="00F2156D"/>
    <w:rsid w:val="00F21A32"/>
    <w:rsid w:val="00F222C8"/>
    <w:rsid w:val="00F2327A"/>
    <w:rsid w:val="00F2395F"/>
    <w:rsid w:val="00F239CD"/>
    <w:rsid w:val="00F23B5F"/>
    <w:rsid w:val="00F24FDE"/>
    <w:rsid w:val="00F2536F"/>
    <w:rsid w:val="00F2537F"/>
    <w:rsid w:val="00F25C12"/>
    <w:rsid w:val="00F25CC0"/>
    <w:rsid w:val="00F27A5F"/>
    <w:rsid w:val="00F27BD0"/>
    <w:rsid w:val="00F27DE6"/>
    <w:rsid w:val="00F27E79"/>
    <w:rsid w:val="00F3042F"/>
    <w:rsid w:val="00F30FB1"/>
    <w:rsid w:val="00F31F56"/>
    <w:rsid w:val="00F32038"/>
    <w:rsid w:val="00F32442"/>
    <w:rsid w:val="00F327AC"/>
    <w:rsid w:val="00F329A6"/>
    <w:rsid w:val="00F32B73"/>
    <w:rsid w:val="00F32CA7"/>
    <w:rsid w:val="00F330C1"/>
    <w:rsid w:val="00F332E9"/>
    <w:rsid w:val="00F33BD5"/>
    <w:rsid w:val="00F34089"/>
    <w:rsid w:val="00F34355"/>
    <w:rsid w:val="00F3514B"/>
    <w:rsid w:val="00F35F4B"/>
    <w:rsid w:val="00F3604A"/>
    <w:rsid w:val="00F3675B"/>
    <w:rsid w:val="00F36A98"/>
    <w:rsid w:val="00F36E49"/>
    <w:rsid w:val="00F371FE"/>
    <w:rsid w:val="00F37398"/>
    <w:rsid w:val="00F3763D"/>
    <w:rsid w:val="00F4028F"/>
    <w:rsid w:val="00F40478"/>
    <w:rsid w:val="00F40EAF"/>
    <w:rsid w:val="00F40F24"/>
    <w:rsid w:val="00F4206B"/>
    <w:rsid w:val="00F427BA"/>
    <w:rsid w:val="00F42878"/>
    <w:rsid w:val="00F42A94"/>
    <w:rsid w:val="00F42B71"/>
    <w:rsid w:val="00F43615"/>
    <w:rsid w:val="00F43788"/>
    <w:rsid w:val="00F43BEC"/>
    <w:rsid w:val="00F44132"/>
    <w:rsid w:val="00F443DA"/>
    <w:rsid w:val="00F4664B"/>
    <w:rsid w:val="00F47592"/>
    <w:rsid w:val="00F47842"/>
    <w:rsid w:val="00F47E42"/>
    <w:rsid w:val="00F47F0F"/>
    <w:rsid w:val="00F505F4"/>
    <w:rsid w:val="00F508F2"/>
    <w:rsid w:val="00F50F54"/>
    <w:rsid w:val="00F512FD"/>
    <w:rsid w:val="00F5148A"/>
    <w:rsid w:val="00F51B26"/>
    <w:rsid w:val="00F51B5F"/>
    <w:rsid w:val="00F51DA5"/>
    <w:rsid w:val="00F52A12"/>
    <w:rsid w:val="00F52D73"/>
    <w:rsid w:val="00F53CD0"/>
    <w:rsid w:val="00F5431E"/>
    <w:rsid w:val="00F5498C"/>
    <w:rsid w:val="00F55341"/>
    <w:rsid w:val="00F55367"/>
    <w:rsid w:val="00F5543C"/>
    <w:rsid w:val="00F558E9"/>
    <w:rsid w:val="00F5593B"/>
    <w:rsid w:val="00F569E2"/>
    <w:rsid w:val="00F57248"/>
    <w:rsid w:val="00F57CB5"/>
    <w:rsid w:val="00F605AC"/>
    <w:rsid w:val="00F60B01"/>
    <w:rsid w:val="00F6100B"/>
    <w:rsid w:val="00F61217"/>
    <w:rsid w:val="00F61551"/>
    <w:rsid w:val="00F6168A"/>
    <w:rsid w:val="00F61BEF"/>
    <w:rsid w:val="00F6233C"/>
    <w:rsid w:val="00F625FD"/>
    <w:rsid w:val="00F62957"/>
    <w:rsid w:val="00F62C4D"/>
    <w:rsid w:val="00F62D40"/>
    <w:rsid w:val="00F632C3"/>
    <w:rsid w:val="00F63EA1"/>
    <w:rsid w:val="00F63FA6"/>
    <w:rsid w:val="00F64429"/>
    <w:rsid w:val="00F644EE"/>
    <w:rsid w:val="00F64C33"/>
    <w:rsid w:val="00F64C86"/>
    <w:rsid w:val="00F65004"/>
    <w:rsid w:val="00F65351"/>
    <w:rsid w:val="00F65F91"/>
    <w:rsid w:val="00F6601E"/>
    <w:rsid w:val="00F6606A"/>
    <w:rsid w:val="00F661D7"/>
    <w:rsid w:val="00F664E9"/>
    <w:rsid w:val="00F66564"/>
    <w:rsid w:val="00F67966"/>
    <w:rsid w:val="00F67A08"/>
    <w:rsid w:val="00F67A90"/>
    <w:rsid w:val="00F700E5"/>
    <w:rsid w:val="00F712EA"/>
    <w:rsid w:val="00F719D9"/>
    <w:rsid w:val="00F71AE4"/>
    <w:rsid w:val="00F723D5"/>
    <w:rsid w:val="00F724AF"/>
    <w:rsid w:val="00F73BFC"/>
    <w:rsid w:val="00F73E08"/>
    <w:rsid w:val="00F74A33"/>
    <w:rsid w:val="00F75075"/>
    <w:rsid w:val="00F75971"/>
    <w:rsid w:val="00F7602F"/>
    <w:rsid w:val="00F76D7F"/>
    <w:rsid w:val="00F770F1"/>
    <w:rsid w:val="00F7724A"/>
    <w:rsid w:val="00F80096"/>
    <w:rsid w:val="00F81217"/>
    <w:rsid w:val="00F81B1E"/>
    <w:rsid w:val="00F81DEF"/>
    <w:rsid w:val="00F81E28"/>
    <w:rsid w:val="00F82156"/>
    <w:rsid w:val="00F82388"/>
    <w:rsid w:val="00F82542"/>
    <w:rsid w:val="00F8282A"/>
    <w:rsid w:val="00F82B10"/>
    <w:rsid w:val="00F82B1D"/>
    <w:rsid w:val="00F82CB2"/>
    <w:rsid w:val="00F82D05"/>
    <w:rsid w:val="00F8387E"/>
    <w:rsid w:val="00F83FB0"/>
    <w:rsid w:val="00F8470D"/>
    <w:rsid w:val="00F849B2"/>
    <w:rsid w:val="00F84BA8"/>
    <w:rsid w:val="00F85AA2"/>
    <w:rsid w:val="00F862BE"/>
    <w:rsid w:val="00F86FA4"/>
    <w:rsid w:val="00F87494"/>
    <w:rsid w:val="00F87B4E"/>
    <w:rsid w:val="00F87BBE"/>
    <w:rsid w:val="00F9016B"/>
    <w:rsid w:val="00F90429"/>
    <w:rsid w:val="00F9066D"/>
    <w:rsid w:val="00F91648"/>
    <w:rsid w:val="00F91721"/>
    <w:rsid w:val="00F91F60"/>
    <w:rsid w:val="00F92A58"/>
    <w:rsid w:val="00F93749"/>
    <w:rsid w:val="00F93EA0"/>
    <w:rsid w:val="00F948BE"/>
    <w:rsid w:val="00F94912"/>
    <w:rsid w:val="00F94C1B"/>
    <w:rsid w:val="00F94C6C"/>
    <w:rsid w:val="00F94E5D"/>
    <w:rsid w:val="00F952ED"/>
    <w:rsid w:val="00F953E2"/>
    <w:rsid w:val="00F95538"/>
    <w:rsid w:val="00F964EB"/>
    <w:rsid w:val="00F96611"/>
    <w:rsid w:val="00F96CD9"/>
    <w:rsid w:val="00F96E32"/>
    <w:rsid w:val="00F96FE6"/>
    <w:rsid w:val="00F971B6"/>
    <w:rsid w:val="00F97BEA"/>
    <w:rsid w:val="00F97DD8"/>
    <w:rsid w:val="00FA0EE8"/>
    <w:rsid w:val="00FA0FFD"/>
    <w:rsid w:val="00FA1897"/>
    <w:rsid w:val="00FA21FD"/>
    <w:rsid w:val="00FA23B2"/>
    <w:rsid w:val="00FA2B71"/>
    <w:rsid w:val="00FA2C32"/>
    <w:rsid w:val="00FA3867"/>
    <w:rsid w:val="00FA3FA2"/>
    <w:rsid w:val="00FA4058"/>
    <w:rsid w:val="00FA453C"/>
    <w:rsid w:val="00FA47D8"/>
    <w:rsid w:val="00FA4C6B"/>
    <w:rsid w:val="00FA4ED3"/>
    <w:rsid w:val="00FA5261"/>
    <w:rsid w:val="00FA5A07"/>
    <w:rsid w:val="00FA5AC2"/>
    <w:rsid w:val="00FA5D75"/>
    <w:rsid w:val="00FA622E"/>
    <w:rsid w:val="00FA6884"/>
    <w:rsid w:val="00FA6983"/>
    <w:rsid w:val="00FA74ED"/>
    <w:rsid w:val="00FA7704"/>
    <w:rsid w:val="00FA771D"/>
    <w:rsid w:val="00FA7D07"/>
    <w:rsid w:val="00FB0455"/>
    <w:rsid w:val="00FB0818"/>
    <w:rsid w:val="00FB1414"/>
    <w:rsid w:val="00FB15E6"/>
    <w:rsid w:val="00FB1DC5"/>
    <w:rsid w:val="00FB1E79"/>
    <w:rsid w:val="00FB225A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416A"/>
    <w:rsid w:val="00FB4189"/>
    <w:rsid w:val="00FB4D1F"/>
    <w:rsid w:val="00FB51B2"/>
    <w:rsid w:val="00FB57EA"/>
    <w:rsid w:val="00FB5C91"/>
    <w:rsid w:val="00FB6A3C"/>
    <w:rsid w:val="00FB6A8D"/>
    <w:rsid w:val="00FB6B6B"/>
    <w:rsid w:val="00FB6BD8"/>
    <w:rsid w:val="00FB6CC6"/>
    <w:rsid w:val="00FB7618"/>
    <w:rsid w:val="00FB7CDE"/>
    <w:rsid w:val="00FB7D4E"/>
    <w:rsid w:val="00FC0078"/>
    <w:rsid w:val="00FC0247"/>
    <w:rsid w:val="00FC0686"/>
    <w:rsid w:val="00FC0B98"/>
    <w:rsid w:val="00FC0CCB"/>
    <w:rsid w:val="00FC1392"/>
    <w:rsid w:val="00FC1501"/>
    <w:rsid w:val="00FC2684"/>
    <w:rsid w:val="00FC3409"/>
    <w:rsid w:val="00FC38D4"/>
    <w:rsid w:val="00FC38F4"/>
    <w:rsid w:val="00FC3BAC"/>
    <w:rsid w:val="00FC3CA0"/>
    <w:rsid w:val="00FC4080"/>
    <w:rsid w:val="00FC5022"/>
    <w:rsid w:val="00FC598E"/>
    <w:rsid w:val="00FC599D"/>
    <w:rsid w:val="00FC626E"/>
    <w:rsid w:val="00FC6CAB"/>
    <w:rsid w:val="00FC70B9"/>
    <w:rsid w:val="00FC70FA"/>
    <w:rsid w:val="00FC74BC"/>
    <w:rsid w:val="00FC755E"/>
    <w:rsid w:val="00FC771A"/>
    <w:rsid w:val="00FC7D55"/>
    <w:rsid w:val="00FD02D6"/>
    <w:rsid w:val="00FD073A"/>
    <w:rsid w:val="00FD08A2"/>
    <w:rsid w:val="00FD154E"/>
    <w:rsid w:val="00FD15F0"/>
    <w:rsid w:val="00FD1EDB"/>
    <w:rsid w:val="00FD2052"/>
    <w:rsid w:val="00FD2344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B2C"/>
    <w:rsid w:val="00FD4B66"/>
    <w:rsid w:val="00FD5159"/>
    <w:rsid w:val="00FD53BC"/>
    <w:rsid w:val="00FD5CAC"/>
    <w:rsid w:val="00FD5D3E"/>
    <w:rsid w:val="00FD5E49"/>
    <w:rsid w:val="00FD5F5B"/>
    <w:rsid w:val="00FD6115"/>
    <w:rsid w:val="00FD7237"/>
    <w:rsid w:val="00FD7248"/>
    <w:rsid w:val="00FD7EE3"/>
    <w:rsid w:val="00FE0034"/>
    <w:rsid w:val="00FE0421"/>
    <w:rsid w:val="00FE0AE0"/>
    <w:rsid w:val="00FE100F"/>
    <w:rsid w:val="00FE1401"/>
    <w:rsid w:val="00FE1564"/>
    <w:rsid w:val="00FE1A4C"/>
    <w:rsid w:val="00FE1F0D"/>
    <w:rsid w:val="00FE20FB"/>
    <w:rsid w:val="00FE24ED"/>
    <w:rsid w:val="00FE2867"/>
    <w:rsid w:val="00FE2A09"/>
    <w:rsid w:val="00FE2B83"/>
    <w:rsid w:val="00FE2EDF"/>
    <w:rsid w:val="00FE39D1"/>
    <w:rsid w:val="00FE4507"/>
    <w:rsid w:val="00FE499E"/>
    <w:rsid w:val="00FE4A65"/>
    <w:rsid w:val="00FE4FF8"/>
    <w:rsid w:val="00FE5858"/>
    <w:rsid w:val="00FE6ED9"/>
    <w:rsid w:val="00FE7356"/>
    <w:rsid w:val="00FE741C"/>
    <w:rsid w:val="00FE74C1"/>
    <w:rsid w:val="00FE7B41"/>
    <w:rsid w:val="00FF0014"/>
    <w:rsid w:val="00FF0ABD"/>
    <w:rsid w:val="00FF10AC"/>
    <w:rsid w:val="00FF11D6"/>
    <w:rsid w:val="00FF13E5"/>
    <w:rsid w:val="00FF1587"/>
    <w:rsid w:val="00FF185A"/>
    <w:rsid w:val="00FF18CC"/>
    <w:rsid w:val="00FF1CBF"/>
    <w:rsid w:val="00FF1CE5"/>
    <w:rsid w:val="00FF20A7"/>
    <w:rsid w:val="00FF25F1"/>
    <w:rsid w:val="00FF27A5"/>
    <w:rsid w:val="00FF420D"/>
    <w:rsid w:val="00FF5400"/>
    <w:rsid w:val="00FF57BA"/>
    <w:rsid w:val="00FF5C22"/>
    <w:rsid w:val="00FF5E49"/>
    <w:rsid w:val="00FF5F84"/>
    <w:rsid w:val="00FF6013"/>
    <w:rsid w:val="00FF6411"/>
    <w:rsid w:val="00FF657D"/>
    <w:rsid w:val="00FF6EA7"/>
    <w:rsid w:val="00FF70C6"/>
    <w:rsid w:val="00FF7407"/>
    <w:rsid w:val="00FF7732"/>
    <w:rsid w:val="00FF7771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41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1"/>
    <w:qFormat/>
    <w:rsid w:val="00E927E6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/>
      <w:b/>
      <w:bCs/>
      <w:sz w:val="30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927E6"/>
    <w:rPr>
      <w:rFonts w:asciiTheme="majorBidi" w:hAnsiTheme="majorBidi"/>
      <w:b/>
      <w:bCs/>
      <w:sz w:val="30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41398C"/>
    <w:rPr>
      <w:rFonts w:cs="Angsana New"/>
      <w:szCs w:val="25"/>
    </w:rPr>
  </w:style>
  <w:style w:type="character" w:styleId="Emphasis">
    <w:name w:val="Emphasis"/>
    <w:basedOn w:val="DefaultParagraphFont"/>
    <w:qFormat/>
    <w:rsid w:val="00FA2B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6BA8D7-AD2E-4E63-A9C5-67946E371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4</Pages>
  <Words>6183</Words>
  <Characters>35246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cp:lastModifiedBy>Supannee, Nooniem</cp:lastModifiedBy>
  <cp:revision>3</cp:revision>
  <cp:lastPrinted>2024-04-26T16:55:00Z</cp:lastPrinted>
  <dcterms:created xsi:type="dcterms:W3CDTF">2024-05-07T17:12:00Z</dcterms:created>
  <dcterms:modified xsi:type="dcterms:W3CDTF">2024-05-07T17:13:00Z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