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5AEFF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77175C94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4781D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6873BA64" w14:textId="77777777" w:rsidTr="003C222F">
        <w:trPr>
          <w:trHeight w:val="3237"/>
        </w:trPr>
        <w:tc>
          <w:tcPr>
            <w:tcW w:w="7200" w:type="dxa"/>
          </w:tcPr>
          <w:p w14:paraId="104CFA7D" w14:textId="24EEC807" w:rsidR="00C81773" w:rsidRPr="004F2F04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</w:rPr>
            </w:pPr>
            <w:r w:rsidRPr="004F2F04">
              <w:rPr>
                <w:rFonts w:ascii="Angsana New" w:hAnsi="Angsana New" w:cs="Angsana New" w:hint="cs"/>
                <w:sz w:val="48"/>
                <w:szCs w:val="48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743237AB" w14:textId="47F87321"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จี เจ สตีล จำกัด (มหาชน)</w:t>
            </w:r>
          </w:p>
          <w:p w14:paraId="458E860B" w14:textId="77777777"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14:paraId="07B935A2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674B2EF6" w14:textId="56B0C25B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B44F2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B44F2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="0006467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  <w:p w14:paraId="4A558C87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4EFCE5DE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570B52C9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3AC27235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F436DC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50A439F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75082F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6BDD79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CA89917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B05CB64" w14:textId="1178C767"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18666B3" w14:textId="77777777" w:rsidR="003C0E60" w:rsidRDefault="003C0E60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589279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B77600C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D51F375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8F7E8F3" w14:textId="4DAC7D5B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9B08692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34277624" w14:textId="77777777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68EC1A8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44C2392E" w14:textId="0CD25554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</w:t>
      </w:r>
      <w:r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ได้สอบทานงบฐานะการเงิน</w:t>
      </w:r>
      <w:r w:rsidRPr="00911DA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911DA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911DA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44F23" w:rsidRPr="00911DA0">
        <w:rPr>
          <w:rFonts w:ascii="Angsana New" w:hAnsi="Angsana New" w:cs="Angsana New"/>
          <w:sz w:val="26"/>
          <w:szCs w:val="26"/>
          <w:lang w:bidi="th-TH"/>
        </w:rPr>
        <w:t xml:space="preserve">31 </w:t>
      </w:r>
      <w:r w:rsidR="00B44F23" w:rsidRPr="00911DA0">
        <w:rPr>
          <w:rFonts w:ascii="Angsana New" w:hAnsi="Angsana New" w:cs="Angsana New"/>
          <w:sz w:val="26"/>
          <w:szCs w:val="26"/>
          <w:cs/>
          <w:lang w:bidi="th-TH"/>
        </w:rPr>
        <w:t xml:space="preserve">มีนาคม </w:t>
      </w:r>
      <w:r w:rsidR="00064678" w:rsidRPr="00911DA0">
        <w:rPr>
          <w:rFonts w:ascii="Angsana New" w:hAnsi="Angsana New" w:cs="Angsana New"/>
          <w:sz w:val="26"/>
          <w:szCs w:val="26"/>
          <w:lang w:bidi="th-TH"/>
        </w:rPr>
        <w:t>2567</w:t>
      </w:r>
      <w:r w:rsidRPr="00911DA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</w:t>
      </w:r>
      <w:r w:rsidR="00906F1B"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งบการเปลี่ยนแปลงส่วนของ</w:t>
      </w:r>
      <w:r w:rsidR="00431EF3"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</w:t>
      </w:r>
      <w:r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2538F6" w:rsidRPr="00911DA0">
        <w:rPr>
          <w:rFonts w:ascii="Angsana New" w:hAnsi="Angsana New" w:cs="Angsana New"/>
          <w:sz w:val="26"/>
          <w:szCs w:val="26"/>
          <w:lang w:bidi="th-TH"/>
        </w:rPr>
        <w:t xml:space="preserve">  </w:t>
      </w:r>
      <w:r w:rsidR="00431EF3" w:rsidRPr="00911DA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2538F6" w:rsidRPr="00911DA0">
        <w:rPr>
          <w:rFonts w:ascii="Angsana New" w:hAnsi="Angsana New" w:cs="Angsana New"/>
          <w:sz w:val="26"/>
          <w:szCs w:val="26"/>
          <w:lang w:bidi="th-TH"/>
        </w:rPr>
        <w:t xml:space="preserve">           </w:t>
      </w:r>
      <w:r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งบกระแสเงินสดสำหรับงวด</w:t>
      </w:r>
      <w:r w:rsidR="00B44F23"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สาม</w:t>
      </w:r>
      <w:r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</w:t>
      </w:r>
      <w:r w:rsidR="00906F1B"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วันเดียวกัน</w:t>
      </w:r>
      <w:r w:rsidR="00A85FD1" w:rsidRPr="00911DA0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911DA0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911DA0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911DA0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="002538F6" w:rsidRPr="00911DA0">
        <w:rPr>
          <w:rFonts w:ascii="Angsana New" w:hAnsi="Angsana New" w:cs="Angsana New"/>
          <w:sz w:val="26"/>
          <w:szCs w:val="26"/>
          <w:lang w:bidi="th-TH"/>
        </w:rPr>
        <w:t xml:space="preserve">        </w:t>
      </w:r>
      <w:r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911DA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  <w:r w:rsidR="00D42316" w:rsidRPr="00911DA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911DA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911DA0">
        <w:rPr>
          <w:rFonts w:ascii="Angsana New" w:hAnsi="Angsana New"/>
          <w:sz w:val="26"/>
          <w:szCs w:val="26"/>
        </w:rPr>
        <w:t>34</w:t>
      </w:r>
      <w:r w:rsidRPr="00911DA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911DA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911DA0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2538F6">
        <w:rPr>
          <w:rFonts w:ascii="Angsana New" w:hAnsi="Angsana New" w:cs="Angsana New"/>
          <w:sz w:val="26"/>
          <w:szCs w:val="26"/>
          <w:lang w:bidi="th-TH"/>
        </w:rPr>
        <w:t xml:space="preserve">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205C94" w14:textId="77777777" w:rsidR="00F12196" w:rsidRPr="00F12196" w:rsidRDefault="00F12196" w:rsidP="00F12196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49885DB4" w14:textId="77777777" w:rsidR="00C81773" w:rsidRPr="002538F6" w:rsidRDefault="00C81773" w:rsidP="00F12196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lang w:val="en-US"/>
        </w:rPr>
      </w:pPr>
      <w:r w:rsidRPr="00F12196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F7F8BC0" w14:textId="155D0B06" w:rsidR="00C81773" w:rsidRPr="00F12196" w:rsidRDefault="00C81773" w:rsidP="00F1219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/>
          <w:sz w:val="26"/>
          <w:szCs w:val="26"/>
          <w:lang w:bidi="th-TH"/>
        </w:rPr>
        <w:t>2410</w:t>
      </w:r>
      <w:r w:rsidRPr="00F12196">
        <w:rPr>
          <w:rFonts w:ascii="Angsana New" w:hAnsi="Angsana New"/>
          <w:sz w:val="26"/>
          <w:szCs w:val="26"/>
        </w:rPr>
        <w:t xml:space="preserve"> “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196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</w:t>
      </w:r>
      <w:r w:rsidR="00EE678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การวิเคราะห์เปรียบเทียบและวิธีการสอบทานอื่น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B20F18F" w14:textId="77777777" w:rsidR="00C81773" w:rsidRPr="00F12196" w:rsidRDefault="00C81773" w:rsidP="00F12196">
      <w:pPr>
        <w:spacing w:line="240" w:lineRule="atLeast"/>
        <w:rPr>
          <w:rFonts w:ascii="Angsana New" w:hAnsi="Angsana New"/>
          <w:sz w:val="26"/>
          <w:szCs w:val="26"/>
        </w:rPr>
      </w:pPr>
    </w:p>
    <w:p w14:paraId="29DFC641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08C57426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651FAA38" w14:textId="7655C51C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5377B510" w14:textId="28E7250A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4684C4A1" w14:textId="77777777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1A5735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EB5C099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DAA69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DA7BF1E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5FF2A363" w14:textId="2B657CCD" w:rsidR="003C0E60" w:rsidRPr="00546D60" w:rsidRDefault="003C0E60" w:rsidP="00C81773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793DAF">
        <w:rPr>
          <w:rFonts w:ascii="Angsana New" w:hAnsi="Angsana New" w:cs="Angsana New" w:hint="cs"/>
          <w:sz w:val="26"/>
          <w:szCs w:val="26"/>
          <w:cs/>
          <w:lang w:bidi="th-TH"/>
        </w:rPr>
        <w:t>วัน</w:t>
      </w:r>
      <w:r w:rsidR="00E7024C">
        <w:rPr>
          <w:rFonts w:ascii="Angsana New" w:hAnsi="Angsana New" w:cs="Angsana New" w:hint="cs"/>
          <w:sz w:val="26"/>
          <w:szCs w:val="26"/>
          <w:cs/>
          <w:lang w:bidi="th-TH"/>
        </w:rPr>
        <w:t>ที่</w:t>
      </w:r>
      <w:r w:rsidR="00B77EB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064678">
        <w:rPr>
          <w:rFonts w:ascii="Angsana New" w:hAnsi="Angsana New" w:cs="Angsana New"/>
          <w:sz w:val="26"/>
          <w:szCs w:val="26"/>
          <w:lang w:val="en-US" w:bidi="th-TH"/>
        </w:rPr>
        <w:t>9</w:t>
      </w:r>
      <w:r w:rsidR="00551FE6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B44F2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พฤษภาคม </w:t>
      </w:r>
      <w:r w:rsidR="00064678">
        <w:rPr>
          <w:rFonts w:ascii="Angsana New" w:hAnsi="Angsana New" w:cs="Angsana New"/>
          <w:sz w:val="26"/>
          <w:szCs w:val="26"/>
          <w:lang w:val="en-US" w:bidi="th-TH"/>
        </w:rPr>
        <w:t>2567</w:t>
      </w:r>
    </w:p>
    <w:sectPr w:rsidR="003C0E60" w:rsidRPr="00546D60" w:rsidSect="00F436DC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CD836" w14:textId="77777777" w:rsidR="00F436DC" w:rsidRDefault="00F436DC" w:rsidP="006D3290">
      <w:r>
        <w:separator/>
      </w:r>
    </w:p>
  </w:endnote>
  <w:endnote w:type="continuationSeparator" w:id="0">
    <w:p w14:paraId="2A6E56E7" w14:textId="77777777" w:rsidR="00F436DC" w:rsidRDefault="00F436DC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8A3D7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F2DC" w14:textId="563B2264" w:rsidR="004D047A" w:rsidRPr="004D047A" w:rsidRDefault="004D047A" w:rsidP="004D047A">
    <w:pPr>
      <w:pStyle w:val="Footer"/>
      <w:jc w:val="right"/>
      <w:rPr>
        <w:rFonts w:ascii="Angsana New" w:hAnsi="Angsana New" w:cs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B97D63" w14:textId="77777777" w:rsidR="00F436DC" w:rsidRDefault="00F436DC" w:rsidP="006D3290">
      <w:r>
        <w:separator/>
      </w:r>
    </w:p>
  </w:footnote>
  <w:footnote w:type="continuationSeparator" w:id="0">
    <w:p w14:paraId="5E45F256" w14:textId="77777777" w:rsidR="00F436DC" w:rsidRDefault="00F436DC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6E05A63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09B827D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78DDFA83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17F89043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77493916">
    <w:abstractNumId w:val="12"/>
  </w:num>
  <w:num w:numId="2" w16cid:durableId="1560366216">
    <w:abstractNumId w:val="9"/>
  </w:num>
  <w:num w:numId="3" w16cid:durableId="1058628879">
    <w:abstractNumId w:val="1"/>
  </w:num>
  <w:num w:numId="4" w16cid:durableId="1374311091">
    <w:abstractNumId w:val="0"/>
  </w:num>
  <w:num w:numId="5" w16cid:durableId="710153610">
    <w:abstractNumId w:val="13"/>
  </w:num>
  <w:num w:numId="6" w16cid:durableId="37821035">
    <w:abstractNumId w:val="8"/>
  </w:num>
  <w:num w:numId="7" w16cid:durableId="151795788">
    <w:abstractNumId w:val="5"/>
  </w:num>
  <w:num w:numId="8" w16cid:durableId="1733306800">
    <w:abstractNumId w:val="11"/>
  </w:num>
  <w:num w:numId="9" w16cid:durableId="604121159">
    <w:abstractNumId w:val="7"/>
  </w:num>
  <w:num w:numId="10" w16cid:durableId="540898659">
    <w:abstractNumId w:val="4"/>
  </w:num>
  <w:num w:numId="11" w16cid:durableId="188422876">
    <w:abstractNumId w:val="6"/>
  </w:num>
  <w:num w:numId="12" w16cid:durableId="799764101">
    <w:abstractNumId w:val="10"/>
  </w:num>
  <w:num w:numId="13" w16cid:durableId="133371152">
    <w:abstractNumId w:val="10"/>
  </w:num>
  <w:num w:numId="14" w16cid:durableId="2124768561">
    <w:abstractNumId w:val="2"/>
  </w:num>
  <w:num w:numId="15" w16cid:durableId="3945929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58C1"/>
    <w:rsid w:val="000146EE"/>
    <w:rsid w:val="00057527"/>
    <w:rsid w:val="00064678"/>
    <w:rsid w:val="00071710"/>
    <w:rsid w:val="000A3CFB"/>
    <w:rsid w:val="000A652D"/>
    <w:rsid w:val="000B12FA"/>
    <w:rsid w:val="000B685C"/>
    <w:rsid w:val="000D0A5C"/>
    <w:rsid w:val="000E1ED0"/>
    <w:rsid w:val="000E528F"/>
    <w:rsid w:val="000F2BE2"/>
    <w:rsid w:val="000F47F1"/>
    <w:rsid w:val="00100863"/>
    <w:rsid w:val="001126E4"/>
    <w:rsid w:val="0012448F"/>
    <w:rsid w:val="00137980"/>
    <w:rsid w:val="00155867"/>
    <w:rsid w:val="00163D10"/>
    <w:rsid w:val="00166B9A"/>
    <w:rsid w:val="0017701B"/>
    <w:rsid w:val="00184D92"/>
    <w:rsid w:val="001859C7"/>
    <w:rsid w:val="001B4226"/>
    <w:rsid w:val="001D3FAD"/>
    <w:rsid w:val="001F4AB6"/>
    <w:rsid w:val="00215181"/>
    <w:rsid w:val="002231F3"/>
    <w:rsid w:val="0022620E"/>
    <w:rsid w:val="00236290"/>
    <w:rsid w:val="002370B8"/>
    <w:rsid w:val="002538F6"/>
    <w:rsid w:val="002543D8"/>
    <w:rsid w:val="0026489E"/>
    <w:rsid w:val="002C29BA"/>
    <w:rsid w:val="002D241D"/>
    <w:rsid w:val="002F44CB"/>
    <w:rsid w:val="00352177"/>
    <w:rsid w:val="0036568A"/>
    <w:rsid w:val="00381DAD"/>
    <w:rsid w:val="003A0C2A"/>
    <w:rsid w:val="003A6B64"/>
    <w:rsid w:val="003B0A5B"/>
    <w:rsid w:val="003B6A36"/>
    <w:rsid w:val="003C0E60"/>
    <w:rsid w:val="003C222F"/>
    <w:rsid w:val="003E644A"/>
    <w:rsid w:val="003E7AE7"/>
    <w:rsid w:val="004163E9"/>
    <w:rsid w:val="00416B4D"/>
    <w:rsid w:val="00421302"/>
    <w:rsid w:val="00430211"/>
    <w:rsid w:val="00431EF3"/>
    <w:rsid w:val="00441454"/>
    <w:rsid w:val="00442749"/>
    <w:rsid w:val="0048460F"/>
    <w:rsid w:val="004A65E3"/>
    <w:rsid w:val="004B1F5C"/>
    <w:rsid w:val="004D047A"/>
    <w:rsid w:val="004F2F04"/>
    <w:rsid w:val="00511CCF"/>
    <w:rsid w:val="005129C6"/>
    <w:rsid w:val="00517891"/>
    <w:rsid w:val="00546D60"/>
    <w:rsid w:val="00551FE6"/>
    <w:rsid w:val="005525BE"/>
    <w:rsid w:val="005652DC"/>
    <w:rsid w:val="00593CE7"/>
    <w:rsid w:val="005B0E11"/>
    <w:rsid w:val="005D168D"/>
    <w:rsid w:val="005F35DE"/>
    <w:rsid w:val="0061435D"/>
    <w:rsid w:val="006338B4"/>
    <w:rsid w:val="006432C9"/>
    <w:rsid w:val="006623DA"/>
    <w:rsid w:val="00667132"/>
    <w:rsid w:val="0067054D"/>
    <w:rsid w:val="006755AE"/>
    <w:rsid w:val="006858A5"/>
    <w:rsid w:val="006A0410"/>
    <w:rsid w:val="006A0462"/>
    <w:rsid w:val="006B50E7"/>
    <w:rsid w:val="006B681C"/>
    <w:rsid w:val="006B79F6"/>
    <w:rsid w:val="006D3290"/>
    <w:rsid w:val="006D6E96"/>
    <w:rsid w:val="006E0067"/>
    <w:rsid w:val="006E2E4E"/>
    <w:rsid w:val="006F71BE"/>
    <w:rsid w:val="007074E5"/>
    <w:rsid w:val="00710D73"/>
    <w:rsid w:val="00713AD2"/>
    <w:rsid w:val="00724F00"/>
    <w:rsid w:val="00752D9D"/>
    <w:rsid w:val="0075680B"/>
    <w:rsid w:val="0076674D"/>
    <w:rsid w:val="00775E46"/>
    <w:rsid w:val="007838EB"/>
    <w:rsid w:val="00793DAF"/>
    <w:rsid w:val="007B12BA"/>
    <w:rsid w:val="007D66FB"/>
    <w:rsid w:val="007E1BB0"/>
    <w:rsid w:val="007E7D2B"/>
    <w:rsid w:val="007F0195"/>
    <w:rsid w:val="00801A1C"/>
    <w:rsid w:val="00803F09"/>
    <w:rsid w:val="008077F9"/>
    <w:rsid w:val="008362C0"/>
    <w:rsid w:val="008428C5"/>
    <w:rsid w:val="00844F8B"/>
    <w:rsid w:val="00847C59"/>
    <w:rsid w:val="00856FDB"/>
    <w:rsid w:val="00865F9A"/>
    <w:rsid w:val="008771CE"/>
    <w:rsid w:val="00880846"/>
    <w:rsid w:val="00880BE6"/>
    <w:rsid w:val="008A2E22"/>
    <w:rsid w:val="008C3C8D"/>
    <w:rsid w:val="008E3596"/>
    <w:rsid w:val="008E53E7"/>
    <w:rsid w:val="008F1FD3"/>
    <w:rsid w:val="008F291B"/>
    <w:rsid w:val="00902533"/>
    <w:rsid w:val="00906F1B"/>
    <w:rsid w:val="00911DA0"/>
    <w:rsid w:val="00924270"/>
    <w:rsid w:val="00932895"/>
    <w:rsid w:val="00954601"/>
    <w:rsid w:val="00956D35"/>
    <w:rsid w:val="00960C58"/>
    <w:rsid w:val="00964DAA"/>
    <w:rsid w:val="009A619D"/>
    <w:rsid w:val="009B4E44"/>
    <w:rsid w:val="009B6829"/>
    <w:rsid w:val="009D285D"/>
    <w:rsid w:val="009E74CE"/>
    <w:rsid w:val="009F6004"/>
    <w:rsid w:val="00A009F4"/>
    <w:rsid w:val="00A05535"/>
    <w:rsid w:val="00A306F7"/>
    <w:rsid w:val="00A3493B"/>
    <w:rsid w:val="00A37652"/>
    <w:rsid w:val="00A440EF"/>
    <w:rsid w:val="00A51CBE"/>
    <w:rsid w:val="00A57B45"/>
    <w:rsid w:val="00A85FD1"/>
    <w:rsid w:val="00AA675C"/>
    <w:rsid w:val="00AD20EC"/>
    <w:rsid w:val="00AE35F2"/>
    <w:rsid w:val="00AE739C"/>
    <w:rsid w:val="00AF05C6"/>
    <w:rsid w:val="00B022F5"/>
    <w:rsid w:val="00B44794"/>
    <w:rsid w:val="00B44F23"/>
    <w:rsid w:val="00B50CA5"/>
    <w:rsid w:val="00B537E2"/>
    <w:rsid w:val="00B5428E"/>
    <w:rsid w:val="00B77EB0"/>
    <w:rsid w:val="00B87913"/>
    <w:rsid w:val="00B924CF"/>
    <w:rsid w:val="00BA071C"/>
    <w:rsid w:val="00BB0C70"/>
    <w:rsid w:val="00BC5AB6"/>
    <w:rsid w:val="00BC7472"/>
    <w:rsid w:val="00BF5CF8"/>
    <w:rsid w:val="00C21DBD"/>
    <w:rsid w:val="00C23D4F"/>
    <w:rsid w:val="00C2497C"/>
    <w:rsid w:val="00C24E51"/>
    <w:rsid w:val="00C2516E"/>
    <w:rsid w:val="00C40B55"/>
    <w:rsid w:val="00C427A0"/>
    <w:rsid w:val="00C505E7"/>
    <w:rsid w:val="00C6393C"/>
    <w:rsid w:val="00C71C20"/>
    <w:rsid w:val="00C76CDE"/>
    <w:rsid w:val="00C81773"/>
    <w:rsid w:val="00C82909"/>
    <w:rsid w:val="00C85BCD"/>
    <w:rsid w:val="00C85C1E"/>
    <w:rsid w:val="00CA5A82"/>
    <w:rsid w:val="00CC216A"/>
    <w:rsid w:val="00CD6CD1"/>
    <w:rsid w:val="00CF0DB8"/>
    <w:rsid w:val="00D02C2D"/>
    <w:rsid w:val="00D069C1"/>
    <w:rsid w:val="00D138BB"/>
    <w:rsid w:val="00D24115"/>
    <w:rsid w:val="00D31CB5"/>
    <w:rsid w:val="00D42316"/>
    <w:rsid w:val="00D45321"/>
    <w:rsid w:val="00D67A48"/>
    <w:rsid w:val="00D86016"/>
    <w:rsid w:val="00D97A36"/>
    <w:rsid w:val="00E0103C"/>
    <w:rsid w:val="00E232D9"/>
    <w:rsid w:val="00E2569F"/>
    <w:rsid w:val="00E31D92"/>
    <w:rsid w:val="00E332C8"/>
    <w:rsid w:val="00E34C40"/>
    <w:rsid w:val="00E41E59"/>
    <w:rsid w:val="00E52A74"/>
    <w:rsid w:val="00E57D08"/>
    <w:rsid w:val="00E600F7"/>
    <w:rsid w:val="00E7024C"/>
    <w:rsid w:val="00E7029F"/>
    <w:rsid w:val="00E872EB"/>
    <w:rsid w:val="00EA620A"/>
    <w:rsid w:val="00EB317F"/>
    <w:rsid w:val="00EB4288"/>
    <w:rsid w:val="00EC3174"/>
    <w:rsid w:val="00EC3EB2"/>
    <w:rsid w:val="00ED13A3"/>
    <w:rsid w:val="00EE013E"/>
    <w:rsid w:val="00EE5083"/>
    <w:rsid w:val="00EE5C9B"/>
    <w:rsid w:val="00EE6783"/>
    <w:rsid w:val="00EF6470"/>
    <w:rsid w:val="00EF77AA"/>
    <w:rsid w:val="00F12196"/>
    <w:rsid w:val="00F1576C"/>
    <w:rsid w:val="00F3117E"/>
    <w:rsid w:val="00F31D17"/>
    <w:rsid w:val="00F330A8"/>
    <w:rsid w:val="00F436DC"/>
    <w:rsid w:val="00F468FD"/>
    <w:rsid w:val="00F51F75"/>
    <w:rsid w:val="00F660B6"/>
    <w:rsid w:val="00F83C7A"/>
    <w:rsid w:val="00F915A2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E14E9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EE678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9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F9250-3019-4563-BC00-AAEC921C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80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Jakkrit Noramat</cp:lastModifiedBy>
  <cp:revision>36</cp:revision>
  <cp:lastPrinted>2023-04-26T02:16:00Z</cp:lastPrinted>
  <dcterms:created xsi:type="dcterms:W3CDTF">2021-04-24T12:15:00Z</dcterms:created>
  <dcterms:modified xsi:type="dcterms:W3CDTF">2024-04-29T08:52:00Z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