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02B41775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F27AFA">
        <w:rPr>
          <w:b/>
          <w:bCs/>
        </w:rPr>
        <w:t>1</w:t>
      </w:r>
      <w:r w:rsidR="00131C12">
        <w:rPr>
          <w:b/>
          <w:bCs/>
        </w:rPr>
        <w:t xml:space="preserve"> </w:t>
      </w:r>
      <w:r w:rsidR="00F27AFA">
        <w:rPr>
          <w:rFonts w:hint="cs"/>
          <w:b/>
          <w:bCs/>
          <w:cs/>
        </w:rPr>
        <w:t>มีนาคม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825730">
        <w:rPr>
          <w:b/>
          <w:bCs/>
        </w:rPr>
        <w:t>7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37D7B57E" w:rsidR="00873B33" w:rsidRPr="00CD157D" w:rsidRDefault="00DF24CE" w:rsidP="00AD4CBA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2DF3D349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404C4C">
        <w:rPr>
          <w:rFonts w:ascii="Angsana New" w:hAnsi="Angsana New" w:cs="Angsana New"/>
        </w:rPr>
        <w:t>6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17704154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214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43"/>
        <w:gridCol w:w="1143"/>
        <w:gridCol w:w="1399"/>
      </w:tblGrid>
      <w:tr w:rsidR="001104CA" w:rsidRPr="00D5211D" w14:paraId="4776DE43" w14:textId="77777777" w:rsidTr="004C37CB">
        <w:trPr>
          <w:cantSplit/>
          <w:trHeight w:val="40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4C37CB">
        <w:trPr>
          <w:cantSplit/>
          <w:trHeight w:val="405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5ED25BDC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F27AFA">
              <w:rPr>
                <w:sz w:val="30"/>
                <w:szCs w:val="30"/>
              </w:rPr>
              <w:t>1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7AFA">
              <w:rPr>
                <w:rFonts w:hint="cs"/>
                <w:sz w:val="30"/>
                <w:szCs w:val="30"/>
                <w:cs/>
              </w:rPr>
              <w:t>มี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F27AFA">
              <w:rPr>
                <w:rFonts w:hint="cs"/>
                <w:sz w:val="30"/>
                <w:szCs w:val="30"/>
                <w:cs/>
              </w:rPr>
              <w:t>ค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7776C1">
              <w:rPr>
                <w:sz w:val="30"/>
                <w:szCs w:val="30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6DE8421A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7776C1">
              <w:rPr>
                <w:sz w:val="30"/>
                <w:szCs w:val="30"/>
              </w:rPr>
              <w:t>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4C37CB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34A5F3E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6873C22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426D4">
              <w:rPr>
                <w:sz w:val="30"/>
                <w:szCs w:val="30"/>
              </w:rPr>
              <w:t>6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2A351EFA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426D4">
              <w:rPr>
                <w:sz w:val="30"/>
                <w:szCs w:val="30"/>
              </w:rPr>
              <w:t>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516DFFCA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6EDA958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5E885000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18AE1FC8" w:rsidR="00602337" w:rsidRPr="00D5211D" w:rsidRDefault="00AA0D5A" w:rsidP="00AA0D5A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3C7CCE"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77777777" w:rsidR="00602337" w:rsidRPr="003C7CCE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E64C28" w:rsidRDefault="00AA0D5A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E64C28">
              <w:rPr>
                <w:sz w:val="30"/>
                <w:szCs w:val="30"/>
              </w:rPr>
              <w:t>1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.</w:t>
            </w:r>
            <w:r w:rsidR="00E64C28"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7BD37CA" w14:textId="0A4D9393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E64C28" w:rsidRPr="00D5211D" w:rsidRDefault="009550E0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472D0A" w:rsidRPr="00D5211D" w14:paraId="0F0E73C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472D0A" w:rsidRPr="00472D0A" w:rsidRDefault="00AA0D5A" w:rsidP="00472D0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sz w:val="30"/>
                <w:szCs w:val="30"/>
              </w:rPr>
              <w:t xml:space="preserve">2. </w:t>
            </w:r>
            <w:r w:rsidR="00472D0A" w:rsidRPr="00472D0A">
              <w:rPr>
                <w:sz w:val="30"/>
                <w:szCs w:val="30"/>
                <w:cs/>
              </w:rPr>
              <w:t>กิจการร่วมค้า</w:t>
            </w:r>
            <w:r w:rsidR="00472D0A" w:rsidRPr="00472D0A"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rFonts w:hint="cs"/>
                <w:sz w:val="30"/>
                <w:szCs w:val="30"/>
                <w:cs/>
              </w:rPr>
              <w:t>เ</w:t>
            </w:r>
            <w:r w:rsidR="00472D0A">
              <w:rPr>
                <w:rFonts w:hint="cs"/>
                <w:sz w:val="30"/>
                <w:szCs w:val="30"/>
                <w:cs/>
              </w:rPr>
              <w:t>มเจอร์ จอยน์ ฟิล์ม และ บีอีซี เวิลด์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DDDCCC" w14:textId="33F28DBD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2134F"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472D0A" w:rsidRPr="009550E0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2134F"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12134F">
              <w:rPr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734958AB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B326CA">
        <w:rPr>
          <w:rFonts w:ascii="Angsana New" w:hAnsi="Angsana New" w:cs="Angsana New"/>
          <w:spacing w:val="-4"/>
        </w:rPr>
        <w:t>7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</w:t>
      </w:r>
      <w:r w:rsidR="00F80FD6">
        <w:rPr>
          <w:rFonts w:ascii="Angsana New" w:eastAsia="Times New Roman" w:hAnsi="Angsana New" w:cs="Angsana New"/>
          <w:cs/>
        </w:rPr>
        <w:br/>
      </w:r>
      <w:r w:rsidR="00F80FD6">
        <w:rPr>
          <w:rFonts w:ascii="Angsana New" w:eastAsia="Times New Roman" w:hAnsi="Angsana New" w:cs="Angsana New" w:hint="cs"/>
          <w:cs/>
        </w:rPr>
        <w:t>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67FA2409" w:rsidR="009E1E88" w:rsidRPr="009369F7" w:rsidRDefault="00D5478E" w:rsidP="009369F7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0A938E6D" w14:textId="7E7CCBB4" w:rsidR="0049147D" w:rsidRDefault="0049147D">
      <w:pPr>
        <w:rPr>
          <w:rFonts w:ascii="Angsana New" w:hAnsi="Angsana New" w:cs="Angsana New"/>
          <w:sz w:val="20"/>
          <w:szCs w:val="20"/>
          <w:cs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60E940D4" w:rsidR="00E55FE9" w:rsidRDefault="006C1A88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6B042E">
        <w:rPr>
          <w:rFonts w:asciiTheme="majorBidi" w:eastAsia="Times New Roman" w:hAnsiTheme="majorBidi" w:cs="Angsana New"/>
          <w:spacing w:val="-2"/>
        </w:rPr>
        <w:t>6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4EE3CC1B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14BFC1BE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6F275680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3380B001" w14:textId="77777777" w:rsidR="009369F7" w:rsidRPr="006B683D" w:rsidRDefault="009369F7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1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97"/>
        <w:gridCol w:w="1397"/>
        <w:gridCol w:w="1397"/>
        <w:gridCol w:w="1394"/>
      </w:tblGrid>
      <w:tr w:rsidR="00F03613" w:rsidRPr="00332073" w14:paraId="24CB85E7" w14:textId="77777777" w:rsidTr="00266265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266265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6D0C8604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81F80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4C3C4205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81F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084117F1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81F80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6DAC314A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81F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332073" w14:paraId="22EED1C6" w14:textId="77777777" w:rsidTr="00266265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54EBFD20" w:rsidR="00F27AFA" w:rsidRPr="001630D0" w:rsidRDefault="00C76488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3,037,5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63237259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266556BC" w:rsidR="00F27AFA" w:rsidRPr="00774190" w:rsidRDefault="00266265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2,408,276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16CAF7A5" w:rsidR="00F27AFA" w:rsidRPr="00901EB7" w:rsidRDefault="00565F36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B1F7E"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1F7E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F27AFA" w:rsidRPr="00332073" w14:paraId="4EE6A883" w14:textId="77777777" w:rsidTr="00266265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1FD6B0B0" w:rsidR="00F27AFA" w:rsidRPr="001630D0" w:rsidRDefault="00C76488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704C0ECB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18BD2186" w:rsidR="00F27AFA" w:rsidRPr="00774190" w:rsidRDefault="00266265" w:rsidP="004A3B2D">
            <w:pPr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0E29F092" w:rsidR="00F27AFA" w:rsidRPr="00901EB7" w:rsidRDefault="002B1F7E" w:rsidP="00280493">
            <w:pPr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AFA" w:rsidRPr="00CD157D" w14:paraId="412DD14A" w14:textId="77777777" w:rsidTr="00266265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3C2BD978" w:rsidR="00F27AFA" w:rsidRPr="001630D0" w:rsidRDefault="00C76488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3,037,57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5032E295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1341B910" w:rsidR="00F27AFA" w:rsidRPr="00774190" w:rsidRDefault="00103146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2,408,276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4D3270B5" w:rsidR="00F27AFA" w:rsidRPr="00901EB7" w:rsidRDefault="002B1F7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bookmarkEnd w:id="0"/>
    </w:tbl>
    <w:p w14:paraId="6F028C3D" w14:textId="4FCB05E8" w:rsidR="008E2356" w:rsidRPr="00371B56" w:rsidRDefault="008E2356" w:rsidP="007F5606">
      <w:pPr>
        <w:rPr>
          <w:rFonts w:ascii="Angsana New" w:hAnsi="Angsana New"/>
          <w:sz w:val="20"/>
          <w:szCs w:val="20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3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361"/>
        <w:gridCol w:w="1361"/>
        <w:gridCol w:w="1361"/>
        <w:gridCol w:w="1361"/>
      </w:tblGrid>
      <w:tr w:rsidR="00CF14CB" w:rsidRPr="0037734E" w14:paraId="6D2365FE" w14:textId="77777777" w:rsidTr="004965FF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4965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60F3F67C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A2B1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6787E195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A2B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2AD2ADFD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A2B1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4102CB2F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A2B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37734E" w14:paraId="496CF7CA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7F8DB67F" w:rsidR="00F27AFA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326,491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1134AAF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707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4EB4B3D4" w:rsidR="00F27AFA" w:rsidRPr="00774190" w:rsidRDefault="003771C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60FA0839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717</w:t>
            </w:r>
          </w:p>
        </w:tc>
      </w:tr>
      <w:tr w:rsidR="00F27AFA" w:rsidRPr="0037734E" w14:paraId="69BEBE68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249E476F" w:rsidR="00F27AFA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60,285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3626B29D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686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1242F97B" w:rsidR="00F27AFA" w:rsidRPr="00774190" w:rsidRDefault="003771C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48B6E1AC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</w:tr>
      <w:tr w:rsidR="00F27AFA" w:rsidRPr="0037734E" w14:paraId="54E462D7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7101DECA" w:rsidR="00F27AFA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27,366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0239FC4D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2E69AFAA" w:rsidR="00F27AFA" w:rsidRPr="00774190" w:rsidRDefault="003771C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620BDFE1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243E07" w:rsidRPr="0037734E" w14:paraId="7EBC49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461D1003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8,076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01EFAD" w14:textId="185011CC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3,078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2784C747" w:rsidR="00243E07" w:rsidRPr="00774190" w:rsidRDefault="003771CC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5F76CA39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2008AEFF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8,894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27466A8A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321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2BDDC350" w:rsidR="00243E07" w:rsidRPr="00774190" w:rsidRDefault="003771CC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6B38D4A1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3F6BBB9C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431,112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0862E956" w:rsidR="00243E07" w:rsidRPr="007B6112" w:rsidRDefault="000A05E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94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717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4050B1BC" w:rsidR="00243E07" w:rsidRPr="00774190" w:rsidRDefault="007F64B1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1,186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495C533C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243E07" w:rsidRPr="0037734E" w14:paraId="034227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69BF8EB7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(12,02</w:t>
            </w:r>
            <w:r w:rsidR="00BB4553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21844C45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,08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72BF42CC" w:rsidR="00243E07" w:rsidRPr="00774190" w:rsidRDefault="007F64B1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7BFA" w14:textId="378470C7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5B23E763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419,08</w:t>
            </w:r>
            <w:r w:rsidR="00BB4553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192173D9" w:rsidR="00243E07" w:rsidRPr="007B6112" w:rsidRDefault="000A05E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85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633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5744668B" w:rsidR="00243E07" w:rsidRPr="00774190" w:rsidRDefault="007F64B1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1,186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41D8395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243E07" w:rsidRPr="0037734E" w14:paraId="0684866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49E068E3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14,597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325ABFC6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97634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  <w:r w:rsidR="00E062EB" w:rsidRPr="00976348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43E07" w:rsidRPr="0097634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727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40394B78" w:rsidR="00243E07" w:rsidRPr="00774190" w:rsidRDefault="007F64B1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3,101,038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26B234CE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071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840</w:t>
            </w:r>
          </w:p>
        </w:tc>
      </w:tr>
      <w:tr w:rsidR="00243E07" w:rsidRPr="0037734E" w14:paraId="43A1542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7BF50B3A" w:rsidR="00243E07" w:rsidRPr="001630D0" w:rsidRDefault="00F8343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433,68</w:t>
            </w:r>
            <w:r w:rsidR="00BB4553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5994B36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504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360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03C81365" w:rsidR="00243E07" w:rsidRPr="00774190" w:rsidRDefault="007F64B1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3,102,224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333A8674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243E0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072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604</w:t>
            </w:r>
          </w:p>
        </w:tc>
      </w:tr>
      <w:tr w:rsidR="00243E07" w:rsidRPr="0037734E" w14:paraId="3549E54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243E07" w:rsidRPr="00774190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0F3C6E55" w:rsidR="00243E07" w:rsidRPr="00C96252" w:rsidRDefault="002B0D9A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20,550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DAA8CC8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6,583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1DC492F7" w:rsidR="00243E07" w:rsidRPr="00774190" w:rsidRDefault="00F138D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111,058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199E10FC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319</w:t>
            </w:r>
          </w:p>
        </w:tc>
      </w:tr>
      <w:tr w:rsidR="00243E07" w:rsidRPr="0037734E" w14:paraId="3AD53B6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532B7323" w:rsidR="00243E07" w:rsidRPr="00C96252" w:rsidRDefault="002B0D9A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132,896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6A7267F3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36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585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7E9DECF8" w:rsidR="00243E07" w:rsidRPr="00774190" w:rsidRDefault="00F138D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102,54</w:t>
            </w:r>
            <w:r w:rsidR="00BD3C40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638C1900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</w:tr>
      <w:tr w:rsidR="00243E07" w:rsidRPr="0037734E" w14:paraId="0B28F56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662D6DD3" w:rsidR="00243E07" w:rsidRPr="00C96252" w:rsidRDefault="002B0D9A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34,958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56B759BF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3F4F1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515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480F3930" w:rsidR="00243E07" w:rsidRPr="00774190" w:rsidRDefault="00F138D4" w:rsidP="00F138D4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5BBF6ED0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215</w:t>
            </w:r>
          </w:p>
        </w:tc>
      </w:tr>
      <w:tr w:rsidR="007969D7" w:rsidRPr="0037734E" w14:paraId="39532C2E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2DA21943" w:rsidR="007969D7" w:rsidRPr="00C96252" w:rsidRDefault="002B0D9A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38,725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4E0C3219" w:rsidR="007969D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74E5EF4F" w:rsidR="007969D7" w:rsidRPr="00774190" w:rsidRDefault="00F138D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34,035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310C1BE0" w:rsidR="007969D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</w:tr>
      <w:tr w:rsidR="007969D7" w:rsidRPr="0037734E" w14:paraId="0D66323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2974639F" w:rsidR="007969D7" w:rsidRPr="00C96252" w:rsidRDefault="002B0D9A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227,129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4DB5E089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883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02B3CFC7" w:rsidR="007969D7" w:rsidRPr="00774190" w:rsidRDefault="00F138D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247,63</w:t>
            </w:r>
            <w:r w:rsidR="00BD3C40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5AB60A60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42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592</w:t>
            </w:r>
          </w:p>
        </w:tc>
      </w:tr>
      <w:tr w:rsidR="007969D7" w:rsidRPr="0037734E" w14:paraId="0B77908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4F0A2EF4" w:rsidR="007969D7" w:rsidRPr="00C96252" w:rsidRDefault="00842F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77777777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33765D18" w:rsidR="007969D7" w:rsidRPr="00774190" w:rsidRDefault="00095F7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777777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7969D7" w:rsidRPr="0037734E" w14:paraId="1D5CF7C2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7DDFA44E" w:rsidR="007969D7" w:rsidRPr="00C96252" w:rsidRDefault="00842F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(5,013)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59E50326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7,933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5EDE35DD" w:rsidR="007969D7" w:rsidRPr="00774190" w:rsidRDefault="00095F78" w:rsidP="00095F78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77777777" w:rsidR="007969D7" w:rsidRPr="00290BB5" w:rsidRDefault="007969D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969D7" w:rsidRPr="0037734E" w14:paraId="0AB45213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2FE78E47" w:rsidR="007969D7" w:rsidRPr="00C96252" w:rsidRDefault="00842F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189,116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638C39EC" w:rsidR="007969D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189</w:t>
            </w:r>
            <w:r w:rsidR="007969D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3C2DE054" w:rsidR="007969D7" w:rsidRPr="00774190" w:rsidRDefault="00095F7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214,635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37E88D0F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592</w:t>
            </w:r>
          </w:p>
        </w:tc>
      </w:tr>
      <w:tr w:rsidR="007969D7" w:rsidRPr="0037734E" w14:paraId="7C4B90A3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20345384" w:rsidR="007969D7" w:rsidRPr="00C96252" w:rsidRDefault="00842F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622,802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139FB420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1E19FD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94</w:t>
            </w:r>
            <w:r w:rsidRPr="001E19F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2302064C" w:rsidR="007969D7" w:rsidRPr="00774190" w:rsidRDefault="00095F7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3,316,859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5AEAC72E" w:rsidR="007969D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7969D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196</w:t>
            </w:r>
          </w:p>
        </w:tc>
      </w:tr>
    </w:tbl>
    <w:p w14:paraId="58727E2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239B9E4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157E7C7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71D13D28" w14:textId="029EEF8A" w:rsidR="00D21BCC" w:rsidRPr="00D21BCC" w:rsidRDefault="00CF14CB" w:rsidP="00D21BCC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7955ED">
        <w:trPr>
          <w:trHeight w:hRule="exact" w:val="397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7955ED">
        <w:trPr>
          <w:trHeight w:hRule="exact" w:val="397"/>
        </w:trPr>
        <w:tc>
          <w:tcPr>
            <w:tcW w:w="5028" w:type="dxa"/>
            <w:vMerge/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174DE5AA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4C071387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4B5D2E4C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56B461F4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27AFA" w:rsidRPr="007955ED" w14:paraId="75D9F776" w14:textId="77777777" w:rsidTr="007955ED">
        <w:trPr>
          <w:trHeight w:hRule="exact" w:val="397"/>
        </w:trPr>
        <w:tc>
          <w:tcPr>
            <w:tcW w:w="5028" w:type="dxa"/>
            <w:tcBorders>
              <w:bottom w:val="nil"/>
            </w:tcBorders>
            <w:vAlign w:val="bottom"/>
          </w:tcPr>
          <w:p w14:paraId="56A907B4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บริษัทให้กู้ยืมแก่</w:t>
            </w:r>
          </w:p>
        </w:tc>
        <w:tc>
          <w:tcPr>
            <w:tcW w:w="1200" w:type="dxa"/>
            <w:tcBorders>
              <w:bottom w:val="nil"/>
              <w:right w:val="dashed" w:sz="4" w:space="0" w:color="auto"/>
            </w:tcBorders>
            <w:vAlign w:val="bottom"/>
          </w:tcPr>
          <w:p w14:paraId="2D99754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left w:val="dashed" w:sz="4" w:space="0" w:color="auto"/>
              <w:bottom w:val="nil"/>
            </w:tcBorders>
            <w:vAlign w:val="bottom"/>
          </w:tcPr>
          <w:p w14:paraId="7336274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  <w:right w:val="dashed" w:sz="4" w:space="0" w:color="auto"/>
            </w:tcBorders>
            <w:vAlign w:val="bottom"/>
          </w:tcPr>
          <w:p w14:paraId="7F8D7E8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left w:val="dashed" w:sz="4" w:space="0" w:color="auto"/>
              <w:bottom w:val="nil"/>
            </w:tcBorders>
            <w:vAlign w:val="bottom"/>
          </w:tcPr>
          <w:p w14:paraId="723BA947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03F78F6F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5F74EA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90F59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2B9AE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21DA0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978C8B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4796752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464E1F" w14:textId="77777777" w:rsidR="00F27AFA" w:rsidRPr="007955ED" w:rsidRDefault="00F27AFA" w:rsidP="00F27AFA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32FC8F6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B3D6D12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E8E0E00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BBF442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7AFA" w:rsidRPr="007955ED" w14:paraId="44CD1D8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218FF3B" w14:textId="77777777" w:rsidR="00F27AFA" w:rsidRPr="007955ED" w:rsidRDefault="00F27AFA" w:rsidP="00F27AFA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045EC3" w14:textId="408B1C22" w:rsidR="00F27AFA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10C7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B44111" w14:textId="2D3EE3F8" w:rsidR="00F27AFA" w:rsidRPr="007955ED" w:rsidRDefault="00637B08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27AFA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312E65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DD766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9250F" w:rsidRPr="007955ED" w14:paraId="4DECA79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9EC1D69" w14:textId="77777777" w:rsidR="00B9250F" w:rsidRPr="007955ED" w:rsidRDefault="00B9250F" w:rsidP="00B9250F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23120C9" w14:textId="3F3F9FFC" w:rsidR="00B9250F" w:rsidRPr="007955ED" w:rsidRDefault="003D6A12" w:rsidP="002230A6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1C3781E" w14:textId="35DBAC63" w:rsidR="00B9250F" w:rsidRPr="007955ED" w:rsidRDefault="008E0D6C" w:rsidP="008E0D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E3DA1D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335264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D6EEBBD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E5F67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2E00D0" w14:textId="58D63A95" w:rsidR="003D6A12" w:rsidRPr="007955ED" w:rsidRDefault="00DC5BD4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1F885" w14:textId="636E99D4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8E0D6C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07A856" w14:textId="2C4BB902" w:rsidR="003D6A12" w:rsidRPr="00DC5BD4" w:rsidRDefault="000F6F2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ED1B08E" w14:textId="152C2308" w:rsidR="003D6A12" w:rsidRPr="00DC5BD4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5BD4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5DAFBE4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356755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6DFA573" w14:textId="0B74FDD6" w:rsidR="003D6A12" w:rsidRPr="007955ED" w:rsidRDefault="00DC5BD4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DB24BD" w14:textId="318086EA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0D6C">
              <w:rPr>
                <w:rFonts w:ascii="Angsana New" w:hAnsi="Angsana New" w:cs="Angsana New"/>
                <w:sz w:val="28"/>
                <w:szCs w:val="28"/>
              </w:rPr>
              <w:t>574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E1D3914" w14:textId="77777777" w:rsidR="003D6A12" w:rsidRPr="007955ED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23ACF9" w14:textId="77777777" w:rsidR="003D6A12" w:rsidRPr="007955ED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F30E3E5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1F611B5F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="004900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4900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93F776D" w14:textId="223AB9C2" w:rsidR="003D6A12" w:rsidRPr="007955ED" w:rsidRDefault="00DC5BD4" w:rsidP="002230A6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2D585DD" w14:textId="77777777" w:rsidR="003D6A12" w:rsidRPr="007955ED" w:rsidRDefault="003D6A12" w:rsidP="00EE32B6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47D2D1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13812A9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13574C12" w14:textId="77777777" w:rsidTr="00B47D97">
        <w:trPr>
          <w:trHeight w:hRule="exact" w:val="397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61A37D77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111DB0" w14:textId="77777777" w:rsidR="003D6A12" w:rsidRPr="007955ED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3ACD283" w14:textId="77777777" w:rsidR="003D6A12" w:rsidRPr="007955ED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14C2C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F82432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5A3A53C1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70E0FA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7B4D97" w14:textId="0DA69770" w:rsidR="003D6A12" w:rsidRPr="00744B6C" w:rsidRDefault="00FE5FBF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69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47D97"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25C5E1E" w14:textId="1A78E54C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</w:t>
            </w:r>
            <w:r w:rsidR="00B47D97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936A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E6CAD1E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47D97" w:rsidRPr="007955ED" w14:paraId="197C9ED3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1520A43" w14:textId="746779D9" w:rsidR="00B47D97" w:rsidRPr="007955ED" w:rsidRDefault="00B47D97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D97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36053AD" w14:textId="79A17252" w:rsidR="00B47D97" w:rsidRPr="007955ED" w:rsidRDefault="00C4389F" w:rsidP="00C4389F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176FB8C" w14:textId="76085B4A" w:rsidR="00B47D97" w:rsidRPr="007955ED" w:rsidRDefault="00B47D97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9D1E26" w14:textId="77777777" w:rsidR="00B47D97" w:rsidRPr="007955ED" w:rsidRDefault="00B47D97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29A6E0D" w14:textId="77777777" w:rsidR="00B47D97" w:rsidRPr="007955ED" w:rsidRDefault="00B47D97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9C1F507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ABF6B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223CD81" w14:textId="113E6135" w:rsidR="003D6A12" w:rsidRPr="007955ED" w:rsidRDefault="00C4389F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28F823D" w14:textId="3932ACE6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</w:t>
            </w:r>
            <w:r w:rsidR="00B47D97"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68436BA" w14:textId="15076459" w:rsidR="003D6A12" w:rsidRPr="007955ED" w:rsidRDefault="000F6F2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3462DF" w14:textId="7E03ECFF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3.61-</w:t>
            </w:r>
            <w:r w:rsidR="00B47D97">
              <w:rPr>
                <w:rFonts w:ascii="Angsana New" w:hAnsi="Angsana New" w:cs="Angsana New"/>
                <w:sz w:val="28"/>
                <w:szCs w:val="28"/>
              </w:rPr>
              <w:t>5.60</w:t>
            </w:r>
          </w:p>
        </w:tc>
      </w:tr>
      <w:tr w:rsidR="003D6A12" w:rsidRPr="007955ED" w14:paraId="3415F92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0E1FC97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8A3E7AC" w14:textId="5D08AEB8" w:rsidR="003D6A12" w:rsidRPr="007955ED" w:rsidRDefault="00C4389F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2FBA1E0" w14:textId="65519932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B47D97">
              <w:rPr>
                <w:rFonts w:ascii="Angsana New" w:hAnsi="Angsana New" w:cs="Angsana New"/>
                <w:sz w:val="28"/>
                <w:szCs w:val="28"/>
              </w:rPr>
              <w:t>201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A7DF9E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E8B93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0641261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479ECFD5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="004900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4900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37FDFE2" w14:textId="48E83A33" w:rsidR="003D6A12" w:rsidRPr="007955ED" w:rsidRDefault="00C4389F" w:rsidP="002230A6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0BBCD937" w14:textId="77777777" w:rsidR="003D6A12" w:rsidRPr="007955ED" w:rsidRDefault="003D6A12" w:rsidP="00B47D97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6E5CD0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8F83CC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D9B4A38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C6015B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5D4DA5D9" w:rsidR="003D6A12" w:rsidRPr="00744B6C" w:rsidRDefault="00FE630A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="003D6A12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2E3D4A74" w:rsidR="003D6A12" w:rsidRPr="007955ED" w:rsidRDefault="00B23D6B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2,246</w:t>
            </w:r>
            <w:r w:rsidR="003D6A12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0D362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3312B7DB" w:rsidR="003D6A12" w:rsidRPr="007955ED" w:rsidRDefault="00787936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</w:t>
            </w:r>
            <w:r w:rsidR="00C16015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0BBEFB" w14:textId="50FDB87C" w:rsidR="003D6A12" w:rsidRPr="007955ED" w:rsidRDefault="00B23D6B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3D6A12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  <w:p w14:paraId="47AA88F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61372E81" w:rsidR="003D6A12" w:rsidRPr="007955ED" w:rsidRDefault="00787936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(225,0</w:t>
            </w:r>
            <w:r w:rsidR="00C16015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31E56392" w:rsidR="003D6A12" w:rsidRPr="007955ED" w:rsidRDefault="003D6A12" w:rsidP="00C4046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23D6B">
              <w:rPr>
                <w:rFonts w:ascii="Angsana New" w:hAnsi="Angsana New" w:cs="Angsana New"/>
                <w:sz w:val="28"/>
                <w:szCs w:val="28"/>
              </w:rPr>
              <w:t>427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23D6B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0D362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DB456E9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0D1C8D5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B12705D" w14:textId="1E14933A" w:rsidR="003D6A12" w:rsidRPr="007955ED" w:rsidRDefault="00787936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1,701,5</w:t>
            </w:r>
            <w:r w:rsidR="00C1601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D6D8996" w14:textId="5390E8E8" w:rsidR="003D6A12" w:rsidRPr="007955ED" w:rsidRDefault="00B23D6B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="003D6A12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7F2658E1" w:rsidR="003D6A12" w:rsidRPr="00787936" w:rsidRDefault="00787936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5A8C5CE" w:rsidR="003D6A12" w:rsidRPr="0078793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  <w:cs/>
              </w:rPr>
              <w:t>5.35</w:t>
            </w: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21CE3A76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2D84E670" w:rsidR="00620750" w:rsidRPr="007955ED" w:rsidRDefault="00620750" w:rsidP="00620750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41E42855" w:rsidR="00620750" w:rsidRPr="007955ED" w:rsidRDefault="00620750" w:rsidP="00620750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4B13B3D8" w14:textId="77777777" w:rsidTr="005E7C03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DBA141D" w14:textId="08FA90AE" w:rsidR="00620750" w:rsidRPr="007955ED" w:rsidRDefault="00816196" w:rsidP="00765838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77777777" w:rsidR="00620750" w:rsidRPr="007955ED" w:rsidRDefault="00620750" w:rsidP="00620750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  <w:p w14:paraId="36A24A2B" w14:textId="68EC2B87" w:rsidR="00620750" w:rsidRPr="007955ED" w:rsidRDefault="00620750" w:rsidP="00620750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1E899137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1856B05" w14:textId="3F855D1B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6678C70" w14:textId="0F8D248D" w:rsidR="00620750" w:rsidRPr="007955ED" w:rsidRDefault="00816196" w:rsidP="00765838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D8374A2" w14:textId="36373EA6" w:rsidR="00620750" w:rsidRPr="007955ED" w:rsidRDefault="00620750" w:rsidP="00620750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106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,8</w:t>
            </w: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71E63C9" w14:textId="77777777" w:rsidR="00620750" w:rsidRPr="007955ED" w:rsidRDefault="00620750" w:rsidP="0062075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E6F675" w14:textId="77777777" w:rsidR="00620750" w:rsidRPr="007955ED" w:rsidRDefault="00620750" w:rsidP="0062075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20750" w:rsidRPr="007955ED" w14:paraId="6B49E10E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DE7375D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43D915" w14:textId="0680AAB8" w:rsidR="00620750" w:rsidRPr="007955ED" w:rsidRDefault="00162FB2" w:rsidP="00162FB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7EBBC7D" w14:textId="29E54704" w:rsidR="00620750" w:rsidRPr="007955ED" w:rsidRDefault="00620750" w:rsidP="00620750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40CE04DE" w:rsidR="00620750" w:rsidRPr="007955ED" w:rsidRDefault="00641157" w:rsidP="0062075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41157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3D141D31" w:rsidR="00620750" w:rsidRPr="007955ED" w:rsidRDefault="00620750" w:rsidP="0062075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FE630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3D1A21B9" w:rsidR="003D6A12" w:rsidRPr="007955ED" w:rsidRDefault="00FE630A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9C2363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26D81ED4" w:rsidR="003D6A12" w:rsidRPr="007955ED" w:rsidRDefault="00FE630A" w:rsidP="00FE630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10295A8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8B12BC3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FE8C4F0" w14:textId="1F7E29B5" w:rsidR="003D6A12" w:rsidRPr="007955ED" w:rsidRDefault="009C73A0" w:rsidP="009C73A0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D7F0A5" w14:textId="63EE75AB" w:rsidR="003D6A12" w:rsidRPr="007955ED" w:rsidRDefault="00FE630A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37D263" w14:textId="289FFF61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A8F281C" w14:textId="59BFA814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630A" w:rsidRPr="007955ED" w14:paraId="09C907E0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9D1AE59" w14:textId="1F2B0A9D" w:rsidR="00FE630A" w:rsidRPr="007955ED" w:rsidRDefault="00FE630A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30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1A8412" w14:textId="6CB54FA8" w:rsidR="00FE630A" w:rsidRPr="007955ED" w:rsidRDefault="00800F39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62FB2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0496F86" w14:textId="3686497E" w:rsidR="00FE630A" w:rsidRPr="007955ED" w:rsidRDefault="00FE630A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6,356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481802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CDE4A3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2E4088D8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DAABFEA" w14:textId="5D731A9C" w:rsidR="00FD0509" w:rsidRPr="00FE630A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2D2BC5C9" w:rsidR="00FD0509" w:rsidRDefault="00162FB2" w:rsidP="00162FB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(40,000)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037E29D2" w:rsidR="00FD0509" w:rsidRDefault="00FD0509" w:rsidP="00FD0509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073D239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B3445EC" w14:textId="77777777" w:rsidR="00FD0509" w:rsidRPr="007955ED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F6B13D2" w14:textId="488CB856" w:rsidR="00FD0509" w:rsidRPr="007955ED" w:rsidRDefault="00162FB2" w:rsidP="00FD0509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176,885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9E45C1E" w14:textId="4DE760BE" w:rsidR="00FD0509" w:rsidRPr="007955ED" w:rsidRDefault="00FD0509" w:rsidP="00FD0509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34FD1AC0" w:rsidR="00FD0509" w:rsidRPr="003D73CC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FD0509" w:rsidRPr="003D73CC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FD0509" w:rsidRPr="007955ED" w14:paraId="5130D223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FD0509" w:rsidRPr="007955ED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1591E6B3" w:rsidR="00FD0509" w:rsidRPr="007955ED" w:rsidRDefault="00E16BA2" w:rsidP="00FD0509">
            <w:pPr>
              <w:tabs>
                <w:tab w:val="left" w:pos="86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2,231,211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4441632D" w:rsidR="00FD0509" w:rsidRPr="007955ED" w:rsidRDefault="00FD0509" w:rsidP="00FD0509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FD0509" w:rsidRPr="007955ED" w:rsidRDefault="00FD0509" w:rsidP="00FD050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FD0509" w:rsidRPr="007955ED" w:rsidRDefault="00FD0509" w:rsidP="00FD050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19A6679F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0D8D68F9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1739ED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0C4B8E1A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739E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4737EDAF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1739ED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08E69FB1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739E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5C2463" w14:paraId="736126F1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5C3B41A0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="001739ED">
              <w:rPr>
                <w:rFonts w:ascii="Angsana New" w:hAnsi="Angsana New" w:hint="cs"/>
                <w:cs/>
              </w:rPr>
              <w:t xml:space="preserve"> 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6F6B1B59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65792466" w14:textId="7777777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1739ED" w:rsidRPr="005C2463" w14:paraId="75DA24B8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0622C077" w14:textId="581B3402" w:rsidR="001739ED" w:rsidRPr="005C2463" w:rsidRDefault="001739ED" w:rsidP="001739E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>
              <w:t>2</w:t>
            </w:r>
            <w:r w:rsidRPr="008878D5">
              <w:t>.</w:t>
            </w:r>
            <w:r>
              <w:rPr>
                <w:rFonts w:hint="cs"/>
                <w:cs/>
              </w:rPr>
              <w:t xml:space="preserve"> </w:t>
            </w:r>
            <w:r w:rsidRPr="008878D5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บางกอกเทเลวิชั่น</w:t>
            </w:r>
            <w:r w:rsidRPr="008878D5">
              <w:rPr>
                <w:cs/>
              </w:rPr>
              <w:t xml:space="preserve"> จำกัด</w:t>
            </w:r>
            <w:r w:rsidR="00AF078F"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7E3E5524" w14:textId="2E10216C" w:rsidR="001739ED" w:rsidRPr="009E1405" w:rsidRDefault="003F5E0E" w:rsidP="001739ED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t>-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85543F5" w14:textId="0BA5E10F" w:rsidR="001739ED" w:rsidRPr="009E1405" w:rsidRDefault="001739ED" w:rsidP="001739E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8878D5"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1CEDD6" w14:textId="7B050D08" w:rsidR="001739ED" w:rsidRPr="004661E8" w:rsidRDefault="00D632F9" w:rsidP="00D632F9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02DD10CC" w14:textId="25C1A55D" w:rsidR="001739ED" w:rsidRPr="005C2463" w:rsidRDefault="007734EE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5</w:t>
            </w:r>
            <w:r w:rsidR="001739ED" w:rsidRPr="008878D5">
              <w:t>,</w:t>
            </w:r>
            <w:r>
              <w:rPr>
                <w:rFonts w:hint="cs"/>
                <w:cs/>
              </w:rPr>
              <w:t>000</w:t>
            </w:r>
          </w:p>
        </w:tc>
      </w:tr>
      <w:tr w:rsidR="00F27AFA" w:rsidRPr="005C2463" w14:paraId="36AE474B" w14:textId="77777777" w:rsidTr="00154BFF"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F27AFA" w:rsidRPr="009E1405" w:rsidRDefault="00F27AFA" w:rsidP="00F27AF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3B793D16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2A589F00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</w:t>
            </w:r>
            <w:r w:rsidR="007734EE">
              <w:rPr>
                <w:rFonts w:ascii="Angsana New" w:hAnsi="Angsana New" w:hint="cs"/>
                <w:cs/>
              </w:rPr>
              <w:t>9</w:t>
            </w:r>
            <w:r w:rsidRPr="005C2463">
              <w:rPr>
                <w:rFonts w:ascii="Angsana New" w:hAnsi="Angsana New"/>
              </w:rPr>
              <w:t>,999</w:t>
            </w:r>
          </w:p>
        </w:tc>
      </w:tr>
      <w:tr w:rsidR="00F27AFA" w:rsidRPr="005C2463" w14:paraId="59308DE6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704C7731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2F2D2B7F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7734EE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7734EE">
              <w:rPr>
                <w:rFonts w:ascii="Angsana New" w:hAnsi="Angsana New"/>
              </w:rPr>
              <w:t>585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F27AFA" w:rsidRPr="009E1405" w:rsidRDefault="00F27AFA" w:rsidP="0073344D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48BE7A7F" w:rsidR="00F27AFA" w:rsidRPr="005C2463" w:rsidRDefault="007734EE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5,414</w:t>
            </w:r>
          </w:p>
        </w:tc>
      </w:tr>
    </w:tbl>
    <w:p w14:paraId="2363B265" w14:textId="77777777" w:rsidR="00A91662" w:rsidRPr="00791E14" w:rsidRDefault="00A91662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 w:rsidRPr="00791E14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029A166C" w14:textId="77777777" w:rsidR="00B1241D" w:rsidRPr="00B1241D" w:rsidRDefault="00B1241D" w:rsidP="00AF078F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01F48B4E" w14:textId="76AA1A45" w:rsidR="00B1241D" w:rsidRDefault="00226F7A" w:rsidP="00B1241D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13082C0" w14:textId="77777777" w:rsidR="00B1241D" w:rsidRPr="00B1241D" w:rsidRDefault="00B1241D" w:rsidP="00B1241D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4A40D00E" w14:textId="77777777" w:rsidR="002F6F05" w:rsidRPr="002F6F05" w:rsidRDefault="002F6F05" w:rsidP="002F6F05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2F6F05">
        <w:rPr>
          <w:rFonts w:ascii="Angsana New" w:hAnsi="Angsana New"/>
          <w:b/>
          <w:bCs/>
          <w:cs/>
        </w:rPr>
        <w:t>บริษัท บางกอกเทเลวิชั่น จำกัด</w:t>
      </w:r>
    </w:p>
    <w:p w14:paraId="5BA11B22" w14:textId="77777777" w:rsidR="00B366AC" w:rsidRDefault="002F6F05" w:rsidP="002F6F05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2F6F05">
        <w:rPr>
          <w:rFonts w:ascii="Angsana New" w:hAnsi="Angsana New"/>
          <w:cs/>
        </w:rPr>
        <w:t xml:space="preserve">เมื่อวันที่ </w:t>
      </w:r>
      <w:r w:rsidRPr="002F6F05">
        <w:rPr>
          <w:rFonts w:ascii="Angsana New" w:hAnsi="Angsana New"/>
        </w:rPr>
        <w:t xml:space="preserve">25 </w:t>
      </w:r>
      <w:r w:rsidRPr="002F6F05">
        <w:rPr>
          <w:rFonts w:ascii="Angsana New" w:hAnsi="Angsana New"/>
          <w:cs/>
        </w:rPr>
        <w:t xml:space="preserve">ธันวาคม </w:t>
      </w:r>
      <w:r w:rsidRPr="002F6F05">
        <w:rPr>
          <w:rFonts w:ascii="Angsana New" w:hAnsi="Angsana New"/>
        </w:rPr>
        <w:t xml:space="preserve">2566 </w:t>
      </w:r>
      <w:r w:rsidRPr="002F6F05">
        <w:rPr>
          <w:rFonts w:ascii="Angsana New" w:hAnsi="Angsana New"/>
          <w:cs/>
        </w:rPr>
        <w:t>บริษัท บางกอกเทเลวิชั่น จำกัด ซึ่งเป็นบริษัทย่อยของบริษัทได้จดทะเบียนเลิก</w:t>
      </w:r>
      <w:r w:rsidRPr="00A0683F">
        <w:rPr>
          <w:rFonts w:ascii="Angsana New" w:hAnsi="Angsana New"/>
          <w:cs/>
        </w:rPr>
        <w:t xml:space="preserve">กิจการกับกระทรวงพาณิชย์ </w:t>
      </w:r>
      <w:r w:rsidR="00B366AC" w:rsidRPr="00CB40E3">
        <w:rPr>
          <w:rFonts w:ascii="Angsana New" w:hAnsi="Angsana New" w:hint="cs"/>
          <w:cs/>
        </w:rPr>
        <w:t>และอยู่ระหว่างการชำระบัญชี</w:t>
      </w:r>
      <w:r w:rsidR="00B366AC">
        <w:rPr>
          <w:rFonts w:ascii="Angsana New" w:hAnsi="Angsana New"/>
        </w:rPr>
        <w:t xml:space="preserve"> </w:t>
      </w:r>
      <w:r w:rsidRPr="00A0683F">
        <w:rPr>
          <w:rFonts w:ascii="Angsana New" w:hAnsi="Angsana New"/>
          <w:cs/>
        </w:rPr>
        <w:t>จึงได้จัดประเภทเป็นเงินลงทุนในตราสารทุนที่ไม่อยู่ในความต้องการของตลาด</w:t>
      </w:r>
    </w:p>
    <w:p w14:paraId="32A2CCE8" w14:textId="52A387CD" w:rsidR="002F6F05" w:rsidRPr="00627903" w:rsidRDefault="00B366AC" w:rsidP="002F6F05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ในไตรมาส </w:t>
      </w:r>
      <w:r>
        <w:rPr>
          <w:rFonts w:ascii="Angsana New" w:hAnsi="Angsana New"/>
        </w:rPr>
        <w:t>1/2567</w:t>
      </w:r>
      <w:r>
        <w:rPr>
          <w:rFonts w:ascii="Angsana New" w:hAnsi="Angsana New" w:hint="cs"/>
          <w:cs/>
        </w:rPr>
        <w:t xml:space="preserve"> </w:t>
      </w:r>
      <w:r w:rsidR="00904F50" w:rsidRPr="00A0683F">
        <w:rPr>
          <w:rFonts w:ascii="Angsana New" w:hAnsi="Angsana New" w:hint="cs"/>
          <w:cs/>
        </w:rPr>
        <w:t xml:space="preserve">บริษัทได้รับเงินคืนเป็นจำนวนเงิน </w:t>
      </w:r>
      <w:r w:rsidR="00904F50" w:rsidRPr="00A0683F">
        <w:rPr>
          <w:rFonts w:ascii="Angsana New" w:hAnsi="Angsana New"/>
        </w:rPr>
        <w:t>5.42</w:t>
      </w:r>
      <w:r w:rsidR="00904F50" w:rsidRPr="00A0683F">
        <w:rPr>
          <w:rFonts w:ascii="Angsana New" w:hAnsi="Angsana New" w:hint="cs"/>
          <w:cs/>
        </w:rPr>
        <w:t xml:space="preserve"> ล้านบาท และรับรู้ส่วนต่างเป็นผลกำไรจากการคืน</w:t>
      </w:r>
      <w:r w:rsidR="00904F50" w:rsidRPr="003F47A5">
        <w:rPr>
          <w:rFonts w:ascii="Angsana New" w:hAnsi="Angsana New" w:hint="cs"/>
          <w:cs/>
        </w:rPr>
        <w:t xml:space="preserve">ทุนจำนวนเงิน </w:t>
      </w:r>
      <w:r w:rsidR="00904F50" w:rsidRPr="003F47A5">
        <w:rPr>
          <w:rFonts w:ascii="Angsana New" w:hAnsi="Angsana New"/>
        </w:rPr>
        <w:t>0.00</w:t>
      </w:r>
      <w:r w:rsidR="009A741A" w:rsidRPr="003F47A5">
        <w:rPr>
          <w:rFonts w:ascii="Angsana New" w:hAnsi="Angsana New"/>
        </w:rPr>
        <w:t>4</w:t>
      </w:r>
      <w:r w:rsidR="00904F50" w:rsidRPr="003F47A5">
        <w:rPr>
          <w:rFonts w:ascii="Angsana New" w:hAnsi="Angsana New" w:hint="cs"/>
          <w:cs/>
        </w:rPr>
        <w:t xml:space="preserve"> ล้านบาท เข้างบ</w:t>
      </w:r>
      <w:r w:rsidR="00904F50" w:rsidRPr="00A0683F">
        <w:rPr>
          <w:rFonts w:ascii="Angsana New" w:hAnsi="Angsana New" w:hint="cs"/>
          <w:cs/>
        </w:rPr>
        <w:t>กำไรขาดทุน</w:t>
      </w:r>
    </w:p>
    <w:p w14:paraId="35B085FB" w14:textId="77777777" w:rsidR="00664EF6" w:rsidRPr="001F7422" w:rsidRDefault="00664EF6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68CB93C" w14:textId="64841EFA" w:rsidR="005E6AB8" w:rsidRPr="00DE6ED3" w:rsidRDefault="00A0342B" w:rsidP="00DE6ED3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68294948" w14:textId="71F8E474" w:rsidR="0087055A" w:rsidRPr="00DE6ED3" w:rsidRDefault="005E6AB8" w:rsidP="00DE6ED3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Pr="003853C4" w:rsidRDefault="005E6AB8" w:rsidP="00DE6ED3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3853C4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255DF6A3" w:rsidR="00AC34FA" w:rsidRPr="003853C4" w:rsidRDefault="00344C73" w:rsidP="00344C73">
      <w:pPr>
        <w:tabs>
          <w:tab w:val="center" w:pos="5480"/>
          <w:tab w:val="right" w:pos="10331"/>
        </w:tabs>
        <w:spacing w:line="300" w:lineRule="atLeast"/>
        <w:ind w:left="630" w:right="-40"/>
        <w:rPr>
          <w:rFonts w:ascii="Angsana New" w:hAnsi="Angsana New"/>
          <w:b/>
          <w:bCs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3853C4">
        <w:rPr>
          <w:cs/>
        </w:rPr>
        <w:t xml:space="preserve">หน่วย </w:t>
      </w:r>
      <w:r w:rsidR="00AC34FA" w:rsidRPr="003853C4">
        <w:t xml:space="preserve">: </w:t>
      </w:r>
      <w:r w:rsidR="00AC34FA" w:rsidRPr="003853C4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48"/>
        <w:gridCol w:w="1553"/>
      </w:tblGrid>
      <w:tr w:rsidR="00AC34FA" w:rsidRPr="003853C4" w14:paraId="6B26C9AA" w14:textId="77777777" w:rsidTr="00830183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01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830183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6F359415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</w:t>
            </w:r>
            <w:r w:rsidR="00086A22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1FB54F60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086A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3853C4" w14:paraId="5F46F2D6" w14:textId="77777777" w:rsidTr="00830183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830183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7777777" w:rsidR="00391366" w:rsidRPr="003853C4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0935CC05" w:rsidR="00391366" w:rsidRPr="003853C4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830183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6267A282" w:rsidR="00391366" w:rsidRPr="003853C4" w:rsidRDefault="00750FDE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(2,644)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52EDA7A5" w:rsidR="00391366" w:rsidRPr="003853C4" w:rsidRDefault="00391366" w:rsidP="008211D3">
            <w:pPr>
              <w:tabs>
                <w:tab w:val="decimal" w:pos="1077"/>
              </w:tabs>
              <w:ind w:left="-108" w:right="-37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="00DB6322">
              <w:rPr>
                <w:rFonts w:ascii="Angsana New" w:hAnsi="Angsana New"/>
              </w:rPr>
              <w:t>44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830183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45C00F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6BB601AB" w:rsidR="00391366" w:rsidRPr="003853C4" w:rsidRDefault="00750FDE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</w:t>
            </w:r>
          </w:p>
        </w:tc>
        <w:tc>
          <w:tcPr>
            <w:tcW w:w="155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367A666D" w:rsidR="00391366" w:rsidRPr="005A6D82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DB6322">
              <w:rPr>
                <w:rFonts w:ascii="Angsana New" w:hAnsi="Angsana New"/>
              </w:rPr>
              <w:t>56</w:t>
            </w:r>
          </w:p>
        </w:tc>
      </w:tr>
    </w:tbl>
    <w:p w14:paraId="56E6E285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728CDB1C" w14:textId="5409F35E" w:rsidR="0062700C" w:rsidRDefault="0062700C">
      <w:pPr>
        <w:rPr>
          <w:rFonts w:ascii="Angsana New" w:hAnsi="Angsana New"/>
          <w:b/>
          <w:bCs/>
          <w:sz w:val="10"/>
          <w:szCs w:val="10"/>
        </w:rPr>
      </w:pPr>
    </w:p>
    <w:p w14:paraId="02BC77E6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1077FACA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6159975C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92C8F72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50EB8A31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77B494E" w14:textId="77777777" w:rsidR="00086A22" w:rsidRDefault="00086A22">
      <w:pPr>
        <w:rPr>
          <w:rFonts w:ascii="Angsana New" w:hAnsi="Angsana New"/>
          <w:b/>
          <w:bCs/>
          <w:sz w:val="10"/>
          <w:szCs w:val="10"/>
        </w:rPr>
      </w:pPr>
    </w:p>
    <w:p w14:paraId="780CFB9A" w14:textId="77777777" w:rsidR="00086A22" w:rsidRDefault="00086A22">
      <w:pPr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59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82"/>
        <w:gridCol w:w="1139"/>
      </w:tblGrid>
      <w:tr w:rsidR="009964F2" w:rsidRPr="00CD157D" w14:paraId="007F0FA3" w14:textId="77777777" w:rsidTr="00F40B7B">
        <w:trPr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F40B7B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7690DD11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B6A4A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933E13C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B6A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30B55DFD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B6A4A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0D114E1F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B6A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CD157D" w14:paraId="0B2E3B72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E74E1" w:rsidRDefault="008C630D" w:rsidP="008C630D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5082D60E" w:rsidR="008C630D" w:rsidRPr="0023113C" w:rsidRDefault="00A841DD" w:rsidP="008C630D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466025D" w:rsidR="008C630D" w:rsidRPr="0023113C" w:rsidRDefault="00A841DD" w:rsidP="008C630D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02D9DD63" w:rsidR="008C630D" w:rsidRPr="0023113C" w:rsidRDefault="00A841D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8C630D">
            <w:pPr>
              <w:tabs>
                <w:tab w:val="left" w:pos="1000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2A7E059B" w:rsidR="008C630D" w:rsidRPr="0023113C" w:rsidRDefault="00A841D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5BA460CD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3FCB8963" w:rsidR="008C630D" w:rsidRPr="004E032F" w:rsidRDefault="008C630D" w:rsidP="008C630D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</w:t>
            </w:r>
            <w:r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C4FA5E7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18062627" w:rsidR="008C630D" w:rsidRPr="0023113C" w:rsidRDefault="00A841D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90CD06A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03A1D32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E627A6C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F40B7B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301FDAAE" w:rsidR="008C630D" w:rsidRPr="0023113C" w:rsidRDefault="00A841D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22FF6ACF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F40B7B">
              <w:rPr>
                <w:rFonts w:ascii="Angsana New" w:hAnsi="Angsana New"/>
              </w:rPr>
              <w:t>7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161691D7" w:rsidR="008C630D" w:rsidRPr="0023113C" w:rsidRDefault="00A841D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F40B7B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6D2C2CDE" w:rsidR="008C630D" w:rsidRPr="0023113C" w:rsidRDefault="00A841D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829,982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2CF367B8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 w:rsidR="009024AB">
              <w:rPr>
                <w:rFonts w:ascii="Angsana New" w:hAnsi="Angsana New"/>
              </w:rPr>
              <w:t>29</w:t>
            </w:r>
            <w:r w:rsidRPr="00975F92">
              <w:rPr>
                <w:rFonts w:ascii="Angsana New" w:hAnsi="Angsana New"/>
              </w:rPr>
              <w:t>,</w:t>
            </w:r>
            <w:r w:rsidR="009024AB">
              <w:rPr>
                <w:rFonts w:ascii="Angsana New" w:hAnsi="Angsana New"/>
              </w:rPr>
              <w:t>982</w:t>
            </w:r>
          </w:p>
        </w:tc>
      </w:tr>
      <w:tr w:rsidR="008C630D" w:rsidRPr="00CD157D" w14:paraId="2CA42041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F711C7" w:rsidRDefault="008C630D" w:rsidP="008C630D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8C630D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8C630D" w:rsidRPr="00CD157D" w14:paraId="3FD4DA15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08EB9A54" w:rsidR="008C630D" w:rsidRPr="00F711C7" w:rsidRDefault="00A841D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(5,000)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4AF769D4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098A6AD6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7ADFDFE6" w:rsidR="008C630D" w:rsidRPr="00F711C7" w:rsidRDefault="00A841D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(54,080)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7B1FDEDA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 w:rsidR="009024AB"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 w:rsidR="009024AB"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3FA8C941" w14:textId="77777777" w:rsidTr="00F40B7B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8C630D" w:rsidRPr="00A84539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3C7041F0" w:rsidR="008C630D" w:rsidRPr="00F711C7" w:rsidRDefault="00B24986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(59,080)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5F48FE03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 w:rsidR="009024AB"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 w:rsidR="009024AB">
              <w:rPr>
                <w:rFonts w:ascii="Angsana New" w:hAnsi="Angsana New"/>
              </w:rPr>
              <w:t>08</w:t>
            </w:r>
            <w:r w:rsidR="002F0B56">
              <w:rPr>
                <w:rFonts w:ascii="Angsana New" w:hAnsi="Angsana New"/>
              </w:rPr>
              <w:t>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5C645403" w14:textId="77777777" w:rsidTr="00F40B7B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8C630D" w:rsidRPr="004E032F" w:rsidRDefault="008C630D" w:rsidP="008C630D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="004D6712"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="004D6712"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576F8686" w:rsidR="008C630D" w:rsidRPr="00F711C7" w:rsidRDefault="00B24986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770,902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12D0BFDD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  <w:r w:rsidR="009024AB">
              <w:rPr>
                <w:rFonts w:ascii="Angsana New" w:hAnsi="Angsana New"/>
              </w:rPr>
              <w:t>0</w:t>
            </w:r>
            <w:r w:rsidRPr="004E032F">
              <w:rPr>
                <w:rFonts w:ascii="Angsana New" w:hAnsi="Angsana New"/>
              </w:rPr>
              <w:t>,9</w:t>
            </w:r>
            <w:r w:rsidR="009024AB">
              <w:rPr>
                <w:rFonts w:ascii="Angsana New" w:hAnsi="Angsana New"/>
              </w:rPr>
              <w:t>0</w:t>
            </w:r>
            <w:r w:rsidR="00391366">
              <w:rPr>
                <w:rFonts w:ascii="Angsana New" w:hAnsi="Angsana New"/>
              </w:rPr>
              <w:t>2</w:t>
            </w:r>
          </w:p>
        </w:tc>
      </w:tr>
    </w:tbl>
    <w:p w14:paraId="0FF7DFB1" w14:textId="77777777" w:rsidR="00AE59F1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</w:rPr>
      </w:pPr>
    </w:p>
    <w:p w14:paraId="7F65ADEA" w14:textId="77EC4263" w:rsidR="008A58E1" w:rsidRPr="00035D6A" w:rsidRDefault="006A1E04" w:rsidP="00815EF1">
      <w:pPr>
        <w:tabs>
          <w:tab w:val="left" w:pos="406"/>
          <w:tab w:val="left" w:pos="900"/>
          <w:tab w:val="left" w:pos="1440"/>
        </w:tabs>
        <w:ind w:left="284" w:right="-518" w:firstLine="37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7ACDD4C7" w14:textId="1DD4B591" w:rsidR="00035D6A" w:rsidRPr="00AA0644" w:rsidRDefault="00035D6A" w:rsidP="00815EF1">
      <w:pPr>
        <w:tabs>
          <w:tab w:val="left" w:pos="900"/>
          <w:tab w:val="left" w:pos="993"/>
          <w:tab w:val="left" w:pos="1440"/>
        </w:tabs>
        <w:ind w:right="-147" w:firstLine="882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815EF1">
      <w:pPr>
        <w:ind w:left="-98" w:right="-157" w:firstLine="1386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14:paraId="55C35386" w14:textId="7F712A2D" w:rsidR="00815EF1" w:rsidRDefault="00035D6A" w:rsidP="00815EF1">
      <w:pPr>
        <w:tabs>
          <w:tab w:val="left" w:pos="1440"/>
        </w:tabs>
        <w:ind w:left="709" w:right="-57" w:firstLine="1134"/>
        <w:jc w:val="thaiDistribute"/>
        <w:outlineLvl w:val="0"/>
        <w:rPr>
          <w:rFonts w:ascii="Angsana New" w:hAnsi="Angsana New"/>
          <w:sz w:val="24"/>
          <w:szCs w:val="24"/>
        </w:rPr>
      </w:pPr>
      <w:r w:rsidRPr="00955244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955244">
        <w:rPr>
          <w:rFonts w:ascii="Angsana New" w:hAnsi="Angsana New" w:cs="Angsana New"/>
          <w:spacing w:val="-2"/>
        </w:rPr>
        <w:t>31</w:t>
      </w:r>
      <w:r w:rsidRPr="00955244">
        <w:rPr>
          <w:rFonts w:ascii="Angsana New" w:hAnsi="Angsana New" w:cs="Angsana New"/>
          <w:spacing w:val="-2"/>
          <w:cs/>
        </w:rPr>
        <w:t xml:space="preserve"> พฤษภาคม </w:t>
      </w:r>
      <w:r w:rsidRPr="00955244">
        <w:rPr>
          <w:rFonts w:ascii="Angsana New" w:hAnsi="Angsana New" w:cs="Angsana New"/>
          <w:spacing w:val="-2"/>
        </w:rPr>
        <w:t>2562</w:t>
      </w:r>
      <w:r w:rsidRPr="00955244">
        <w:rPr>
          <w:rFonts w:ascii="Angsana New" w:hAnsi="Angsana New" w:cs="Angsana New"/>
          <w:spacing w:val="-2"/>
          <w:cs/>
        </w:rPr>
        <w:t xml:space="preserve"> บริษัท บีอีซี อินเตอร์เนชั่นแนล ดิสทริบิวชั่น จำกัด ซึ่งเป็นบริษัทย่อยของบริษัท</w:t>
      </w:r>
      <w:r w:rsidRPr="00955244">
        <w:rPr>
          <w:rFonts w:ascii="Angsana New" w:hAnsi="Angsana New" w:cs="Angsana New" w:hint="cs"/>
          <w:spacing w:val="-2"/>
          <w:cs/>
        </w:rPr>
        <w:t xml:space="preserve"> </w:t>
      </w:r>
      <w:r w:rsidRPr="00955244">
        <w:rPr>
          <w:rFonts w:ascii="Angsana New" w:hAnsi="Angsana New" w:cs="Angsana New"/>
          <w:spacing w:val="-2"/>
          <w:cs/>
        </w:rPr>
        <w:t>ได้ซื้อหุ้นสามัญ</w:t>
      </w:r>
      <w:r w:rsidRPr="00955244">
        <w:rPr>
          <w:rFonts w:ascii="Angsana New" w:hAnsi="Angsana New" w:cs="Angsana New" w:hint="cs"/>
          <w:spacing w:val="-2"/>
          <w:cs/>
        </w:rPr>
        <w:t>ของ</w:t>
      </w:r>
      <w:r w:rsidRPr="00955244">
        <w:rPr>
          <w:rFonts w:ascii="Angsana New" w:hAnsi="Angsana New" w:cs="Angsana New"/>
          <w:spacing w:val="-2"/>
          <w:cs/>
        </w:rPr>
        <w:t xml:space="preserve">บริษัท ทีวีบี ทรี เน็ตเวอร์ค จำกัด จำนวน </w:t>
      </w:r>
      <w:r w:rsidRPr="00955244">
        <w:rPr>
          <w:rFonts w:ascii="Angsana New" w:hAnsi="Angsana New" w:cs="Angsana New"/>
          <w:spacing w:val="-2"/>
        </w:rPr>
        <w:t>400,000</w:t>
      </w:r>
      <w:r w:rsidRPr="00955244">
        <w:rPr>
          <w:rFonts w:ascii="Angsana New" w:hAnsi="Angsana New" w:cs="Angsana New"/>
          <w:spacing w:val="-2"/>
          <w:cs/>
        </w:rPr>
        <w:t xml:space="preserve"> หุ้น จาก </w:t>
      </w:r>
      <w:r w:rsidRPr="00955244">
        <w:rPr>
          <w:rFonts w:ascii="Angsana New" w:hAnsi="Angsana New" w:cs="Angsana New"/>
          <w:spacing w:val="-2"/>
        </w:rPr>
        <w:t>TVB</w:t>
      </w:r>
      <w:r w:rsidRPr="00955244">
        <w:rPr>
          <w:rFonts w:ascii="Angsana New" w:hAnsi="Angsana New" w:cs="Angsana New"/>
          <w:spacing w:val="-2"/>
          <w:sz w:val="14"/>
          <w:szCs w:val="14"/>
        </w:rPr>
        <w:t xml:space="preserve"> </w:t>
      </w:r>
      <w:r w:rsidRPr="00955244">
        <w:rPr>
          <w:rFonts w:ascii="Angsana New" w:hAnsi="Angsana New" w:cs="Angsana New"/>
          <w:spacing w:val="-2"/>
        </w:rPr>
        <w:t xml:space="preserve">Investment LIMITED </w:t>
      </w:r>
      <w:r w:rsidRPr="00955244">
        <w:rPr>
          <w:rFonts w:ascii="Angsana New" w:hAnsi="Angsana New" w:cs="Angsana New"/>
          <w:spacing w:val="-2"/>
          <w:cs/>
        </w:rPr>
        <w:t>ซึ่ง</w:t>
      </w:r>
      <w:r>
        <w:rPr>
          <w:rFonts w:ascii="Angsana New" w:hAnsi="Angsana New" w:cs="Angsana New"/>
          <w:cs/>
        </w:rPr>
        <w:t>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</w:t>
      </w:r>
      <w:r w:rsidRPr="00955244">
        <w:rPr>
          <w:rFonts w:ascii="Angsana New" w:hAnsi="Angsana New" w:cs="Angsana New"/>
          <w:spacing w:val="-4"/>
          <w:cs/>
        </w:rPr>
        <w:t>สูงกว่าทุน และ</w:t>
      </w:r>
      <w:r w:rsidRPr="00955244">
        <w:rPr>
          <w:rFonts w:ascii="Angsana New" w:hAnsi="Angsana New" w:cs="Angsana New"/>
          <w:spacing w:val="-4"/>
        </w:rPr>
        <w:t xml:space="preserve"> TVB Investment LIMITED 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Pr="00955244">
        <w:rPr>
          <w:rFonts w:ascii="Angsana New" w:hAnsi="Angsana New" w:cs="Angsana New"/>
          <w:spacing w:val="-4"/>
          <w:lang w:val="en-GB"/>
        </w:rPr>
        <w:t>7.6</w:t>
      </w:r>
      <w:r w:rsidRPr="00955244">
        <w:rPr>
          <w:rFonts w:ascii="Angsana New" w:hAnsi="Angsana New" w:cs="Angsana New"/>
          <w:spacing w:val="-4"/>
        </w:rPr>
        <w:t xml:space="preserve">7 </w:t>
      </w:r>
      <w:r w:rsidRPr="00955244">
        <w:rPr>
          <w:rFonts w:ascii="Angsana New" w:hAnsi="Angsana New" w:cs="Angsana New"/>
          <w:spacing w:val="-4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สัดส่วนการถือหุ้นเพิ่มขึ้นจากเดิมร้อยละ </w:t>
      </w:r>
      <w:r w:rsidRPr="00955244">
        <w:rPr>
          <w:rFonts w:ascii="Angsana New" w:hAnsi="Angsana New" w:cs="Angsana New"/>
          <w:spacing w:val="-4"/>
          <w:lang w:val="en-GB"/>
        </w:rPr>
        <w:t>59.99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 เป็นร้อยละ </w:t>
      </w:r>
      <w:r w:rsidRPr="00955244">
        <w:rPr>
          <w:rFonts w:ascii="Angsana New" w:hAnsi="Angsana New" w:cs="Angsana New"/>
          <w:spacing w:val="-4"/>
          <w:lang w:val="en-GB"/>
        </w:rPr>
        <w:t>99.99</w:t>
      </w:r>
      <w:r w:rsidRPr="00955244">
        <w:rPr>
          <w:rFonts w:ascii="Angsana New" w:hAnsi="Angsana New" w:cs="Angsana New" w:hint="cs"/>
          <w:spacing w:val="-4"/>
          <w:cs/>
          <w:lang w:val="en-GB"/>
        </w:rPr>
        <w:t xml:space="preserve"> โดยที่อำนาจควบคุมในบริษัทย่อยนั้นยังคงอยู่ในงบ</w:t>
      </w:r>
      <w:r w:rsidRPr="009665FA">
        <w:rPr>
          <w:rFonts w:ascii="Angsana New" w:hAnsi="Angsana New" w:cs="Angsana New" w:hint="cs"/>
          <w:cs/>
          <w:lang w:val="en-GB"/>
        </w:rPr>
        <w:t xml:space="preserve">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36C0D83" w14:textId="77777777" w:rsidR="00815EF1" w:rsidRDefault="00815EF1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4A7A0657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E331E">
              <w:rPr>
                <w:rFonts w:ascii="Angsana New" w:hAnsi="Angsana New"/>
                <w:sz w:val="24"/>
                <w:szCs w:val="24"/>
              </w:rPr>
              <w:t>3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5C1EAE0B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744289CA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057BC2A8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03FD8294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0E9C9299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805607" w:rsidRPr="008A7B35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3F181633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9B3" w:rsidRPr="00805607" w14:paraId="16A4DA2D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A249B3" w:rsidRPr="00DD71C1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5C478ED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D5FCCE1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4390BB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142A3A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9B3" w:rsidRPr="00805607" w14:paraId="4C276A2A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05D96EA0" w:rsidR="00A249B3" w:rsidRPr="00DD71C1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8EC75F8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2766C82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2D80A8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0AD872B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389E915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B16CBD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46D71740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29193E6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3CA159C6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B47B5E1" w14:textId="5B7D38A8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999A55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805607" w:rsidRPr="0014447D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805607" w:rsidRPr="0014447D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C3B8EA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0F66E47F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46187745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E902FF">
              <w:rPr>
                <w:rFonts w:ascii="Angsana New" w:hAnsi="Angsana New"/>
                <w:sz w:val="24"/>
                <w:szCs w:val="24"/>
              </w:rPr>
              <w:t>6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2976CDEB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</w:t>
            </w:r>
            <w:r w:rsidR="00553812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C1E3F15" w14:textId="2CDA6DF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46BDEA1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E902FF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868EA23" w14:textId="4F37E971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5C37D79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805607" w:rsidRPr="00BB6B92" w:rsidRDefault="00805607" w:rsidP="00805607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ย่อยที่ถือหุ้นโดย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805607" w:rsidRPr="008A7B35" w:rsidRDefault="00805607" w:rsidP="00805607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805607" w:rsidRPr="0014447D" w:rsidRDefault="00805607" w:rsidP="00805607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805607" w:rsidRPr="0014447D" w:rsidRDefault="00805607" w:rsidP="00805607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915D61A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0A3FD73E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805607" w:rsidRPr="00E96A49" w:rsidRDefault="00805607" w:rsidP="00805607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805607" w:rsidRPr="0014447D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423534E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12867E31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805607" w:rsidRPr="0014447D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9F47702" w14:textId="34E2EFB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2444A" w:rsidRPr="00805607" w14:paraId="59F5F5ED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805607" w:rsidRPr="008A7B35" w:rsidRDefault="00805607" w:rsidP="0080560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805607" w:rsidRPr="00805607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805607" w:rsidRPr="00B7462E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805607" w:rsidRPr="00805607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1A69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D852836" w14:textId="534F3C85" w:rsidR="00A0105B" w:rsidRPr="007D3199" w:rsidRDefault="000272FA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0CAB7B10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7F85C78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1692E351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2D206EDB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31859177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2C74BA3E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</w:tr>
      <w:tr w:rsidR="0068094B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633F8957" w:rsidR="00355947" w:rsidRPr="0039029A" w:rsidRDefault="000A5306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5287802B" w:rsidR="00355947" w:rsidRPr="0039029A" w:rsidRDefault="003146F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4,366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02A3FE30" w:rsidR="00355947" w:rsidRPr="0039029A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9</w:t>
            </w:r>
            <w:r w:rsidR="00355947" w:rsidRPr="0039029A">
              <w:rPr>
                <w:sz w:val="31"/>
                <w:szCs w:val="31"/>
              </w:rPr>
              <w:t>,</w:t>
            </w:r>
            <w:r>
              <w:rPr>
                <w:rFonts w:hint="cs"/>
                <w:sz w:val="31"/>
                <w:szCs w:val="31"/>
                <w:cs/>
              </w:rPr>
              <w:t>293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3E2445A2" w:rsidR="00355947" w:rsidRPr="0039029A" w:rsidRDefault="00313550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355947" w:rsidRPr="0039029A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C56A5C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C56A5C" w:rsidRPr="00D94AB1" w:rsidRDefault="00C56A5C" w:rsidP="00355947">
            <w:pPr>
              <w:ind w:left="-18" w:right="-78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C56A5C" w:rsidRPr="00D94AB1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C56A5C" w:rsidRPr="00D94AB1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D94AB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D94AB1" w:rsidRPr="00D94AB1" w:rsidRDefault="00D94AB1" w:rsidP="00D94AB1">
            <w:pPr>
              <w:ind w:left="-18" w:right="-78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6EBFD707" w:rsidR="00D94AB1" w:rsidRPr="00D94AB1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D94AB1" w:rsidRPr="00D94AB1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56BF2655" w:rsidR="00D94AB1" w:rsidRPr="00D94AB1" w:rsidRDefault="003146F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106,</w:t>
            </w:r>
            <w:r w:rsidR="0081343C">
              <w:rPr>
                <w:sz w:val="31"/>
                <w:szCs w:val="31"/>
              </w:rPr>
              <w:t>465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627DDA93" w:rsidR="00D94AB1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102</w:t>
            </w:r>
            <w:r w:rsidR="00D94AB1" w:rsidRPr="00D94AB1">
              <w:rPr>
                <w:sz w:val="31"/>
                <w:szCs w:val="31"/>
              </w:rPr>
              <w:t>,</w:t>
            </w:r>
            <w:r>
              <w:rPr>
                <w:rFonts w:hint="cs"/>
                <w:sz w:val="31"/>
                <w:szCs w:val="31"/>
                <w:cs/>
              </w:rPr>
              <w:t>613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1AAF09C7" w:rsidR="00D94AB1" w:rsidRPr="00D94AB1" w:rsidRDefault="00313550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41,460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5F88C8A2" w:rsidR="00D94AB1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41,460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C56A5C">
            <w:pPr>
              <w:tabs>
                <w:tab w:val="left" w:pos="585"/>
              </w:tabs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4E3EC5DE" w:rsidR="00A71C54" w:rsidRPr="00D94AB1" w:rsidRDefault="003146F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11</w:t>
            </w:r>
            <w:r w:rsidR="0081343C">
              <w:rPr>
                <w:sz w:val="31"/>
                <w:szCs w:val="31"/>
              </w:rPr>
              <w:t>0</w:t>
            </w:r>
            <w:r>
              <w:rPr>
                <w:sz w:val="31"/>
                <w:szCs w:val="31"/>
              </w:rPr>
              <w:t>,</w:t>
            </w:r>
            <w:r w:rsidR="0081343C">
              <w:rPr>
                <w:sz w:val="31"/>
                <w:szCs w:val="31"/>
              </w:rPr>
              <w:t>831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3E486688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111</w:t>
            </w:r>
            <w:r>
              <w:rPr>
                <w:sz w:val="31"/>
                <w:szCs w:val="31"/>
              </w:rPr>
              <w:t>,906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5FC1AA4C" w:rsidR="00A71C54" w:rsidRPr="00D94AB1" w:rsidRDefault="00313550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41,510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413A4825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41,510</w:t>
            </w:r>
          </w:p>
        </w:tc>
      </w:tr>
    </w:tbl>
    <w:p w14:paraId="5C54BCC0" w14:textId="77777777" w:rsidR="0042184A" w:rsidRPr="008012B7" w:rsidRDefault="0042184A" w:rsidP="0042184A">
      <w:pPr>
        <w:ind w:left="630" w:right="-26" w:firstLine="518"/>
        <w:jc w:val="thaiDistribute"/>
        <w:rPr>
          <w:sz w:val="20"/>
          <w:szCs w:val="20"/>
        </w:rPr>
      </w:pPr>
    </w:p>
    <w:p w14:paraId="439B881B" w14:textId="289B6E72" w:rsidR="00913B87" w:rsidRDefault="00913B87" w:rsidP="00913B87">
      <w:pPr>
        <w:tabs>
          <w:tab w:val="left" w:pos="669"/>
        </w:tabs>
        <w:ind w:right="-518" w:hanging="112"/>
        <w:outlineLvl w:val="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 w:rsidRPr="00913B87">
        <w:rPr>
          <w:rFonts w:eastAsia="Times New Roman"/>
          <w:b/>
          <w:bCs/>
          <w:cs/>
        </w:rPr>
        <w:t>รายการที่เกิดขึ้นกับการร่วมค้า</w:t>
      </w:r>
    </w:p>
    <w:p w14:paraId="2ADD1604" w14:textId="4DA97424" w:rsidR="00013501" w:rsidRPr="00913B87" w:rsidRDefault="00D3230C" w:rsidP="00EF709B">
      <w:pPr>
        <w:spacing w:line="300" w:lineRule="atLeast"/>
        <w:ind w:left="630" w:right="-222" w:firstLine="518"/>
        <w:jc w:val="thaiDistribute"/>
        <w:rPr>
          <w:rFonts w:eastAsia="Times New Roman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กิจการร่วมค้าภาพยนตร์บัวผันฟันยับ</w:t>
      </w:r>
    </w:p>
    <w:p w14:paraId="0F78827F" w14:textId="6C3EE31C" w:rsidR="0062700C" w:rsidRDefault="000272FA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ในเดือนกุมภาพันธ์ </w:t>
      </w:r>
      <w:r>
        <w:rPr>
          <w:spacing w:val="-4"/>
        </w:rPr>
        <w:t xml:space="preserve">2566 </w:t>
      </w:r>
      <w:r w:rsidR="0062700C"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="0062700C" w:rsidRPr="0062700C">
        <w:rPr>
          <w:spacing w:val="-4"/>
        </w:rPr>
        <w:t>7.8</w:t>
      </w:r>
      <w:r>
        <w:rPr>
          <w:spacing w:val="-4"/>
        </w:rPr>
        <w:t>8</w:t>
      </w:r>
      <w:r w:rsidR="0062700C" w:rsidRPr="0062700C">
        <w:rPr>
          <w:spacing w:val="-4"/>
        </w:rPr>
        <w:t xml:space="preserve"> </w:t>
      </w:r>
      <w:r w:rsidR="0062700C"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ทั้งนี้สัดส่วนในการลงทุนของบริษัทไม่มีการเปลี่ยนแปลง</w:t>
      </w:r>
    </w:p>
    <w:p w14:paraId="118D32DE" w14:textId="70E5347B" w:rsidR="000A35A4" w:rsidRDefault="000A35A4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3F4F84">
        <w:rPr>
          <w:spacing w:val="-4"/>
          <w:cs/>
        </w:rPr>
        <w:t xml:space="preserve">เมื่อวันที่ 1 กันยายน </w:t>
      </w:r>
      <w:r>
        <w:rPr>
          <w:spacing w:val="-4"/>
        </w:rPr>
        <w:t>2566</w:t>
      </w:r>
      <w:r w:rsidRPr="003F4F84">
        <w:rPr>
          <w:spacing w:val="-4"/>
          <w:cs/>
        </w:rPr>
        <w:t xml:space="preserve"> ที่ประชุมคณะกรรมการของกิจการร่วมค้า ครั้งที่ </w:t>
      </w:r>
      <w:r>
        <w:rPr>
          <w:spacing w:val="-4"/>
        </w:rPr>
        <w:t>3/2566</w:t>
      </w:r>
      <w:r w:rsidRPr="003F4F84">
        <w:rPr>
          <w:spacing w:val="-4"/>
          <w:cs/>
        </w:rPr>
        <w:t xml:space="preserve"> ได้มีมติอนุมัติการคืนเงินลงทุนให้แก่ผู้ร่วมค้า เป็นจำนวนเงิน </w:t>
      </w:r>
      <w:r>
        <w:rPr>
          <w:spacing w:val="-4"/>
        </w:rPr>
        <w:t>23.54</w:t>
      </w:r>
      <w:r w:rsidRPr="003F4F84">
        <w:rPr>
          <w:spacing w:val="-4"/>
          <w:cs/>
        </w:rPr>
        <w:t xml:space="preserve"> ล้านบาท ซึ่งบริษัทได้รับคืนเงินลงทุนเป็นจำนวนเงิน </w:t>
      </w:r>
      <w:r>
        <w:rPr>
          <w:spacing w:val="-4"/>
        </w:rPr>
        <w:t>11.77</w:t>
      </w:r>
      <w:r w:rsidRPr="003F4F84">
        <w:rPr>
          <w:spacing w:val="-4"/>
          <w:cs/>
        </w:rPr>
        <w:t xml:space="preserve"> ล้านบาท ในเดือนตุลาคม </w:t>
      </w:r>
      <w:r>
        <w:rPr>
          <w:spacing w:val="-4"/>
        </w:rPr>
        <w:t>2566</w:t>
      </w:r>
    </w:p>
    <w:p w14:paraId="0C4193F2" w14:textId="77777777" w:rsidR="005F25DC" w:rsidRDefault="005F25DC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</w:p>
    <w:p w14:paraId="1464F623" w14:textId="77777777" w:rsidR="005F25DC" w:rsidRPr="004C3514" w:rsidRDefault="005F25DC" w:rsidP="005F25DC">
      <w:pPr>
        <w:spacing w:line="300" w:lineRule="atLeast"/>
        <w:ind w:left="630" w:right="-222" w:firstLine="518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lastRenderedPageBreak/>
        <w:t>กิจการร่วมค้า เมเจอร์ จอยน์ ฟิล์ม</w:t>
      </w:r>
      <w:r>
        <w:rPr>
          <w:rFonts w:ascii="Angsana New" w:hAnsi="Angsana New" w:hint="cs"/>
          <w:b/>
          <w:bCs/>
          <w:cs/>
        </w:rPr>
        <w:t xml:space="preserve"> </w:t>
      </w:r>
      <w:r w:rsidRPr="00E768FF">
        <w:rPr>
          <w:rFonts w:ascii="Angsana New" w:hAnsi="Angsana New"/>
          <w:b/>
          <w:bCs/>
          <w:cs/>
        </w:rPr>
        <w:t>และ บีอีซี เวิลด์</w:t>
      </w:r>
    </w:p>
    <w:p w14:paraId="28B926B8" w14:textId="5930F400" w:rsidR="00EF709B" w:rsidRDefault="005F25DC" w:rsidP="005F25DC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5F25DC">
        <w:rPr>
          <w:spacing w:val="-4"/>
          <w:cs/>
        </w:rPr>
        <w:t xml:space="preserve">ในเดือนตุลาคม </w:t>
      </w:r>
      <w:r w:rsidRPr="005F25DC">
        <w:rPr>
          <w:spacing w:val="-4"/>
        </w:rPr>
        <w:t xml:space="preserve">2566 </w:t>
      </w:r>
      <w:r w:rsidRPr="005F25DC">
        <w:rPr>
          <w:spacing w:val="-4"/>
          <w:cs/>
        </w:rPr>
        <w:t xml:space="preserve">บริษัทได้ลงทุนในกิจการร่วมค้า เมเจอร์ จอยน์ ฟิล์ม และ บีอีซี เวิลด์ เป็นจำนวนเงิน </w:t>
      </w:r>
      <w:r w:rsidRPr="005F25DC">
        <w:rPr>
          <w:spacing w:val="-4"/>
        </w:rPr>
        <w:t xml:space="preserve">41.46 </w:t>
      </w:r>
      <w:r w:rsidRPr="005F25DC">
        <w:rPr>
          <w:spacing w:val="-4"/>
          <w:cs/>
        </w:rPr>
        <w:t xml:space="preserve">ล้านบาท จากมูลค่าการลงทุนของกิจการร่วมค้าทั้งสิ้น </w:t>
      </w:r>
      <w:r w:rsidRPr="005F25DC">
        <w:rPr>
          <w:spacing w:val="-4"/>
        </w:rPr>
        <w:t xml:space="preserve">82.92 </w:t>
      </w:r>
      <w:r w:rsidRPr="005F25DC">
        <w:rPr>
          <w:spacing w:val="-4"/>
          <w:cs/>
        </w:rPr>
        <w:t xml:space="preserve">ล้านบาท คิดเป็นสัดส่วนการลงทุนร้อยละ </w:t>
      </w:r>
      <w:r w:rsidRPr="005F25DC">
        <w:rPr>
          <w:spacing w:val="-4"/>
        </w:rPr>
        <w:t xml:space="preserve">50 </w:t>
      </w:r>
      <w:r w:rsidRPr="005F25DC">
        <w:rPr>
          <w:spacing w:val="-4"/>
          <w:cs/>
        </w:rPr>
        <w:t>โดยมีวัตถุประสงค์เพื่อผลิตภาพยนตร์</w:t>
      </w:r>
    </w:p>
    <w:p w14:paraId="6B632971" w14:textId="77777777" w:rsidR="005F25DC" w:rsidRPr="005F25DC" w:rsidRDefault="005F25DC" w:rsidP="005F25DC">
      <w:pPr>
        <w:spacing w:line="300" w:lineRule="atLeast"/>
        <w:ind w:left="1148" w:right="-222" w:firstLine="412"/>
        <w:jc w:val="thaiDistribute"/>
        <w:rPr>
          <w:spacing w:val="-4"/>
          <w:sz w:val="10"/>
          <w:szCs w:val="10"/>
          <w:cs/>
        </w:rPr>
      </w:pP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826993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680D3084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3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CA74F1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6E164028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826993"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5C7EE671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826993"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4E68693A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826993"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21576B4F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มี</w:t>
            </w:r>
            <w:r w:rsidR="00355947" w:rsidRPr="0039029A">
              <w:rPr>
                <w:cs/>
              </w:rPr>
              <w:t xml:space="preserve">.ค. </w:t>
            </w:r>
            <w:r w:rsidRPr="0039029A">
              <w:t>256</w:t>
            </w:r>
            <w:r w:rsidR="00826993">
              <w:t>6</w:t>
            </w:r>
          </w:p>
        </w:tc>
      </w:tr>
      <w:tr w:rsidR="00D577B6" w:rsidRPr="0039029A" w14:paraId="319EE8CE" w14:textId="77777777" w:rsidTr="00CA74F1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D577B6" w:rsidRPr="00F44C7D" w:rsidRDefault="00D577B6" w:rsidP="00D577B6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D577B6" w:rsidRPr="0039029A" w:rsidRDefault="00D577B6" w:rsidP="00D577B6">
            <w:pPr>
              <w:spacing w:line="228" w:lineRule="auto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5576DE82" w:rsidR="00D577B6" w:rsidRPr="004C423B" w:rsidRDefault="00D577B6" w:rsidP="00D577B6">
            <w:pPr>
              <w:tabs>
                <w:tab w:val="decimal" w:pos="964"/>
              </w:tabs>
              <w:ind w:right="-138" w:firstLine="2"/>
              <w:jc w:val="both"/>
            </w:pPr>
            <w:r w:rsidRPr="004C423B">
              <w:rPr>
                <w:rFonts w:hint="cs"/>
                <w:cs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32927568" w:rsidR="00D577B6" w:rsidRPr="0039029A" w:rsidRDefault="00D577B6" w:rsidP="00D577B6">
            <w:pPr>
              <w:tabs>
                <w:tab w:val="decimal" w:pos="964"/>
              </w:tabs>
              <w:ind w:right="-138" w:firstLine="2"/>
              <w:jc w:val="both"/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3215436E" w:rsidR="00D577B6" w:rsidRPr="0039029A" w:rsidRDefault="00FF4A04" w:rsidP="00384813">
            <w:pPr>
              <w:tabs>
                <w:tab w:val="decimal" w:pos="964"/>
              </w:tabs>
              <w:ind w:right="-138" w:firstLine="2"/>
              <w:jc w:val="both"/>
            </w:pPr>
            <w:r>
              <w:t>5,000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0096BB5F" w14:textId="6192D14B" w:rsidR="00D577B6" w:rsidRPr="0039029A" w:rsidRDefault="00D577B6" w:rsidP="00D577B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</w:tr>
      <w:tr w:rsidR="00D577B6" w:rsidRPr="0039029A" w14:paraId="70D7761F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D577B6" w:rsidRPr="00F44C7D" w:rsidRDefault="00D577B6" w:rsidP="00D577B6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D577B6" w:rsidRPr="0039029A" w:rsidRDefault="00D577B6" w:rsidP="00D577B6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D577B6" w:rsidRPr="004C423B" w:rsidRDefault="00D577B6" w:rsidP="00D577B6">
            <w:pPr>
              <w:tabs>
                <w:tab w:val="decimal" w:pos="964"/>
              </w:tabs>
              <w:ind w:right="-138" w:firstLine="2"/>
              <w:jc w:val="both"/>
            </w:pPr>
          </w:p>
        </w:tc>
        <w:tc>
          <w:tcPr>
            <w:tcW w:w="1306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D577B6" w:rsidRPr="0039029A" w:rsidRDefault="00D577B6" w:rsidP="00D577B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D577B6" w:rsidRPr="0039029A" w:rsidRDefault="00D577B6" w:rsidP="00384813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D577B6" w:rsidRPr="0039029A" w:rsidRDefault="00D577B6" w:rsidP="00D577B6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D577B6" w:rsidRPr="0039029A" w14:paraId="3C34903C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D577B6" w:rsidRPr="00F44C7D" w:rsidRDefault="00D577B6" w:rsidP="00D577B6">
            <w:pPr>
              <w:spacing w:line="228" w:lineRule="auto"/>
              <w:ind w:left="-18" w:right="-9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D577B6" w:rsidRPr="0039029A" w:rsidRDefault="00D577B6" w:rsidP="00D577B6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4C42F37F" w:rsidR="00D577B6" w:rsidRPr="004C423B" w:rsidRDefault="00D577B6" w:rsidP="00D577B6">
            <w:pPr>
              <w:tabs>
                <w:tab w:val="decimal" w:pos="964"/>
              </w:tabs>
              <w:ind w:right="-138" w:firstLine="2"/>
              <w:jc w:val="both"/>
            </w:pPr>
            <w:r w:rsidRPr="004C423B">
              <w:t>82,920</w:t>
            </w:r>
          </w:p>
        </w:tc>
        <w:tc>
          <w:tcPr>
            <w:tcW w:w="130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7E000F7B" w:rsidR="00D577B6" w:rsidRPr="0039029A" w:rsidRDefault="00D577B6" w:rsidP="00D577B6">
            <w:pPr>
              <w:tabs>
                <w:tab w:val="decimal" w:pos="964"/>
              </w:tabs>
              <w:ind w:right="-138" w:firstLine="2"/>
              <w:jc w:val="both"/>
            </w:pPr>
            <w:r>
              <w:t>82,920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2280F589" w:rsidR="00D577B6" w:rsidRPr="0039029A" w:rsidRDefault="00D577B6" w:rsidP="00384813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42EA0DB7" w:rsidR="00D577B6" w:rsidRPr="0039029A" w:rsidRDefault="00D577B6" w:rsidP="00D577B6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  <w:tr w:rsidR="00D577B6" w:rsidRPr="0039029A" w14:paraId="233C9507" w14:textId="77777777" w:rsidTr="00CA74F1">
        <w:trPr>
          <w:trHeight w:val="311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D577B6" w:rsidRPr="0039029A" w:rsidRDefault="00D577B6" w:rsidP="00D577B6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3EC4C950" w:rsidR="00D577B6" w:rsidRPr="004C423B" w:rsidRDefault="00D577B6" w:rsidP="00D577B6">
            <w:pPr>
              <w:tabs>
                <w:tab w:val="decimal" w:pos="964"/>
              </w:tabs>
              <w:ind w:right="-138" w:firstLine="2"/>
              <w:jc w:val="both"/>
            </w:pPr>
            <w:r w:rsidRPr="004C423B">
              <w:t>83,020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4EAE7344" w:rsidR="00D577B6" w:rsidRPr="0039029A" w:rsidRDefault="00D577B6" w:rsidP="00D577B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83,020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263F6BD7" w:rsidR="00D577B6" w:rsidRPr="0039029A" w:rsidRDefault="00FF4A04" w:rsidP="00384813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5,000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7CAFE72F" w:rsidR="00D577B6" w:rsidRPr="0039029A" w:rsidRDefault="00D577B6" w:rsidP="00D577B6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</w:tbl>
    <w:p w14:paraId="3855F0A4" w14:textId="77777777" w:rsidR="003C5FC2" w:rsidRPr="00707C3B" w:rsidRDefault="003C5FC2" w:rsidP="003C5FC2">
      <w:pPr>
        <w:spacing w:line="300" w:lineRule="atLeast"/>
        <w:ind w:right="-28"/>
        <w:rPr>
          <w:b/>
          <w:bCs/>
          <w:sz w:val="10"/>
          <w:szCs w:val="10"/>
        </w:rPr>
      </w:pPr>
    </w:p>
    <w:p w14:paraId="654EFA8E" w14:textId="3DF75E00" w:rsidR="00BD59D5" w:rsidRPr="00B95115" w:rsidRDefault="003C5FC2" w:rsidP="0039029A">
      <w:pPr>
        <w:spacing w:line="300" w:lineRule="atLeast"/>
        <w:ind w:left="630" w:right="-222" w:firstLine="518"/>
        <w:jc w:val="thaiDistribute"/>
      </w:pPr>
      <w:r w:rsidRPr="00F9216F">
        <w:rPr>
          <w:rFonts w:hint="cs"/>
          <w:spacing w:val="-4"/>
          <w:cs/>
        </w:rPr>
        <w:t>งบการเงินของ</w:t>
      </w:r>
      <w:r w:rsidR="0042184A" w:rsidRPr="00F9216F">
        <w:rPr>
          <w:rFonts w:hint="cs"/>
          <w:spacing w:val="-4"/>
          <w:cs/>
        </w:rPr>
        <w:t>กิจ</w:t>
      </w:r>
      <w:r w:rsidRPr="00F9216F">
        <w:rPr>
          <w:rFonts w:hint="cs"/>
          <w:spacing w:val="-4"/>
          <w:cs/>
        </w:rPr>
        <w:t>การร่วมค้า</w:t>
      </w:r>
      <w:r w:rsidR="00816049">
        <w:rPr>
          <w:rFonts w:hint="cs"/>
          <w:spacing w:val="-4"/>
          <w:cs/>
        </w:rPr>
        <w:t>ภาพยนตร์บัวผันฟันยับ</w:t>
      </w:r>
      <w:r w:rsidR="00C1278C">
        <w:rPr>
          <w:spacing w:val="-4"/>
        </w:rPr>
        <w:t xml:space="preserve"> </w:t>
      </w:r>
      <w:r w:rsidR="00C1278C">
        <w:rPr>
          <w:rFonts w:hint="cs"/>
          <w:spacing w:val="-4"/>
          <w:cs/>
        </w:rPr>
        <w:t>และ</w:t>
      </w:r>
      <w:r w:rsidR="00C1278C" w:rsidRPr="00B95115">
        <w:rPr>
          <w:rFonts w:hint="cs"/>
          <w:spacing w:val="-4"/>
          <w:cs/>
        </w:rPr>
        <w:t>กิจการร่วมค้า เมเจอร์ จอยน์ ฟิล์ม และ บีอีซี เวิลด์</w:t>
      </w:r>
      <w:r w:rsidR="00C1278C">
        <w:rPr>
          <w:spacing w:val="-4"/>
          <w:cs/>
        </w:rPr>
        <w:br/>
      </w:r>
      <w:r w:rsidRPr="00F9216F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F9216F">
        <w:rPr>
          <w:rFonts w:hint="cs"/>
          <w:cs/>
        </w:rPr>
        <w:t xml:space="preserve">ณ วันที่ </w:t>
      </w:r>
      <w:r w:rsidRPr="00F9216F">
        <w:t>3</w:t>
      </w:r>
      <w:r w:rsidR="001F1F71" w:rsidRPr="00F9216F">
        <w:t>1</w:t>
      </w:r>
      <w:r w:rsidRPr="00F9216F">
        <w:t xml:space="preserve"> </w:t>
      </w:r>
      <w:r w:rsidR="001F1F71" w:rsidRPr="00F9216F">
        <w:rPr>
          <w:rFonts w:hint="cs"/>
          <w:cs/>
        </w:rPr>
        <w:t>มีนาคม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AB2E9D" w:rsidRPr="00F9216F">
        <w:t>7</w:t>
      </w:r>
      <w:r w:rsidRPr="00F9216F">
        <w:t xml:space="preserve"> </w:t>
      </w:r>
      <w:r w:rsidRPr="00F9216F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1F1F71" w:rsidRPr="00F9216F">
        <w:rPr>
          <w:rFonts w:hint="cs"/>
          <w:cs/>
        </w:rPr>
        <w:t>สาม</w:t>
      </w:r>
      <w:r w:rsidRPr="00F9216F">
        <w:rPr>
          <w:rFonts w:hint="cs"/>
          <w:cs/>
        </w:rPr>
        <w:t>เดือนสิ้นสุดวันที่</w:t>
      </w:r>
      <w:r w:rsidR="00816049">
        <w:rPr>
          <w:rFonts w:hint="cs"/>
          <w:cs/>
        </w:rPr>
        <w:t xml:space="preserve"> </w:t>
      </w:r>
      <w:r w:rsidRPr="00F9216F">
        <w:t>3</w:t>
      </w:r>
      <w:r w:rsidR="001F1F71" w:rsidRPr="00F9216F">
        <w:t>1</w:t>
      </w:r>
      <w:r w:rsidRPr="00F9216F">
        <w:t xml:space="preserve"> </w:t>
      </w:r>
      <w:r w:rsidR="001F1F71" w:rsidRPr="00F9216F">
        <w:rPr>
          <w:rFonts w:hint="cs"/>
          <w:cs/>
        </w:rPr>
        <w:t>มีนาคม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AB2E9D" w:rsidRPr="00F9216F">
        <w:t>7</w:t>
      </w:r>
      <w:r w:rsidRPr="00F9216F">
        <w:rPr>
          <w:rFonts w:hint="cs"/>
          <w:cs/>
        </w:rPr>
        <w:t xml:space="preserve"> </w:t>
      </w:r>
      <w:r w:rsidR="006274BB">
        <w:rPr>
          <w:rFonts w:hint="cs"/>
          <w:cs/>
        </w:rPr>
        <w:t xml:space="preserve">และ </w:t>
      </w:r>
      <w:r w:rsidR="006274BB" w:rsidRPr="00B95115">
        <w:t>2566</w:t>
      </w:r>
      <w:r w:rsidR="006274BB" w:rsidRPr="00B95115">
        <w:rPr>
          <w:rFonts w:hint="cs"/>
          <w:cs/>
        </w:rPr>
        <w:t xml:space="preserve"> </w:t>
      </w:r>
      <w:r w:rsidRPr="00B95115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501464C2" w14:textId="77777777" w:rsidR="00F9216F" w:rsidRDefault="00F9216F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3F707B01" w14:textId="77777777" w:rsidR="00C1278C" w:rsidRDefault="00C1278C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7ACDBC7E" w14:textId="77777777" w:rsidR="00C1278C" w:rsidRDefault="00C1278C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42F4F36A" w14:textId="77777777" w:rsidR="00C1278C" w:rsidRDefault="00C1278C" w:rsidP="00F9216F">
      <w:pPr>
        <w:spacing w:line="300" w:lineRule="atLeast"/>
        <w:ind w:left="630" w:right="-222" w:firstLine="518"/>
        <w:jc w:val="thaiDistribute"/>
      </w:pPr>
    </w:p>
    <w:p w14:paraId="3E76DAF9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07A0E24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74B986D5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3BF78600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20ED1BF7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C7DED5C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4606A65" w14:textId="77777777" w:rsidR="00F9216F" w:rsidRPr="000A5306" w:rsidRDefault="00F9216F" w:rsidP="00F9216F">
      <w:pPr>
        <w:spacing w:line="300" w:lineRule="atLeast"/>
        <w:ind w:left="630" w:right="-222" w:firstLine="518"/>
        <w:jc w:val="thaiDistribute"/>
      </w:pPr>
    </w:p>
    <w:p w14:paraId="02809970" w14:textId="77777777" w:rsidR="00815EF1" w:rsidRDefault="00815EF1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1E4FF58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4B25424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77777EEC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2E688A65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1BC5CAC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7F9340B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B41A5C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4E2FE84F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7CCAA5B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6639FA40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5FA2B3F0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7A18260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6A5C1AEC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BD6FAE0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02904138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5E4AD0D4" w14:textId="77777777" w:rsidR="00F9216F" w:rsidRPr="00707C3B" w:rsidRDefault="00F9216F" w:rsidP="003043B9">
      <w:pPr>
        <w:spacing w:line="160" w:lineRule="atLeast"/>
        <w:ind w:right="-28"/>
        <w:jc w:val="thaiDistribute"/>
        <w:rPr>
          <w:b/>
          <w:bCs/>
          <w:sz w:val="10"/>
          <w:szCs w:val="10"/>
        </w:rPr>
      </w:pPr>
    </w:p>
    <w:bookmarkEnd w:id="2"/>
    <w:p w14:paraId="7407809D" w14:textId="0D8161BF" w:rsidR="004177DC" w:rsidRPr="00A370CE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A370CE">
        <w:rPr>
          <w:rFonts w:hint="cs"/>
          <w:b/>
          <w:bCs/>
          <w:cs/>
        </w:rPr>
        <w:lastRenderedPageBreak/>
        <w:t>อาคารและอุปกรณ์</w:t>
      </w:r>
    </w:p>
    <w:p w14:paraId="1CADFF02" w14:textId="77777777" w:rsidR="004177DC" w:rsidRPr="00AD3B4C" w:rsidRDefault="004177DC" w:rsidP="004177DC">
      <w:pPr>
        <w:spacing w:line="300" w:lineRule="atLeast"/>
        <w:ind w:left="630" w:right="-311"/>
        <w:rPr>
          <w:b/>
          <w:bCs/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34ABD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34ABD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4A8CD0DC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C70015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600FA5E" w:rsidR="004177DC" w:rsidRPr="00C41215" w:rsidRDefault="004177D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C70015">
              <w:rPr>
                <w:rFonts w:ascii="Angsana New" w:hAnsi="Angsana New" w:cs="Angsana New"/>
              </w:rPr>
              <w:t>217</w:t>
            </w:r>
            <w:r w:rsidRPr="00C41215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913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6A1AE500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260</w:t>
            </w:r>
            <w:r w:rsidR="004177DC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</w:p>
        </w:tc>
      </w:tr>
      <w:tr w:rsidR="004177DC" w:rsidRPr="00864B27" w14:paraId="1F6A010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222E86AE" w:rsidR="004177DC" w:rsidRPr="00482A20" w:rsidRDefault="00B53656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31,92</w:t>
            </w:r>
            <w:r w:rsidR="00B428D8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5ACF9037" w:rsidR="004177DC" w:rsidRPr="00DD1206" w:rsidRDefault="0055380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476</w:t>
            </w:r>
          </w:p>
        </w:tc>
      </w:tr>
      <w:tr w:rsidR="004177DC" w:rsidRPr="00864B27" w14:paraId="5568915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67FE7D18" w:rsidR="004177DC" w:rsidRPr="00482A20" w:rsidRDefault="00D14E8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(8,83</w:t>
            </w:r>
            <w:r w:rsidR="00B428D8"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02ADA70E" w:rsidR="004177DC" w:rsidRPr="00DD1206" w:rsidRDefault="00C6091A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(8,822)</w:t>
            </w:r>
          </w:p>
        </w:tc>
      </w:tr>
      <w:tr w:rsidR="004177DC" w:rsidRPr="00864B27" w14:paraId="567D6E44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7656031D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8C630D"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8C630D" w:rsidRPr="002763B3">
              <w:rPr>
                <w:rFonts w:ascii="Angsana New" w:hAnsi="Angsana New" w:cs="Angsana New" w:hint="cs"/>
                <w:cs/>
              </w:rPr>
              <w:t>มีนาคม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C70015" w:rsidRPr="002763B3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52258D2B" w:rsidR="004177DC" w:rsidRPr="0038498B" w:rsidRDefault="00D14E8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1,241,006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7B8D9886" w:rsidR="004177DC" w:rsidRPr="00DD1206" w:rsidRDefault="00C6091A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252,076</w:t>
            </w:r>
          </w:p>
        </w:tc>
      </w:tr>
      <w:tr w:rsidR="004177DC" w:rsidRPr="00864B27" w14:paraId="4BB454C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26742361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C70015" w:rsidRPr="002763B3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468955A6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983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10479A11" w:rsidR="004177DC" w:rsidRPr="00DD1206" w:rsidRDefault="00A370CE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1</w:t>
            </w:r>
            <w:r w:rsidR="00C70015">
              <w:rPr>
                <w:rFonts w:ascii="Angsana New" w:hAnsi="Angsana New" w:cs="Angsana New"/>
              </w:rPr>
              <w:t>98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461</w:t>
            </w:r>
          </w:p>
        </w:tc>
      </w:tr>
      <w:tr w:rsidR="004177DC" w:rsidRPr="00864B27" w14:paraId="4D40927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5158616C" w:rsidR="004177DC" w:rsidRPr="00482A20" w:rsidRDefault="00D14E8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17,095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1D099E65" w:rsidR="004177DC" w:rsidRPr="00DD1206" w:rsidRDefault="00C6091A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3,562</w:t>
            </w:r>
          </w:p>
        </w:tc>
      </w:tr>
      <w:tr w:rsidR="00226D44" w:rsidRPr="00864B27" w14:paraId="469594B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2B75EDF0" w:rsidR="00226D44" w:rsidRPr="00482A20" w:rsidRDefault="00D14E8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(7,320)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2CEE02D8" w:rsidR="00226D44" w:rsidRPr="00DD1206" w:rsidRDefault="00C6091A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(7,314)</w:t>
            </w:r>
          </w:p>
        </w:tc>
      </w:tr>
      <w:tr w:rsidR="00226D44" w:rsidRPr="00864B27" w14:paraId="1C67555B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0EF7F73F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5591DD0F" w:rsidR="00226D44" w:rsidRPr="00482A20" w:rsidRDefault="00D14E8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993,419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2AA30FBB" w:rsidR="00226D44" w:rsidRPr="00DD1206" w:rsidRDefault="00C6091A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194,709</w:t>
            </w:r>
          </w:p>
        </w:tc>
      </w:tr>
      <w:tr w:rsidR="00226D44" w:rsidRPr="00864B27" w14:paraId="349642A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55B22E28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0943E654" w:rsidR="00226D44" w:rsidRPr="00482A20" w:rsidRDefault="00226D4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34</w:t>
            </w:r>
            <w:r w:rsidRPr="00482A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269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156CC21D" w:rsidR="00226D44" w:rsidRPr="00DD1206" w:rsidRDefault="00226D4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  <w:r w:rsidRPr="00DD1206">
              <w:rPr>
                <w:rFonts w:ascii="Angsana New" w:hAnsi="Angsana New" w:cs="Angsana New"/>
              </w:rPr>
              <w:t>,9</w:t>
            </w:r>
            <w:r>
              <w:rPr>
                <w:rFonts w:ascii="Angsana New" w:hAnsi="Angsana New" w:cs="Angsana New"/>
              </w:rPr>
              <w:t>61</w:t>
            </w:r>
          </w:p>
        </w:tc>
      </w:tr>
      <w:tr w:rsidR="00226D44" w:rsidRPr="00864B27" w14:paraId="3926193E" w14:textId="77777777" w:rsidTr="00034ABD">
        <w:tc>
          <w:tcPr>
            <w:tcW w:w="4719" w:type="dxa"/>
            <w:tcBorders>
              <w:top w:val="nil"/>
            </w:tcBorders>
            <w:vAlign w:val="center"/>
          </w:tcPr>
          <w:p w14:paraId="69364836" w14:textId="6421C135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42528493" w:rsidR="00226D44" w:rsidRPr="00482A20" w:rsidRDefault="00D14E8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247,587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139C911E" w:rsidR="00226D44" w:rsidRPr="00DD1206" w:rsidRDefault="00C6091A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57,367</w:t>
            </w:r>
          </w:p>
        </w:tc>
      </w:tr>
    </w:tbl>
    <w:p w14:paraId="59F750F4" w14:textId="77777777" w:rsidR="00707C3B" w:rsidRPr="00D76703" w:rsidRDefault="00707C3B" w:rsidP="00D76703">
      <w:pPr>
        <w:ind w:right="-871"/>
        <w:rPr>
          <w:rFonts w:ascii="Angsana New" w:eastAsia="Times New Roman" w:hAnsi="Angsana New"/>
          <w:sz w:val="20"/>
          <w:szCs w:val="20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CA74F1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50D16264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203E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3A025464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0E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180C7459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203E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69AEBFC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0E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05FE6" w:rsidRPr="001D12C9" w14:paraId="6784B1E3" w14:textId="77777777" w:rsidTr="00CA74F1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38CA7D6E" w:rsidR="00705FE6" w:rsidRPr="002E0B31" w:rsidRDefault="001203E8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25D2FFFD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346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738B57A4" w:rsidR="00705FE6" w:rsidRPr="00705FE6" w:rsidRDefault="00504A14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highlight w:val="yellow"/>
              </w:rPr>
            </w:pPr>
            <w:r w:rsidRPr="00504A14">
              <w:rPr>
                <w:rFonts w:ascii="Angsana New" w:hAnsi="Angsana New" w:cs="Angsana New"/>
              </w:rPr>
              <w:t>1</w:t>
            </w:r>
            <w:r w:rsidR="001203E8">
              <w:rPr>
                <w:rFonts w:ascii="Angsana New" w:hAnsi="Angsana New" w:cs="Angsana New"/>
              </w:rPr>
              <w:t>16</w:t>
            </w:r>
            <w:r w:rsidRPr="00504A14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536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13CD01A1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136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  <w:tr w:rsidR="00705FE6" w:rsidRPr="001D12C9" w14:paraId="077C8242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68A939B0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F17082D" w14:textId="6FAF08E7" w:rsidR="00705FE6" w:rsidRPr="002E0B31" w:rsidRDefault="0032426C" w:rsidP="0032426C">
            <w:pPr>
              <w:tabs>
                <w:tab w:val="decimal" w:pos="794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1A18E1F" w14:textId="37EC762D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D62B0E" w14:textId="0942C60D" w:rsidR="00705FE6" w:rsidRPr="000E450D" w:rsidRDefault="00B6070F" w:rsidP="00BF355C">
            <w:pPr>
              <w:tabs>
                <w:tab w:val="decimal" w:pos="794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3E9239" w14:textId="7575DAC3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779</w:t>
            </w:r>
          </w:p>
        </w:tc>
      </w:tr>
      <w:tr w:rsidR="00705FE6" w:rsidRPr="001D12C9" w14:paraId="02A5825B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5B722565" w:rsidR="00705FE6" w:rsidRPr="00F711C7" w:rsidRDefault="0032426C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(16,599)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5246301C" w:rsidR="00705FE6" w:rsidRPr="0042106A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</w:t>
            </w:r>
            <w:r w:rsidR="001203E8">
              <w:rPr>
                <w:rFonts w:ascii="Angsana New" w:hAnsi="Angsana New" w:cs="Angsana New"/>
              </w:rPr>
              <w:t>5</w:t>
            </w:r>
            <w:r w:rsidRPr="0042106A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673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60B1BE6E" w:rsidR="00705FE6" w:rsidRPr="000E450D" w:rsidRDefault="00B6070F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(6,484)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502BC64F" w:rsidR="00705FE6" w:rsidRPr="0058746B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 w:rsidR="001203E8">
              <w:rPr>
                <w:rFonts w:ascii="Angsana New" w:hAnsi="Angsana New" w:cs="Angsana New"/>
              </w:rPr>
              <w:t>5</w:t>
            </w:r>
            <w:r w:rsidRPr="0058746B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606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CA74F1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53130DC4" w14:textId="400037DC" w:rsidR="00705FE6" w:rsidRPr="00F711C7" w:rsidRDefault="0032426C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275,997</w:t>
            </w:r>
          </w:p>
        </w:tc>
        <w:tc>
          <w:tcPr>
            <w:tcW w:w="1405" w:type="dxa"/>
            <w:tcBorders>
              <w:left w:val="dashed" w:sz="4" w:space="0" w:color="auto"/>
            </w:tcBorders>
            <w:vAlign w:val="center"/>
          </w:tcPr>
          <w:p w14:paraId="1D03E7C8" w14:textId="499B8099" w:rsidR="00705FE6" w:rsidRPr="0042106A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</w:t>
            </w:r>
            <w:r w:rsidR="00705FE6" w:rsidRPr="004210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39DF9363" w14:textId="65A68B59" w:rsidR="00705FE6" w:rsidRPr="000E450D" w:rsidRDefault="00B6070F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110,052</w:t>
            </w:r>
          </w:p>
        </w:tc>
        <w:tc>
          <w:tcPr>
            <w:tcW w:w="1303" w:type="dxa"/>
            <w:tcBorders>
              <w:left w:val="dashed" w:sz="4" w:space="0" w:color="auto"/>
            </w:tcBorders>
            <w:vAlign w:val="center"/>
          </w:tcPr>
          <w:p w14:paraId="51260B7D" w14:textId="01FFFCC5" w:rsidR="00705FE6" w:rsidRPr="0058746B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203E8">
              <w:rPr>
                <w:rFonts w:ascii="Angsana New" w:hAnsi="Angsana New" w:cs="Angsana New"/>
              </w:rPr>
              <w:t>16</w:t>
            </w:r>
            <w:r w:rsidRPr="0058746B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536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6A036ABA" w:rsidR="00491C9C" w:rsidRPr="00E45259" w:rsidRDefault="00491C9C" w:rsidP="00E45259">
      <w:pPr>
        <w:spacing w:line="300" w:lineRule="atLeast"/>
        <w:ind w:left="630" w:right="-57" w:firstLine="518"/>
        <w:jc w:val="thaiDistribute"/>
        <w:rPr>
          <w:spacing w:val="-4"/>
          <w:cs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3AA42DB6" w:rsidR="003111A8" w:rsidRDefault="003111A8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1010E2D9" w14:textId="2C1A53AD" w:rsidR="0061749A" w:rsidRPr="006C024D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94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2211"/>
        <w:gridCol w:w="2211"/>
      </w:tblGrid>
      <w:tr w:rsidR="00FE6177" w:rsidRPr="00CD157D" w14:paraId="37F90B59" w14:textId="77777777" w:rsidTr="00FE6177">
        <w:tc>
          <w:tcPr>
            <w:tcW w:w="5272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42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FE6177">
        <w:tc>
          <w:tcPr>
            <w:tcW w:w="5272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5599FC13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3043B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318B9F09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3043B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6177" w:rsidRPr="00CD157D" w14:paraId="53FA6278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7808E6B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FE6177"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51A8989F" w:rsidR="00651D2B" w:rsidRPr="00D01EFC" w:rsidRDefault="006C024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715</w:t>
            </w:r>
            <w:r w:rsidRPr="00D01EFC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115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3ECB740D" w:rsidR="00651D2B" w:rsidRPr="00651D2B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577</w:t>
            </w:r>
            <w:r w:rsidRPr="00651D2B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466</w:t>
            </w:r>
          </w:p>
        </w:tc>
      </w:tr>
      <w:tr w:rsidR="00FE6177" w:rsidRPr="005E3BF4" w14:paraId="2559BC20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3BB581" w14:textId="652F16D1" w:rsidR="00651D2B" w:rsidRPr="00D01EFC" w:rsidRDefault="00B23856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33,941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2FF8D850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141ADA">
              <w:rPr>
                <w:rFonts w:ascii="Angsana New" w:hAnsi="Angsana New" w:cs="Angsana New"/>
              </w:rPr>
              <w:t>9</w:t>
            </w:r>
          </w:p>
        </w:tc>
      </w:tr>
      <w:tr w:rsidR="00FE6177" w:rsidRPr="00FF6653" w14:paraId="1BFA4A72" w14:textId="77777777" w:rsidTr="00FE6177">
        <w:tc>
          <w:tcPr>
            <w:tcW w:w="5272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11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14:paraId="62B41D07" w14:textId="48A91410" w:rsidR="00651D2B" w:rsidRPr="00D01EFC" w:rsidRDefault="00B23856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1,749,056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5C351583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715</w:t>
            </w:r>
            <w:r w:rsidRPr="00147A51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115</w:t>
            </w:r>
          </w:p>
        </w:tc>
      </w:tr>
      <w:tr w:rsidR="00FE6177" w:rsidRPr="00CD157D" w14:paraId="2188E79F" w14:textId="77777777" w:rsidTr="00FE6177">
        <w:tc>
          <w:tcPr>
            <w:tcW w:w="5272" w:type="dxa"/>
          </w:tcPr>
          <w:p w14:paraId="6C06CA82" w14:textId="30284AF9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11" w:type="dxa"/>
            <w:tcBorders>
              <w:right w:val="dashed" w:sz="4" w:space="0" w:color="auto"/>
            </w:tcBorders>
            <w:shd w:val="clear" w:color="auto" w:fill="auto"/>
          </w:tcPr>
          <w:p w14:paraId="5B93C7EC" w14:textId="1360D314" w:rsidR="00651D2B" w:rsidRPr="00D01EFC" w:rsidRDefault="00B23856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697,293</w:t>
            </w:r>
          </w:p>
        </w:tc>
        <w:tc>
          <w:tcPr>
            <w:tcW w:w="2211" w:type="dxa"/>
            <w:tcBorders>
              <w:left w:val="dashed" w:sz="4" w:space="0" w:color="auto"/>
            </w:tcBorders>
          </w:tcPr>
          <w:p w14:paraId="4F699BC0" w14:textId="40F07664" w:rsidR="00651D2B" w:rsidRPr="00147A51" w:rsidRDefault="00C26CE4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731</w:t>
            </w:r>
            <w:r w:rsidR="00651D2B"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234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406960" w:rsidRDefault="00491C9C" w:rsidP="004628F3">
      <w:pPr>
        <w:ind w:right="116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2DA7635B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4B2EC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2BDC8EAD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4B2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6EE7F186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4B2EC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8772E64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4B2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208F3834" w:rsidR="00651D2B" w:rsidRPr="00EB3D09" w:rsidRDefault="006C024D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1C674C" w:rsidRPr="00EB3D09">
              <w:rPr>
                <w:sz w:val="30"/>
                <w:szCs w:val="30"/>
              </w:rPr>
              <w:t>512</w:t>
            </w:r>
            <w:r w:rsidRPr="00EB3D09">
              <w:rPr>
                <w:sz w:val="30"/>
                <w:szCs w:val="30"/>
              </w:rPr>
              <w:t>,</w:t>
            </w:r>
            <w:r w:rsidR="000D6EE9" w:rsidRPr="00EB3D09">
              <w:rPr>
                <w:sz w:val="30"/>
                <w:szCs w:val="30"/>
              </w:rPr>
              <w:t>0</w:t>
            </w:r>
            <w:r w:rsidR="001C674C" w:rsidRPr="00EB3D09">
              <w:rPr>
                <w:sz w:val="30"/>
                <w:szCs w:val="30"/>
              </w:rPr>
              <w:t>24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00982753" w:rsidR="00651D2B" w:rsidRPr="00EB3D09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4727E" w:rsidRPr="00EB3D09">
              <w:rPr>
                <w:sz w:val="30"/>
                <w:szCs w:val="30"/>
              </w:rPr>
              <w:t>256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386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22F1E84A" w:rsidR="00651D2B" w:rsidRPr="00651D2B" w:rsidRDefault="001C674C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86</w:t>
            </w:r>
            <w:r w:rsidR="006C024D" w:rsidRPr="006C024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1348AF4B" w:rsidR="00651D2B" w:rsidRPr="00672324" w:rsidRDefault="004B2ECF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</w:t>
            </w:r>
            <w:r w:rsidR="0021369A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528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467F1DFD" w:rsidR="00651D2B" w:rsidRPr="00EB3D09" w:rsidRDefault="00F76E68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278,297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1BC7B09B" w:rsidR="00651D2B" w:rsidRPr="00EB3D09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rFonts w:hint="cs"/>
                <w:sz w:val="30"/>
                <w:szCs w:val="30"/>
                <w:cs/>
              </w:rPr>
              <w:t>1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634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291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21C53A8D" w:rsidR="00651D2B" w:rsidRPr="00CC3999" w:rsidRDefault="00424E3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750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30D9C15A" w:rsidR="00651D2B" w:rsidRPr="00672324" w:rsidRDefault="004B2ECF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651D2B" w:rsidRPr="00D5265C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197</w:t>
            </w:r>
          </w:p>
        </w:tc>
      </w:tr>
      <w:tr w:rsidR="00E96812" w:rsidRPr="00C04077" w14:paraId="5F39C19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E96812" w:rsidRPr="00E658D5" w:rsidRDefault="00E96812" w:rsidP="00E658D5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E96812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E96812" w:rsidRPr="00EB3D09" w:rsidRDefault="00E96812" w:rsidP="00D01EFC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9C8D8" w14:textId="77777777" w:rsidR="00E96812" w:rsidRPr="00EB3D09" w:rsidRDefault="00E96812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BAACD6C" w14:textId="77777777" w:rsidR="00E96812" w:rsidRPr="00CC3999" w:rsidRDefault="00E96812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E96812" w:rsidRPr="0021369A" w:rsidRDefault="00E96812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</w:p>
        </w:tc>
      </w:tr>
      <w:tr w:rsidR="00651D2B" w:rsidRPr="00C04077" w14:paraId="614211C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651D2B" w:rsidRPr="00C04077" w:rsidRDefault="00E96812" w:rsidP="00E96812">
            <w:pPr>
              <w:ind w:left="252" w:right="-108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15AE5D63" w:rsidR="00651D2B" w:rsidRPr="00EB3D09" w:rsidRDefault="00F76E68" w:rsidP="00D01EFC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3843BE8F" w:rsidR="00651D2B" w:rsidRPr="00EB3D09" w:rsidRDefault="0004727E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15</w:t>
            </w:r>
            <w:r w:rsidR="00651D2B" w:rsidRPr="00EB3D09">
              <w:rPr>
                <w:sz w:val="30"/>
                <w:szCs w:val="30"/>
              </w:rPr>
              <w:t>,</w:t>
            </w:r>
            <w:r w:rsidRPr="00EB3D09">
              <w:rPr>
                <w:sz w:val="30"/>
                <w:szCs w:val="30"/>
              </w:rPr>
              <w:t>152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2663E86C" w:rsidR="00CC3999" w:rsidRPr="00CC3999" w:rsidRDefault="00424E3B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66638B3C" w:rsidR="00651D2B" w:rsidRPr="00190FBB" w:rsidRDefault="0021369A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cs/>
              </w:rPr>
            </w:pPr>
            <w:r w:rsidRPr="0021369A">
              <w:rPr>
                <w:sz w:val="30"/>
                <w:szCs w:val="30"/>
              </w:rPr>
              <w:t>1</w:t>
            </w:r>
            <w:r w:rsidR="004B2ECF">
              <w:rPr>
                <w:sz w:val="30"/>
                <w:szCs w:val="30"/>
              </w:rPr>
              <w:t>4</w:t>
            </w:r>
            <w:r w:rsidRPr="0021369A">
              <w:rPr>
                <w:sz w:val="30"/>
                <w:szCs w:val="30"/>
              </w:rPr>
              <w:t>,1</w:t>
            </w:r>
            <w:r w:rsidR="004B2ECF">
              <w:rPr>
                <w:sz w:val="30"/>
                <w:szCs w:val="30"/>
              </w:rPr>
              <w:t>52</w:t>
            </w:r>
          </w:p>
        </w:tc>
      </w:tr>
      <w:tr w:rsidR="00C17E57" w:rsidRPr="00C04077" w14:paraId="4EB0F04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3474B" w14:textId="64B5A50A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ค่าเสื่อมราคาอุปกรณ์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12CADB" w14:textId="0CF8485E" w:rsidR="00C17E57" w:rsidRPr="00EB3D09" w:rsidRDefault="00F76E68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FD1FC2" w14:textId="15FAE298" w:rsidR="00C17E57" w:rsidRPr="00EB3D09" w:rsidRDefault="0004727E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1,979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FB8140B" w14:textId="61D84FB9" w:rsidR="00C17E57" w:rsidRPr="00CC3999" w:rsidRDefault="00424E3B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3E5B72B" w14:textId="681D58DE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115D397F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53403" w14:textId="07338AF7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48FD9B" w14:textId="2BFCFB5E" w:rsidR="00C17E57" w:rsidRPr="00EB3D09" w:rsidRDefault="00F76E68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35E4BA" w14:textId="5B2AE36C" w:rsidR="00C17E57" w:rsidRPr="00EB3D09" w:rsidRDefault="0004727E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173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946223" w14:textId="427759E7" w:rsidR="00C17E57" w:rsidRPr="00CC3999" w:rsidRDefault="00424E3B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85C180" w14:textId="69589167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532BD6A5" w14:textId="77777777" w:rsidTr="00AD2B86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4565" w14:textId="449C5FA4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</w:t>
            </w:r>
            <w:r w:rsidR="003111A8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E01E2A" w14:textId="234407FD" w:rsidR="00C17E57" w:rsidRPr="00EB3D09" w:rsidRDefault="00F76E68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F20F5F" w14:textId="01F693E9" w:rsidR="00C17E57" w:rsidRPr="00EB3D09" w:rsidRDefault="0004727E" w:rsidP="0004727E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(34)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446862" w14:textId="77C0C9C2" w:rsidR="00C17E57" w:rsidRPr="00CC3999" w:rsidRDefault="00424E3B" w:rsidP="00424E3B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654C46" w14:textId="057DD6E8" w:rsidR="00C17E57" w:rsidRPr="000D7779" w:rsidRDefault="004B2ECF" w:rsidP="004B2ECF">
            <w:pPr>
              <w:spacing w:line="216" w:lineRule="auto"/>
              <w:ind w:right="6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</w:t>
            </w:r>
            <w:r w:rsidR="000E0258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)</w:t>
            </w:r>
          </w:p>
        </w:tc>
      </w:tr>
      <w:tr w:rsidR="00C17E57" w:rsidRPr="00C04077" w14:paraId="28F6CD74" w14:textId="77777777" w:rsidTr="00AD2B86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8F2C7" w14:textId="382D5D5C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AB6B8AC" w14:textId="294B436D" w:rsidR="00C17E57" w:rsidRPr="00EB3D09" w:rsidRDefault="00F76E68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(296,515)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12567A3" w:rsidR="00C17E57" w:rsidRPr="00EB3D09" w:rsidRDefault="00C17E57" w:rsidP="00C17E57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(1,</w:t>
            </w:r>
            <w:r w:rsidR="0004727E" w:rsidRPr="00EB3D09">
              <w:rPr>
                <w:sz w:val="30"/>
                <w:szCs w:val="30"/>
              </w:rPr>
              <w:t>395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92</w:t>
            </w:r>
            <w:r w:rsidR="00350DA3" w:rsidRPr="00EB3D09">
              <w:rPr>
                <w:sz w:val="30"/>
                <w:szCs w:val="30"/>
              </w:rPr>
              <w:t>3</w:t>
            </w:r>
            <w:r w:rsidRPr="00EB3D09">
              <w:rPr>
                <w:sz w:val="30"/>
                <w:szCs w:val="30"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4029B2B3" w:rsidR="00C17E57" w:rsidRPr="00CC3999" w:rsidRDefault="00424E3B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(15,306)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70A06C3D" w:rsidR="00C17E57" w:rsidRPr="00672324" w:rsidRDefault="00C17E57" w:rsidP="00FC45B4">
            <w:pPr>
              <w:spacing w:line="216" w:lineRule="auto"/>
              <w:ind w:right="64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 w:rsidR="000E0258">
              <w:rPr>
                <w:sz w:val="30"/>
                <w:szCs w:val="30"/>
              </w:rPr>
              <w:t>82</w:t>
            </w:r>
            <w:r>
              <w:rPr>
                <w:sz w:val="30"/>
                <w:szCs w:val="30"/>
              </w:rPr>
              <w:t>,</w:t>
            </w:r>
            <w:r w:rsidR="000E0258">
              <w:rPr>
                <w:sz w:val="30"/>
                <w:szCs w:val="30"/>
              </w:rPr>
              <w:t>125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C17E57" w:rsidRPr="00C04077" w14:paraId="240D526A" w14:textId="77777777" w:rsidTr="00AD2B86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0035D218" w:rsidR="00C17E57" w:rsidRPr="00EB3D09" w:rsidRDefault="00F76E6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2,493,806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66D296B6" w:rsidR="00C17E57" w:rsidRPr="00EB3D0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4727E" w:rsidRPr="00EB3D09">
              <w:rPr>
                <w:sz w:val="30"/>
                <w:szCs w:val="30"/>
              </w:rPr>
              <w:t>512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02</w:t>
            </w:r>
            <w:r w:rsidR="00350DA3" w:rsidRPr="00EB3D09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3C7968C3" w:rsidR="00C17E57" w:rsidRPr="00CC3999" w:rsidRDefault="00424E3B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72,162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38B0EFBC" w:rsidR="00C17E57" w:rsidRPr="00672324" w:rsidRDefault="000E025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="00C17E57"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  <w:tr w:rsidR="00C17E57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D5265C" w:rsidRDefault="00C17E57" w:rsidP="00C17E57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32982871" w:rsidR="00C17E57" w:rsidRPr="00EB3D09" w:rsidRDefault="00F76E68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C17E57" w:rsidRPr="00EB3D09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EB3D09">
              <w:rPr>
                <w:rFonts w:hint="cs"/>
                <w:sz w:val="30"/>
                <w:szCs w:val="30"/>
                <w:cs/>
              </w:rPr>
              <w:t>(83,98</w:t>
            </w:r>
            <w:r w:rsidRPr="00EB3D09">
              <w:rPr>
                <w:sz w:val="30"/>
                <w:szCs w:val="30"/>
              </w:rPr>
              <w:t>8</w:t>
            </w:r>
            <w:r w:rsidRPr="00EB3D09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18B4D656" w:rsidR="00C17E57" w:rsidRPr="00CC3999" w:rsidRDefault="00424E3B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312EBD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EB3D09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EB3D09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C17E57" w:rsidRPr="00CC3999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C04077" w:rsidRDefault="00C17E57" w:rsidP="00C17E57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77D88E37" w:rsidR="00C17E57" w:rsidRPr="00EB3D09" w:rsidRDefault="00F76E6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2,409,818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0FE6DE77" w:rsidR="00C17E57" w:rsidRPr="00EB3D0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D6EE9" w:rsidRPr="00EB3D09">
              <w:rPr>
                <w:sz w:val="30"/>
                <w:szCs w:val="30"/>
              </w:rPr>
              <w:t>428</w:t>
            </w:r>
            <w:r w:rsidRPr="00EB3D09">
              <w:rPr>
                <w:sz w:val="30"/>
                <w:szCs w:val="30"/>
              </w:rPr>
              <w:t>,</w:t>
            </w:r>
            <w:r w:rsidR="000D6EE9" w:rsidRPr="00EB3D09">
              <w:rPr>
                <w:sz w:val="30"/>
                <w:szCs w:val="30"/>
              </w:rPr>
              <w:t>03</w:t>
            </w:r>
            <w:r w:rsidR="00350DA3" w:rsidRPr="00EB3D09">
              <w:rPr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6C288A7B" w:rsidR="00C17E57" w:rsidRPr="00CC3999" w:rsidRDefault="00424E3B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72,162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5BA78948" w:rsidR="00C17E57" w:rsidRPr="00672324" w:rsidRDefault="000E025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="00C17E57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</w:tbl>
    <w:p w14:paraId="0337ADB2" w14:textId="0BB4E77B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</w:p>
    <w:p w14:paraId="3621042B" w14:textId="77777777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  <w:r>
        <w:rPr>
          <w:rFonts w:ascii="Angsana New" w:hAnsi="Angsana New"/>
          <w:b/>
          <w:bCs/>
          <w:sz w:val="8"/>
          <w:szCs w:val="8"/>
          <w:cs/>
        </w:rPr>
        <w:br w:type="page"/>
      </w: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391"/>
        <w:gridCol w:w="1411"/>
        <w:gridCol w:w="6"/>
        <w:gridCol w:w="1404"/>
        <w:gridCol w:w="1295"/>
      </w:tblGrid>
      <w:tr w:rsidR="003872AF" w:rsidRPr="008F3EDE" w14:paraId="36163336" w14:textId="77777777" w:rsidTr="003111A8">
        <w:trPr>
          <w:trHeight w:hRule="exact" w:val="397"/>
        </w:trPr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F84388">
        <w:trPr>
          <w:trHeight w:hRule="exact" w:val="397"/>
        </w:trPr>
        <w:tc>
          <w:tcPr>
            <w:tcW w:w="4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31F134B0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F8438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348782A8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601C332C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F8438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60DA83DE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</w:tr>
      <w:tr w:rsidR="008C630D" w:rsidRPr="008F3EDE" w14:paraId="638CC211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79B4B263" w:rsidR="008C630D" w:rsidRPr="008F3EDE" w:rsidRDefault="00066C5E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35,184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2996BB15" w:rsidR="008C630D" w:rsidRPr="008F3EDE" w:rsidRDefault="0021369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3</w:t>
            </w:r>
            <w:r w:rsidR="006432F5">
              <w:rPr>
                <w:rFonts w:ascii="Angsana New" w:hAnsi="Angsana New" w:cs="Angsana New" w:hint="cs"/>
                <w:cs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6432F5">
              <w:rPr>
                <w:rFonts w:ascii="Angsana New" w:hAnsi="Angsana New" w:cs="Angsana New" w:hint="cs"/>
                <w:cs/>
              </w:rPr>
              <w:t>382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755E5207" w:rsidR="008C630D" w:rsidRPr="008F3EDE" w:rsidRDefault="00B23D36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3691F80F" w:rsidR="008C630D" w:rsidRPr="008F3EDE" w:rsidRDefault="006432F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4D2A0A"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60909C22" w:rsidR="008C630D" w:rsidRPr="008F3EDE" w:rsidRDefault="00066C5E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123,470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5E6EEDF5" w:rsidR="008C630D" w:rsidRPr="008F3EDE" w:rsidRDefault="006432F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73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918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1ACBE0AA" w:rsidR="008C630D" w:rsidRPr="008F3EDE" w:rsidRDefault="00B23D36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10,709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225ABEF3" w:rsidR="008C630D" w:rsidRPr="008F3EDE" w:rsidRDefault="006432F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409</w:t>
            </w:r>
          </w:p>
        </w:tc>
      </w:tr>
      <w:tr w:rsidR="008C630D" w:rsidRPr="008F3EDE" w14:paraId="485C3A40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1671AA7D" w:rsidR="008C630D" w:rsidRPr="008F3EDE" w:rsidRDefault="00066C5E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695B71E8" w:rsidR="008C630D" w:rsidRPr="008F3EDE" w:rsidRDefault="00B23D36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4,250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</w:tr>
      <w:tr w:rsidR="008C630D" w:rsidRPr="008F3EDE" w14:paraId="47B150CA" w14:textId="77777777" w:rsidTr="00F84388">
        <w:trPr>
          <w:trHeight w:hRule="exact" w:val="397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00170696" w:rsidR="008C630D" w:rsidRPr="008F3EDE" w:rsidRDefault="00066C5E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158,704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22065A54" w:rsidR="008C630D" w:rsidRPr="008F3EDE" w:rsidRDefault="006432F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350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40C8A996" w:rsidR="008C630D" w:rsidRPr="008F3EDE" w:rsidRDefault="00B23D36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27,022</w:t>
            </w:r>
          </w:p>
        </w:tc>
        <w:tc>
          <w:tcPr>
            <w:tcW w:w="12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4FD11281" w:rsidR="008C630D" w:rsidRPr="008F3EDE" w:rsidRDefault="006432F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35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722</w:t>
            </w:r>
          </w:p>
        </w:tc>
      </w:tr>
    </w:tbl>
    <w:p w14:paraId="63A0307A" w14:textId="77777777" w:rsidR="00A82E6A" w:rsidRPr="00D45687" w:rsidRDefault="00A82E6A" w:rsidP="00A82E6A">
      <w:pPr>
        <w:ind w:right="-871"/>
        <w:rPr>
          <w:rFonts w:ascii="Angsana New" w:hAnsi="Angsana New"/>
          <w:sz w:val="12"/>
          <w:szCs w:val="12"/>
        </w:rPr>
      </w:pPr>
    </w:p>
    <w:p w14:paraId="78752F85" w14:textId="524F9BFC" w:rsidR="00122B51" w:rsidRPr="003B7633" w:rsidRDefault="004F53FA" w:rsidP="003B7633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AF4DA4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20F2924D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E0619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6EC2D23D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71B2CA84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E0619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4B0096CD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</w:tr>
      <w:tr w:rsidR="008C630D" w:rsidRPr="008F3EDE" w14:paraId="44B76FC5" w14:textId="77777777" w:rsidTr="00AF4DA4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5146B947" w14:textId="7611786E" w:rsidR="008C630D" w:rsidRPr="008F3EDE" w:rsidRDefault="003E69B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A70B9">
              <w:rPr>
                <w:rFonts w:ascii="Angsana New" w:hAnsi="Angsana New" w:cs="Angsana New"/>
              </w:rPr>
              <w:t>64</w:t>
            </w:r>
            <w:r>
              <w:rPr>
                <w:rFonts w:ascii="Angsana New" w:hAnsi="Angsana New" w:cs="Angsana New"/>
              </w:rPr>
              <w:t>,</w:t>
            </w:r>
            <w:r w:rsidR="006A70B9">
              <w:rPr>
                <w:rFonts w:ascii="Angsana New" w:hAnsi="Angsana New" w:cs="Angsana New"/>
              </w:rPr>
              <w:t>627</w:t>
            </w:r>
          </w:p>
        </w:tc>
        <w:tc>
          <w:tcPr>
            <w:tcW w:w="1404" w:type="dxa"/>
            <w:tcBorders>
              <w:left w:val="dashed" w:sz="4" w:space="0" w:color="auto"/>
              <w:bottom w:val="nil"/>
            </w:tcBorders>
          </w:tcPr>
          <w:p w14:paraId="213EC105" w14:textId="1E56FAE0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435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7F7FA9B0" w14:textId="4814D1EE" w:rsidR="008C630D" w:rsidRPr="008F3EDE" w:rsidRDefault="004F5781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3,774</w:t>
            </w:r>
          </w:p>
        </w:tc>
        <w:tc>
          <w:tcPr>
            <w:tcW w:w="1305" w:type="dxa"/>
            <w:tcBorders>
              <w:left w:val="dashed" w:sz="4" w:space="0" w:color="auto"/>
              <w:bottom w:val="nil"/>
            </w:tcBorders>
          </w:tcPr>
          <w:p w14:paraId="5F9DD313" w14:textId="103C68AD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4D2A0A" w:rsidRPr="008F3EDE">
              <w:rPr>
                <w:rFonts w:ascii="Angsana New" w:hAnsi="Angsana New" w:cs="Angsana New"/>
              </w:rPr>
              <w:t>,0</w:t>
            </w:r>
            <w:r>
              <w:rPr>
                <w:rFonts w:ascii="Angsana New" w:hAnsi="Angsana New" w:cs="Angsana New"/>
              </w:rPr>
              <w:t>58</w:t>
            </w:r>
          </w:p>
        </w:tc>
      </w:tr>
      <w:tr w:rsidR="008C630D" w:rsidRPr="008F3EDE" w14:paraId="18BCACFF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46D275E1" w:rsidR="008C630D" w:rsidRPr="008F3EDE" w:rsidRDefault="003E69B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44,445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6AD4A5BD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134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07839191" w:rsidR="008C630D" w:rsidRPr="008F3EDE" w:rsidRDefault="004F5781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12,424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72E21F5E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</w:rPr>
              <w:t>,6</w:t>
            </w:r>
            <w:r w:rsidR="001E0619">
              <w:rPr>
                <w:rFonts w:ascii="Angsana New" w:hAnsi="Angsana New" w:cs="Angsana New"/>
              </w:rPr>
              <w:t>20</w:t>
            </w:r>
          </w:p>
        </w:tc>
      </w:tr>
      <w:tr w:rsidR="008C630D" w:rsidRPr="008F3EDE" w14:paraId="6841F2AB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5178CD7D" w:rsidR="008C630D" w:rsidRPr="008F3EDE" w:rsidRDefault="003E69B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151,</w:t>
            </w:r>
            <w:r w:rsidR="00ED6ACB">
              <w:rPr>
                <w:rFonts w:ascii="Angsana New" w:hAnsi="Angsana New" w:cs="Angsana New"/>
              </w:rPr>
              <w:t>910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565A6192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075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60EB59CD" w:rsidR="008C630D" w:rsidRPr="008116CE" w:rsidRDefault="004F5781" w:rsidP="0034408B">
            <w:pPr>
              <w:tabs>
                <w:tab w:val="decimal" w:pos="822"/>
              </w:tabs>
              <w:spacing w:line="216" w:lineRule="auto"/>
              <w:ind w:right="-169"/>
            </w:pPr>
            <w:r>
              <w:t>-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35EF200F" w:rsidR="008C630D" w:rsidRPr="001E0619" w:rsidRDefault="001E0619" w:rsidP="001E0619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1E0619">
              <w:rPr>
                <w:rFonts w:ascii="Angsana New" w:hAnsi="Angsana New" w:cs="Angsana New"/>
              </w:rPr>
              <w:t>32</w:t>
            </w:r>
          </w:p>
        </w:tc>
      </w:tr>
      <w:tr w:rsidR="008C630D" w:rsidRPr="008F3EDE" w14:paraId="74EED5E6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3CBD3814" w:rsidR="008C630D" w:rsidRPr="008F3EDE" w:rsidRDefault="006A70B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</w:t>
            </w:r>
            <w:r w:rsidR="003E69B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858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7567DFB8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318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62398D95" w:rsidR="008C630D" w:rsidRPr="008F3EDE" w:rsidRDefault="004F5781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5,331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28F30718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152FF3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725</w:t>
            </w:r>
          </w:p>
        </w:tc>
      </w:tr>
      <w:tr w:rsidR="008C630D" w:rsidRPr="008F3EDE" w14:paraId="4B7D0261" w14:textId="77777777" w:rsidTr="00AF4DA4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5AB102BA" w:rsidR="008C630D" w:rsidRPr="008F3EDE" w:rsidRDefault="003E69B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A70B9">
              <w:rPr>
                <w:rFonts w:ascii="Angsana New" w:hAnsi="Angsana New" w:cs="Angsana New"/>
              </w:rPr>
              <w:t>38</w:t>
            </w:r>
            <w:r>
              <w:rPr>
                <w:rFonts w:ascii="Angsana New" w:hAnsi="Angsana New" w:cs="Angsana New"/>
              </w:rPr>
              <w:t>,</w:t>
            </w:r>
            <w:r w:rsidR="006A70B9">
              <w:rPr>
                <w:rFonts w:ascii="Angsana New" w:hAnsi="Angsana New" w:cs="Angsana New"/>
              </w:rPr>
              <w:t>213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07BE391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8</w:t>
            </w:r>
            <w:r w:rsidR="004D2A0A" w:rsidRPr="008F3EDE">
              <w:rPr>
                <w:rFonts w:ascii="Angsana New" w:hAnsi="Angsana New" w:cs="Angsana New"/>
                <w:cs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1E0619">
              <w:rPr>
                <w:rFonts w:ascii="Angsana New" w:hAnsi="Angsana New" w:cs="Angsana New"/>
              </w:rPr>
              <w:t>527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4E5D5CB6" w:rsidR="008C630D" w:rsidRPr="008F3EDE" w:rsidRDefault="004F5781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17,755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3E7858D3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377</w:t>
            </w:r>
          </w:p>
        </w:tc>
      </w:tr>
      <w:tr w:rsidR="008C630D" w:rsidRPr="008F3EDE" w14:paraId="26D3D8E4" w14:textId="77777777" w:rsidTr="00AF4DA4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13D9687B" w14:textId="4DE0ADCB" w:rsidR="008C630D" w:rsidRPr="008F3EDE" w:rsidRDefault="003E69B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502,840</w:t>
            </w:r>
          </w:p>
        </w:tc>
        <w:tc>
          <w:tcPr>
            <w:tcW w:w="1404" w:type="dxa"/>
            <w:tcBorders>
              <w:left w:val="dashed" w:sz="4" w:space="0" w:color="auto"/>
            </w:tcBorders>
            <w:vAlign w:val="center"/>
          </w:tcPr>
          <w:p w14:paraId="1689FCD2" w14:textId="60FACEEB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46B4B85D" w14:textId="197D6958" w:rsidR="008C630D" w:rsidRPr="008F3EDE" w:rsidRDefault="004F5781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21,529</w:t>
            </w:r>
          </w:p>
        </w:tc>
        <w:tc>
          <w:tcPr>
            <w:tcW w:w="1305" w:type="dxa"/>
            <w:tcBorders>
              <w:left w:val="dashed" w:sz="4" w:space="0" w:color="auto"/>
            </w:tcBorders>
            <w:vAlign w:val="center"/>
          </w:tcPr>
          <w:p w14:paraId="1E11AAD8" w14:textId="67853833" w:rsidR="008C630D" w:rsidRPr="008F3EDE" w:rsidRDefault="00152FF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2</w:t>
            </w:r>
            <w:r w:rsidR="001E0619">
              <w:rPr>
                <w:rFonts w:ascii="Angsana New" w:hAnsi="Angsana New" w:cs="Angsana New"/>
              </w:rPr>
              <w:t>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="001E0619">
              <w:rPr>
                <w:rFonts w:ascii="Angsana New" w:hAnsi="Angsana New" w:cs="Angsana New"/>
              </w:rPr>
              <w:t>435</w:t>
            </w:r>
          </w:p>
        </w:tc>
      </w:tr>
    </w:tbl>
    <w:p w14:paraId="3B5FCDEA" w14:textId="77777777" w:rsidR="00A82E6A" w:rsidRPr="00D45687" w:rsidRDefault="00A82E6A" w:rsidP="00D80847">
      <w:pPr>
        <w:ind w:right="-871"/>
        <w:rPr>
          <w:rFonts w:ascii="Angsana New" w:hAnsi="Angsana New"/>
          <w:sz w:val="12"/>
          <w:szCs w:val="12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0"/>
        <w:gridCol w:w="1384"/>
        <w:gridCol w:w="1368"/>
        <w:gridCol w:w="1449"/>
        <w:gridCol w:w="1288"/>
      </w:tblGrid>
      <w:tr w:rsidR="00415290" w:rsidRPr="008F3EDE" w14:paraId="69BA7D37" w14:textId="77777777" w:rsidTr="003111A8">
        <w:trPr>
          <w:cantSplit/>
          <w:trHeight w:val="20"/>
        </w:trPr>
        <w:tc>
          <w:tcPr>
            <w:tcW w:w="4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8F3EDE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AF4DA4">
        <w:trPr>
          <w:cantSplit/>
          <w:trHeight w:val="391"/>
        </w:trPr>
        <w:tc>
          <w:tcPr>
            <w:tcW w:w="4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8C630D" w:rsidRPr="008F3EDE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25C104BC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2F189100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24226F3E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56E4832E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B4AAE" w:rsidRPr="008F3EDE" w14:paraId="6F44C9CF" w14:textId="77777777" w:rsidTr="00AF4DA4">
        <w:trPr>
          <w:cantSplit/>
          <w:trHeight w:val="2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2B4AAE" w:rsidRPr="008F3EDE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5AEE9E63" w:rsidR="002B4AAE" w:rsidRPr="008F3EDE" w:rsidRDefault="00AF04E0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="006C024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6E6B32CB" w:rsidR="002B4AAE" w:rsidRPr="008F3EDE" w:rsidRDefault="007F6D4A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2B4AAE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65E1DD17" w:rsidR="002B4AAE" w:rsidRPr="008F3EDE" w:rsidRDefault="006C024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2730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27303">
              <w:rPr>
                <w:rFonts w:ascii="Angsana New" w:hAnsi="Angsana New" w:cs="Angsana New"/>
                <w:sz w:val="28"/>
                <w:szCs w:val="28"/>
              </w:rPr>
              <w:t>035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78D4C286" w:rsidR="002B4AAE" w:rsidRPr="008F3EDE" w:rsidRDefault="007F6D4A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2B4AAE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</w:tr>
      <w:tr w:rsidR="002168AD" w:rsidRPr="008F3EDE" w14:paraId="3925ACF0" w14:textId="77777777" w:rsidTr="00AF4DA4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EEAB5" w14:textId="77777777" w:rsidR="002168AD" w:rsidRPr="008F3EDE" w:rsidRDefault="002168AD" w:rsidP="002168A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A7EF9CC" w14:textId="4C6595EE" w:rsidR="002168AD" w:rsidRPr="008116CE" w:rsidRDefault="00176513" w:rsidP="00176513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41CAFF" w14:textId="348E1F6B" w:rsidR="002168AD" w:rsidRPr="008F3EDE" w:rsidRDefault="007F6D4A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B1561D8" w14:textId="77AFDC4B" w:rsidR="002168AD" w:rsidRPr="008116CE" w:rsidRDefault="0003505E" w:rsidP="0037423B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E5760B4" w14:textId="0DB8249E" w:rsidR="002168AD" w:rsidRPr="008F3EDE" w:rsidRDefault="00713BD3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</w:tr>
      <w:tr w:rsidR="002168AD" w:rsidRPr="008F3EDE" w14:paraId="2445BC3D" w14:textId="77777777" w:rsidTr="00AF4DA4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3AF7" w14:textId="77777777" w:rsidR="002168AD" w:rsidRPr="008F3EDE" w:rsidRDefault="002168AD" w:rsidP="002168AD">
            <w:pPr>
              <w:spacing w:line="360" w:lineRule="exact"/>
              <w:ind w:right="116" w:firstLine="18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AAB1662" w14:textId="7035BA34" w:rsidR="002168AD" w:rsidRPr="008116CE" w:rsidRDefault="00176513" w:rsidP="00176513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508682CB" w14:textId="327B4D7A" w:rsidR="002168AD" w:rsidRPr="008F3EDE" w:rsidRDefault="007F6D4A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35493BD" w14:textId="30A311EC" w:rsidR="002168AD" w:rsidRPr="008116CE" w:rsidRDefault="0003505E" w:rsidP="0037423B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EB4AC5F" w14:textId="44C6B67A" w:rsidR="002168AD" w:rsidRPr="008F3EDE" w:rsidRDefault="00713BD3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</w:tr>
      <w:tr w:rsidR="00644837" w:rsidRPr="008F3EDE" w14:paraId="3FABF91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C6DE028" w14:textId="28CD549E" w:rsidR="00644837" w:rsidRPr="008F3EDE" w:rsidRDefault="00176513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(15,925)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29085B1C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3F77B724" w:rsidR="00644837" w:rsidRPr="008F3EDE" w:rsidRDefault="0003505E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(6,288)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421CC84D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82BC4B2" w14:textId="5230F8CD" w:rsidR="00644837" w:rsidRPr="008F3EDE" w:rsidRDefault="00176513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(3,741)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6F550691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641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27458A9F" w:rsidR="00644837" w:rsidRPr="008F3EDE" w:rsidRDefault="0003505E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(1,462)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035F845E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,5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53D32611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F4035BB" w14:textId="57FE52BF" w:rsidR="00644837" w:rsidRPr="008F3EDE" w:rsidRDefault="00176513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314,268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25C427BA" w:rsidR="00644837" w:rsidRPr="008F3EDE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0931FF7D" w:rsidR="00644837" w:rsidRPr="008F3EDE" w:rsidRDefault="0003505E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123,285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7DA1EF1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2730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44837" w:rsidRPr="008F3EDE" w14:paraId="316A4B15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90545D" w14:textId="120ED836" w:rsidR="00644837" w:rsidRPr="008F3EDE" w:rsidRDefault="00176513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(30,442)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1B3F6F4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183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7EF0202F" w:rsidR="00644837" w:rsidRPr="008F3EDE" w:rsidRDefault="00A32177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(11,856)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29999B3B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65CCF66C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644837" w:rsidRPr="008F3EDE" w:rsidRDefault="00644837" w:rsidP="00644837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7B0F4E5" w14:textId="5646BA34" w:rsidR="00644837" w:rsidRPr="008F3EDE" w:rsidRDefault="00176513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283,826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30CA00F6" w:rsidR="00644837" w:rsidRPr="008F3EDE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299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751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5E80C39E" w:rsidR="00644837" w:rsidRPr="008F3EDE" w:rsidRDefault="00A32177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111,429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66081D38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717</w:t>
            </w:r>
          </w:p>
        </w:tc>
      </w:tr>
      <w:tr w:rsidR="00644837" w:rsidRPr="008F3EDE" w14:paraId="0103A8A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04BB53F" w14:textId="4F1644E8" w:rsidR="00644837" w:rsidRPr="008F3EDE" w:rsidRDefault="00052BFE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(65,754)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2A9B3F21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5BD6726D" w:rsidR="00644837" w:rsidRPr="008F3EDE" w:rsidRDefault="00A32177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(25,959)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6477773D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4E6DC28D" w14:textId="77777777" w:rsidTr="00AF4DA4">
        <w:trPr>
          <w:trHeight w:val="39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46A406" w14:textId="3AF0656F" w:rsidR="00644837" w:rsidRPr="008F3EDE" w:rsidRDefault="00052BFE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218,072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286DF622" w:rsidR="00644837" w:rsidRPr="008F3EDE" w:rsidRDefault="007F6D4A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5D1EAF65" w:rsidR="00644837" w:rsidRPr="008F3EDE" w:rsidRDefault="00A32177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85,470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4C9A7EC5" w:rsidR="00644837" w:rsidRPr="008F3EDE" w:rsidRDefault="00713BD3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083</w:t>
            </w:r>
          </w:p>
        </w:tc>
      </w:tr>
      <w:bookmarkEnd w:id="3"/>
    </w:tbl>
    <w:p w14:paraId="5C9EE352" w14:textId="77777777" w:rsidR="00B0483F" w:rsidRPr="00B0483F" w:rsidRDefault="00B0483F" w:rsidP="003F0210">
      <w:pPr>
        <w:ind w:left="644" w:right="-12" w:firstLine="453"/>
        <w:jc w:val="thaiDistribute"/>
        <w:rPr>
          <w:spacing w:val="-2"/>
          <w:sz w:val="10"/>
          <w:szCs w:val="10"/>
        </w:rPr>
      </w:pPr>
    </w:p>
    <w:p w14:paraId="5B056483" w14:textId="4FDCCE84" w:rsidR="006A5A19" w:rsidRPr="006F2DE7" w:rsidRDefault="006A5A19" w:rsidP="00B0483F">
      <w:pPr>
        <w:spacing w:line="216" w:lineRule="auto"/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7C4778D" w14:textId="74B2DCEC" w:rsidR="00707C3B" w:rsidRPr="001F729A" w:rsidRDefault="006A5A19" w:rsidP="001F729A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854" w:type="dxa"/>
        <w:tblInd w:w="430" w:type="dxa"/>
        <w:tblLook w:val="04A0" w:firstRow="1" w:lastRow="0" w:firstColumn="1" w:lastColumn="0" w:noHBand="0" w:noVBand="1"/>
      </w:tblPr>
      <w:tblGrid>
        <w:gridCol w:w="1753"/>
        <w:gridCol w:w="1095"/>
        <w:gridCol w:w="1114"/>
        <w:gridCol w:w="917"/>
        <w:gridCol w:w="1001"/>
        <w:gridCol w:w="1011"/>
        <w:gridCol w:w="1012"/>
        <w:gridCol w:w="1012"/>
        <w:gridCol w:w="939"/>
      </w:tblGrid>
      <w:tr w:rsidR="004750E0" w:rsidRPr="001F57DD" w14:paraId="4E24E0D3" w14:textId="77777777" w:rsidTr="00883E56">
        <w:tc>
          <w:tcPr>
            <w:tcW w:w="1798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18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30" w:type="dxa"/>
            <w:vMerge w:val="restart"/>
            <w:vAlign w:val="center"/>
          </w:tcPr>
          <w:p w14:paraId="2EDEA89A" w14:textId="77777777" w:rsidR="004750E0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34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18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856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883E56">
        <w:tc>
          <w:tcPr>
            <w:tcW w:w="1798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827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C60F3B">
        <w:tc>
          <w:tcPr>
            <w:tcW w:w="1798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791FF2B0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6FCA1A87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44414D6D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0A34BDD6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8C630D" w:rsidRPr="001F57DD" w14:paraId="41FD9C47" w14:textId="77777777" w:rsidTr="00C60F3B">
        <w:tc>
          <w:tcPr>
            <w:tcW w:w="1798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18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812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C60F3B"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EF0A32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666F116" w14:textId="3F3A6182" w:rsidR="00600366" w:rsidRPr="002168AD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63BB96E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81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455BAC" w14:textId="55122F21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00366" w:rsidRPr="001F57DD" w14:paraId="655BEA57" w14:textId="77777777" w:rsidTr="00C60F3B"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6CD8B39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06F0A10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4EE1F00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center"/>
          </w:tcPr>
          <w:p w14:paraId="4CC27C8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nil"/>
              <w:bottom w:val="nil"/>
            </w:tcBorders>
            <w:vAlign w:val="center"/>
          </w:tcPr>
          <w:p w14:paraId="5C2F6F00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C242CC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893FE3" w14:textId="5E69B8A9" w:rsidR="00600366" w:rsidRPr="002168AD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64AEA5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81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68CDF37" w14:textId="5C7A6B4D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1F57DD" w14:paraId="014C6B93" w14:textId="77777777" w:rsidTr="00C60F3B">
        <w:tc>
          <w:tcPr>
            <w:tcW w:w="5998" w:type="dxa"/>
            <w:gridSpan w:val="5"/>
            <w:vAlign w:val="center"/>
          </w:tcPr>
          <w:p w14:paraId="224D65C0" w14:textId="77777777" w:rsidR="002B4AAE" w:rsidRPr="00D23A92" w:rsidRDefault="002B4AAE" w:rsidP="002B4AAE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4" w:type="dxa"/>
            <w:tcBorders>
              <w:right w:val="dashed" w:sz="4" w:space="0" w:color="auto"/>
            </w:tcBorders>
            <w:vAlign w:val="center"/>
          </w:tcPr>
          <w:p w14:paraId="0E453039" w14:textId="77777777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tcBorders>
              <w:left w:val="dashed" w:sz="4" w:space="0" w:color="auto"/>
            </w:tcBorders>
            <w:vAlign w:val="center"/>
          </w:tcPr>
          <w:p w14:paraId="0F57BA66" w14:textId="17E6B0E9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tcBorders>
              <w:right w:val="dashed" w:sz="4" w:space="0" w:color="auto"/>
            </w:tcBorders>
            <w:vAlign w:val="center"/>
          </w:tcPr>
          <w:p w14:paraId="33969DAB" w14:textId="77777777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812" w:type="dxa"/>
            <w:tcBorders>
              <w:left w:val="dashed" w:sz="4" w:space="0" w:color="auto"/>
            </w:tcBorders>
            <w:vAlign w:val="center"/>
          </w:tcPr>
          <w:p w14:paraId="342B6EF5" w14:textId="517795A4" w:rsidR="002B4AAE" w:rsidRPr="00D23A92" w:rsidRDefault="00600366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="002B4AAE"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  <w:cs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C60F3B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23552FB2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60F3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03FE34B3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60F3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00366" w:rsidRPr="001E7638" w14:paraId="1F3E2B79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21707AF" w14:textId="3CAB4FD5" w:rsidR="00600366" w:rsidRPr="006A43F7" w:rsidRDefault="007D5B4E" w:rsidP="007D5B4E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8E969F" w14:textId="08256681" w:rsidR="00600366" w:rsidRPr="009D1876" w:rsidRDefault="00FE421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D1876" w:rsidRDefault="00600366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B57524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70AACF35" w:rsidR="00600366" w:rsidRPr="009F0CF3" w:rsidRDefault="009F0CF3" w:rsidP="009D1876">
            <w:pPr>
              <w:tabs>
                <w:tab w:val="decimal" w:pos="1814"/>
              </w:tabs>
              <w:ind w:right="-169"/>
              <w:jc w:val="both"/>
            </w:pPr>
            <w:r w:rsidRPr="009F0CF3">
              <w:t>(</w:t>
            </w:r>
            <w:r w:rsidR="00BA41F1">
              <w:t>5</w:t>
            </w:r>
            <w:r w:rsidR="006C024D" w:rsidRPr="009F0CF3">
              <w:t>,</w:t>
            </w:r>
            <w:r w:rsidR="00BA41F1">
              <w:t>078</w:t>
            </w:r>
            <w:r w:rsidRPr="009F0CF3">
              <w:t>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11887BFF" w:rsidR="00600366" w:rsidRPr="00600366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="00FF6042">
              <w:t>7,811</w:t>
            </w:r>
            <w:r w:rsidRPr="00600366">
              <w:t>)</w:t>
            </w:r>
          </w:p>
        </w:tc>
      </w:tr>
      <w:tr w:rsidR="00FF6042" w:rsidRPr="00600366" w14:paraId="3D79CC45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FF6042" w:rsidRPr="006A43F7" w:rsidRDefault="00FF6042" w:rsidP="00FF6042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7E0DA5D0" w:rsidR="00FF6042" w:rsidRPr="009F0CF3" w:rsidRDefault="003A0364" w:rsidP="00FF6042">
            <w:pPr>
              <w:tabs>
                <w:tab w:val="decimal" w:pos="1814"/>
              </w:tabs>
              <w:ind w:right="-169"/>
              <w:jc w:val="both"/>
            </w:pPr>
            <w:r>
              <w:t>68</w:t>
            </w:r>
            <w:r w:rsidR="007355C9">
              <w:t>2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3BE8356B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2,</w:t>
            </w:r>
            <w:r w:rsidR="001260C4">
              <w:t>73</w:t>
            </w:r>
            <w:r w:rsidR="008C444F">
              <w:t>3</w:t>
            </w:r>
          </w:p>
        </w:tc>
      </w:tr>
      <w:tr w:rsidR="00FF6042" w:rsidRPr="00600366" w14:paraId="416409F0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FF6042" w:rsidRPr="006A43F7" w:rsidRDefault="00FF6042" w:rsidP="00FF604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2F503AAE" w:rsidR="00FF6042" w:rsidRPr="009F0CF3" w:rsidRDefault="003A0364" w:rsidP="00FF6042">
            <w:pPr>
              <w:tabs>
                <w:tab w:val="decimal" w:pos="1814"/>
              </w:tabs>
              <w:ind w:right="-169"/>
              <w:jc w:val="both"/>
            </w:pPr>
            <w:r>
              <w:t>(4,39</w:t>
            </w:r>
            <w:r w:rsidR="007355C9">
              <w:t>6</w:t>
            </w:r>
            <w:r>
              <w:t>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6E629664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rPr>
                <w:rFonts w:hint="cs"/>
                <w:cs/>
              </w:rPr>
              <w:t>(</w:t>
            </w:r>
            <w:r w:rsidR="001260C4">
              <w:t>5</w:t>
            </w:r>
            <w:r w:rsidRPr="00600366">
              <w:t>,</w:t>
            </w:r>
            <w:r w:rsidR="001260C4">
              <w:t>07</w:t>
            </w:r>
            <w:r w:rsidR="00B9608C">
              <w:rPr>
                <w:rFonts w:hint="cs"/>
                <w:cs/>
              </w:rPr>
              <w:t>8</w:t>
            </w:r>
            <w:r w:rsidRPr="00600366">
              <w:t>)</w:t>
            </w:r>
          </w:p>
        </w:tc>
      </w:tr>
      <w:tr w:rsidR="00FF6042" w:rsidRPr="00600366" w14:paraId="3F2A44C2" w14:textId="77777777" w:rsidTr="00C60F3B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FF6042" w:rsidRPr="00C82017" w:rsidRDefault="00FF6042" w:rsidP="00FF6042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tcBorders>
              <w:right w:val="dashed" w:sz="4" w:space="0" w:color="auto"/>
            </w:tcBorders>
            <w:vAlign w:val="center"/>
          </w:tcPr>
          <w:p w14:paraId="5125F3D9" w14:textId="61621EBF" w:rsidR="00FF6042" w:rsidRPr="009F0CF3" w:rsidRDefault="003A0364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1,995,60</w:t>
            </w:r>
            <w:r w:rsidR="007355C9">
              <w:t>4</w:t>
            </w:r>
          </w:p>
        </w:tc>
        <w:tc>
          <w:tcPr>
            <w:tcW w:w="2372" w:type="dxa"/>
            <w:tcBorders>
              <w:left w:val="dashed" w:sz="4" w:space="0" w:color="auto"/>
            </w:tcBorders>
            <w:vAlign w:val="center"/>
          </w:tcPr>
          <w:p w14:paraId="3808A838" w14:textId="68AA0907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1,99</w:t>
            </w:r>
            <w:r w:rsidR="008C444F">
              <w:t>4</w:t>
            </w:r>
            <w:r w:rsidRPr="00600366">
              <w:t>,</w:t>
            </w:r>
            <w:r w:rsidR="008C444F">
              <w:t>922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29071EC1" w:rsidR="00F711C7" w:rsidRDefault="00F711C7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990EBDE" w14:textId="7EDE0313" w:rsidR="006F0B95" w:rsidRPr="00F83C64" w:rsidRDefault="00334F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60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332"/>
        <w:gridCol w:w="1333"/>
        <w:gridCol w:w="1332"/>
        <w:gridCol w:w="1350"/>
      </w:tblGrid>
      <w:tr w:rsidR="00120305" w:rsidRPr="00C04077" w14:paraId="07E4E6E0" w14:textId="77777777" w:rsidTr="00D27070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576CDE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2C300529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CB3330" w:rsidRPr="002518D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2302D2A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CB3330" w:rsidRPr="002518D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53DA17A3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CB3330" w:rsidRPr="002518D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015AF046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CB3330" w:rsidRPr="002518D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C04077" w14:paraId="4F18634A" w14:textId="77777777" w:rsidTr="00855628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2518DF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  <w:shd w:val="clear" w:color="auto" w:fill="auto"/>
          </w:tcPr>
          <w:p w14:paraId="4225F22A" w14:textId="77777777" w:rsidR="008C630D" w:rsidRPr="002518DF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33" w:type="dxa"/>
            <w:tcBorders>
              <w:left w:val="dashed" w:sz="4" w:space="0" w:color="auto"/>
              <w:bottom w:val="nil"/>
            </w:tcBorders>
            <w:shd w:val="clear" w:color="auto" w:fill="auto"/>
          </w:tcPr>
          <w:p w14:paraId="44C7FEEA" w14:textId="77777777" w:rsidR="008C630D" w:rsidRPr="002518DF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ยอดคงเหลือยกมาต้น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B5DD75B" w14:textId="68D65639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5A1BB079" w14:textId="235DC0C1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307,995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308058B0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156,312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2D6C8114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141,844</w:t>
            </w:r>
          </w:p>
        </w:tc>
      </w:tr>
      <w:tr w:rsidR="00F10B35" w:rsidRPr="00C04077" w14:paraId="26289AB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667EB169" w14:textId="41C76568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ผล</w:t>
            </w:r>
            <w:r w:rsidRPr="002518DF">
              <w:rPr>
                <w:sz w:val="30"/>
                <w:szCs w:val="30"/>
              </w:rPr>
              <w:t>(</w:t>
            </w:r>
            <w:r w:rsidRPr="002518DF">
              <w:rPr>
                <w:rFonts w:hint="cs"/>
                <w:sz w:val="30"/>
                <w:szCs w:val="30"/>
                <w:cs/>
              </w:rPr>
              <w:t>กำไร</w:t>
            </w:r>
            <w:r w:rsidRPr="002518DF">
              <w:rPr>
                <w:sz w:val="30"/>
                <w:szCs w:val="30"/>
              </w:rPr>
              <w:t>)</w:t>
            </w:r>
            <w:r w:rsidRPr="002518DF">
              <w:rPr>
                <w:rFonts w:hint="cs"/>
                <w:sz w:val="30"/>
                <w:szCs w:val="30"/>
                <w:cs/>
              </w:rPr>
              <w:t>ขาดทุนจากกา</w:t>
            </w:r>
            <w:r w:rsidR="000F5C30">
              <w:rPr>
                <w:rFonts w:hint="cs"/>
                <w:sz w:val="30"/>
                <w:szCs w:val="30"/>
                <w:cs/>
              </w:rPr>
              <w:t>รวัดมูลค่าใหม่ของ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25690800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64AF55" w14:textId="77777777" w:rsidR="00F10B35" w:rsidRPr="002518DF" w:rsidRDefault="00F10B35" w:rsidP="00F10B35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6A726B9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45854EB0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</w:p>
        </w:tc>
      </w:tr>
      <w:tr w:rsidR="00F10B35" w:rsidRPr="00C04077" w14:paraId="5625692C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EC44414" w14:textId="355D827E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="000F5C30" w:rsidRPr="000F5C30">
              <w:rPr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74BF28" w14:textId="0D6AFE08" w:rsidR="00F10B35" w:rsidRPr="002518DF" w:rsidRDefault="00F10B3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7BD6402A" w14:textId="2D81730B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(19,19</w:t>
            </w:r>
            <w:r w:rsidR="00BE7E71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656874E8" w14:textId="55EEA958" w:rsidR="00F10B35" w:rsidRPr="002518DF" w:rsidRDefault="00F10B3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7359C69D" w14:textId="1E897B1E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13,324</w:t>
            </w:r>
          </w:p>
        </w:tc>
      </w:tr>
      <w:tr w:rsidR="00F10B35" w:rsidRPr="00C04077" w14:paraId="394E7206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6FBE165" w14:textId="1239271E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6,740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1802D3AF" w14:textId="581F7D6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21,59</w:t>
            </w:r>
            <w:r w:rsidR="00BE7E71">
              <w:rPr>
                <w:sz w:val="30"/>
                <w:szCs w:val="30"/>
              </w:rPr>
              <w:t>5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3483E2B0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3,946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5E3B4134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6,058</w:t>
            </w:r>
          </w:p>
        </w:tc>
      </w:tr>
      <w:tr w:rsidR="00F10B35" w:rsidRPr="00C04077" w14:paraId="2BA641C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6DFACE42" w14:textId="34CFF758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2,214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C79C6F" w14:textId="3486613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2,801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754BF3DF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1,033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6A6EF9DA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765</w:t>
            </w:r>
          </w:p>
        </w:tc>
      </w:tr>
      <w:tr w:rsidR="00F10B35" w:rsidRPr="00C04077" w14:paraId="33698647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หัก</w:t>
            </w:r>
            <w:r w:rsidRPr="002518DF">
              <w:rPr>
                <w:sz w:val="30"/>
                <w:szCs w:val="30"/>
                <w:cs/>
              </w:rPr>
              <w:t xml:space="preserve"> </w:t>
            </w:r>
            <w:r w:rsidRPr="002518D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2518DF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7ED1D79" w14:textId="6C51D77F" w:rsidR="00F10B35" w:rsidRPr="002518DF" w:rsidRDefault="00F10B3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3E909787" w14:textId="160C67D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1,450)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4C11F773" w14:textId="7DD79E0E" w:rsidR="00F10B35" w:rsidRPr="002518DF" w:rsidRDefault="00F10B3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684ED5B6" w14:textId="14B4399D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1,450)</w:t>
            </w:r>
          </w:p>
        </w:tc>
      </w:tr>
      <w:tr w:rsidR="00F10B35" w:rsidRPr="00C04077" w14:paraId="37F7CD8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55FD6B28" w14:textId="77777777" w:rsidR="00F10B35" w:rsidRPr="002518DF" w:rsidRDefault="00F10B35" w:rsidP="00F10B35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F10B35" w:rsidRPr="002518DF" w:rsidRDefault="00F10B35" w:rsidP="00F10B35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467DAD8" w14:textId="5F224C87" w:rsidR="00F10B35" w:rsidRPr="002518DF" w:rsidRDefault="00F10B3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bottom"/>
          </w:tcPr>
          <w:p w14:paraId="4F439850" w14:textId="03B3D78C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8,598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371B0A" w14:textId="53D77C97" w:rsidR="00F10B35" w:rsidRPr="002518DF" w:rsidRDefault="00F10B3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01530A4" w14:textId="4D407882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(4,229)</w:t>
            </w:r>
          </w:p>
        </w:tc>
      </w:tr>
      <w:tr w:rsidR="00F10B35" w:rsidRPr="00C04077" w14:paraId="47F7BAF4" w14:textId="77777777" w:rsidTr="00855628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F10B35" w:rsidRPr="002518DF" w:rsidRDefault="00F10B35" w:rsidP="00F10B35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ยอดคงเหลือยกไปปลาย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320C7A" w14:textId="0638AEE2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312,104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566C7" w14:textId="515451CC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5CFCF8CE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161,291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ED254" w14:textId="07244920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156,312</w:t>
            </w:r>
          </w:p>
        </w:tc>
      </w:tr>
    </w:tbl>
    <w:p w14:paraId="05CC05B3" w14:textId="77777777"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76B56369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1E1C05">
              <w:rPr>
                <w:rFonts w:ascii="Angsana New" w:hAnsi="Angsana New"/>
                <w:sz w:val="30"/>
                <w:szCs w:val="30"/>
              </w:rPr>
              <w:t>7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1E1C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4117" w:rsidRPr="003463F0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130C29A3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5792A">
              <w:rPr>
                <w:rFonts w:ascii="Angsana New" w:hAnsi="Angsana New"/>
                <w:sz w:val="30"/>
                <w:szCs w:val="30"/>
              </w:rPr>
              <w:t>2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42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792A">
              <w:rPr>
                <w:rFonts w:ascii="Angsana New" w:hAnsi="Angsana New"/>
                <w:sz w:val="30"/>
                <w:szCs w:val="30"/>
              </w:rPr>
              <w:t>4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27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2262FBC" w14:textId="77777777" w:rsidR="008F3EDE" w:rsidRPr="007D627B" w:rsidRDefault="008F3EDE" w:rsidP="00961A77">
      <w:pPr>
        <w:ind w:right="-152"/>
        <w:jc w:val="thaiDistribute"/>
        <w:rPr>
          <w:rFonts w:ascii="Angsana New" w:hAnsi="Angsana New"/>
          <w:spacing w:val="4"/>
          <w:sz w:val="20"/>
          <w:szCs w:val="20"/>
          <w:cs/>
        </w:rPr>
      </w:pPr>
    </w:p>
    <w:p w14:paraId="0A4FF8D8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2B7219E8" w14:textId="08009A62" w:rsidR="0065292F" w:rsidRPr="007D29D8" w:rsidRDefault="00A3631C" w:rsidP="00A32EEC">
      <w:pPr>
        <w:pStyle w:val="ListParagraph"/>
        <w:ind w:left="680" w:right="17" w:firstLine="556"/>
        <w:jc w:val="thaiDistribute"/>
        <w:rPr>
          <w:spacing w:val="-6"/>
          <w:szCs w:val="32"/>
        </w:rPr>
      </w:pPr>
      <w:r w:rsidRPr="0027257D">
        <w:rPr>
          <w:rFonts w:cs="AngsanaUPC" w:hint="cs"/>
          <w:spacing w:val="-2"/>
          <w:szCs w:val="32"/>
          <w:cs/>
        </w:rPr>
        <w:t>เ</w:t>
      </w:r>
      <w:r w:rsidR="0065292F" w:rsidRPr="0027257D">
        <w:rPr>
          <w:rFonts w:cs="AngsanaUPC"/>
          <w:spacing w:val="-2"/>
          <w:szCs w:val="32"/>
          <w:cs/>
        </w:rPr>
        <w:t xml:space="preserve">มื่อวันที่ </w:t>
      </w:r>
      <w:r w:rsidR="0065292F" w:rsidRPr="0027257D">
        <w:rPr>
          <w:rFonts w:cs="AngsanaUPC"/>
          <w:spacing w:val="-2"/>
          <w:szCs w:val="32"/>
        </w:rPr>
        <w:t>2</w:t>
      </w:r>
      <w:r w:rsidR="00F2300A" w:rsidRPr="0027257D">
        <w:rPr>
          <w:rFonts w:cs="AngsanaUPC"/>
          <w:spacing w:val="-2"/>
          <w:szCs w:val="32"/>
        </w:rPr>
        <w:t>8</w:t>
      </w:r>
      <w:r w:rsidR="0065292F" w:rsidRPr="0027257D">
        <w:rPr>
          <w:rFonts w:cs="AngsanaUPC"/>
          <w:spacing w:val="-2"/>
          <w:szCs w:val="32"/>
          <w:cs/>
        </w:rPr>
        <w:t xml:space="preserve"> เมษายน </w:t>
      </w:r>
      <w:r w:rsidR="0065292F" w:rsidRPr="0027257D">
        <w:rPr>
          <w:rFonts w:cs="AngsanaUPC"/>
          <w:spacing w:val="-2"/>
          <w:szCs w:val="32"/>
        </w:rPr>
        <w:t>256</w:t>
      </w:r>
      <w:r w:rsidR="00F2300A" w:rsidRPr="0027257D">
        <w:rPr>
          <w:rFonts w:cs="AngsanaUPC"/>
          <w:spacing w:val="-2"/>
          <w:szCs w:val="32"/>
        </w:rPr>
        <w:t>6</w:t>
      </w:r>
      <w:r w:rsidR="0065292F" w:rsidRPr="0027257D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="0065292F" w:rsidRPr="0027257D">
        <w:rPr>
          <w:rFonts w:cs="AngsanaUPC"/>
          <w:spacing w:val="-2"/>
          <w:szCs w:val="32"/>
        </w:rPr>
        <w:t>256</w:t>
      </w:r>
      <w:r w:rsidR="00F2300A" w:rsidRPr="0027257D">
        <w:rPr>
          <w:rFonts w:cs="AngsanaUPC"/>
          <w:spacing w:val="-2"/>
          <w:szCs w:val="32"/>
        </w:rPr>
        <w:t>6</w:t>
      </w:r>
      <w:r w:rsidR="0065292F" w:rsidRPr="0027257D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</w:t>
      </w:r>
      <w:r w:rsidR="0065292F" w:rsidRPr="0027257D">
        <w:rPr>
          <w:rFonts w:cs="AngsanaUPC" w:hint="cs"/>
          <w:spacing w:val="-2"/>
          <w:szCs w:val="32"/>
          <w:cs/>
        </w:rPr>
        <w:t>อ</w:t>
      </w:r>
      <w:r w:rsidR="0065292F" w:rsidRPr="0027257D">
        <w:rPr>
          <w:rFonts w:cs="AngsanaUPC"/>
          <w:spacing w:val="-2"/>
          <w:szCs w:val="32"/>
          <w:cs/>
        </w:rPr>
        <w:t>หุ</w:t>
      </w:r>
      <w:r w:rsidR="0027257D" w:rsidRPr="0027257D">
        <w:rPr>
          <w:rFonts w:cs="AngsanaUPC" w:hint="cs"/>
          <w:spacing w:val="-2"/>
          <w:szCs w:val="32"/>
          <w:cs/>
        </w:rPr>
        <w:t>้</w:t>
      </w:r>
      <w:r w:rsidR="0065292F" w:rsidRPr="0027257D">
        <w:rPr>
          <w:rFonts w:cs="AngsanaUPC"/>
          <w:spacing w:val="-2"/>
          <w:szCs w:val="32"/>
          <w:cs/>
        </w:rPr>
        <w:t xml:space="preserve">นจำนวน </w:t>
      </w:r>
      <w:r w:rsidR="0065292F" w:rsidRPr="0027257D">
        <w:rPr>
          <w:rFonts w:cs="AngsanaUPC"/>
          <w:spacing w:val="-2"/>
          <w:szCs w:val="32"/>
        </w:rPr>
        <w:t>2,000</w:t>
      </w:r>
      <w:r w:rsidR="0065292F" w:rsidRPr="0027257D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="0065292F" w:rsidRPr="0027257D">
        <w:rPr>
          <w:rFonts w:cs="AngsanaUPC"/>
          <w:spacing w:val="-2"/>
          <w:szCs w:val="32"/>
        </w:rPr>
        <w:t>0.</w:t>
      </w:r>
      <w:r w:rsidR="00F2300A" w:rsidRPr="0027257D">
        <w:rPr>
          <w:rFonts w:cs="AngsanaUPC"/>
          <w:spacing w:val="-2"/>
          <w:szCs w:val="32"/>
        </w:rPr>
        <w:t>16</w:t>
      </w:r>
      <w:r w:rsidR="0065292F" w:rsidRPr="0027257D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="00F2300A" w:rsidRPr="0027257D">
        <w:rPr>
          <w:rFonts w:cs="AngsanaUPC"/>
          <w:spacing w:val="-2"/>
          <w:szCs w:val="32"/>
        </w:rPr>
        <w:t>320</w:t>
      </w:r>
      <w:r w:rsidR="0065292F" w:rsidRPr="0027257D">
        <w:rPr>
          <w:rFonts w:cs="AngsanaUPC"/>
          <w:spacing w:val="-2"/>
          <w:szCs w:val="32"/>
          <w:cs/>
        </w:rPr>
        <w:t xml:space="preserve"> ล้านบาท </w:t>
      </w:r>
      <w:r w:rsidR="0065292F" w:rsidRPr="0027257D">
        <w:rPr>
          <w:rFonts w:cs="AngsanaUPC" w:hint="cs"/>
          <w:spacing w:val="-2"/>
          <w:szCs w:val="32"/>
          <w:cs/>
        </w:rPr>
        <w:t>โดยบริษัทได้จ่าย</w:t>
      </w:r>
      <w:r w:rsidR="0065292F" w:rsidRPr="0027257D">
        <w:rPr>
          <w:rFonts w:cs="AngsanaUPC"/>
          <w:spacing w:val="-2"/>
          <w:szCs w:val="32"/>
          <w:cs/>
        </w:rPr>
        <w:t>เงินปันผล</w:t>
      </w:r>
      <w:r w:rsidR="0065292F" w:rsidRPr="0027257D">
        <w:rPr>
          <w:rFonts w:cs="AngsanaUPC" w:hint="cs"/>
          <w:spacing w:val="-2"/>
          <w:szCs w:val="32"/>
          <w:cs/>
        </w:rPr>
        <w:t>แล้วในเดือน</w:t>
      </w:r>
      <w:r w:rsidR="0065292F" w:rsidRPr="0027257D">
        <w:rPr>
          <w:rFonts w:cs="AngsanaUPC"/>
          <w:spacing w:val="-2"/>
          <w:szCs w:val="32"/>
          <w:cs/>
        </w:rPr>
        <w:t xml:space="preserve">พฤษภาคม </w:t>
      </w:r>
      <w:r w:rsidR="0065292F" w:rsidRPr="0027257D">
        <w:rPr>
          <w:rFonts w:cs="AngsanaUPC"/>
          <w:spacing w:val="-2"/>
          <w:szCs w:val="32"/>
        </w:rPr>
        <w:t>256</w:t>
      </w:r>
      <w:r w:rsidR="00F2300A" w:rsidRPr="0027257D">
        <w:rPr>
          <w:rFonts w:cs="AngsanaUPC"/>
          <w:spacing w:val="-2"/>
          <w:szCs w:val="32"/>
        </w:rPr>
        <w:t>6</w:t>
      </w:r>
      <w:r w:rsidR="0065292F" w:rsidRPr="0027257D">
        <w:rPr>
          <w:rFonts w:cs="AngsanaUPC"/>
          <w:spacing w:val="-2"/>
          <w:szCs w:val="32"/>
          <w:cs/>
        </w:rPr>
        <w:t xml:space="preserve"> </w:t>
      </w:r>
      <w:r w:rsidR="0065292F" w:rsidRPr="0027257D">
        <w:rPr>
          <w:rFonts w:cs="AngsanaUPC" w:hint="cs"/>
          <w:spacing w:val="-2"/>
          <w:szCs w:val="32"/>
          <w:cs/>
        </w:rPr>
        <w:t>และ</w:t>
      </w:r>
      <w:r w:rsidR="0065292F" w:rsidRPr="0027257D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="0065292F" w:rsidRPr="0027257D">
        <w:rPr>
          <w:rFonts w:cs="AngsanaUPC"/>
          <w:spacing w:val="-2"/>
          <w:szCs w:val="32"/>
        </w:rPr>
        <w:t>256</w:t>
      </w:r>
      <w:r w:rsidR="00F2300A" w:rsidRPr="0027257D">
        <w:rPr>
          <w:rFonts w:cs="AngsanaUPC"/>
          <w:spacing w:val="-2"/>
          <w:szCs w:val="32"/>
        </w:rPr>
        <w:t>6</w:t>
      </w:r>
      <w:r w:rsidR="0065292F" w:rsidRPr="0027257D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="0065292F" w:rsidRPr="0027257D">
        <w:rPr>
          <w:rFonts w:cs="AngsanaUPC"/>
          <w:spacing w:val="-2"/>
          <w:szCs w:val="32"/>
        </w:rPr>
        <w:t>18</w:t>
      </w:r>
      <w:r w:rsidR="0065292F" w:rsidRPr="0027257D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</w:t>
      </w:r>
      <w:r w:rsidR="0065292F" w:rsidRPr="007D29D8">
        <w:rPr>
          <w:spacing w:val="-6"/>
          <w:szCs w:val="32"/>
          <w:cs/>
        </w:rPr>
        <w:t>ไว้</w:t>
      </w:r>
    </w:p>
    <w:p w14:paraId="2978DBBD" w14:textId="77777777" w:rsidR="0065292F" w:rsidRDefault="0065292F" w:rsidP="00C82EB2">
      <w:pPr>
        <w:ind w:left="720" w:right="16" w:firstLine="484"/>
        <w:jc w:val="thaiDistribute"/>
        <w:rPr>
          <w:spacing w:val="-4"/>
        </w:rPr>
      </w:pPr>
    </w:p>
    <w:p w14:paraId="1E35F7C1" w14:textId="77777777" w:rsidR="00AA0B9C" w:rsidRDefault="00AA0B9C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037F4A6" w14:textId="77777777" w:rsidR="008F3EDE" w:rsidRDefault="008F3EDE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3A0A04B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4F6BE7B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60E965E7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D475995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04FF68A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573A94E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6682D0E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53C3D95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64EB7D12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1B862717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19A43F25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AC13548" w14:textId="77777777" w:rsidR="004900F3" w:rsidRDefault="004900F3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3B104B9" w14:textId="77777777" w:rsidR="004900F3" w:rsidRDefault="004900F3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5271134E" w14:textId="77777777" w:rsidR="004900F3" w:rsidRDefault="004900F3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9F820A3" w14:textId="77777777" w:rsidR="004900F3" w:rsidRDefault="004900F3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594ED3E0" w14:textId="77777777" w:rsidR="004900F3" w:rsidRDefault="004900F3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1EB4E02D" w14:textId="77777777" w:rsidR="004900F3" w:rsidRDefault="004900F3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16A1D2EE" w14:textId="77777777" w:rsidR="000F5C30" w:rsidRDefault="000F5C30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14499821" w14:textId="77777777" w:rsidR="000F5C30" w:rsidRPr="008F3EDE" w:rsidRDefault="000F5C30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3116E8" w14:paraId="1FBE32A5" w14:textId="77777777" w:rsidTr="00D31320">
        <w:trPr>
          <w:trHeight w:hRule="exact" w:val="454"/>
        </w:trPr>
        <w:tc>
          <w:tcPr>
            <w:tcW w:w="4454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D31320">
            <w:pPr>
              <w:spacing w:line="204" w:lineRule="auto"/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D31320">
        <w:trPr>
          <w:trHeight w:hRule="exact" w:val="454"/>
        </w:trPr>
        <w:tc>
          <w:tcPr>
            <w:tcW w:w="4454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6A002AAD" w:rsidR="00552785" w:rsidRPr="003116E8" w:rsidRDefault="00552785" w:rsidP="00D3132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>
              <w:t>3</w:t>
            </w:r>
            <w:r w:rsidRPr="00ED21F5">
              <w:rPr>
                <w:cs/>
              </w:rPr>
              <w:t xml:space="preserve"> เดือน</w:t>
            </w:r>
            <w:r>
              <w:rPr>
                <w:rFonts w:hint="cs"/>
                <w:cs/>
              </w:rPr>
              <w:t xml:space="preserve"> </w:t>
            </w:r>
            <w:r w:rsidRPr="003116E8">
              <w:rPr>
                <w:cs/>
              </w:rPr>
              <w:t xml:space="preserve">สิ้นสุดวันที่ </w:t>
            </w:r>
            <w:r>
              <w:t>31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76291E51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>
              <w:t>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3109E145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>
              <w:t>6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0C6FE7EB" w:rsidR="00552785" w:rsidRPr="003116E8" w:rsidRDefault="00552785" w:rsidP="0055278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>
              <w:t>7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511DA9FF" w:rsidR="00552785" w:rsidRPr="003116E8" w:rsidRDefault="00552785" w:rsidP="0055278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>
              <w:t>6</w:t>
            </w:r>
          </w:p>
        </w:tc>
      </w:tr>
      <w:tr w:rsidR="00552785" w:rsidRPr="003116E8" w14:paraId="1C0A8D29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0637BBF2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331D5E8" w14:textId="0FD97B86" w:rsidR="00552785" w:rsidRPr="00D4729F" w:rsidRDefault="00E62F7B" w:rsidP="00552785">
            <w:pPr>
              <w:ind w:right="60"/>
              <w:jc w:val="right"/>
            </w:pPr>
            <w:r>
              <w:t>3,741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7F874" w14:textId="2C05BE3A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4,408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3334571" w14:textId="1CB9E724" w:rsidR="00552785" w:rsidRPr="005D4503" w:rsidRDefault="00294BCF" w:rsidP="00552785">
            <w:pPr>
              <w:ind w:right="60"/>
              <w:jc w:val="right"/>
            </w:pPr>
            <w:r>
              <w:t>1,462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FBEEF2" w14:textId="215DFF1E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>
              <w:rPr>
                <w:color w:val="000000" w:themeColor="text1"/>
              </w:rPr>
              <w:t>1,719</w:t>
            </w:r>
          </w:p>
        </w:tc>
      </w:tr>
      <w:tr w:rsidR="00552785" w:rsidRPr="003116E8" w14:paraId="410B38A7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198CF5F4" w:rsidR="00552785" w:rsidRPr="00D4729F" w:rsidRDefault="00E62F7B" w:rsidP="00552785">
            <w:pPr>
              <w:ind w:right="60"/>
              <w:jc w:val="right"/>
            </w:pPr>
            <w:r>
              <w:t>22,636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0CB7B784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387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34C50673" w:rsidR="00552785" w:rsidRPr="005D4503" w:rsidRDefault="00294BCF" w:rsidP="00552785">
            <w:pPr>
              <w:ind w:right="60"/>
              <w:jc w:val="right"/>
            </w:pPr>
            <w:r>
              <w:t>22,636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41F0FE48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387</w:t>
            </w:r>
          </w:p>
        </w:tc>
      </w:tr>
      <w:tr w:rsidR="00552785" w:rsidRPr="003116E8" w14:paraId="439220A8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668929BE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249E0F7F" w:rsidR="00552785" w:rsidRPr="00D4729F" w:rsidRDefault="00E62F7B" w:rsidP="00552785">
            <w:pPr>
              <w:ind w:right="61"/>
              <w:jc w:val="right"/>
            </w:pPr>
            <w:r>
              <w:t>682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7454F58E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674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4E7A39A5" w:rsidR="00552785" w:rsidRPr="005D4503" w:rsidRDefault="00294BCF" w:rsidP="00552785">
            <w:pPr>
              <w:ind w:right="61"/>
              <w:jc w:val="right"/>
            </w:pPr>
            <w:r>
              <w:t>682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3F6A87CD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674</w:t>
            </w:r>
          </w:p>
        </w:tc>
      </w:tr>
      <w:tr w:rsidR="00552785" w:rsidRPr="003116E8" w14:paraId="56FF4D43" w14:textId="77777777" w:rsidTr="00883E56">
        <w:trPr>
          <w:trHeight w:hRule="exact" w:val="454"/>
        </w:trPr>
        <w:tc>
          <w:tcPr>
            <w:tcW w:w="4454" w:type="dxa"/>
          </w:tcPr>
          <w:p w14:paraId="57FBB88D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6EE3EC29" w14:textId="6BFB2524" w:rsidR="00552785" w:rsidRPr="00D4729F" w:rsidRDefault="00E62F7B" w:rsidP="00552785">
            <w:pPr>
              <w:ind w:right="60"/>
              <w:jc w:val="right"/>
              <w:rPr>
                <w:cs/>
              </w:rPr>
            </w:pPr>
            <w:r>
              <w:t>27,059</w:t>
            </w:r>
          </w:p>
        </w:tc>
        <w:tc>
          <w:tcPr>
            <w:tcW w:w="1320" w:type="dxa"/>
          </w:tcPr>
          <w:p w14:paraId="38E7D329" w14:textId="0FF0EF0A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7</w:t>
            </w:r>
            <w:r w:rsidRPr="006650A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469</w:t>
            </w:r>
          </w:p>
        </w:tc>
        <w:tc>
          <w:tcPr>
            <w:tcW w:w="1279" w:type="dxa"/>
          </w:tcPr>
          <w:p w14:paraId="309CA5E2" w14:textId="498F15AA" w:rsidR="00552785" w:rsidRPr="005D4503" w:rsidRDefault="00294BCF" w:rsidP="00552785">
            <w:pPr>
              <w:ind w:right="60"/>
              <w:jc w:val="right"/>
            </w:pPr>
            <w:r>
              <w:t>24,780</w:t>
            </w:r>
          </w:p>
        </w:tc>
        <w:tc>
          <w:tcPr>
            <w:tcW w:w="1274" w:type="dxa"/>
          </w:tcPr>
          <w:p w14:paraId="0494AEB7" w14:textId="4630842E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6650AA">
              <w:rPr>
                <w:color w:val="000000" w:themeColor="text1"/>
              </w:rPr>
              <w:t>,</w:t>
            </w:r>
            <w:r>
              <w:t>780</w:t>
            </w:r>
          </w:p>
        </w:tc>
      </w:tr>
    </w:tbl>
    <w:p w14:paraId="622FEE37" w14:textId="018AC87D" w:rsidR="00AA0B9C" w:rsidRPr="00B3560A" w:rsidRDefault="00AA0B9C">
      <w:pPr>
        <w:rPr>
          <w:rFonts w:ascii="Angsana New" w:hAnsi="Angsana New"/>
          <w:sz w:val="20"/>
          <w:szCs w:val="20"/>
          <w:cs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4319DC57" w:rsidR="008A467F" w:rsidRPr="00D179A7" w:rsidRDefault="00B9608C" w:rsidP="00B9608C">
      <w:pPr>
        <w:tabs>
          <w:tab w:val="left" w:pos="964"/>
        </w:tabs>
        <w:ind w:left="624" w:right="-57"/>
        <w:jc w:val="thaiDistribute"/>
        <w:outlineLvl w:val="0"/>
        <w:rPr>
          <w:spacing w:val="-2"/>
          <w:cs/>
        </w:rPr>
      </w:pPr>
      <w:r>
        <w:rPr>
          <w:spacing w:val="-2"/>
          <w:cs/>
        </w:rPr>
        <w:tab/>
      </w:r>
      <w:r w:rsidR="00D93379" w:rsidRPr="00D179A7">
        <w:rPr>
          <w:spacing w:val="-2"/>
          <w:cs/>
        </w:rPr>
        <w:t>ภาษีเงินได้นิติบุคคล</w:t>
      </w:r>
      <w:r w:rsidR="008472CE" w:rsidRPr="00D179A7">
        <w:rPr>
          <w:spacing w:val="-2"/>
          <w:cs/>
        </w:rPr>
        <w:t>ทางภาษีของบริษัทและบริษัทย่อย สำหรับงวด</w:t>
      </w:r>
      <w:r w:rsidR="003B1209" w:rsidRPr="00D179A7">
        <w:rPr>
          <w:rFonts w:hint="cs"/>
          <w:spacing w:val="-2"/>
          <w:cs/>
        </w:rPr>
        <w:t>สาม</w:t>
      </w:r>
      <w:r w:rsidR="00D95BC5" w:rsidRPr="00D179A7">
        <w:rPr>
          <w:rFonts w:hint="cs"/>
          <w:spacing w:val="-2"/>
          <w:cs/>
        </w:rPr>
        <w:t>เดือน</w:t>
      </w:r>
      <w:r w:rsidR="000D639B" w:rsidRPr="00D179A7">
        <w:rPr>
          <w:spacing w:val="-2"/>
          <w:cs/>
        </w:rPr>
        <w:t>สิ้นสุดวันที่</w:t>
      </w:r>
      <w:r w:rsidR="003F3DE6" w:rsidRPr="00D179A7">
        <w:rPr>
          <w:rFonts w:hint="cs"/>
          <w:spacing w:val="-2"/>
          <w:cs/>
        </w:rPr>
        <w:t xml:space="preserve"> </w:t>
      </w:r>
      <w:r w:rsidR="00F31D65" w:rsidRPr="00D179A7">
        <w:rPr>
          <w:spacing w:val="-2"/>
        </w:rPr>
        <w:t>3</w:t>
      </w:r>
      <w:r w:rsidR="00554DCD" w:rsidRPr="00D179A7">
        <w:rPr>
          <w:spacing w:val="-2"/>
        </w:rPr>
        <w:t>1</w:t>
      </w:r>
      <w:r w:rsidR="00F31D65" w:rsidRPr="00D179A7">
        <w:rPr>
          <w:spacing w:val="-2"/>
        </w:rPr>
        <w:t xml:space="preserve"> </w:t>
      </w:r>
      <w:r w:rsidR="00554DCD" w:rsidRPr="00D179A7">
        <w:rPr>
          <w:rFonts w:hint="cs"/>
          <w:spacing w:val="-2"/>
          <w:cs/>
        </w:rPr>
        <w:t>มีนาคม</w:t>
      </w:r>
      <w:r w:rsidR="00863D33" w:rsidRPr="00D179A7">
        <w:rPr>
          <w:rFonts w:hint="cs"/>
          <w:spacing w:val="-2"/>
          <w:cs/>
        </w:rPr>
        <w:t xml:space="preserve"> </w:t>
      </w:r>
      <w:r w:rsidR="00963F63" w:rsidRPr="00D179A7">
        <w:rPr>
          <w:spacing w:val="-2"/>
        </w:rPr>
        <w:t>256</w:t>
      </w:r>
      <w:r w:rsidR="00070EED" w:rsidRPr="00D179A7">
        <w:rPr>
          <w:spacing w:val="-2"/>
        </w:rPr>
        <w:t>7</w:t>
      </w:r>
      <w:r w:rsidR="0090412D" w:rsidRPr="00D179A7">
        <w:rPr>
          <w:rFonts w:hint="cs"/>
          <w:spacing w:val="-2"/>
          <w:cs/>
        </w:rPr>
        <w:t xml:space="preserve"> </w:t>
      </w:r>
      <w:r w:rsidR="00D95BC5" w:rsidRPr="00D179A7">
        <w:rPr>
          <w:spacing w:val="-2"/>
          <w:cs/>
        </w:rPr>
        <w:t xml:space="preserve">และ </w:t>
      </w:r>
      <w:r w:rsidR="00963F63" w:rsidRPr="00D179A7">
        <w:rPr>
          <w:spacing w:val="-2"/>
        </w:rPr>
        <w:t>256</w:t>
      </w:r>
      <w:r w:rsidR="00070EED" w:rsidRPr="00D179A7">
        <w:rPr>
          <w:spacing w:val="-2"/>
        </w:rPr>
        <w:t>6</w:t>
      </w:r>
      <w:r w:rsidR="008472CE" w:rsidRPr="00D179A7">
        <w:rPr>
          <w:spacing w:val="-2"/>
          <w:cs/>
        </w:rPr>
        <w:t xml:space="preserve"> คำนวณจากกำไร</w:t>
      </w:r>
      <w:r w:rsidR="00D93379" w:rsidRPr="00D179A7">
        <w:rPr>
          <w:rFonts w:hint="cs"/>
          <w:spacing w:val="-2"/>
          <w:cs/>
        </w:rPr>
        <w:t>หรือขาดทุน</w:t>
      </w:r>
      <w:r w:rsidR="008472CE" w:rsidRPr="00D179A7">
        <w:rPr>
          <w:spacing w:val="-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D179A7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D179A7">
        <w:rPr>
          <w:spacing w:val="-2"/>
          <w:cs/>
        </w:rPr>
        <w:t xml:space="preserve"> </w:t>
      </w:r>
      <w:r w:rsidR="00970479" w:rsidRPr="00D179A7">
        <w:rPr>
          <w:rFonts w:hint="cs"/>
          <w:spacing w:val="-2"/>
          <w:cs/>
        </w:rPr>
        <w:t>และ</w:t>
      </w:r>
      <w:r w:rsidR="008472CE" w:rsidRPr="00D179A7">
        <w:rPr>
          <w:spacing w:val="-2"/>
          <w:cs/>
        </w:rPr>
        <w:t>ขาดทุนจากการด้อยค่า เป็นต้น</w:t>
      </w:r>
      <w:r w:rsidR="006C07BB" w:rsidRPr="00D179A7">
        <w:rPr>
          <w:spacing w:val="-2"/>
        </w:rPr>
        <w:t xml:space="preserve"> </w:t>
      </w:r>
      <w:r w:rsidR="006C07BB" w:rsidRPr="00D179A7">
        <w:rPr>
          <w:rFonts w:hint="cs"/>
          <w:spacing w:val="-2"/>
          <w:cs/>
        </w:rPr>
        <w:t>และผลขาดทุนสุทธิ</w:t>
      </w:r>
      <w:r w:rsidR="00815EF1" w:rsidRPr="00D179A7">
        <w:rPr>
          <w:rFonts w:hint="cs"/>
          <w:spacing w:val="-2"/>
          <w:cs/>
        </w:rPr>
        <w:t>ที่</w:t>
      </w:r>
      <w:r w:rsidR="00815EF1" w:rsidRPr="00D179A7">
        <w:rPr>
          <w:spacing w:val="-2"/>
          <w:cs/>
        </w:rPr>
        <w:t>ปรับปรุง</w:t>
      </w:r>
      <w:r w:rsidR="00815EF1" w:rsidRPr="00D179A7">
        <w:rPr>
          <w:rFonts w:hint="cs"/>
          <w:spacing w:val="-2"/>
          <w:cs/>
        </w:rPr>
        <w:t>ตามประมวลรัษฎากรแล้ว</w:t>
      </w:r>
      <w:r w:rsidR="006C07BB" w:rsidRPr="00D179A7">
        <w:rPr>
          <w:rFonts w:hint="cs"/>
          <w:spacing w:val="-2"/>
          <w:cs/>
        </w:rPr>
        <w:t xml:space="preserve">ยกมาไม่เกิน </w:t>
      </w:r>
      <w:r w:rsidR="006C07BB" w:rsidRPr="00D179A7">
        <w:rPr>
          <w:spacing w:val="-2"/>
        </w:rPr>
        <w:t>5</w:t>
      </w:r>
      <w:r w:rsidR="006C07BB" w:rsidRPr="00D179A7">
        <w:rPr>
          <w:rFonts w:hint="cs"/>
          <w:spacing w:val="-2"/>
          <w:cs/>
        </w:rPr>
        <w:t xml:space="preserve"> รอบระยะเวลาบัญชี</w:t>
      </w:r>
    </w:p>
    <w:p w14:paraId="79188342" w14:textId="77777777" w:rsidR="00475240" w:rsidRPr="00475240" w:rsidRDefault="0047524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3C7075A2" w14:textId="77777777" w:rsidR="00C54180" w:rsidRDefault="00C54180" w:rsidP="00F10E4F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003AC703" w14:textId="525C196D" w:rsidR="008F4579" w:rsidRPr="008F4579" w:rsidRDefault="008F4579" w:rsidP="008F4579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>
        <w:rPr>
          <w:rFonts w:hint="cs"/>
          <w:spacing w:val="-2"/>
          <w:cs/>
        </w:rPr>
        <w:t xml:space="preserve">ภาษีเงินได้นิติบุคคลของบริษัทย่อย คำนวณในอัตราร้อยละ </w:t>
      </w:r>
      <w:r>
        <w:rPr>
          <w:spacing w:val="-2"/>
        </w:rPr>
        <w:t xml:space="preserve">15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20</w:t>
      </w:r>
    </w:p>
    <w:p w14:paraId="42107DF4" w14:textId="77777777" w:rsidR="00FB2D58" w:rsidRDefault="001A1DE2" w:rsidP="00F10E4F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74C118F" w14:textId="77777777" w:rsidR="00F10E4F" w:rsidRPr="00C11679" w:rsidRDefault="00F10E4F" w:rsidP="00F10E4F">
      <w:pPr>
        <w:ind w:left="966" w:right="-199"/>
        <w:jc w:val="thaiDistribute"/>
        <w:rPr>
          <w:spacing w:val="-2"/>
          <w:sz w:val="20"/>
          <w:szCs w:val="20"/>
        </w:rPr>
      </w:pP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0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318"/>
        <w:gridCol w:w="1320"/>
        <w:gridCol w:w="1319"/>
        <w:gridCol w:w="1323"/>
      </w:tblGrid>
      <w:tr w:rsidR="002B58FB" w:rsidRPr="003116E8" w14:paraId="7DEA4C3C" w14:textId="77777777" w:rsidTr="004F44F4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6F4AFDB9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3 </w:t>
            </w:r>
            <w:r w:rsidR="00AA0B9C">
              <w:rPr>
                <w:rFonts w:ascii="Angsana New" w:hAnsi="Angsana New" w:hint="cs"/>
                <w:cs/>
              </w:rPr>
              <w:t>เดือน</w:t>
            </w:r>
            <w:r w:rsidR="001F729A">
              <w:rPr>
                <w:rFonts w:ascii="Angsana New" w:hAnsi="Angsana New" w:hint="cs"/>
                <w:cs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403835">
              <w:rPr>
                <w:rFonts w:ascii="Angsana New" w:hAnsi="Angsana New"/>
              </w:rPr>
              <w:t>1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40383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4F44F4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279A730C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21F40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06D19F3D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21F40">
              <w:rPr>
                <w:rFonts w:ascii="Angsana New" w:hAnsi="Angsana New"/>
              </w:rPr>
              <w:t>6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6FC31C31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21F40">
              <w:rPr>
                <w:rFonts w:ascii="Angsana New" w:hAnsi="Angsana New"/>
              </w:rPr>
              <w:t>7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847512" w14:textId="2538B94E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21F40">
              <w:rPr>
                <w:rFonts w:ascii="Angsana New" w:hAnsi="Angsana New"/>
              </w:rPr>
              <w:t>6</w:t>
            </w:r>
          </w:p>
        </w:tc>
      </w:tr>
      <w:tr w:rsidR="00621F40" w:rsidRPr="003116E8" w14:paraId="64F1BCED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3CEDA9E6" w:rsidR="00621F40" w:rsidRPr="00D4729F" w:rsidRDefault="003A3E3E" w:rsidP="002E3984">
            <w:pPr>
              <w:tabs>
                <w:tab w:val="decimal" w:pos="992"/>
              </w:tabs>
              <w:ind w:right="-110"/>
              <w:jc w:val="both"/>
            </w:pPr>
            <w:r>
              <w:t>10,012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4B0E5FD8" w:rsidR="00621F40" w:rsidRPr="00825B15" w:rsidRDefault="00621F40" w:rsidP="004F44F4">
            <w:pPr>
              <w:tabs>
                <w:tab w:val="decimal" w:pos="737"/>
              </w:tabs>
              <w:ind w:right="-110"/>
              <w:rPr>
                <w:cs/>
              </w:rPr>
            </w:pPr>
            <w:r w:rsidRPr="00D4729F">
              <w:t>-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5C2B4D9F" w:rsidR="00621F40" w:rsidRPr="00521B4D" w:rsidRDefault="004F44F4" w:rsidP="004F44F4">
            <w:pPr>
              <w:tabs>
                <w:tab w:val="decimal" w:pos="992"/>
              </w:tabs>
              <w:ind w:right="-110"/>
              <w:jc w:val="both"/>
            </w:pPr>
            <w:r>
              <w:t>10,01</w:t>
            </w:r>
            <w:r w:rsidR="00AA7FA8">
              <w:t>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0F77DD67" w:rsidR="00621F40" w:rsidRPr="008E739F" w:rsidRDefault="00621F40" w:rsidP="004F44F4">
            <w:pPr>
              <w:tabs>
                <w:tab w:val="decimal" w:pos="737"/>
              </w:tabs>
              <w:ind w:right="-110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621F40" w:rsidRPr="003116E8" w14:paraId="4A453028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621F40" w:rsidRPr="00D4729F" w:rsidRDefault="00621F40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621F40" w:rsidRPr="00521B4D" w:rsidRDefault="00621F40" w:rsidP="004F44F4">
            <w:pPr>
              <w:tabs>
                <w:tab w:val="decimal" w:pos="737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621F40" w:rsidRPr="00521B4D" w:rsidRDefault="00621F40" w:rsidP="004F44F4">
            <w:pPr>
              <w:tabs>
                <w:tab w:val="decimal" w:pos="992"/>
              </w:tabs>
              <w:ind w:hanging="14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621F40" w:rsidRPr="008E739F" w:rsidRDefault="00621F40" w:rsidP="004F44F4">
            <w:pPr>
              <w:tabs>
                <w:tab w:val="decimal" w:pos="992"/>
              </w:tabs>
              <w:ind w:right="-110"/>
            </w:pPr>
          </w:p>
        </w:tc>
      </w:tr>
      <w:tr w:rsidR="00621F40" w:rsidRPr="003116E8" w14:paraId="10592FD4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621F40" w:rsidRPr="003116E8" w:rsidRDefault="00621F40" w:rsidP="00621F40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51672A61" w:rsidR="00621F40" w:rsidRPr="00D4729F" w:rsidRDefault="003A3E3E" w:rsidP="002E3984">
            <w:pPr>
              <w:tabs>
                <w:tab w:val="decimal" w:pos="992"/>
              </w:tabs>
              <w:ind w:right="-110"/>
              <w:jc w:val="both"/>
            </w:pPr>
            <w:r>
              <w:t>(5,017)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1DD6E523" w:rsidR="00621F40" w:rsidRPr="00521B4D" w:rsidRDefault="00621F40" w:rsidP="004F44F4">
            <w:pPr>
              <w:tabs>
                <w:tab w:val="decimal" w:pos="992"/>
              </w:tabs>
              <w:ind w:right="-110"/>
            </w:pPr>
            <w:r w:rsidRPr="00D4729F">
              <w:t>456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0F7A593E" w:rsidR="00621F40" w:rsidRPr="00915316" w:rsidRDefault="004F44F4" w:rsidP="004F44F4">
            <w:pPr>
              <w:tabs>
                <w:tab w:val="decimal" w:pos="992"/>
              </w:tabs>
              <w:ind w:right="-110"/>
              <w:jc w:val="both"/>
            </w:pPr>
            <w:r>
              <w:t>(1,201)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29CCC9F1" w:rsidR="00621F40" w:rsidRPr="008E739F" w:rsidRDefault="00621F40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 w:rsidRPr="00915316">
              <w:t>17,13</w:t>
            </w:r>
            <w:r>
              <w:t>3</w:t>
            </w:r>
          </w:p>
        </w:tc>
      </w:tr>
      <w:tr w:rsidR="00621F40" w:rsidRPr="003116E8" w14:paraId="25661CFE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60727AEC" w:rsidR="00621F40" w:rsidRPr="00D4729F" w:rsidRDefault="003A3E3E" w:rsidP="002E3984">
            <w:pPr>
              <w:tabs>
                <w:tab w:val="decimal" w:pos="992"/>
              </w:tabs>
              <w:ind w:right="-110"/>
              <w:jc w:val="both"/>
              <w:rPr>
                <w:cs/>
              </w:rPr>
            </w:pPr>
            <w:r>
              <w:t>4,995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0F26D43D" w:rsidR="00621F40" w:rsidRPr="00521B4D" w:rsidRDefault="00621F40" w:rsidP="004F44F4">
            <w:pPr>
              <w:tabs>
                <w:tab w:val="decimal" w:pos="992"/>
              </w:tabs>
              <w:ind w:right="-110"/>
            </w:pPr>
            <w:r w:rsidRPr="00D4729F">
              <w:t>456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35AC0933" w:rsidR="00621F40" w:rsidRPr="00915316" w:rsidRDefault="00AA7FA8" w:rsidP="004F44F4">
            <w:pPr>
              <w:tabs>
                <w:tab w:val="decimal" w:pos="992"/>
              </w:tabs>
              <w:ind w:right="-110"/>
              <w:jc w:val="both"/>
              <w:rPr>
                <w:cs/>
              </w:rPr>
            </w:pPr>
            <w:r>
              <w:t>8,811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34A83496" w:rsidR="00621F40" w:rsidRPr="008E739F" w:rsidRDefault="00621F40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 w:rsidRPr="00915316">
              <w:t>17,13</w:t>
            </w:r>
            <w:r>
              <w:t>3</w:t>
            </w:r>
          </w:p>
        </w:tc>
      </w:tr>
    </w:tbl>
    <w:p w14:paraId="1E72AAEC" w14:textId="77777777" w:rsidR="00D528F1" w:rsidRDefault="00D528F1" w:rsidP="00F711C7">
      <w:pPr>
        <w:rPr>
          <w:rFonts w:ascii="Angsana New" w:hAnsi="Angsana New"/>
          <w:spacing w:val="-6"/>
          <w:sz w:val="10"/>
          <w:szCs w:val="10"/>
        </w:rPr>
      </w:pPr>
    </w:p>
    <w:p w14:paraId="610E74BB" w14:textId="1BFD8E91" w:rsidR="00575C04" w:rsidRDefault="00CA3AF2" w:rsidP="00AA0B9C">
      <w:pPr>
        <w:ind w:left="567" w:firstLine="426"/>
        <w:jc w:val="thaiDistribute"/>
        <w:rPr>
          <w:rFonts w:ascii="Angsana New" w:hAnsi="Angsana New"/>
          <w:spacing w:val="6"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E52737">
        <w:rPr>
          <w:rFonts w:ascii="Angsana New" w:hAnsi="Angsana New"/>
          <w:spacing w:val="-6"/>
        </w:rPr>
        <w:t>1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มีนาคม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D528F1">
        <w:rPr>
          <w:rFonts w:ascii="Angsana New" w:hAnsi="Angsana New"/>
          <w:spacing w:val="-6"/>
        </w:rPr>
        <w:t>7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D528F1">
        <w:rPr>
          <w:rFonts w:ascii="Angsana New" w:hAnsi="Angsana New"/>
          <w:spacing w:val="-6"/>
        </w:rPr>
        <w:t>6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5DC37F15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0914DB97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1F56BDFF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349BEC53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330EDC63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4250EAC2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1890F4FC" w14:textId="77777777" w:rsidR="000E1D8B" w:rsidRDefault="000E1D8B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401D5A2C" w14:textId="77777777" w:rsidR="005F5B61" w:rsidRDefault="005F5B61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7D325F4D" w14:textId="77777777" w:rsidR="005F5B61" w:rsidRDefault="005F5B61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</w:p>
    <w:p w14:paraId="241A9EAA" w14:textId="77777777" w:rsidR="000E1D8B" w:rsidRDefault="000E1D8B" w:rsidP="00E87D9B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30"/>
        <w:outlineLvl w:val="0"/>
        <w:rPr>
          <w:rFonts w:ascii="Angsana New" w:hAnsi="Angsana New"/>
          <w:sz w:val="27"/>
          <w:szCs w:val="27"/>
        </w:rPr>
      </w:pPr>
    </w:p>
    <w:p w14:paraId="02A121BF" w14:textId="005BD33D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lastRenderedPageBreak/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C04178" w:rsidRPr="00D964F4" w14:paraId="58D0093E" w14:textId="77777777" w:rsidTr="00F9548A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F9548A">
        <w:tc>
          <w:tcPr>
            <w:tcW w:w="4988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3D520346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1F473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58FD1464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1F473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3AB15B2B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1F473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3A5BAD43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1F473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2737" w:rsidRPr="00D964F4" w14:paraId="633632DC" w14:textId="77777777" w:rsidTr="00F9548A">
        <w:trPr>
          <w:trHeight w:val="80"/>
        </w:trPr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0544754B" w:rsidR="00D36179" w:rsidRPr="00C82A55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C82A55">
              <w:rPr>
                <w:sz w:val="27"/>
                <w:szCs w:val="27"/>
              </w:rPr>
              <w:t>33,320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2D62735A" w:rsidR="00D36179" w:rsidRPr="007B7447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3</w:t>
            </w:r>
            <w:r w:rsidR="00D32A1B">
              <w:rPr>
                <w:sz w:val="27"/>
                <w:szCs w:val="27"/>
              </w:rPr>
              <w:t>3</w:t>
            </w:r>
            <w:r w:rsidRPr="00A91C82">
              <w:rPr>
                <w:sz w:val="27"/>
                <w:szCs w:val="27"/>
              </w:rPr>
              <w:t>,</w:t>
            </w:r>
            <w:r w:rsidR="00D32A1B">
              <w:rPr>
                <w:sz w:val="27"/>
                <w:szCs w:val="27"/>
              </w:rPr>
              <w:t>380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4F838180" w:rsidR="00D36179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57755138" w:rsidR="003727BA" w:rsidRPr="00D4729F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5,013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6C7F16F2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5</w:t>
            </w:r>
            <w:r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013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2261E751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D4729F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452C36A2" w:rsidR="003727BA" w:rsidRPr="00D4729F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2,644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703FF84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>
              <w:rPr>
                <w:sz w:val="27"/>
                <w:szCs w:val="27"/>
              </w:rPr>
              <w:t>44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20F3E5B8" w:rsidR="003727BA" w:rsidRPr="00915316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5104ABB6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47C08EC6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3727BA" w:rsidRPr="00D964F4" w14:paraId="7A87E3EF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828863A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B214CC" w14:textId="28988656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BD492A6" w14:textId="17FECC00" w:rsidR="003727BA" w:rsidRPr="0093443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0AE184" w14:textId="41320DFB" w:rsidR="003727BA" w:rsidRPr="00915316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7A5E7F" w14:textId="3AC30D75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5B4BD77D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68385C8A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90,393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68713464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  <w:r w:rsidRPr="0036306D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79</w:t>
            </w:r>
            <w:r w:rsidR="00761543"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384F3E09" w:rsidR="003727BA" w:rsidRPr="00915316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2AB6CBAF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2,471,08</w:t>
            </w:r>
            <w:r w:rsidR="00C8366A">
              <w:rPr>
                <w:sz w:val="27"/>
                <w:szCs w:val="27"/>
              </w:rPr>
              <w:t>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4FFBBF21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2,503,466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530BAFAB" w:rsidR="003727BA" w:rsidRPr="00915316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D0766DD" w14:textId="016B0BB5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5,034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00021304" w14:textId="5158FB32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</w:t>
            </w:r>
            <w:r w:rsidR="009123C8">
              <w:rPr>
                <w:rFonts w:hint="cs"/>
                <w:sz w:val="27"/>
                <w:szCs w:val="27"/>
                <w:cs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59CD9679" w:rsidR="003727BA" w:rsidRPr="00915316" w:rsidRDefault="00CA785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034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6F623630" w:rsidR="003727BA" w:rsidRPr="00D964F4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4,691</w:t>
            </w:r>
          </w:p>
        </w:tc>
      </w:tr>
      <w:tr w:rsidR="003727BA" w:rsidRPr="00D964F4" w14:paraId="4608CBE8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22B480B" w14:textId="497EADAE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(4,396)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21777BDB" w14:textId="75ADAEB8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5,07</w:t>
            </w:r>
            <w:r w:rsidR="00B9608C">
              <w:rPr>
                <w:rFonts w:hint="cs"/>
                <w:sz w:val="27"/>
                <w:szCs w:val="27"/>
                <w:cs/>
              </w:rPr>
              <w:t>8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0D8D0374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CA785C">
              <w:rPr>
                <w:sz w:val="27"/>
                <w:szCs w:val="27"/>
              </w:rPr>
              <w:t>4</w:t>
            </w:r>
            <w:r>
              <w:rPr>
                <w:sz w:val="27"/>
                <w:szCs w:val="27"/>
              </w:rPr>
              <w:t>,</w:t>
            </w:r>
            <w:r w:rsidR="00CA785C">
              <w:rPr>
                <w:sz w:val="27"/>
                <w:szCs w:val="27"/>
              </w:rPr>
              <w:t>396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785296BD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5,07</w:t>
            </w:r>
            <w:r w:rsidR="00B9608C">
              <w:rPr>
                <w:rFonts w:hint="cs"/>
                <w:sz w:val="27"/>
                <w:szCs w:val="27"/>
                <w:cs/>
              </w:rPr>
              <w:t>8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60C8A2E" w14:textId="060373BB" w:rsidR="003727BA" w:rsidRPr="00D964F4" w:rsidRDefault="00F56B92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A1DBB62" w14:textId="4E23D8B8" w:rsidR="003727BA" w:rsidRPr="0036306D" w:rsidRDefault="007C1B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134,929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1AA930A" w14:textId="31FC33EE" w:rsidR="003727BA" w:rsidRDefault="00AF025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157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679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053D67EE" w:rsidR="003727BA" w:rsidRPr="00915316" w:rsidRDefault="00CE4BF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100,413 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49559BD8" w:rsidR="003727BA" w:rsidRDefault="003E2CC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82,110</w:t>
            </w:r>
          </w:p>
        </w:tc>
      </w:tr>
      <w:tr w:rsidR="003727BA" w:rsidRPr="00D964F4" w14:paraId="054A1D5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4CC3071" w14:textId="31D58414" w:rsidR="003727BA" w:rsidRPr="0036306D" w:rsidRDefault="00C82A5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601,460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86B2EFF" w14:textId="3CB52F54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537,006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32B6C911" w:rsidR="003727BA" w:rsidRPr="00915316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D964F4" w:rsidRDefault="00144584" w:rsidP="00144584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55977E3" w14:textId="1A2BE570" w:rsidR="00144584" w:rsidRPr="0036306D" w:rsidRDefault="00A95E8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</w:t>
            </w:r>
            <w:r w:rsidR="00C82A55">
              <w:rPr>
                <w:sz w:val="27"/>
                <w:szCs w:val="27"/>
              </w:rPr>
              <w:t>,</w:t>
            </w:r>
            <w:r w:rsidR="007C1BE0">
              <w:rPr>
                <w:sz w:val="27"/>
                <w:szCs w:val="27"/>
              </w:rPr>
              <w:t>421</w:t>
            </w:r>
            <w:r w:rsidR="00DE0852">
              <w:rPr>
                <w:sz w:val="27"/>
                <w:szCs w:val="27"/>
              </w:rPr>
              <w:t>,</w:t>
            </w:r>
            <w:r w:rsidR="007C1BE0">
              <w:rPr>
                <w:sz w:val="27"/>
                <w:szCs w:val="27"/>
              </w:rPr>
              <w:t>423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458EC46" w14:textId="40C750B5" w:rsidR="00144584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144584" w:rsidRPr="00A91C82">
              <w:rPr>
                <w:sz w:val="27"/>
                <w:szCs w:val="27"/>
              </w:rPr>
              <w:t>,</w:t>
            </w:r>
            <w:r w:rsidR="00C462B0">
              <w:rPr>
                <w:sz w:val="27"/>
                <w:szCs w:val="27"/>
              </w:rPr>
              <w:t>4</w:t>
            </w:r>
            <w:r w:rsidR="00AF025F">
              <w:rPr>
                <w:sz w:val="27"/>
                <w:szCs w:val="27"/>
              </w:rPr>
              <w:t>15</w:t>
            </w:r>
            <w:r w:rsidR="00144584">
              <w:rPr>
                <w:sz w:val="27"/>
                <w:szCs w:val="27"/>
              </w:rPr>
              <w:t>,</w:t>
            </w:r>
            <w:r w:rsidR="00AF025F">
              <w:rPr>
                <w:sz w:val="27"/>
                <w:szCs w:val="27"/>
              </w:rPr>
              <w:t>534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6D04BD" w14:textId="09E74E18" w:rsidR="00144584" w:rsidRPr="00915316" w:rsidRDefault="00CA785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CE4BF3">
              <w:rPr>
                <w:sz w:val="27"/>
                <w:szCs w:val="27"/>
              </w:rPr>
              <w:t>34</w:t>
            </w:r>
            <w:r>
              <w:rPr>
                <w:sz w:val="27"/>
                <w:szCs w:val="27"/>
              </w:rPr>
              <w:t>,</w:t>
            </w:r>
            <w:r w:rsidR="00CE4BF3">
              <w:rPr>
                <w:sz w:val="27"/>
                <w:szCs w:val="27"/>
              </w:rPr>
              <w:t>115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B5B68D4" w14:textId="36EBC633" w:rsidR="00144584" w:rsidRPr="00D964F4" w:rsidRDefault="00BA7BB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3E2CC8">
              <w:rPr>
                <w:sz w:val="27"/>
                <w:szCs w:val="27"/>
              </w:rPr>
              <w:t>14</w:t>
            </w:r>
            <w:r w:rsidR="00144584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787</w:t>
            </w:r>
          </w:p>
        </w:tc>
      </w:tr>
      <w:tr w:rsidR="00B37849" w:rsidRPr="00D964F4" w14:paraId="4E36054D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318BCCFB" w14:textId="4EA97793" w:rsidR="00B37849" w:rsidRPr="00B37849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สะสม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B4388FB" w14:textId="77777777" w:rsidR="00B37849" w:rsidRPr="0036306D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8EAF02E" w14:textId="77777777" w:rsidR="00B37849" w:rsidRPr="00A91C82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0CFD3C" w14:textId="77777777" w:rsidR="00B37849" w:rsidRPr="00915316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55BCF8C" w14:textId="77777777" w:rsidR="00B37849" w:rsidRDefault="00B37849" w:rsidP="005D2E07">
            <w:pPr>
              <w:tabs>
                <w:tab w:val="decimal" w:pos="794"/>
              </w:tabs>
              <w:ind w:left="-108" w:right="3"/>
              <w:jc w:val="both"/>
              <w:rPr>
                <w:sz w:val="27"/>
                <w:szCs w:val="27"/>
              </w:rPr>
            </w:pPr>
          </w:p>
        </w:tc>
      </w:tr>
      <w:tr w:rsidR="00B37849" w:rsidRPr="00D964F4" w14:paraId="147312DE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44C07C2C" w14:textId="4DD900CD" w:rsidR="00B37849" w:rsidRPr="00B37849" w:rsidRDefault="00F56B92" w:rsidP="00B3784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768901C" w14:textId="3C6F5BB3" w:rsidR="00B37849" w:rsidRPr="0036306D" w:rsidRDefault="003E2CC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16D39C4" w14:textId="1B8E6DFC" w:rsidR="00B37849" w:rsidRPr="00A91C82" w:rsidRDefault="00D16E8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3E2CC8">
              <w:rPr>
                <w:sz w:val="27"/>
                <w:szCs w:val="27"/>
              </w:rPr>
              <w:t>19</w:t>
            </w:r>
            <w:r w:rsidR="00D32A1B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19</w:t>
            </w:r>
            <w:r w:rsidR="00AF025F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64E0BDE" w14:textId="1AA69B84" w:rsidR="00B37849" w:rsidRPr="00915316" w:rsidRDefault="003E2CC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B29FA45" w14:textId="1F8BDCE7" w:rsidR="00B37849" w:rsidRDefault="00FC5BD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3E2CC8">
              <w:rPr>
                <w:sz w:val="27"/>
                <w:szCs w:val="27"/>
              </w:rPr>
              <w:t>3</w:t>
            </w:r>
            <w:r w:rsidR="00FD20F7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324</w:t>
            </w:r>
          </w:p>
        </w:tc>
      </w:tr>
      <w:tr w:rsidR="00B37849" w:rsidRPr="00D964F4" w14:paraId="178A055E" w14:textId="77777777" w:rsidTr="00F9548A">
        <w:tc>
          <w:tcPr>
            <w:tcW w:w="4988" w:type="dxa"/>
            <w:tcBorders>
              <w:top w:val="nil"/>
              <w:bottom w:val="single" w:sz="4" w:space="0" w:color="auto"/>
            </w:tcBorders>
            <w:vAlign w:val="center"/>
          </w:tcPr>
          <w:p w14:paraId="76C233EE" w14:textId="4C78EF0D" w:rsidR="00B37849" w:rsidRPr="00B37849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4F2E4B" w14:textId="5A9F431E" w:rsidR="00B37849" w:rsidRPr="0036306D" w:rsidRDefault="004778D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3,421,42</w:t>
            </w:r>
            <w:r w:rsidR="00B175AB">
              <w:rPr>
                <w:sz w:val="27"/>
                <w:szCs w:val="27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FAFBE66" w14:textId="2FE347DF" w:rsidR="00B37849" w:rsidRPr="00A91C82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3,396,341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283002" w14:textId="085DD3FA" w:rsidR="00B37849" w:rsidRPr="00915316" w:rsidRDefault="00CA785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134,115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44C6BE94" w14:textId="074997D9" w:rsidR="00B37849" w:rsidRDefault="00FD20F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128,11</w:t>
            </w:r>
            <w:r w:rsidR="00B9608C">
              <w:rPr>
                <w:rFonts w:hint="cs"/>
                <w:sz w:val="27"/>
                <w:szCs w:val="27"/>
                <w:cs/>
              </w:rPr>
              <w:t>1</w:t>
            </w:r>
          </w:p>
        </w:tc>
      </w:tr>
      <w:tr w:rsidR="00B37849" w:rsidRPr="00D964F4" w14:paraId="5F557510" w14:textId="77777777" w:rsidTr="00F9548A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B37849" w:rsidRPr="00D964F4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046AD555" w:rsidR="00B37849" w:rsidRPr="00C82A55" w:rsidRDefault="004778D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684,285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7C111C43" w:rsidR="00B37849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679</w:t>
            </w:r>
            <w:r w:rsidR="00B37849" w:rsidRPr="007B7447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6B372148" w:rsidR="00B37849" w:rsidRPr="00915316" w:rsidRDefault="00CA785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26,823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28A68174" w:rsidR="00B37849" w:rsidRPr="00D964F4" w:rsidRDefault="00BA7BB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25</w:t>
            </w:r>
            <w:r w:rsidR="00B37849"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622</w:t>
            </w:r>
          </w:p>
        </w:tc>
      </w:tr>
      <w:bookmarkEnd w:id="4"/>
    </w:tbl>
    <w:p w14:paraId="46294B91" w14:textId="77777777" w:rsidR="00C60399" w:rsidRPr="000E1D8B" w:rsidRDefault="00C60399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10"/>
          <w:szCs w:val="10"/>
        </w:rPr>
      </w:pPr>
    </w:p>
    <w:p w14:paraId="1B4E5A89" w14:textId="3AEBA62F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t>รายการระหว่าง</w:t>
      </w:r>
      <w:r w:rsidR="00761543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1BDD9B27" w:rsidR="00D053F2" w:rsidRDefault="004F53FA" w:rsidP="000E1D8B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</w:t>
      </w:r>
      <w:r w:rsidR="00D053F2">
        <w:rPr>
          <w:rFonts w:hint="cs"/>
          <w:spacing w:val="-6"/>
          <w:cs/>
        </w:rPr>
        <w:t>บุคคลและ</w:t>
      </w:r>
      <w:r w:rsidRPr="004E0A55">
        <w:rPr>
          <w:spacing w:val="-6"/>
          <w:cs/>
        </w:rPr>
        <w:t>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</w:t>
      </w:r>
      <w:r w:rsidR="00D053F2">
        <w:rPr>
          <w:rFonts w:hint="cs"/>
          <w:spacing w:val="-2"/>
          <w:cs/>
        </w:rPr>
        <w:t>หรือผู้บริหารสำคัญของบริษัท</w:t>
      </w:r>
      <w:r w:rsidRPr="00D64016">
        <w:rPr>
          <w:spacing w:val="-2"/>
          <w:cs/>
        </w:rPr>
        <w:t xml:space="preserve">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53F2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D053F2" w:rsidRDefault="004E0A55" w:rsidP="003E497C">
      <w:pPr>
        <w:ind w:left="630" w:right="30" w:firstLine="553"/>
        <w:jc w:val="thaiDistribute"/>
        <w:rPr>
          <w:spacing w:val="-2"/>
          <w:sz w:val="10"/>
          <w:szCs w:val="10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0F9B5A1F" w:rsidR="00D721EA" w:rsidRPr="004E0A55" w:rsidRDefault="00176160" w:rsidP="00D721EA">
            <w:pPr>
              <w:pStyle w:val="Heading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บุคคลและ</w:t>
            </w:r>
            <w:r w:rsidR="00D721EA"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4E0A55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u w:val="none"/>
              </w:rPr>
              <w:t xml:space="preserve">1. </w:t>
            </w:r>
            <w:r w:rsidRPr="004E0A55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3853C4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165B94" w:rsidRPr="003853C4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4E0A55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4E0A55">
              <w:rPr>
                <w:sz w:val="30"/>
                <w:szCs w:val="30"/>
                <w:u w:val="none"/>
              </w:rPr>
              <w:t xml:space="preserve">2. </w:t>
            </w:r>
            <w:r w:rsidR="00546DFD" w:rsidRPr="004E0A55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3853C4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3853C4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4E0A55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. </w:t>
            </w:r>
            <w:r w:rsidR="00D721EA" w:rsidRPr="004E0A55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.1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4E0A55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4E0A55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มีผู้ถือหุ้นและ</w:t>
            </w:r>
            <w:r w:rsidRPr="004E0A55">
              <w:rPr>
                <w:sz w:val="30"/>
                <w:szCs w:val="30"/>
              </w:rPr>
              <w:t>/</w:t>
            </w:r>
            <w:r w:rsidRPr="004E0A55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.2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4E0A55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>.</w:t>
            </w:r>
            <w:r w:rsidR="007F5D71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4E0A55">
              <w:rPr>
                <w:sz w:val="30"/>
                <w:szCs w:val="30"/>
                <w:cs/>
              </w:rPr>
              <w:t>บริษัท จี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4E0A55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D053F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D6B2176" w14:textId="77777777" w:rsidR="00D721EA" w:rsidRPr="004E0A55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  <w:cs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D053F2" w:rsidRPr="00C04077" w14:paraId="06ABA55D" w14:textId="77777777" w:rsidTr="00BB0526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  <w:vAlign w:val="center"/>
          </w:tcPr>
          <w:p w14:paraId="68A8FF6E" w14:textId="1F1FF995" w:rsidR="00D053F2" w:rsidRPr="00D053F2" w:rsidRDefault="00D053F2" w:rsidP="00D053F2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>
              <w:rPr>
                <w:sz w:val="30"/>
                <w:szCs w:val="30"/>
                <w:u w:val="none"/>
              </w:rPr>
              <w:t>4</w:t>
            </w:r>
            <w:r w:rsidRPr="004E0A55">
              <w:rPr>
                <w:sz w:val="30"/>
                <w:szCs w:val="30"/>
                <w:u w:val="none"/>
              </w:rPr>
              <w:t xml:space="preserve">. </w:t>
            </w:r>
            <w:r>
              <w:rPr>
                <w:rFonts w:hint="cs"/>
                <w:sz w:val="30"/>
                <w:szCs w:val="30"/>
                <w:u w:val="none"/>
                <w:cs/>
              </w:rPr>
              <w:t>บุคคลที่เกี่ยวข้องกัน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  <w:vAlign w:val="center"/>
          </w:tcPr>
          <w:p w14:paraId="365C1C04" w14:textId="6988BE44" w:rsidR="00D053F2" w:rsidRPr="00D053F2" w:rsidRDefault="00D053F2" w:rsidP="00D053F2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>
              <w:rPr>
                <w:rFonts w:hint="cs"/>
                <w:sz w:val="30"/>
                <w:szCs w:val="30"/>
                <w:u w:val="none"/>
                <w:cs/>
              </w:rPr>
              <w:t>ผู้บริหารสำคัญของบริษัท</w:t>
            </w:r>
          </w:p>
        </w:tc>
      </w:tr>
    </w:tbl>
    <w:p w14:paraId="7FED1AA5" w14:textId="7919E4FF" w:rsidR="00F711C7" w:rsidRPr="00D053F2" w:rsidRDefault="00F711C7">
      <w:pPr>
        <w:rPr>
          <w:rFonts w:ascii="Angsana New" w:hAnsi="Angsana New"/>
          <w:sz w:val="20"/>
          <w:szCs w:val="20"/>
          <w:cs/>
        </w:rPr>
      </w:pPr>
    </w:p>
    <w:p w14:paraId="4EB85EA7" w14:textId="538B0911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8B5841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3197EE59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1162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00B17A73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116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7E3193EA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1162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775E0A17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116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60912216" w:rsidR="002E1B10" w:rsidRPr="00717661" w:rsidRDefault="00A0683F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0C41C0F3" w:rsidR="002E1B10" w:rsidRPr="00717661" w:rsidRDefault="00A0683F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3,099,281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45E49834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070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424</w:t>
            </w:r>
          </w:p>
        </w:tc>
      </w:tr>
      <w:tr w:rsidR="00166E13" w:rsidRPr="00CD157D" w14:paraId="325041CC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E7BFF" w14:textId="38B36F8C" w:rsidR="00166E13" w:rsidRPr="00D415F3" w:rsidRDefault="00166E13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877BCC6" w14:textId="34135B70" w:rsidR="00166E13" w:rsidRPr="00717661" w:rsidRDefault="00A0683F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9201A6" w14:textId="173BFB55" w:rsidR="00166E13" w:rsidRPr="00717661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5,62</w:t>
            </w:r>
            <w:r w:rsidR="00A1094C">
              <w:rPr>
                <w:sz w:val="30"/>
                <w:szCs w:val="30"/>
              </w:rPr>
              <w:t>0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05611C1" w14:textId="5F76831F" w:rsidR="00166E13" w:rsidRPr="00717661" w:rsidRDefault="00A0683F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1,757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F3C16D" w14:textId="7413B159" w:rsidR="00166E13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1,341</w:t>
            </w:r>
          </w:p>
        </w:tc>
      </w:tr>
      <w:tr w:rsidR="002E1B10" w:rsidRPr="00CD157D" w14:paraId="47840A00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69764BAB" w:rsidR="002E1B10" w:rsidRPr="00717661" w:rsidRDefault="00A0683F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12,840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5EBC05E4" w:rsidR="002E1B10" w:rsidRPr="00717661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rFonts w:hint="cs"/>
                <w:sz w:val="30"/>
                <w:szCs w:val="30"/>
                <w:cs/>
              </w:rPr>
              <w:t>1</w:t>
            </w:r>
            <w:r w:rsidR="00166E13">
              <w:rPr>
                <w:sz w:val="30"/>
                <w:szCs w:val="30"/>
              </w:rPr>
              <w:t>3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 w:rsidR="00166E13">
              <w:rPr>
                <w:sz w:val="30"/>
                <w:szCs w:val="30"/>
              </w:rPr>
              <w:t>107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61431762" w:rsidR="002E1B10" w:rsidRPr="00717661" w:rsidRDefault="00682E32" w:rsidP="00682E32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4A0FD869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</w:t>
            </w:r>
          </w:p>
        </w:tc>
      </w:tr>
      <w:tr w:rsidR="002E1B10" w:rsidRPr="00CD157D" w14:paraId="55F84B8E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32F7EA49" w:rsidR="002E1B10" w:rsidRPr="00717661" w:rsidRDefault="00F7390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F73900">
              <w:rPr>
                <w:sz w:val="30"/>
                <w:szCs w:val="30"/>
              </w:rPr>
              <w:t>14,597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06F1A5A1" w:rsidR="002E1B10" w:rsidRPr="00717661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1</w:t>
            </w:r>
            <w:r w:rsidR="00166E13">
              <w:rPr>
                <w:sz w:val="30"/>
                <w:szCs w:val="30"/>
              </w:rPr>
              <w:t>8</w:t>
            </w:r>
            <w:r w:rsidRPr="00717661">
              <w:rPr>
                <w:sz w:val="30"/>
                <w:szCs w:val="30"/>
              </w:rPr>
              <w:t>,</w:t>
            </w:r>
            <w:r w:rsidR="00166E13">
              <w:rPr>
                <w:sz w:val="30"/>
                <w:szCs w:val="30"/>
              </w:rPr>
              <w:t>72</w:t>
            </w:r>
            <w:r w:rsidR="00A1094C"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3FA4CBA8" w:rsidR="002E1B10" w:rsidRPr="00717661" w:rsidRDefault="00F7390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3,101,038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168114CA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071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840</w:t>
            </w:r>
          </w:p>
        </w:tc>
      </w:tr>
      <w:tr w:rsidR="00BC22AB" w:rsidRPr="00CD157D" w14:paraId="66D7EE54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16DF7" w14:textId="239CB425" w:rsidR="00BC22AB" w:rsidRPr="00D415F3" w:rsidRDefault="00BC22AB" w:rsidP="00BC22A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37478E5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4EACB4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44421E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CA952BC" w14:textId="77777777" w:rsidR="00BC22AB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F73900" w:rsidRPr="00CD157D" w14:paraId="4622B3CD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F0C46" w14:textId="7811AC82" w:rsidR="00F73900" w:rsidRPr="00D415F3" w:rsidRDefault="00F73900" w:rsidP="00F7390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E6814A" w14:textId="465947E6" w:rsidR="00F73900" w:rsidRPr="00717661" w:rsidRDefault="00F73900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FAE5FF" w14:textId="10E785F5" w:rsidR="00F73900" w:rsidRPr="00717661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8565A0E" w14:textId="235F21AD" w:rsidR="00F73900" w:rsidRPr="00717661" w:rsidRDefault="00F73900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3C98C92" w14:textId="199F04CF" w:rsidR="00F73900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</w:tr>
      <w:tr w:rsidR="00F73900" w:rsidRPr="00CD157D" w14:paraId="63F94FD6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8957E" w14:textId="0C149742" w:rsidR="00F73900" w:rsidRPr="00D415F3" w:rsidRDefault="00F73900" w:rsidP="00F7390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BCA55" w14:textId="02675B8F" w:rsidR="00F73900" w:rsidRPr="00717661" w:rsidRDefault="00F73900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3DE444" w14:textId="3E7B5436" w:rsidR="00F73900" w:rsidRPr="00717661" w:rsidRDefault="00F73900" w:rsidP="00F7390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16,026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06ABFD3" w14:textId="569A1728" w:rsidR="00F73900" w:rsidRPr="00717661" w:rsidRDefault="00F73900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4DC132" w14:textId="640AB1A0" w:rsidR="00F73900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</w:tr>
      <w:tr w:rsidR="002E1B10" w:rsidRPr="00CD157D" w14:paraId="3297221B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2E1B10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E1B10" w:rsidRPr="00CD157D" w14:paraId="5BEC09F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BCE6334" w14:textId="4E500D0F" w:rsidR="002E1B10" w:rsidRPr="00717661" w:rsidRDefault="00F73900" w:rsidP="002E1B10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C0943C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203B38B" w14:textId="74665AB7" w:rsidR="002E1B10" w:rsidRPr="00717661" w:rsidRDefault="00F7390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91,952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0B84A2" w14:textId="0C52058E" w:rsidR="002E1B10" w:rsidRPr="00486BF6" w:rsidRDefault="00817161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</w:t>
            </w:r>
            <w:r w:rsidR="002E1B10">
              <w:rPr>
                <w:sz w:val="30"/>
                <w:szCs w:val="30"/>
              </w:rPr>
              <w:t>,</w:t>
            </w:r>
            <w:r w:rsidR="00A1094C">
              <w:rPr>
                <w:sz w:val="30"/>
                <w:szCs w:val="30"/>
              </w:rPr>
              <w:t>767</w:t>
            </w:r>
          </w:p>
        </w:tc>
      </w:tr>
      <w:tr w:rsidR="002E1B10" w:rsidRPr="00CD157D" w14:paraId="020E8786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4FCB6289" w:rsidR="002E1B10" w:rsidRPr="00717661" w:rsidRDefault="008A747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14,597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642B0C81" w:rsidR="002E1B10" w:rsidRPr="00717661" w:rsidRDefault="00A1094C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</w:t>
            </w:r>
            <w:r w:rsidR="00817161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37E90916" w:rsidR="002E1B10" w:rsidRPr="00717661" w:rsidRDefault="00DD3CD8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3,192</w:t>
            </w:r>
            <w:r w:rsidR="00F73900">
              <w:rPr>
                <w:sz w:val="30"/>
                <w:szCs w:val="30"/>
              </w:rPr>
              <w:t>,9</w:t>
            </w:r>
            <w:r>
              <w:rPr>
                <w:sz w:val="30"/>
                <w:szCs w:val="30"/>
              </w:rPr>
              <w:t>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62636FB1" w:rsidR="002E1B10" w:rsidRPr="00486BF6" w:rsidRDefault="00A1094C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177</w:t>
            </w:r>
            <w:r w:rsidR="002E1B10">
              <w:rPr>
                <w:sz w:val="30"/>
                <w:szCs w:val="30"/>
              </w:rPr>
              <w:t>,</w:t>
            </w:r>
            <w:r w:rsidR="00930BFB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33</w:t>
            </w:r>
          </w:p>
        </w:tc>
      </w:tr>
      <w:tr w:rsidR="002E1B10" w:rsidRPr="00CD157D" w14:paraId="32B6E6DB" w14:textId="77777777" w:rsidTr="00883E56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2E1B10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2E1B10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2E1B10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2E1B10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68CC7F96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1CC8083E" w:rsidR="002E1B10" w:rsidRPr="00717661" w:rsidRDefault="008A7473" w:rsidP="002E1B10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645144C4" w:rsidR="002E1B10" w:rsidRPr="00717661" w:rsidRDefault="008A747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2,231,211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0B24BC8D" w:rsidR="002E1B10" w:rsidRPr="00780EF1" w:rsidRDefault="00930BFB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 w:rsidRPr="00780EF1">
              <w:rPr>
                <w:sz w:val="30"/>
                <w:szCs w:val="30"/>
              </w:rPr>
              <w:t>,</w:t>
            </w:r>
            <w:r w:rsidR="00C573FF">
              <w:rPr>
                <w:sz w:val="30"/>
                <w:szCs w:val="30"/>
              </w:rPr>
              <w:t>478</w:t>
            </w:r>
            <w:r w:rsidR="002E1B10" w:rsidRPr="00780EF1">
              <w:rPr>
                <w:sz w:val="30"/>
                <w:szCs w:val="30"/>
              </w:rPr>
              <w:t>,</w:t>
            </w:r>
            <w:r w:rsidR="00C573FF">
              <w:rPr>
                <w:sz w:val="30"/>
                <w:szCs w:val="30"/>
              </w:rPr>
              <w:t>142</w:t>
            </w:r>
          </w:p>
        </w:tc>
      </w:tr>
      <w:tr w:rsidR="00C41917" w:rsidRPr="00CD157D" w14:paraId="45355FC4" w14:textId="77777777" w:rsidTr="002A398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E8CB97" w14:textId="6422B55F" w:rsidR="00C41917" w:rsidRDefault="00FD70DE" w:rsidP="00C4191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ขายยานพาหนะ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C419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C419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C41917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C41917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93A1C" w:rsidRPr="00CD157D" w14:paraId="41B4701A" w14:textId="77777777" w:rsidTr="00FD70DE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73097CE8" w:rsidR="00993A1C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1D3C5DB2" w:rsidR="00993A1C" w:rsidRPr="00717661" w:rsidRDefault="008A7473" w:rsidP="008A7473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4361FE41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2FE33C06" w:rsidR="00993A1C" w:rsidRPr="00717661" w:rsidRDefault="008A7473" w:rsidP="008A7473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7A95A579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271</w:t>
            </w:r>
          </w:p>
        </w:tc>
      </w:tr>
      <w:tr w:rsidR="00993A1C" w:rsidRPr="00CD157D" w14:paraId="040DC84E" w14:textId="77777777" w:rsidTr="00FD70DE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D453C54" w14:textId="20F2C467" w:rsidR="00993A1C" w:rsidRDefault="00993A1C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ขายเครื่องหมายการค้า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283B9B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838207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E1FFC6B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C235F59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93A1C" w:rsidRPr="00CD157D" w14:paraId="6D77D2F8" w14:textId="77777777" w:rsidTr="00FD70DE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1FCA0C30" w14:textId="750E0BFC" w:rsidR="00993A1C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425B97" w14:textId="1A369AA5" w:rsidR="00993A1C" w:rsidRPr="00717661" w:rsidRDefault="008A7473" w:rsidP="008A7473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DC074A3" w14:textId="67ECFC6E" w:rsidR="00993A1C" w:rsidRPr="00717661" w:rsidRDefault="00993A1C" w:rsidP="00993A1C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B4787AD" w14:textId="3BD76E67" w:rsidR="00993A1C" w:rsidRPr="00717661" w:rsidRDefault="008A7473" w:rsidP="008A7473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22CD86E" w14:textId="2033C0F5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13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440</w:t>
            </w:r>
          </w:p>
        </w:tc>
      </w:tr>
      <w:tr w:rsidR="00993A1C" w:rsidRPr="00CD157D" w14:paraId="37602118" w14:textId="77777777" w:rsidTr="00FD70DE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49587B70" w:rsidR="00993A1C" w:rsidRPr="00D415F3" w:rsidRDefault="00993A1C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65E35D15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76E95C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E35C7F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93A1C" w:rsidRPr="00CD157D" w14:paraId="05CC135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993A1C" w:rsidRPr="00EF17BF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5E3628CB" w:rsidR="00993A1C" w:rsidRPr="00717661" w:rsidRDefault="008A7473" w:rsidP="008A747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259,047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0671CF71" w:rsidR="00993A1C" w:rsidRPr="00717661" w:rsidRDefault="00A26B21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275</w:t>
            </w:r>
            <w:r w:rsidR="00993A1C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094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6DE0A3DF" w:rsidR="00993A1C" w:rsidRPr="00717661" w:rsidRDefault="008A7473" w:rsidP="008A747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98,955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48961B96" w:rsidR="00993A1C" w:rsidRPr="00717661" w:rsidRDefault="00A26B21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105</w:t>
            </w:r>
            <w:r w:rsidR="00993A1C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085</w:t>
            </w:r>
          </w:p>
        </w:tc>
      </w:tr>
      <w:tr w:rsidR="00993A1C" w:rsidRPr="00CD157D" w14:paraId="6CCB5E34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2987AD2F" w:rsidR="00993A1C" w:rsidRDefault="00A26B21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3A1C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993A1C" w:rsidRPr="00817161" w:rsidRDefault="00993A1C" w:rsidP="00993A1C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993A1C" w:rsidRPr="00095FBD" w:rsidRDefault="00993A1C" w:rsidP="00993A1C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993A1C" w:rsidRPr="00817161" w:rsidRDefault="00993A1C" w:rsidP="00993A1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993A1C" w:rsidRPr="00937F85" w:rsidRDefault="00993A1C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993A1C" w:rsidRPr="00717661" w14:paraId="4650204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77777777" w:rsidR="00993A1C" w:rsidRPr="00EF17BF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2EA5F829" w:rsidR="00993A1C" w:rsidRPr="00717661" w:rsidRDefault="008A7473" w:rsidP="00993A1C">
            <w:pPr>
              <w:ind w:left="-108" w:right="-10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77777777" w:rsidR="00993A1C" w:rsidRPr="00717661" w:rsidRDefault="00993A1C" w:rsidP="00993A1C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1AB50C4F" w:rsidR="00993A1C" w:rsidRPr="00717661" w:rsidRDefault="008A747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</w:tr>
      <w:tr w:rsidR="00993A1C" w:rsidRPr="00CD157D" w14:paraId="0041713C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3AA1D84C" w:rsidR="00993A1C" w:rsidRPr="00797C00" w:rsidRDefault="00A26B21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993A1C" w:rsidRPr="00817161" w:rsidRDefault="00993A1C" w:rsidP="00993A1C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993A1C" w:rsidRPr="00095FBD" w:rsidRDefault="00993A1C" w:rsidP="00993A1C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993A1C" w:rsidRPr="00817161" w:rsidRDefault="00993A1C" w:rsidP="00993A1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993A1C" w:rsidRPr="00937F85" w:rsidRDefault="00993A1C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993A1C" w:rsidRPr="00CD157D" w14:paraId="31443627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993A1C" w:rsidRPr="00EF17BF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56B7B23B" w:rsidR="00993A1C" w:rsidRPr="00717661" w:rsidRDefault="008A747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552025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0FB54951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A26B2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A26B21">
              <w:rPr>
                <w:sz w:val="30"/>
                <w:szCs w:val="30"/>
              </w:rPr>
              <w:t>822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59E037B5" w:rsidR="00993A1C" w:rsidRPr="00717661" w:rsidRDefault="008A747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D9AF0F8" w:rsidR="00993A1C" w:rsidRPr="00486BF6" w:rsidRDefault="00993A1C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  <w:tr w:rsidR="00993A1C" w:rsidRPr="00CD157D" w14:paraId="76808A61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20DE4F7C" w14:textId="39CCAB37" w:rsidR="00993A1C" w:rsidRPr="004600B8" w:rsidRDefault="00A26B21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3A1C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93A1C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993A1C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993A1C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C0F4F" w14:textId="77777777" w:rsidR="00993A1C" w:rsidRPr="00817161" w:rsidRDefault="00993A1C" w:rsidP="00993A1C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D03F335" w14:textId="77777777" w:rsidR="00993A1C" w:rsidRPr="00095FBD" w:rsidRDefault="00993A1C" w:rsidP="00993A1C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962A39" w14:textId="77777777" w:rsidR="00993A1C" w:rsidRPr="00817161" w:rsidRDefault="00993A1C" w:rsidP="00993A1C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DE8AD2" w14:textId="77777777" w:rsidR="00993A1C" w:rsidRPr="00A23846" w:rsidRDefault="00993A1C" w:rsidP="00993A1C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CD157D" w14:paraId="1E524923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745B9F2" w14:textId="7EA9EB19" w:rsidR="00993A1C" w:rsidRDefault="00993A1C" w:rsidP="00993A1C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FB5DEA" w14:textId="351D375D" w:rsidR="00993A1C" w:rsidRPr="00E17312" w:rsidRDefault="008A7473" w:rsidP="00993A1C">
            <w:pPr>
              <w:ind w:left="-108" w:right="-10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5E4ED484" w14:textId="5410BD83" w:rsidR="00993A1C" w:rsidRPr="00E17312" w:rsidRDefault="00993A1C" w:rsidP="00993A1C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3CAF88BB" w:rsidR="00993A1C" w:rsidRPr="00E17312" w:rsidRDefault="008A7473" w:rsidP="00993A1C">
            <w:pPr>
              <w:ind w:left="-108" w:right="-10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6C9DEC6F" w:rsidR="00993A1C" w:rsidRPr="00A23846" w:rsidRDefault="00A26B21" w:rsidP="00993A1C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993A1C" w:rsidRPr="00CD157D" w14:paraId="54F26B9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73FE6495" w14:textId="77777777" w:rsidR="00993A1C" w:rsidRPr="00EF17BF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62C13B43" w:rsidR="00993A1C" w:rsidRPr="00582AD5" w:rsidRDefault="001C211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634C3ACE" w:rsidR="00993A1C" w:rsidRPr="00095FBD" w:rsidRDefault="00A26B21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 w:rsidRPr="00095FB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1063FCFD" w:rsidR="00993A1C" w:rsidRPr="00D97DB9" w:rsidRDefault="001C211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7E6EB423" w:rsidR="00993A1C" w:rsidRPr="00746F42" w:rsidRDefault="00A26B21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521</w:t>
            </w:r>
          </w:p>
        </w:tc>
      </w:tr>
      <w:tr w:rsidR="00993A1C" w:rsidRPr="00CD157D" w14:paraId="52C0A6FD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993A1C" w:rsidRPr="00EF17BF" w:rsidRDefault="00993A1C" w:rsidP="00993A1C">
            <w:pPr>
              <w:tabs>
                <w:tab w:val="left" w:pos="480"/>
                <w:tab w:val="left" w:pos="900"/>
                <w:tab w:val="left" w:pos="1440"/>
              </w:tabs>
              <w:ind w:left="429"/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7317F34B" w:rsidR="00993A1C" w:rsidRPr="00582AD5" w:rsidRDefault="001C211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1543BE" w14:textId="79166197" w:rsidR="00993A1C" w:rsidRDefault="00A26B21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2CDC4C7C" w:rsidR="00993A1C" w:rsidRPr="00D97DB9" w:rsidRDefault="001C211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7C89D5" w14:textId="3E66C2F8" w:rsidR="00993A1C" w:rsidRDefault="00A26B21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569</w:t>
            </w:r>
          </w:p>
        </w:tc>
      </w:tr>
      <w:tr w:rsidR="00993A1C" w:rsidRPr="004600B8" w14:paraId="6D9CE464" w14:textId="77777777" w:rsidTr="00883E56">
        <w:trPr>
          <w:cantSplit/>
          <w:trHeight w:hRule="exact" w:val="425"/>
        </w:trPr>
        <w:tc>
          <w:tcPr>
            <w:tcW w:w="429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25F153CA" w:rsidR="00993A1C" w:rsidRPr="000E3AAD" w:rsidRDefault="00A26B21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3A1C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993A1C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993A1C" w:rsidRPr="008171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993A1C" w:rsidRPr="00095FBD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993A1C" w:rsidRPr="00817161" w:rsidRDefault="00993A1C" w:rsidP="00993A1C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993A1C" w:rsidRPr="00314667" w:rsidRDefault="00993A1C" w:rsidP="00993A1C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4600B8" w14:paraId="0BE103A5" w14:textId="77777777" w:rsidTr="00883E56">
        <w:trPr>
          <w:cantSplit/>
          <w:trHeight w:hRule="exact" w:val="425"/>
        </w:trPr>
        <w:tc>
          <w:tcPr>
            <w:tcW w:w="429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993A1C" w:rsidRPr="004600B8" w:rsidRDefault="00993A1C" w:rsidP="00993A1C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113BE5AC" w:rsidR="00993A1C" w:rsidRPr="00D97DB9" w:rsidRDefault="001C211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272,225</w:t>
            </w:r>
          </w:p>
        </w:tc>
        <w:tc>
          <w:tcPr>
            <w:tcW w:w="13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3308C7AE" w:rsidR="00993A1C" w:rsidRPr="00D97DB9" w:rsidRDefault="00A26B21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287</w:t>
            </w:r>
            <w:r w:rsidR="00993A1C" w:rsidRPr="00D97DB9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376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02D0E550" w:rsidR="00993A1C" w:rsidRPr="00D97DB9" w:rsidRDefault="001C2113" w:rsidP="00993A1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103,989</w:t>
            </w:r>
          </w:p>
        </w:tc>
        <w:tc>
          <w:tcPr>
            <w:tcW w:w="131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648E9500" w:rsidR="00993A1C" w:rsidRPr="00CA754C" w:rsidRDefault="00993A1C" w:rsidP="00993A1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="00A26B21">
              <w:rPr>
                <w:sz w:val="30"/>
                <w:szCs w:val="30"/>
              </w:rPr>
              <w:t>09</w:t>
            </w:r>
            <w:r>
              <w:rPr>
                <w:sz w:val="30"/>
                <w:szCs w:val="30"/>
              </w:rPr>
              <w:t>,</w:t>
            </w:r>
            <w:r w:rsidR="00A26B21">
              <w:rPr>
                <w:sz w:val="30"/>
                <w:szCs w:val="30"/>
              </w:rPr>
              <w:t>776</w:t>
            </w:r>
          </w:p>
        </w:tc>
      </w:tr>
    </w:tbl>
    <w:p w14:paraId="061B9147" w14:textId="77777777" w:rsidR="00AB0B72" w:rsidRDefault="00AB0B72" w:rsidP="000518CD">
      <w:pPr>
        <w:ind w:right="44"/>
        <w:jc w:val="right"/>
        <w:rPr>
          <w:sz w:val="30"/>
          <w:szCs w:val="30"/>
        </w:rPr>
      </w:pPr>
    </w:p>
    <w:p w14:paraId="07F1A231" w14:textId="77777777" w:rsidR="00AB0B72" w:rsidRDefault="00AB0B72" w:rsidP="00A26B21">
      <w:pPr>
        <w:ind w:right="44"/>
        <w:rPr>
          <w:sz w:val="30"/>
          <w:szCs w:val="30"/>
        </w:rPr>
      </w:pPr>
    </w:p>
    <w:p w14:paraId="30A99FCC" w14:textId="1DEC291B" w:rsidR="0068295D" w:rsidRDefault="0068295D" w:rsidP="000518CD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58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1"/>
        <w:gridCol w:w="1358"/>
        <w:gridCol w:w="1358"/>
        <w:gridCol w:w="1358"/>
        <w:gridCol w:w="1244"/>
      </w:tblGrid>
      <w:tr w:rsidR="003E2E6D" w:rsidRPr="00D9686C" w14:paraId="21588041" w14:textId="77777777" w:rsidTr="00883E56">
        <w:trPr>
          <w:cantSplit/>
          <w:trHeight w:val="397"/>
        </w:trPr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50089255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C60399" w:rsidRPr="00D9686C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2E1B10" w:rsidRPr="00D9686C">
              <w:rPr>
                <w:sz w:val="30"/>
                <w:szCs w:val="30"/>
              </w:rPr>
              <w:t>1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883E56">
        <w:trPr>
          <w:cantSplit/>
          <w:trHeight w:val="397"/>
        </w:trPr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2D987A6D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2BBE16EB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31F3D150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4BE34485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6</w:t>
            </w:r>
          </w:p>
        </w:tc>
      </w:tr>
      <w:tr w:rsidR="003F29BA" w:rsidRPr="00D9686C" w14:paraId="09DF0BCC" w14:textId="77777777" w:rsidTr="00883E56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574178F9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53045C" w:rsidRPr="00D9686C" w14:paraId="411B3F55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43500" w14:textId="77777777" w:rsidR="0053045C" w:rsidRPr="00D9686C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050BE8C0" w:rsidR="0053045C" w:rsidRPr="00D9686C" w:rsidRDefault="001C2113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18,000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1C9808D0" w:rsidR="0053045C" w:rsidRPr="00D9686C" w:rsidRDefault="00755B4E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</w:t>
            </w:r>
            <w:r w:rsidR="00022910"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34ECC26D" w:rsidR="0053045C" w:rsidRPr="00D9686C" w:rsidRDefault="001C2113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53045C" w:rsidRPr="00D9686C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D9686C" w14:paraId="0582D6EF" w14:textId="77777777" w:rsidTr="00883E56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6900BC4C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D9686C" w14:paraId="20A7AE18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D9686C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6CB7FA15" w:rsidR="003F29BA" w:rsidRPr="00D9686C" w:rsidRDefault="001C2113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3F29BA" w:rsidRPr="00D9686C" w:rsidRDefault="003F29BA" w:rsidP="003F29BA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5F98934D" w:rsidR="003F29BA" w:rsidRPr="00D9686C" w:rsidRDefault="001C2113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171,602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75DBA0D4" w:rsidR="003F29BA" w:rsidRPr="00D9686C" w:rsidRDefault="00896341" w:rsidP="00854B38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</w:t>
            </w:r>
            <w:r w:rsidR="00755B4E">
              <w:rPr>
                <w:sz w:val="30"/>
                <w:szCs w:val="30"/>
              </w:rPr>
              <w:t>41</w:t>
            </w:r>
            <w:r w:rsidR="00022910" w:rsidRPr="00D9686C">
              <w:rPr>
                <w:sz w:val="30"/>
                <w:szCs w:val="30"/>
              </w:rPr>
              <w:t>,</w:t>
            </w:r>
            <w:r w:rsidR="00755B4E">
              <w:rPr>
                <w:sz w:val="30"/>
                <w:szCs w:val="30"/>
              </w:rPr>
              <w:t>849</w:t>
            </w:r>
          </w:p>
        </w:tc>
      </w:tr>
      <w:tr w:rsidR="001C2113" w:rsidRPr="00D9686C" w14:paraId="7939D272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1C2113" w:rsidRPr="00D9686C" w:rsidRDefault="001C2113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6BE44C41" w:rsidR="001C2113" w:rsidRPr="00D9686C" w:rsidRDefault="001C2113" w:rsidP="001C211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21B4B8CB" w:rsidR="001C2113" w:rsidRPr="00D9686C" w:rsidRDefault="00444849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EF145D" w14:textId="029D78CD" w:rsidR="001C2113" w:rsidRDefault="001C2113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36276E06" w:rsidR="001C2113" w:rsidRPr="00D9686C" w:rsidRDefault="00444849" w:rsidP="00444849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034AA" w:rsidRPr="00D9686C" w14:paraId="53181DCF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D9686C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42D16A85" w:rsidR="00C034AA" w:rsidRPr="00D9686C" w:rsidRDefault="001C2113" w:rsidP="001C211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5B1AA514" w:rsidR="00C034AA" w:rsidRPr="00D9686C" w:rsidRDefault="00755B4E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6E2FF4CF" w:rsidR="00C034AA" w:rsidRPr="00D9686C" w:rsidRDefault="001C2113" w:rsidP="001C211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7986546B" w:rsidR="00C034AA" w:rsidRPr="00D9686C" w:rsidRDefault="00755B4E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</w:t>
            </w:r>
          </w:p>
        </w:tc>
      </w:tr>
      <w:tr w:rsidR="00854B38" w:rsidRPr="00D9686C" w14:paraId="27DBA3F6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D9686C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55DD79E3" w:rsidR="00854B38" w:rsidRPr="00D9686C" w:rsidRDefault="001C2113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26751D51" w:rsidR="00854B38" w:rsidRPr="00D9686C" w:rsidRDefault="00755B4E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2DDC3CB0" w:rsidR="00854B38" w:rsidRPr="00D9686C" w:rsidRDefault="00370219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173,210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77F6BC36" w:rsidR="00854B38" w:rsidRPr="00D9686C" w:rsidRDefault="00896341" w:rsidP="00854B38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</w:t>
            </w:r>
            <w:r w:rsidR="00755B4E">
              <w:rPr>
                <w:sz w:val="30"/>
                <w:szCs w:val="30"/>
              </w:rPr>
              <w:t>41</w:t>
            </w:r>
            <w:r w:rsidR="00022910" w:rsidRPr="00D9686C">
              <w:rPr>
                <w:sz w:val="30"/>
                <w:szCs w:val="30"/>
              </w:rPr>
              <w:t>,</w:t>
            </w:r>
            <w:r w:rsidR="00755B4E">
              <w:rPr>
                <w:sz w:val="30"/>
                <w:szCs w:val="30"/>
              </w:rPr>
              <w:t>884</w:t>
            </w:r>
          </w:p>
        </w:tc>
      </w:tr>
      <w:tr w:rsidR="006A70E0" w:rsidRPr="00D9686C" w14:paraId="14F8A32F" w14:textId="77777777" w:rsidTr="00883E56">
        <w:trPr>
          <w:cantSplit/>
          <w:trHeight w:val="425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4D960439" w:rsidR="006A70E0" w:rsidRPr="00D9686C" w:rsidRDefault="006A70E0" w:rsidP="006A70E0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755B4E">
              <w:rPr>
                <w:sz w:val="30"/>
                <w:szCs w:val="30"/>
              </w:rPr>
              <w:t>2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6A70E0" w:rsidRPr="00D9686C" w:rsidRDefault="006A70E0" w:rsidP="006A70E0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6A70E0" w:rsidRPr="00D9686C" w14:paraId="0BE9318D" w14:textId="77777777" w:rsidTr="00444849">
        <w:trPr>
          <w:cantSplit/>
          <w:trHeight w:val="42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3E996C8B" w:rsidR="006A70E0" w:rsidRPr="00D9686C" w:rsidRDefault="00370219" w:rsidP="006A70E0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6A70E0" w:rsidRPr="00D9686C" w:rsidRDefault="006A70E0" w:rsidP="006A70E0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33863484" w:rsidR="006A70E0" w:rsidRPr="00D9686C" w:rsidRDefault="00370219" w:rsidP="006A70E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77363E61" w:rsidR="006A70E0" w:rsidRPr="00D9686C" w:rsidRDefault="00755B4E" w:rsidP="006A70E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262</w:t>
            </w:r>
          </w:p>
        </w:tc>
      </w:tr>
      <w:tr w:rsidR="00444849" w:rsidRPr="00A56A7F" w14:paraId="27589EA6" w14:textId="77777777" w:rsidTr="00444849">
        <w:trPr>
          <w:cantSplit/>
          <w:trHeight w:val="425"/>
        </w:trPr>
        <w:tc>
          <w:tcPr>
            <w:tcW w:w="427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03D3B" w14:textId="22D011BC" w:rsidR="00A56A7F" w:rsidRPr="00D9686C" w:rsidRDefault="00A56A7F" w:rsidP="00A56A7F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13. </w:t>
            </w:r>
            <w:r w:rsidR="003A0774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  <w:r w:rsidR="00F70BF7">
              <w:rPr>
                <w:rFonts w:hint="cs"/>
                <w:sz w:val="30"/>
                <w:szCs w:val="30"/>
                <w:cs/>
              </w:rPr>
              <w:t xml:space="preserve"> (หมายเหตุ </w:t>
            </w:r>
            <w:r w:rsidR="00F70BF7">
              <w:rPr>
                <w:sz w:val="30"/>
                <w:szCs w:val="30"/>
              </w:rPr>
              <w:t>10</w:t>
            </w:r>
            <w:r w:rsidR="00F70BF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</w:tr>
      <w:tr w:rsidR="00444849" w:rsidRPr="00A56A7F" w14:paraId="70D96742" w14:textId="77777777" w:rsidTr="00444849">
        <w:trPr>
          <w:cantSplit/>
          <w:trHeight w:val="425"/>
        </w:trPr>
        <w:tc>
          <w:tcPr>
            <w:tcW w:w="427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0FA81" w14:textId="25C1F37E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6E28C304" w:rsidR="00A56A7F" w:rsidRPr="0095587D" w:rsidRDefault="00A56A7F" w:rsidP="0095587D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050FC271" w:rsidR="00A56A7F" w:rsidRPr="0095587D" w:rsidRDefault="00A56A7F" w:rsidP="0095587D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0C02E36A" w:rsidR="00A56A7F" w:rsidRPr="00A56A7F" w:rsidRDefault="00963829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51DEA" w14:textId="4F5EF222" w:rsidR="00A56A7F" w:rsidRPr="00A56A7F" w:rsidRDefault="00444849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56A7F" w:rsidRPr="00D9686C" w14:paraId="25D4A45A" w14:textId="77777777" w:rsidTr="00444849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7738A0CC" w:rsidR="00A56A7F" w:rsidRPr="00D9686C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7A7AF7">
              <w:rPr>
                <w:rFonts w:hint="cs"/>
                <w:sz w:val="30"/>
                <w:szCs w:val="30"/>
                <w:cs/>
              </w:rPr>
              <w:t>4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A56A7F" w:rsidRPr="00D9686C" w:rsidRDefault="00A56A7F" w:rsidP="00A56A7F">
            <w:pPr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A56A7F" w:rsidRPr="00D9686C" w:rsidRDefault="00A56A7F" w:rsidP="00A56A7F">
            <w:pPr>
              <w:ind w:right="-114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A56A7F" w:rsidRPr="00D9686C" w14:paraId="0414D030" w14:textId="77777777" w:rsidTr="00211793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41928BCF" w:rsidR="00A56A7F" w:rsidRPr="00D9686C" w:rsidRDefault="0095587D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28,176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143E2818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54CB3478" w:rsidR="00A56A7F" w:rsidRPr="00D9686C" w:rsidRDefault="006A29D2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7EA7CDD5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542</w:t>
            </w:r>
          </w:p>
        </w:tc>
      </w:tr>
      <w:tr w:rsidR="00211793" w:rsidRPr="00D9686C" w14:paraId="34516CC0" w14:textId="77777777" w:rsidTr="00211793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2A91E4C9" w:rsidR="00211793" w:rsidRPr="00D9686C" w:rsidRDefault="00211793" w:rsidP="00211793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5</w:t>
            </w:r>
            <w:r w:rsidRPr="00D9686C">
              <w:rPr>
                <w:sz w:val="30"/>
                <w:szCs w:val="30"/>
              </w:rPr>
              <w:t xml:space="preserve">. </w:t>
            </w:r>
            <w:r w:rsidR="00FF48B3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11793" w:rsidRPr="00D9686C" w14:paraId="19F82480" w14:textId="77777777" w:rsidTr="00211793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7CF" w14:textId="37AF7997" w:rsidR="00211793" w:rsidRPr="00D9686C" w:rsidRDefault="00211793" w:rsidP="00211793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8F23AB" w14:textId="110A0463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3E4C" w14:textId="1FD6E1D6" w:rsidR="00211793" w:rsidRDefault="00211793" w:rsidP="002C6380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5AC806" w14:textId="4D731C06" w:rsidR="00211793" w:rsidRDefault="00211793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B83C90" w14:textId="4E126998" w:rsidR="00211793" w:rsidRDefault="00211793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56A7F" w:rsidRPr="00D9686C" w14:paraId="247337C2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5CD49658" w:rsidR="00A56A7F" w:rsidRPr="00D9686C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EE238A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A56A7F" w:rsidRPr="00D9686C" w:rsidRDefault="00A56A7F" w:rsidP="00A56A7F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A56A7F" w:rsidRPr="00D9686C" w:rsidRDefault="00A56A7F" w:rsidP="00A56A7F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A56A7F" w:rsidRPr="00D9686C" w:rsidRDefault="00A56A7F" w:rsidP="00A56A7F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A56A7F" w:rsidRPr="00D9686C" w:rsidRDefault="00A56A7F" w:rsidP="00A56A7F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green"/>
              </w:rPr>
            </w:pPr>
          </w:p>
        </w:tc>
      </w:tr>
      <w:tr w:rsidR="006A29D2" w:rsidRPr="00D9686C" w14:paraId="352A2840" w14:textId="77777777" w:rsidTr="00E21D0C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12971" w14:textId="77777777" w:rsidR="006A29D2" w:rsidRPr="00D9686C" w:rsidRDefault="006A29D2" w:rsidP="00E21D0C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47F8355" w14:textId="77777777" w:rsidR="006A29D2" w:rsidRPr="00D9686C" w:rsidRDefault="006A29D2" w:rsidP="00E21D0C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E1EF6" w14:textId="77777777" w:rsidR="006A29D2" w:rsidRPr="00D9686C" w:rsidRDefault="006A29D2" w:rsidP="00E21D0C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65676FE" w14:textId="382C9EFD" w:rsidR="006A29D2" w:rsidRPr="00D9686C" w:rsidRDefault="006A29D2" w:rsidP="00E21D0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1FCDE2" w14:textId="37D3EF0C" w:rsidR="006A29D2" w:rsidRPr="00D9686C" w:rsidRDefault="006A29D2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56A7F" w:rsidRPr="00D9686C" w14:paraId="220D8295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1134FEB4" w:rsidR="00A56A7F" w:rsidRPr="00D9686C" w:rsidRDefault="006A29D2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16,925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341A95A0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843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0187E2FB" w:rsidR="00A56A7F" w:rsidRPr="00D9686C" w:rsidRDefault="006A29D2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11,860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2E76E411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1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899</w:t>
            </w:r>
          </w:p>
        </w:tc>
      </w:tr>
      <w:tr w:rsidR="006A29D2" w:rsidRPr="00D9686C" w14:paraId="0192B499" w14:textId="77777777" w:rsidTr="00E21D0C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5583A" w14:textId="77777777" w:rsidR="006A29D2" w:rsidRPr="00D9686C" w:rsidRDefault="006A29D2" w:rsidP="00E21D0C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A067A84" w14:textId="651C9757" w:rsidR="006A29D2" w:rsidRPr="00D9686C" w:rsidRDefault="00393EB9" w:rsidP="00E21D0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16,925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9704CD" w14:textId="78BA616E" w:rsidR="006A29D2" w:rsidRPr="00D9686C" w:rsidRDefault="006A29D2" w:rsidP="00E21D0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16,843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DA0070F" w14:textId="0DB2BE41" w:rsidR="006A29D2" w:rsidRPr="00D9686C" w:rsidRDefault="006A29D2" w:rsidP="00E21D0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11,899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F3BBB72" w14:textId="657FD698" w:rsidR="006A29D2" w:rsidRPr="00D9686C" w:rsidRDefault="006A29D2" w:rsidP="00E21D0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11,899</w:t>
            </w:r>
          </w:p>
        </w:tc>
      </w:tr>
      <w:tr w:rsidR="00A56A7F" w:rsidRPr="00D9686C" w14:paraId="1E13DCD0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10E3DEC5" w:rsidR="00A56A7F" w:rsidRPr="00D9686C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EE238A">
              <w:rPr>
                <w:sz w:val="30"/>
                <w:szCs w:val="30"/>
              </w:rPr>
              <w:t>7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56A7F" w:rsidRPr="00D9686C" w14:paraId="1963379C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6744C2EF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33F55EDB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32,016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2DAC2C0F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269</w:t>
            </w:r>
          </w:p>
        </w:tc>
      </w:tr>
      <w:tr w:rsidR="00A56A7F" w:rsidRPr="00D9686C" w14:paraId="4F0519C4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60061F82" w:rsidR="00A56A7F" w:rsidRPr="00D9686C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EE238A">
              <w:rPr>
                <w:sz w:val="30"/>
                <w:szCs w:val="30"/>
              </w:rPr>
              <w:t>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</w:p>
        </w:tc>
      </w:tr>
      <w:tr w:rsidR="00A56A7F" w:rsidRPr="00D9686C" w14:paraId="403EE08F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0A502636" w:rsidR="00A56A7F" w:rsidRPr="00D9686C" w:rsidRDefault="0095587D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4695BF6C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4,353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133B3369" w:rsidR="00A56A7F" w:rsidRPr="00D9686C" w:rsidRDefault="0095587D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45F8EB47" w:rsidR="00A56A7F" w:rsidRPr="00D9686C" w:rsidRDefault="00A56A7F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1,662</w:t>
            </w:r>
          </w:p>
        </w:tc>
      </w:tr>
    </w:tbl>
    <w:p w14:paraId="0DBB0CB4" w14:textId="77777777" w:rsidR="003853C4" w:rsidRPr="00B169E4" w:rsidRDefault="003853C4" w:rsidP="00094E9E">
      <w:pPr>
        <w:ind w:right="-871"/>
        <w:rPr>
          <w:rFonts w:ascii="Angsana New" w:hAnsi="Angsana New"/>
          <w:sz w:val="20"/>
          <w:szCs w:val="20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74F216DB" w14:textId="46183C3A" w:rsidR="004F4034" w:rsidRDefault="00257CB6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79AB6824" w14:textId="77777777" w:rsidR="005E0534" w:rsidRDefault="005E0534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51F8DF5" w14:textId="77777777" w:rsidR="0095587D" w:rsidRDefault="0095587D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6DB7AB" w14:textId="77777777" w:rsidR="0095587D" w:rsidRDefault="0095587D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93E268D" w14:textId="77777777" w:rsidR="0095587D" w:rsidRDefault="0095587D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B6FA28" w14:textId="77777777" w:rsidR="0095587D" w:rsidRDefault="0095587D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E7B620C" w14:textId="77777777" w:rsidR="0095587D" w:rsidRPr="00B169E4" w:rsidRDefault="0095587D" w:rsidP="00A9059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right="31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71E32982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2E1B10">
        <w:rPr>
          <w:rFonts w:ascii="Angsana New" w:hAnsi="Angsana New"/>
        </w:rPr>
        <w:t>1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66014">
        <w:rPr>
          <w:rFonts w:ascii="Angsana New" w:hAnsi="Angsana New"/>
        </w:rPr>
        <w:t>7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77777777" w:rsidR="00F2322A" w:rsidRPr="00D415F3" w:rsidRDefault="0077295C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77777777" w:rsidR="004D6822" w:rsidRPr="00D415F3" w:rsidRDefault="000D1033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7295C"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E3F81" w:rsidRPr="00D415F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0F48F17" w14:textId="77777777" w:rsidR="00C66014" w:rsidRDefault="00C66014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6D1E8958" w14:textId="77777777" w:rsidR="00C66014" w:rsidRDefault="00C6601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2829103" w14:textId="77777777" w:rsidR="00C66014" w:rsidRDefault="00C6601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59E2D49F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6477CE99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2E1B10">
        <w:rPr>
          <w:rFonts w:ascii="Angsana New" w:hAnsi="Angsana New"/>
          <w:spacing w:val="-10"/>
        </w:rPr>
        <w:t>1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3C7EDF">
        <w:rPr>
          <w:rFonts w:ascii="Angsana New" w:hAnsi="Angsana New"/>
        </w:rPr>
        <w:t>7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62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0"/>
        <w:gridCol w:w="1871"/>
        <w:gridCol w:w="1871"/>
      </w:tblGrid>
      <w:tr w:rsidR="004F53FA" w:rsidRPr="00CD157D" w14:paraId="045656C1" w14:textId="77777777" w:rsidTr="00453A16">
        <w:trPr>
          <w:cantSplit/>
          <w:trHeight w:hRule="exact" w:val="79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77777777" w:rsidR="00A20F0D" w:rsidRPr="0036306D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2.</w:t>
            </w:r>
            <w:r w:rsidR="0059729D" w:rsidRPr="0036306D">
              <w:rPr>
                <w:rFonts w:ascii="Angsana New" w:hAnsi="Angsana New" w:cs="Angsana New"/>
              </w:rPr>
              <w:t>18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77777777" w:rsidR="00A20F0D" w:rsidRPr="00023EEF" w:rsidRDefault="00A20F0D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="00CB2542"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055F2" w14:paraId="208A5A1E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77777777" w:rsidR="003C579A" w:rsidRPr="0036306D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36306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23EEF" w:rsidRDefault="003C579A" w:rsidP="0023586A">
            <w:pPr>
              <w:tabs>
                <w:tab w:val="decimal" w:pos="907"/>
              </w:tabs>
              <w:ind w:right="-91"/>
              <w:rPr>
                <w:rFonts w:ascii="Angsana New" w:hAnsi="Angsana New" w:cs="Angsana New"/>
              </w:rPr>
            </w:pPr>
            <w:r w:rsidRPr="00023EE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77777777" w:rsidR="00CB2542" w:rsidRPr="0036306D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4.</w:t>
            </w:r>
            <w:r w:rsidR="0059729D" w:rsidRPr="0036306D">
              <w:rPr>
                <w:rFonts w:ascii="Angsana New" w:hAnsi="Angsana New" w:cs="Angsana New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7777777" w:rsidR="00CB2542" w:rsidRPr="00023EEF" w:rsidRDefault="00CB2542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0C716AF9" w14:textId="788D394C" w:rsidR="003857F3" w:rsidRDefault="003857F3" w:rsidP="003853C4">
      <w:pPr>
        <w:rPr>
          <w:rFonts w:ascii="Angsana New" w:hAnsi="Angsana New"/>
          <w:spacing w:val="-8"/>
          <w:sz w:val="16"/>
          <w:szCs w:val="16"/>
        </w:rPr>
      </w:pPr>
    </w:p>
    <w:p w14:paraId="6E844A5F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240534C8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3FDE1D1C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3E190BA3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7595C59D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43F1E7F5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22583003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47A50E8B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0379D008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57E80620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5E8E60A3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7D0BFBE4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446F9780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00A31426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7D56A38B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75A771EE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03E63BA5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150E5CD9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76A3A0E5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53783232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0C00A412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7C976384" w14:textId="77777777" w:rsidR="0095587D" w:rsidRPr="00B169E4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67F95C3A" w14:textId="6E0B9789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12C56666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6C216D">
        <w:rPr>
          <w:rFonts w:ascii="Angsana New" w:hAnsi="Angsana New"/>
        </w:rPr>
        <w:t>1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504FBE">
        <w:rPr>
          <w:rFonts w:ascii="Angsana New" w:hAnsi="Angsana New"/>
        </w:rPr>
        <w:t>7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7CD412D6" w:rsidR="00CC6914" w:rsidRPr="007C111B" w:rsidRDefault="007C111B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1DF5148E" w:rsidR="00CC6914" w:rsidRPr="007C111B" w:rsidRDefault="007C111B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1</w:t>
            </w:r>
            <w:r w:rsidR="00CB725D">
              <w:rPr>
                <w:rFonts w:ascii="Angsana New" w:hAnsi="Angsana New"/>
              </w:rPr>
              <w:t>5</w:t>
            </w:r>
            <w:r w:rsidRPr="007C111B">
              <w:rPr>
                <w:rFonts w:ascii="Angsana New" w:hAnsi="Angsana New"/>
              </w:rPr>
              <w:t>.</w:t>
            </w:r>
            <w:r w:rsidR="00CB725D">
              <w:rPr>
                <w:rFonts w:ascii="Angsana New" w:hAnsi="Angsana New"/>
              </w:rPr>
              <w:t>56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74E173AA" w:rsidR="00CC6914" w:rsidRPr="007C111B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 xml:space="preserve">(USD </w:t>
            </w:r>
            <w:r w:rsidR="00CB725D">
              <w:rPr>
                <w:rFonts w:ascii="Angsana New" w:hAnsi="Angsana New"/>
              </w:rPr>
              <w:t>424</w:t>
            </w:r>
            <w:r w:rsidR="006C7C74" w:rsidRPr="007C111B">
              <w:rPr>
                <w:rFonts w:ascii="Angsana New" w:hAnsi="Angsana New"/>
              </w:rPr>
              <w:t>,</w:t>
            </w:r>
            <w:r w:rsidR="00CB725D">
              <w:rPr>
                <w:rFonts w:ascii="Angsana New" w:hAnsi="Angsana New"/>
              </w:rPr>
              <w:t>80</w:t>
            </w:r>
            <w:r w:rsidR="006C7C74" w:rsidRPr="007C111B">
              <w:rPr>
                <w:rFonts w:ascii="Angsana New" w:hAnsi="Angsana New"/>
              </w:rPr>
              <w:t>0</w:t>
            </w:r>
            <w:r w:rsidRPr="007C111B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4EA923CC" w:rsidR="00CC6914" w:rsidRPr="007C111B" w:rsidRDefault="007C111B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1</w:t>
            </w:r>
            <w:r w:rsidR="00CB725D">
              <w:rPr>
                <w:rFonts w:ascii="Angsana New" w:hAnsi="Angsana New"/>
              </w:rPr>
              <w:t>4</w:t>
            </w:r>
            <w:r w:rsidRPr="007C111B">
              <w:rPr>
                <w:rFonts w:ascii="Angsana New" w:hAnsi="Angsana New"/>
              </w:rPr>
              <w:t>.</w:t>
            </w:r>
            <w:r w:rsidR="00CB725D">
              <w:rPr>
                <w:rFonts w:ascii="Angsana New" w:hAnsi="Angsana New"/>
              </w:rPr>
              <w:t>61</w:t>
            </w:r>
          </w:p>
        </w:tc>
      </w:tr>
      <w:tr w:rsidR="006A776C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50E8E027" w:rsidR="006A776C" w:rsidRPr="007C111B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 xml:space="preserve">(USD </w:t>
            </w:r>
            <w:r w:rsidR="00CB725D">
              <w:rPr>
                <w:rFonts w:ascii="Angsana New" w:hAnsi="Angsana New"/>
              </w:rPr>
              <w:t>398</w:t>
            </w:r>
            <w:r w:rsidR="006C7C74" w:rsidRPr="007C111B">
              <w:rPr>
                <w:rFonts w:ascii="Angsana New" w:hAnsi="Angsana New"/>
              </w:rPr>
              <w:t>,</w:t>
            </w:r>
            <w:r w:rsidR="00CB725D">
              <w:rPr>
                <w:rFonts w:ascii="Angsana New" w:hAnsi="Angsana New"/>
              </w:rPr>
              <w:t>7</w:t>
            </w:r>
            <w:r w:rsidR="006C7C74" w:rsidRPr="007C111B">
              <w:rPr>
                <w:rFonts w:ascii="Angsana New" w:hAnsi="Angsana New"/>
              </w:rPr>
              <w:t>00</w:t>
            </w:r>
            <w:r w:rsidRPr="007C111B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065FFD1C" w:rsidR="00CC6914" w:rsidRPr="00D55DA4" w:rsidRDefault="000E7D27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D55DA4" w:rsidRPr="00D55DA4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47</w:t>
            </w:r>
          </w:p>
        </w:tc>
      </w:tr>
      <w:tr w:rsidR="006A776C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6F20AC6F" w:rsidR="006A776C" w:rsidRPr="00D55DA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55DA4">
              <w:rPr>
                <w:rFonts w:ascii="Angsana New" w:hAnsi="Angsana New"/>
              </w:rPr>
              <w:t xml:space="preserve">(USD </w:t>
            </w:r>
            <w:r w:rsidR="000E7D27">
              <w:rPr>
                <w:rFonts w:ascii="Angsana New" w:hAnsi="Angsana New"/>
              </w:rPr>
              <w:t>258</w:t>
            </w:r>
            <w:r w:rsidR="00A145C9" w:rsidRPr="00D55DA4">
              <w:rPr>
                <w:rFonts w:ascii="Angsana New" w:hAnsi="Angsana New"/>
              </w:rPr>
              <w:t>,</w:t>
            </w:r>
            <w:r w:rsidR="000E7D27">
              <w:rPr>
                <w:rFonts w:ascii="Angsana New" w:hAnsi="Angsana New"/>
              </w:rPr>
              <w:t>558</w:t>
            </w:r>
            <w:r w:rsidRPr="00D55DA4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D55DA4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44C7D" w:rsidRPr="007C111B" w14:paraId="00B46403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44DA390D" w:rsidR="00F44C7D" w:rsidRPr="007C111B" w:rsidRDefault="006C12CD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44C7D">
              <w:rPr>
                <w:rFonts w:ascii="Angsana New" w:hAnsi="Angsana New"/>
              </w:rPr>
              <w:t>.</w:t>
            </w:r>
            <w:r w:rsidR="000E7D27">
              <w:rPr>
                <w:rFonts w:ascii="Angsana New" w:hAnsi="Angsana New"/>
              </w:rPr>
              <w:t>37</w:t>
            </w:r>
          </w:p>
        </w:tc>
      </w:tr>
      <w:tr w:rsidR="006A776C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0BED7671" w:rsidR="006A776C" w:rsidRPr="007C111B" w:rsidRDefault="00DC15E4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  <w:r w:rsidR="006C12CD">
              <w:rPr>
                <w:rFonts w:ascii="Angsana New" w:hAnsi="Angsana New"/>
              </w:rPr>
              <w:t>2</w:t>
            </w:r>
            <w:r w:rsidR="007E3938" w:rsidRPr="007E393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27</w:t>
            </w:r>
            <w:r w:rsidR="007E3938">
              <w:rPr>
                <w:rFonts w:ascii="Angsana New" w:hAnsi="Angsana New"/>
              </w:rPr>
              <w:t xml:space="preserve"> 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DDB56F9" w14:textId="77777777" w:rsidR="00EE2522" w:rsidRDefault="00EE2522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40EEDA5" w14:textId="77777777" w:rsidR="00EE2522" w:rsidRPr="00F045D3" w:rsidRDefault="00EE2522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36BDCE94" w:rsidR="005D7A1B" w:rsidRPr="00456329" w:rsidRDefault="00A74B7B" w:rsidP="00DC7EE6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t>2</w:t>
      </w:r>
      <w:r>
        <w:rPr>
          <w:rFonts w:ascii="Angsana New" w:hAnsi="Angsana New"/>
          <w:spacing w:val="-8"/>
        </w:rPr>
        <w:t>5</w:t>
      </w:r>
      <w:r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4</w:t>
      </w:r>
      <w:r w:rsidRPr="00456329">
        <w:rPr>
          <w:rFonts w:ascii="Angsana New" w:hAnsi="Angsana New" w:hint="cs"/>
          <w:spacing w:val="-8"/>
          <w:cs/>
        </w:rPr>
        <w:t xml:space="preserve"> </w:t>
      </w:r>
      <w:r>
        <w:rPr>
          <w:rFonts w:ascii="Angsana New" w:hAnsi="Angsana New" w:hint="cs"/>
          <w:cs/>
        </w:rPr>
        <w:t>ภาระผูกพันจากค่าสิทธิตามสัญญาซื้อล่วงหน้า</w:t>
      </w:r>
    </w:p>
    <w:p w14:paraId="4A41D12C" w14:textId="21F0377F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6C216D">
        <w:rPr>
          <w:rFonts w:ascii="Angsana New" w:hAnsi="Angsana New"/>
        </w:rPr>
        <w:t>31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</w:t>
      </w:r>
      <w:r w:rsidR="006C12CD">
        <w:rPr>
          <w:rFonts w:ascii="Angsana New" w:hAnsi="Angsana New"/>
        </w:rPr>
        <w:t>7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83" w:type="dxa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795"/>
      </w:tblGrid>
      <w:tr w:rsidR="00DB034E" w:rsidRPr="00456329" w14:paraId="154D1F25" w14:textId="77777777" w:rsidTr="00154BFF">
        <w:trPr>
          <w:trHeight w:val="507"/>
        </w:trPr>
        <w:tc>
          <w:tcPr>
            <w:tcW w:w="7388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79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D55DA4" w14:paraId="2849FBEF" w14:textId="77777777" w:rsidTr="00154BFF">
        <w:tc>
          <w:tcPr>
            <w:tcW w:w="7388" w:type="dxa"/>
            <w:tcBorders>
              <w:bottom w:val="nil"/>
            </w:tcBorders>
          </w:tcPr>
          <w:p w14:paraId="4AB0818B" w14:textId="77777777" w:rsidR="008560B2" w:rsidRPr="00D55DA4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5" w:type="dxa"/>
            <w:tcBorders>
              <w:bottom w:val="nil"/>
            </w:tcBorders>
          </w:tcPr>
          <w:p w14:paraId="706686B0" w14:textId="77777777" w:rsidR="008560B2" w:rsidRPr="00D55DA4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D55DA4" w14:paraId="30E78108" w14:textId="77777777" w:rsidTr="00154BFF">
        <w:tc>
          <w:tcPr>
            <w:tcW w:w="7388" w:type="dxa"/>
            <w:tcBorders>
              <w:top w:val="nil"/>
              <w:bottom w:val="nil"/>
            </w:tcBorders>
          </w:tcPr>
          <w:p w14:paraId="3952CC2D" w14:textId="77777777" w:rsidR="008560B2" w:rsidRPr="00D55DA4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/>
              </w:rPr>
              <w:t xml:space="preserve">     -  </w:t>
            </w:r>
            <w:r w:rsidRPr="00D55DA4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86FB7B6" w14:textId="2BB17671" w:rsidR="008560B2" w:rsidRPr="00D55DA4" w:rsidRDefault="0035681C" w:rsidP="00F44C7D">
            <w:pPr>
              <w:tabs>
                <w:tab w:val="left" w:pos="942"/>
                <w:tab w:val="left" w:pos="1150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</w:rPr>
              <w:t>9</w:t>
            </w:r>
            <w:r w:rsidR="00D55DA4" w:rsidRPr="00D55DA4">
              <w:rPr>
                <w:rFonts w:ascii="Angsana New" w:hAnsi="Angsana New"/>
              </w:rPr>
              <w:t>.</w:t>
            </w:r>
            <w:r w:rsidR="00AD34D5">
              <w:rPr>
                <w:rFonts w:ascii="Angsana New" w:hAnsi="Angsana New"/>
              </w:rPr>
              <w:t>94</w:t>
            </w:r>
          </w:p>
        </w:tc>
      </w:tr>
      <w:tr w:rsidR="008560B2" w:rsidRPr="00456329" w14:paraId="7A8D443A" w14:textId="77777777" w:rsidTr="00154BFF">
        <w:tc>
          <w:tcPr>
            <w:tcW w:w="7388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D55DA4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</w:tcPr>
          <w:p w14:paraId="13B3FA12" w14:textId="5F480D66" w:rsidR="008560B2" w:rsidRPr="0059729D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D55DA4">
              <w:rPr>
                <w:rFonts w:ascii="Angsana New" w:hAnsi="Angsana New"/>
              </w:rPr>
              <w:t xml:space="preserve">(USD </w:t>
            </w:r>
            <w:r w:rsidR="0035681C">
              <w:rPr>
                <w:rFonts w:ascii="Angsana New" w:hAnsi="Angsana New"/>
              </w:rPr>
              <w:t>271</w:t>
            </w:r>
            <w:r w:rsidRPr="00D55DA4">
              <w:rPr>
                <w:rFonts w:ascii="Angsana New" w:hAnsi="Angsana New"/>
              </w:rPr>
              <w:t>,</w:t>
            </w:r>
            <w:r w:rsidR="0035681C">
              <w:rPr>
                <w:rFonts w:ascii="Angsana New" w:hAnsi="Angsana New"/>
              </w:rPr>
              <w:t>250</w:t>
            </w:r>
            <w:r w:rsidRPr="00D55DA4">
              <w:rPr>
                <w:rFonts w:ascii="Angsana New" w:hAnsi="Angsana New"/>
              </w:rPr>
              <w:t>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4EA6AF0C" w:rsidR="00230AE8" w:rsidRPr="0003182D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03182D">
        <w:rPr>
          <w:rFonts w:ascii="Angsana New" w:hAnsi="Angsana New" w:hint="cs"/>
          <w:spacing w:val="-2"/>
          <w:cs/>
        </w:rPr>
        <w:t xml:space="preserve">เงิน </w:t>
      </w:r>
      <w:r w:rsidR="00D9397A" w:rsidRPr="0003182D">
        <w:rPr>
          <w:rFonts w:ascii="Angsana New" w:hAnsi="Angsana New"/>
          <w:spacing w:val="-2"/>
        </w:rPr>
        <w:t>5</w:t>
      </w:r>
      <w:r w:rsidR="001C61A9">
        <w:rPr>
          <w:rFonts w:ascii="Angsana New" w:hAnsi="Angsana New" w:hint="cs"/>
          <w:spacing w:val="-2"/>
          <w:cs/>
        </w:rPr>
        <w:t>2.13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4D83ED0B" w14:textId="77777777" w:rsidR="006F0DC3" w:rsidRDefault="006F0DC3" w:rsidP="00AE30FC">
      <w:pPr>
        <w:ind w:right="-64"/>
        <w:jc w:val="thaiDistribute"/>
        <w:rPr>
          <w:rFonts w:ascii="Angsana New" w:hAnsi="Angsana New"/>
          <w:sz w:val="20"/>
          <w:szCs w:val="20"/>
        </w:rPr>
      </w:pPr>
    </w:p>
    <w:p w14:paraId="1C3F2A3E" w14:textId="77777777" w:rsidR="00180B4E" w:rsidRDefault="00180B4E" w:rsidP="00AE30FC">
      <w:pPr>
        <w:ind w:right="-64"/>
        <w:jc w:val="thaiDistribute"/>
        <w:rPr>
          <w:rFonts w:ascii="Angsana New" w:hAnsi="Angsana New"/>
          <w:sz w:val="20"/>
          <w:szCs w:val="20"/>
        </w:rPr>
      </w:pPr>
    </w:p>
    <w:p w14:paraId="5C2FA7F9" w14:textId="77777777" w:rsidR="00180B4E" w:rsidRDefault="00180B4E" w:rsidP="00AE30FC">
      <w:pPr>
        <w:ind w:right="-64"/>
        <w:jc w:val="thaiDistribute"/>
        <w:rPr>
          <w:rFonts w:ascii="Angsana New" w:hAnsi="Angsana New"/>
          <w:sz w:val="20"/>
          <w:szCs w:val="20"/>
        </w:rPr>
      </w:pPr>
    </w:p>
    <w:p w14:paraId="460145E7" w14:textId="77777777" w:rsidR="0095587D" w:rsidRPr="0035681C" w:rsidRDefault="0095587D" w:rsidP="00AE30FC">
      <w:pPr>
        <w:ind w:right="-64"/>
        <w:jc w:val="thaiDistribute"/>
        <w:rPr>
          <w:rFonts w:ascii="Angsana New" w:hAnsi="Angsana New"/>
          <w:sz w:val="20"/>
          <w:szCs w:val="20"/>
        </w:rPr>
      </w:pPr>
    </w:p>
    <w:p w14:paraId="5929A246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6C44EDD6" w14:textId="64AC4DED" w:rsidR="002D031F" w:rsidRPr="002061AA" w:rsidRDefault="002D031F" w:rsidP="002061AA">
      <w:pPr>
        <w:ind w:left="644" w:right="85" w:firstLine="490"/>
        <w:jc w:val="thaiDistribute"/>
        <w:rPr>
          <w:rFonts w:ascii="Angsana New" w:hAnsi="Angsana New"/>
          <w:spacing w:val="-6"/>
          <w:cs/>
        </w:rPr>
      </w:pPr>
      <w:r w:rsidRPr="002061AA">
        <w:rPr>
          <w:rFonts w:ascii="Angsana New" w:hAnsi="Angsana New"/>
          <w:spacing w:val="-6"/>
          <w:cs/>
        </w:rPr>
        <w:t>บริษัทย่อยของบริษัทถูกฟ้องเป็นจำเลย</w:t>
      </w:r>
      <w:r w:rsidRPr="002061AA">
        <w:rPr>
          <w:rFonts w:ascii="Angsana New" w:hAnsi="Angsana New" w:hint="cs"/>
          <w:spacing w:val="-6"/>
          <w:cs/>
        </w:rPr>
        <w:t>ร่วม</w:t>
      </w:r>
      <w:r w:rsidRPr="002061AA">
        <w:rPr>
          <w:rFonts w:ascii="Angsana New" w:hAnsi="Angsana New"/>
          <w:spacing w:val="-6"/>
          <w:cs/>
        </w:rPr>
        <w:t xml:space="preserve"> </w:t>
      </w:r>
      <w:r w:rsidRPr="002061AA">
        <w:rPr>
          <w:rFonts w:ascii="Angsana New" w:hAnsi="Angsana New" w:hint="cs"/>
          <w:spacing w:val="-6"/>
          <w:cs/>
        </w:rPr>
        <w:t>ในฐานความผิดหมิ่นประมาทด้วยการโฆษณาและละเมิด</w:t>
      </w:r>
      <w:r w:rsidRPr="002061AA">
        <w:rPr>
          <w:rFonts w:ascii="Angsana New" w:hAnsi="Angsana New"/>
          <w:spacing w:val="-6"/>
          <w:cs/>
        </w:rPr>
        <w:t xml:space="preserve"> จำนวนทุนทรัพย์รวม </w:t>
      </w:r>
      <w:r w:rsidRPr="002061AA">
        <w:rPr>
          <w:rFonts w:ascii="Angsana New" w:hAnsi="Angsana New"/>
          <w:spacing w:val="-6"/>
        </w:rPr>
        <w:t>5</w:t>
      </w:r>
      <w:r w:rsidRPr="002061AA">
        <w:rPr>
          <w:rFonts w:ascii="Angsana New" w:hAnsi="Angsana New"/>
          <w:spacing w:val="-6"/>
          <w:cs/>
        </w:rPr>
        <w:t xml:space="preserve"> ล้านบาท ซึ่ง ณ วันที่ </w:t>
      </w:r>
      <w:r w:rsidRPr="002061AA">
        <w:rPr>
          <w:rFonts w:ascii="Angsana New" w:hAnsi="Angsana New"/>
          <w:spacing w:val="-6"/>
        </w:rPr>
        <w:t>31</w:t>
      </w:r>
      <w:r w:rsidRPr="002061AA">
        <w:rPr>
          <w:rFonts w:ascii="Angsana New" w:hAnsi="Angsana New"/>
          <w:spacing w:val="-6"/>
          <w:cs/>
        </w:rPr>
        <w:t xml:space="preserve"> </w:t>
      </w:r>
      <w:r w:rsidR="00170F11">
        <w:rPr>
          <w:rFonts w:ascii="Angsana New" w:hAnsi="Angsana New" w:hint="cs"/>
          <w:spacing w:val="-6"/>
          <w:cs/>
        </w:rPr>
        <w:t>มีนา</w:t>
      </w:r>
      <w:r w:rsidRPr="002061AA">
        <w:rPr>
          <w:rFonts w:ascii="Angsana New" w:hAnsi="Angsana New"/>
          <w:spacing w:val="-6"/>
          <w:cs/>
        </w:rPr>
        <w:t xml:space="preserve">คม </w:t>
      </w:r>
      <w:r w:rsidRPr="002061AA">
        <w:rPr>
          <w:rFonts w:ascii="Angsana New" w:hAnsi="Angsana New"/>
          <w:spacing w:val="-6"/>
        </w:rPr>
        <w:t>256</w:t>
      </w:r>
      <w:r w:rsidR="00170F11">
        <w:rPr>
          <w:rFonts w:ascii="Angsana New" w:hAnsi="Angsana New"/>
          <w:spacing w:val="-6"/>
        </w:rPr>
        <w:t>7</w:t>
      </w:r>
      <w:r w:rsidRPr="002061AA">
        <w:rPr>
          <w:rFonts w:ascii="Angsana New" w:hAnsi="Angsana New"/>
          <w:spacing w:val="-6"/>
          <w:cs/>
        </w:rPr>
        <w:t xml:space="preserve"> คดีอยู่ระหว่าง</w:t>
      </w:r>
      <w:r w:rsidRPr="002061AA">
        <w:rPr>
          <w:rFonts w:ascii="Angsana New" w:hAnsi="Angsana New" w:hint="cs"/>
          <w:spacing w:val="-6"/>
          <w:cs/>
        </w:rPr>
        <w:t>การพิจารณาของศาลชั้นต้น</w:t>
      </w:r>
      <w:r w:rsidRPr="002061AA">
        <w:rPr>
          <w:rFonts w:ascii="Angsana New" w:hAnsi="Angsana New"/>
          <w:spacing w:val="-6"/>
          <w:cs/>
        </w:rPr>
        <w:t xml:space="preserve"> บริษัทย่อย</w:t>
      </w:r>
      <w:r w:rsidRPr="002061AA">
        <w:rPr>
          <w:rFonts w:ascii="Angsana New" w:hAnsi="Angsana New" w:hint="cs"/>
          <w:spacing w:val="-6"/>
          <w:cs/>
        </w:rPr>
        <w:t>ของบริษัท</w:t>
      </w:r>
      <w:r w:rsidRPr="002061AA">
        <w:rPr>
          <w:rFonts w:ascii="Angsana New" w:hAnsi="Angsana New"/>
          <w:spacing w:val="-6"/>
          <w:cs/>
        </w:rPr>
        <w:t>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14:paraId="3355E154" w14:textId="77777777" w:rsidR="00C34524" w:rsidRPr="00B725C5" w:rsidRDefault="00C34524" w:rsidP="00A460A6">
      <w:pPr>
        <w:ind w:left="882" w:right="-56"/>
        <w:jc w:val="thaiDistribute"/>
        <w:rPr>
          <w:spacing w:val="-2"/>
          <w:sz w:val="20"/>
          <w:szCs w:val="20"/>
          <w:highlight w:val="yellow"/>
        </w:rPr>
      </w:pP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25FF59C0" w14:textId="63D2DDDB" w:rsidR="00F4496A" w:rsidRDefault="00E96678" w:rsidP="00F44C7D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14:paraId="078612B4" w14:textId="77777777" w:rsidR="00F44C7D" w:rsidRPr="00F44C7D" w:rsidRDefault="00F44C7D" w:rsidP="00F44C7D">
      <w:pPr>
        <w:ind w:left="284" w:right="-871"/>
        <w:rPr>
          <w:rFonts w:ascii="Angsana New" w:hAnsi="Angsana New"/>
          <w:b/>
          <w:bCs/>
          <w:sz w:val="4"/>
          <w:szCs w:val="4"/>
        </w:rPr>
      </w:pPr>
    </w:p>
    <w:p w14:paraId="35BEDCD8" w14:textId="6004A4F5" w:rsidR="00E96678" w:rsidRDefault="00E96678" w:rsidP="00E97ABC">
      <w:pPr>
        <w:ind w:left="644" w:right="85" w:firstLine="490"/>
        <w:jc w:val="thaiDistribute"/>
        <w:rPr>
          <w:rFonts w:ascii="Angsana New" w:hAnsi="Angsana New"/>
        </w:rPr>
      </w:pPr>
      <w:r w:rsidRPr="00AF09C8">
        <w:rPr>
          <w:rFonts w:ascii="Angsana New" w:hAnsi="Angsana New" w:hint="cs"/>
          <w:spacing w:val="-6"/>
          <w:cs/>
        </w:rPr>
        <w:t xml:space="preserve">เมื่อวันที่ </w:t>
      </w:r>
      <w:r w:rsidRPr="00AF09C8">
        <w:rPr>
          <w:rFonts w:ascii="Angsana New" w:hAnsi="Angsana New"/>
          <w:spacing w:val="-6"/>
        </w:rPr>
        <w:t>2</w:t>
      </w:r>
      <w:r w:rsidR="00182A9C" w:rsidRPr="00AF09C8">
        <w:rPr>
          <w:rFonts w:ascii="Angsana New" w:hAnsi="Angsana New"/>
          <w:spacing w:val="-6"/>
        </w:rPr>
        <w:t>6</w:t>
      </w:r>
      <w:r w:rsidRPr="00AF09C8">
        <w:rPr>
          <w:rFonts w:ascii="Angsana New" w:hAnsi="Angsana New"/>
          <w:spacing w:val="-6"/>
        </w:rPr>
        <w:t xml:space="preserve"> </w:t>
      </w:r>
      <w:r w:rsidRPr="00AF09C8">
        <w:rPr>
          <w:rFonts w:ascii="Angsana New" w:hAnsi="Angsana New" w:hint="cs"/>
          <w:spacing w:val="-6"/>
          <w:cs/>
        </w:rPr>
        <w:t xml:space="preserve">เมษายน </w:t>
      </w:r>
      <w:r w:rsidRPr="00AF09C8">
        <w:rPr>
          <w:rFonts w:ascii="Angsana New" w:hAnsi="Angsana New"/>
          <w:spacing w:val="-6"/>
        </w:rPr>
        <w:t>256</w:t>
      </w:r>
      <w:r w:rsidR="00182A9C" w:rsidRPr="00AF09C8">
        <w:rPr>
          <w:rFonts w:ascii="Angsana New" w:hAnsi="Angsana New"/>
          <w:spacing w:val="-6"/>
        </w:rPr>
        <w:t>7</w:t>
      </w:r>
      <w:r w:rsidRPr="00AF09C8">
        <w:rPr>
          <w:rFonts w:ascii="Angsana New" w:hAnsi="Angsana New"/>
          <w:spacing w:val="-6"/>
        </w:rPr>
        <w:t xml:space="preserve"> </w:t>
      </w:r>
      <w:r w:rsidRPr="00AF09C8">
        <w:rPr>
          <w:rFonts w:ascii="Angsana New" w:hAnsi="Angsana New" w:hint="cs"/>
          <w:spacing w:val="-6"/>
          <w:cs/>
        </w:rPr>
        <w:t xml:space="preserve">ที่ประชุมสามัญผู้ถือหุ้นของบริษัทประจำปี </w:t>
      </w:r>
      <w:r w:rsidRPr="00AF09C8">
        <w:rPr>
          <w:rFonts w:ascii="Angsana New" w:hAnsi="Angsana New"/>
          <w:spacing w:val="-6"/>
        </w:rPr>
        <w:t>256</w:t>
      </w:r>
      <w:r w:rsidR="00182A9C" w:rsidRPr="00AF09C8">
        <w:rPr>
          <w:rFonts w:ascii="Angsana New" w:hAnsi="Angsana New"/>
          <w:spacing w:val="-6"/>
        </w:rPr>
        <w:t>7</w:t>
      </w:r>
      <w:r w:rsidRPr="00AF09C8">
        <w:rPr>
          <w:rFonts w:ascii="Angsana New" w:hAnsi="Angsana New"/>
          <w:spacing w:val="-6"/>
        </w:rPr>
        <w:t xml:space="preserve"> </w:t>
      </w:r>
      <w:r w:rsidRPr="00AF09C8">
        <w:rPr>
          <w:rFonts w:ascii="Angsana New" w:hAnsi="Angsana New" w:hint="cs"/>
          <w:spacing w:val="-6"/>
          <w:cs/>
        </w:rPr>
        <w:t>ได้มีมติให้จ่ายเงินปันผลแก่ผู้ถือหุ้น</w:t>
      </w:r>
      <w:r w:rsidRPr="00AF09C8">
        <w:rPr>
          <w:rFonts w:ascii="Angsana New" w:hAnsi="Angsana New" w:hint="cs"/>
          <w:cs/>
        </w:rPr>
        <w:t xml:space="preserve">จำนวน </w:t>
      </w:r>
      <w:r w:rsidRPr="00AF09C8">
        <w:rPr>
          <w:rFonts w:ascii="Angsana New" w:hAnsi="Angsana New"/>
        </w:rPr>
        <w:t xml:space="preserve">2,000 </w:t>
      </w:r>
      <w:r w:rsidRPr="00AF09C8">
        <w:rPr>
          <w:rFonts w:ascii="Angsana New" w:hAnsi="Angsana New" w:hint="cs"/>
          <w:cs/>
        </w:rPr>
        <w:t xml:space="preserve">ล้านหุ้น ในอัตราหุ้นละ </w:t>
      </w:r>
      <w:r w:rsidRPr="00AF09C8">
        <w:rPr>
          <w:rFonts w:ascii="Angsana New" w:hAnsi="Angsana New"/>
        </w:rPr>
        <w:t>0.</w:t>
      </w:r>
      <w:r w:rsidR="00C24550">
        <w:rPr>
          <w:rFonts w:ascii="Angsana New" w:hAnsi="Angsana New"/>
        </w:rPr>
        <w:t>06</w:t>
      </w:r>
      <w:r w:rsidRPr="00AF09C8">
        <w:rPr>
          <w:rFonts w:ascii="Angsana New" w:hAnsi="Angsana New"/>
        </w:rPr>
        <w:t xml:space="preserve"> </w:t>
      </w:r>
      <w:r w:rsidRPr="00AF09C8">
        <w:rPr>
          <w:rFonts w:ascii="Angsana New" w:hAnsi="Angsana New" w:hint="cs"/>
          <w:cs/>
        </w:rPr>
        <w:t>บาท</w:t>
      </w:r>
      <w:r w:rsidR="00E97ABC" w:rsidRPr="00AF09C8">
        <w:rPr>
          <w:rFonts w:ascii="Angsana New" w:hAnsi="Angsana New" w:hint="cs"/>
          <w:cs/>
        </w:rPr>
        <w:t xml:space="preserve"> </w:t>
      </w:r>
      <w:r w:rsidRPr="00AF09C8">
        <w:rPr>
          <w:rFonts w:ascii="Angsana New" w:hAnsi="Angsana New" w:hint="cs"/>
          <w:cs/>
        </w:rPr>
        <w:t>เป็นจำนวน</w:t>
      </w:r>
      <w:r w:rsidR="00736A83" w:rsidRPr="00AF09C8">
        <w:rPr>
          <w:rFonts w:ascii="Angsana New" w:hAnsi="Angsana New" w:hint="cs"/>
          <w:cs/>
        </w:rPr>
        <w:t>เงิน</w:t>
      </w:r>
      <w:r w:rsidRPr="00AF09C8">
        <w:rPr>
          <w:rFonts w:ascii="Angsana New" w:hAnsi="Angsana New" w:hint="cs"/>
          <w:cs/>
        </w:rPr>
        <w:t xml:space="preserve"> </w:t>
      </w:r>
      <w:r w:rsidR="00C24550">
        <w:rPr>
          <w:rFonts w:ascii="Angsana New" w:hAnsi="Angsana New"/>
        </w:rPr>
        <w:t>120</w:t>
      </w:r>
      <w:r w:rsidRPr="00AF09C8">
        <w:rPr>
          <w:rFonts w:ascii="Angsana New" w:hAnsi="Angsana New" w:hint="cs"/>
          <w:cs/>
        </w:rPr>
        <w:t xml:space="preserve"> ล้านบาท ซึ่งเสนอจ่ายเงินปันผลในวันที่ </w:t>
      </w:r>
      <w:r w:rsidR="00E97ABC" w:rsidRPr="00AF09C8">
        <w:rPr>
          <w:rFonts w:ascii="Angsana New" w:hAnsi="Angsana New"/>
          <w:cs/>
        </w:rPr>
        <w:br/>
      </w:r>
      <w:r w:rsidRPr="00AF09C8">
        <w:rPr>
          <w:rFonts w:ascii="Angsana New" w:hAnsi="Angsana New"/>
        </w:rPr>
        <w:t>2</w:t>
      </w:r>
      <w:r w:rsidR="00C24550">
        <w:rPr>
          <w:rFonts w:ascii="Angsana New" w:hAnsi="Angsana New"/>
        </w:rPr>
        <w:t>3</w:t>
      </w:r>
      <w:r w:rsidR="00E97ABC" w:rsidRPr="00AF09C8">
        <w:rPr>
          <w:rFonts w:ascii="Angsana New" w:hAnsi="Angsana New" w:hint="cs"/>
          <w:cs/>
        </w:rPr>
        <w:t xml:space="preserve"> </w:t>
      </w:r>
      <w:r w:rsidRPr="00AF09C8">
        <w:rPr>
          <w:rFonts w:ascii="Angsana New" w:hAnsi="Angsana New" w:hint="cs"/>
          <w:cs/>
        </w:rPr>
        <w:t xml:space="preserve">พฤษภาคม </w:t>
      </w:r>
      <w:r w:rsidRPr="00AF09C8">
        <w:rPr>
          <w:rFonts w:ascii="Angsana New" w:hAnsi="Angsana New"/>
        </w:rPr>
        <w:t>256</w:t>
      </w:r>
      <w:r w:rsidR="00435E0E">
        <w:rPr>
          <w:rFonts w:ascii="Angsana New" w:hAnsi="Angsana New" w:hint="cs"/>
          <w:cs/>
        </w:rPr>
        <w:t>7</w:t>
      </w:r>
      <w:r w:rsidRPr="00AF09C8">
        <w:rPr>
          <w:rFonts w:ascii="Angsana New" w:hAnsi="Angsana New"/>
        </w:rPr>
        <w:t xml:space="preserve"> </w:t>
      </w:r>
      <w:r w:rsidRPr="00AF09C8">
        <w:rPr>
          <w:rFonts w:ascii="Angsana New" w:hAnsi="Angsana New" w:hint="cs"/>
          <w:cs/>
        </w:rPr>
        <w:t xml:space="preserve">รวมทั้งได้มีการอนุมัติการจ่ายค่าตอบแทนกรรมการประจำปี </w:t>
      </w:r>
      <w:r w:rsidRPr="00AF09C8">
        <w:rPr>
          <w:rFonts w:ascii="Angsana New" w:hAnsi="Angsana New"/>
        </w:rPr>
        <w:t>256</w:t>
      </w:r>
      <w:r w:rsidR="00182A9C" w:rsidRPr="00AF09C8">
        <w:rPr>
          <w:rFonts w:ascii="Angsana New" w:hAnsi="Angsana New"/>
        </w:rPr>
        <w:t>7</w:t>
      </w:r>
      <w:r w:rsidRPr="00AF09C8">
        <w:rPr>
          <w:rFonts w:ascii="Angsana New" w:hAnsi="Angsana New"/>
        </w:rPr>
        <w:t xml:space="preserve"> </w:t>
      </w:r>
      <w:r w:rsidRPr="00AF09C8">
        <w:rPr>
          <w:rFonts w:ascii="Angsana New" w:hAnsi="Angsana New" w:hint="cs"/>
          <w:cs/>
        </w:rPr>
        <w:t>เป็นเงินบำเหน็จกรรมการจำนวน</w:t>
      </w:r>
      <w:r w:rsidR="00736A83" w:rsidRPr="00AF09C8">
        <w:rPr>
          <w:rFonts w:ascii="Angsana New" w:hAnsi="Angsana New" w:hint="cs"/>
          <w:cs/>
        </w:rPr>
        <w:t>เงิน</w:t>
      </w:r>
      <w:r w:rsidR="00E97ABC" w:rsidRPr="00AF09C8">
        <w:rPr>
          <w:rFonts w:ascii="Angsana New" w:hAnsi="Angsana New" w:hint="cs"/>
          <w:cs/>
        </w:rPr>
        <w:t xml:space="preserve"> </w:t>
      </w:r>
      <w:r w:rsidRPr="00AF09C8">
        <w:rPr>
          <w:rFonts w:ascii="Angsana New" w:hAnsi="Angsana New"/>
        </w:rPr>
        <w:t xml:space="preserve">18 </w:t>
      </w:r>
      <w:r w:rsidRPr="00AF09C8">
        <w:rPr>
          <w:rFonts w:ascii="Angsana New" w:hAnsi="Angsana New" w:hint="cs"/>
          <w:cs/>
        </w:rPr>
        <w:t>ล้านบาท และเบี้ยประชุมกรรมการในอัตราที่กำหนดไว้</w:t>
      </w:r>
    </w:p>
    <w:p w14:paraId="4D1860AB" w14:textId="77777777" w:rsidR="00F44C7D" w:rsidRPr="00B725C5" w:rsidRDefault="00F44C7D" w:rsidP="00F44C7D">
      <w:pPr>
        <w:ind w:left="644" w:right="85" w:firstLine="490"/>
        <w:jc w:val="thaiDistribute"/>
        <w:rPr>
          <w:rFonts w:ascii="Angsana New" w:hAnsi="Angsana New"/>
          <w:sz w:val="20"/>
          <w:szCs w:val="20"/>
          <w:cs/>
        </w:rPr>
      </w:pPr>
    </w:p>
    <w:p w14:paraId="24918CD5" w14:textId="3F87CFD3" w:rsidR="00020F43" w:rsidRDefault="00020F4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7847CAE9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2061AA">
        <w:rPr>
          <w:rFonts w:ascii="Angsana New" w:hAnsi="Angsana New" w:hint="cs"/>
          <w:cs/>
        </w:rPr>
        <w:t xml:space="preserve">วันที่ </w:t>
      </w:r>
      <w:r w:rsidR="00514963" w:rsidRPr="002061AA">
        <w:rPr>
          <w:rFonts w:ascii="Angsana New" w:hAnsi="Angsana New"/>
        </w:rPr>
        <w:t>8</w:t>
      </w:r>
      <w:r w:rsidR="00D96327" w:rsidRPr="002061AA">
        <w:rPr>
          <w:rFonts w:ascii="Angsana New" w:hAnsi="Angsana New"/>
        </w:rPr>
        <w:t xml:space="preserve"> </w:t>
      </w:r>
      <w:r w:rsidR="00403835" w:rsidRPr="002061AA">
        <w:rPr>
          <w:rFonts w:ascii="Angsana New" w:hAnsi="Angsana New" w:hint="cs"/>
          <w:cs/>
        </w:rPr>
        <w:t>พฤษภาคม</w:t>
      </w:r>
      <w:r w:rsidR="005F489E" w:rsidRPr="002061AA">
        <w:rPr>
          <w:rFonts w:ascii="Angsana New" w:hAnsi="Angsana New" w:hint="cs"/>
          <w:cs/>
        </w:rPr>
        <w:t xml:space="preserve"> </w:t>
      </w:r>
      <w:r w:rsidR="00C74FB0" w:rsidRPr="002061AA">
        <w:rPr>
          <w:rFonts w:ascii="Angsana New" w:hAnsi="Angsana New"/>
        </w:rPr>
        <w:t>256</w:t>
      </w:r>
      <w:r w:rsidR="004D3741" w:rsidRPr="002061AA">
        <w:rPr>
          <w:rFonts w:ascii="Angsana New" w:hAnsi="Angsana New"/>
        </w:rPr>
        <w:t>7</w:t>
      </w:r>
    </w:p>
    <w:sectPr w:rsidR="00842496" w:rsidSect="00AB11DB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7D85B" w14:textId="77777777" w:rsidR="00AB11DB" w:rsidRDefault="00AB11DB" w:rsidP="003A646B">
      <w:r>
        <w:separator/>
      </w:r>
    </w:p>
  </w:endnote>
  <w:endnote w:type="continuationSeparator" w:id="0">
    <w:p w14:paraId="1C07699C" w14:textId="77777777" w:rsidR="00AB11DB" w:rsidRDefault="00AB11DB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5DFBF" w14:textId="77777777" w:rsidR="00F84F29" w:rsidRDefault="00F84F29">
    <w:pPr>
      <w:pStyle w:val="Footer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EE0C7" w14:textId="77777777" w:rsidR="00AB11DB" w:rsidRDefault="00AB11DB" w:rsidP="003A646B">
      <w:r>
        <w:separator/>
      </w:r>
    </w:p>
  </w:footnote>
  <w:footnote w:type="continuationSeparator" w:id="0">
    <w:p w14:paraId="24F8A332" w14:textId="77777777" w:rsidR="00AB11DB" w:rsidRDefault="00AB11DB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9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0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1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0"/>
  </w:num>
  <w:num w:numId="8" w16cid:durableId="875384392">
    <w:abstractNumId w:val="9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8"/>
  </w:num>
  <w:num w:numId="12" w16cid:durableId="10068594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4A1"/>
    <w:rsid w:val="00005628"/>
    <w:rsid w:val="00005922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07C00"/>
    <w:rsid w:val="0001009E"/>
    <w:rsid w:val="0001021E"/>
    <w:rsid w:val="0001087E"/>
    <w:rsid w:val="00010CE9"/>
    <w:rsid w:val="00010CF8"/>
    <w:rsid w:val="000116C0"/>
    <w:rsid w:val="00011D27"/>
    <w:rsid w:val="00011E49"/>
    <w:rsid w:val="00011F6E"/>
    <w:rsid w:val="0001232D"/>
    <w:rsid w:val="0001262F"/>
    <w:rsid w:val="00012880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3001C"/>
    <w:rsid w:val="00030227"/>
    <w:rsid w:val="00030288"/>
    <w:rsid w:val="00030617"/>
    <w:rsid w:val="00030B4C"/>
    <w:rsid w:val="0003182D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ABD"/>
    <w:rsid w:val="00034B0F"/>
    <w:rsid w:val="00034DEA"/>
    <w:rsid w:val="00034F27"/>
    <w:rsid w:val="0003505E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BFE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C02"/>
    <w:rsid w:val="00061D13"/>
    <w:rsid w:val="00061D49"/>
    <w:rsid w:val="00061DD7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22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78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5EC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5A4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A77BC"/>
    <w:rsid w:val="000B0E15"/>
    <w:rsid w:val="000B13C6"/>
    <w:rsid w:val="000B14D7"/>
    <w:rsid w:val="000B15E4"/>
    <w:rsid w:val="000B2157"/>
    <w:rsid w:val="000B297C"/>
    <w:rsid w:val="000B2DC0"/>
    <w:rsid w:val="000B33C8"/>
    <w:rsid w:val="000B3564"/>
    <w:rsid w:val="000B35AF"/>
    <w:rsid w:val="000B36C8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214A"/>
    <w:rsid w:val="000D2F3A"/>
    <w:rsid w:val="000D35E2"/>
    <w:rsid w:val="000D3623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FDD"/>
    <w:rsid w:val="001238CE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2A9D"/>
    <w:rsid w:val="00152FF3"/>
    <w:rsid w:val="00153231"/>
    <w:rsid w:val="00153392"/>
    <w:rsid w:val="00154107"/>
    <w:rsid w:val="00154284"/>
    <w:rsid w:val="001545BD"/>
    <w:rsid w:val="001545D4"/>
    <w:rsid w:val="00154A99"/>
    <w:rsid w:val="00154BC9"/>
    <w:rsid w:val="00154BE4"/>
    <w:rsid w:val="00154BFF"/>
    <w:rsid w:val="00154D3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FB2"/>
    <w:rsid w:val="001630D0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40"/>
    <w:rsid w:val="00170EA5"/>
    <w:rsid w:val="00170F11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834"/>
    <w:rsid w:val="00180B4E"/>
    <w:rsid w:val="00180C8E"/>
    <w:rsid w:val="00180DFA"/>
    <w:rsid w:val="00181431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71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66B"/>
    <w:rsid w:val="001A5C03"/>
    <w:rsid w:val="001A5D07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ADB"/>
    <w:rsid w:val="001C1ECD"/>
    <w:rsid w:val="001C1F33"/>
    <w:rsid w:val="001C207F"/>
    <w:rsid w:val="001C2113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619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243B"/>
    <w:rsid w:val="001F3125"/>
    <w:rsid w:val="001F3789"/>
    <w:rsid w:val="001F3B6D"/>
    <w:rsid w:val="001F418A"/>
    <w:rsid w:val="001F4338"/>
    <w:rsid w:val="001F4731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422"/>
    <w:rsid w:val="001F763A"/>
    <w:rsid w:val="0020043B"/>
    <w:rsid w:val="00200441"/>
    <w:rsid w:val="00200907"/>
    <w:rsid w:val="00200FA5"/>
    <w:rsid w:val="0020168C"/>
    <w:rsid w:val="002017B8"/>
    <w:rsid w:val="002019F8"/>
    <w:rsid w:val="00201C30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B47"/>
    <w:rsid w:val="00205CF1"/>
    <w:rsid w:val="00205D1A"/>
    <w:rsid w:val="00205D5F"/>
    <w:rsid w:val="00205D84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5A2"/>
    <w:rsid w:val="00222E68"/>
    <w:rsid w:val="002230A6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D44"/>
    <w:rsid w:val="00226DD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257D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B3"/>
    <w:rsid w:val="002763C6"/>
    <w:rsid w:val="0027670E"/>
    <w:rsid w:val="00276925"/>
    <w:rsid w:val="00276A75"/>
    <w:rsid w:val="00276BAC"/>
    <w:rsid w:val="002770CA"/>
    <w:rsid w:val="00277580"/>
    <w:rsid w:val="00280493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54C"/>
    <w:rsid w:val="002B3CDF"/>
    <w:rsid w:val="002B40AF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0EB"/>
    <w:rsid w:val="002C6380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3021"/>
    <w:rsid w:val="002E33D6"/>
    <w:rsid w:val="002E3907"/>
    <w:rsid w:val="002E3984"/>
    <w:rsid w:val="002E3BCE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933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7E8"/>
    <w:rsid w:val="00323BC0"/>
    <w:rsid w:val="00323DDF"/>
    <w:rsid w:val="00323EF2"/>
    <w:rsid w:val="0032426C"/>
    <w:rsid w:val="00324542"/>
    <w:rsid w:val="00324A63"/>
    <w:rsid w:val="00324BB1"/>
    <w:rsid w:val="003250C5"/>
    <w:rsid w:val="0032519D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FD7"/>
    <w:rsid w:val="00333015"/>
    <w:rsid w:val="00333359"/>
    <w:rsid w:val="003334D9"/>
    <w:rsid w:val="003334DA"/>
    <w:rsid w:val="00333EF5"/>
    <w:rsid w:val="00334441"/>
    <w:rsid w:val="00334522"/>
    <w:rsid w:val="00334CBC"/>
    <w:rsid w:val="00334F00"/>
    <w:rsid w:val="00334F0A"/>
    <w:rsid w:val="00334FEC"/>
    <w:rsid w:val="003353B2"/>
    <w:rsid w:val="00335C29"/>
    <w:rsid w:val="003365A8"/>
    <w:rsid w:val="003366C4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81C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696B"/>
    <w:rsid w:val="00376B13"/>
    <w:rsid w:val="00376C20"/>
    <w:rsid w:val="00376F77"/>
    <w:rsid w:val="003770DE"/>
    <w:rsid w:val="003771CC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4813"/>
    <w:rsid w:val="0038498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29A"/>
    <w:rsid w:val="00390C37"/>
    <w:rsid w:val="00391366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C52"/>
    <w:rsid w:val="00393D91"/>
    <w:rsid w:val="00393EB9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BAE"/>
    <w:rsid w:val="003A036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77D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206"/>
    <w:rsid w:val="003D73CC"/>
    <w:rsid w:val="003D79F2"/>
    <w:rsid w:val="003D7AF0"/>
    <w:rsid w:val="003E0125"/>
    <w:rsid w:val="003E05C1"/>
    <w:rsid w:val="003E0694"/>
    <w:rsid w:val="003E09DB"/>
    <w:rsid w:val="003E0AFF"/>
    <w:rsid w:val="003E14CC"/>
    <w:rsid w:val="003E17EB"/>
    <w:rsid w:val="003E1C1F"/>
    <w:rsid w:val="003E26FA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7A5"/>
    <w:rsid w:val="003F4811"/>
    <w:rsid w:val="003F49B2"/>
    <w:rsid w:val="003F4A20"/>
    <w:rsid w:val="003F4BE3"/>
    <w:rsid w:val="003F4D85"/>
    <w:rsid w:val="003F4F1D"/>
    <w:rsid w:val="003F5099"/>
    <w:rsid w:val="003F5265"/>
    <w:rsid w:val="003F568E"/>
    <w:rsid w:val="003F5874"/>
    <w:rsid w:val="003F5B6F"/>
    <w:rsid w:val="003F5E0E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4C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B4E"/>
    <w:rsid w:val="00415F0F"/>
    <w:rsid w:val="00416811"/>
    <w:rsid w:val="004170D6"/>
    <w:rsid w:val="0041739F"/>
    <w:rsid w:val="004173D5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389"/>
    <w:rsid w:val="0042184A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4FE4"/>
    <w:rsid w:val="00435C43"/>
    <w:rsid w:val="00435E0E"/>
    <w:rsid w:val="004362CD"/>
    <w:rsid w:val="00436509"/>
    <w:rsid w:val="00436836"/>
    <w:rsid w:val="00436EC1"/>
    <w:rsid w:val="0043750F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050"/>
    <w:rsid w:val="004442B2"/>
    <w:rsid w:val="00444659"/>
    <w:rsid w:val="0044484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16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A22"/>
    <w:rsid w:val="00466A5D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2D0A"/>
    <w:rsid w:val="00473217"/>
    <w:rsid w:val="00473EE7"/>
    <w:rsid w:val="00474990"/>
    <w:rsid w:val="00474CEA"/>
    <w:rsid w:val="004750E0"/>
    <w:rsid w:val="00475240"/>
    <w:rsid w:val="0047587E"/>
    <w:rsid w:val="00475CF0"/>
    <w:rsid w:val="00476725"/>
    <w:rsid w:val="00476FF6"/>
    <w:rsid w:val="0047723A"/>
    <w:rsid w:val="0047789A"/>
    <w:rsid w:val="004778D1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432A"/>
    <w:rsid w:val="0048493E"/>
    <w:rsid w:val="00484D98"/>
    <w:rsid w:val="00484F82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8785A"/>
    <w:rsid w:val="0049007A"/>
    <w:rsid w:val="004900F3"/>
    <w:rsid w:val="0049041D"/>
    <w:rsid w:val="00490742"/>
    <w:rsid w:val="00490F05"/>
    <w:rsid w:val="0049147D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B2D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CCA"/>
    <w:rsid w:val="004A7E36"/>
    <w:rsid w:val="004B099D"/>
    <w:rsid w:val="004B0DAB"/>
    <w:rsid w:val="004B159E"/>
    <w:rsid w:val="004B17E0"/>
    <w:rsid w:val="004B213B"/>
    <w:rsid w:val="004B2157"/>
    <w:rsid w:val="004B21DF"/>
    <w:rsid w:val="004B2E37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23B"/>
    <w:rsid w:val="004C5965"/>
    <w:rsid w:val="004C625F"/>
    <w:rsid w:val="004C6330"/>
    <w:rsid w:val="004C6409"/>
    <w:rsid w:val="004C654D"/>
    <w:rsid w:val="004C67E1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FE7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963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712"/>
    <w:rsid w:val="00521B4D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37F46"/>
    <w:rsid w:val="005403D3"/>
    <w:rsid w:val="00540638"/>
    <w:rsid w:val="005408E8"/>
    <w:rsid w:val="00540BBC"/>
    <w:rsid w:val="00540E81"/>
    <w:rsid w:val="00541435"/>
    <w:rsid w:val="005415CF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920"/>
    <w:rsid w:val="00576C8F"/>
    <w:rsid w:val="00576CDE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991"/>
    <w:rsid w:val="00596CF7"/>
    <w:rsid w:val="00596DC0"/>
    <w:rsid w:val="00596FB6"/>
    <w:rsid w:val="0059720D"/>
    <w:rsid w:val="0059729D"/>
    <w:rsid w:val="0059744E"/>
    <w:rsid w:val="00597B0A"/>
    <w:rsid w:val="00597E9F"/>
    <w:rsid w:val="005A00E2"/>
    <w:rsid w:val="005A05EE"/>
    <w:rsid w:val="005A08E6"/>
    <w:rsid w:val="005A0B73"/>
    <w:rsid w:val="005A102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8CE"/>
    <w:rsid w:val="005A59F6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17C5"/>
    <w:rsid w:val="005B2053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51D"/>
    <w:rsid w:val="005E1540"/>
    <w:rsid w:val="005E15FB"/>
    <w:rsid w:val="005E17D0"/>
    <w:rsid w:val="005E18AA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A75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5DC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D63"/>
    <w:rsid w:val="00616F85"/>
    <w:rsid w:val="0061735B"/>
    <w:rsid w:val="0061749A"/>
    <w:rsid w:val="006175F8"/>
    <w:rsid w:val="00617654"/>
    <w:rsid w:val="0061778D"/>
    <w:rsid w:val="00617B1D"/>
    <w:rsid w:val="00620106"/>
    <w:rsid w:val="00620395"/>
    <w:rsid w:val="00620750"/>
    <w:rsid w:val="00620A5C"/>
    <w:rsid w:val="00620BCF"/>
    <w:rsid w:val="00620BE5"/>
    <w:rsid w:val="00621893"/>
    <w:rsid w:val="00621AD2"/>
    <w:rsid w:val="00621B10"/>
    <w:rsid w:val="00621DEA"/>
    <w:rsid w:val="00621E3C"/>
    <w:rsid w:val="00621F40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D2B"/>
    <w:rsid w:val="00651E16"/>
    <w:rsid w:val="00651EE2"/>
    <w:rsid w:val="0065292F"/>
    <w:rsid w:val="00652A9B"/>
    <w:rsid w:val="00652FF3"/>
    <w:rsid w:val="00653240"/>
    <w:rsid w:val="00653529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F94"/>
    <w:rsid w:val="0067105F"/>
    <w:rsid w:val="00671179"/>
    <w:rsid w:val="00671265"/>
    <w:rsid w:val="006714CD"/>
    <w:rsid w:val="006714D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B1E"/>
    <w:rsid w:val="00692057"/>
    <w:rsid w:val="0069207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E8"/>
    <w:rsid w:val="006B43F4"/>
    <w:rsid w:val="006B45F3"/>
    <w:rsid w:val="006B4644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6D"/>
    <w:rsid w:val="006C2256"/>
    <w:rsid w:val="006C27C1"/>
    <w:rsid w:val="006C2856"/>
    <w:rsid w:val="006C31C0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8FF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7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5FE6"/>
    <w:rsid w:val="007062FD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105C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B44"/>
    <w:rsid w:val="00715FB4"/>
    <w:rsid w:val="007160BD"/>
    <w:rsid w:val="00716472"/>
    <w:rsid w:val="007169A6"/>
    <w:rsid w:val="00716DC2"/>
    <w:rsid w:val="00717249"/>
    <w:rsid w:val="00717661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556"/>
    <w:rsid w:val="00765838"/>
    <w:rsid w:val="0076597A"/>
    <w:rsid w:val="00765994"/>
    <w:rsid w:val="00765CC6"/>
    <w:rsid w:val="00766179"/>
    <w:rsid w:val="00766653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4EE"/>
    <w:rsid w:val="0077384B"/>
    <w:rsid w:val="00773A05"/>
    <w:rsid w:val="00773B75"/>
    <w:rsid w:val="00773BE7"/>
    <w:rsid w:val="00773C85"/>
    <w:rsid w:val="00774190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7FE"/>
    <w:rsid w:val="00786952"/>
    <w:rsid w:val="00786E07"/>
    <w:rsid w:val="007874C9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37"/>
    <w:rsid w:val="007A47BA"/>
    <w:rsid w:val="007A490B"/>
    <w:rsid w:val="007A49D4"/>
    <w:rsid w:val="007A4B60"/>
    <w:rsid w:val="007A4FE0"/>
    <w:rsid w:val="007A52D8"/>
    <w:rsid w:val="007A5A28"/>
    <w:rsid w:val="007A5E11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B0214"/>
    <w:rsid w:val="007B03CB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C0E"/>
    <w:rsid w:val="007B5F3D"/>
    <w:rsid w:val="007B6043"/>
    <w:rsid w:val="007B6112"/>
    <w:rsid w:val="007B6297"/>
    <w:rsid w:val="007B6349"/>
    <w:rsid w:val="007B64A8"/>
    <w:rsid w:val="007B6675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5B4E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55D"/>
    <w:rsid w:val="007E167C"/>
    <w:rsid w:val="007E1CBB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938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5EF1"/>
    <w:rsid w:val="00816049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1D3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44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640"/>
    <w:rsid w:val="00831746"/>
    <w:rsid w:val="00831A6A"/>
    <w:rsid w:val="00832076"/>
    <w:rsid w:val="008323FB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6E4D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4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B1C"/>
    <w:rsid w:val="00892C03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341"/>
    <w:rsid w:val="008968C3"/>
    <w:rsid w:val="00896F66"/>
    <w:rsid w:val="00896FFB"/>
    <w:rsid w:val="00897A45"/>
    <w:rsid w:val="00897A73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779"/>
    <w:rsid w:val="008A4F28"/>
    <w:rsid w:val="008A50D8"/>
    <w:rsid w:val="008A57C6"/>
    <w:rsid w:val="008A58E1"/>
    <w:rsid w:val="008A63FC"/>
    <w:rsid w:val="008A6829"/>
    <w:rsid w:val="008A6F8D"/>
    <w:rsid w:val="008A703E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D83"/>
    <w:rsid w:val="008B20A1"/>
    <w:rsid w:val="008B20A6"/>
    <w:rsid w:val="008B2A92"/>
    <w:rsid w:val="008B2AAD"/>
    <w:rsid w:val="008B2B9E"/>
    <w:rsid w:val="008B2DA6"/>
    <w:rsid w:val="008B3420"/>
    <w:rsid w:val="008B345B"/>
    <w:rsid w:val="008B3B97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4"/>
    <w:rsid w:val="008D4FB5"/>
    <w:rsid w:val="008D4FDC"/>
    <w:rsid w:val="008D5051"/>
    <w:rsid w:val="008D505E"/>
    <w:rsid w:val="008D53EA"/>
    <w:rsid w:val="008D5A01"/>
    <w:rsid w:val="008D663C"/>
    <w:rsid w:val="008D678C"/>
    <w:rsid w:val="008D6C85"/>
    <w:rsid w:val="008D70AC"/>
    <w:rsid w:val="008D7472"/>
    <w:rsid w:val="008D7CB4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579"/>
    <w:rsid w:val="008F4710"/>
    <w:rsid w:val="008F4A89"/>
    <w:rsid w:val="008F4D4E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23C8"/>
    <w:rsid w:val="0091255B"/>
    <w:rsid w:val="009129C1"/>
    <w:rsid w:val="00912EAD"/>
    <w:rsid w:val="00912F1E"/>
    <w:rsid w:val="00912FA5"/>
    <w:rsid w:val="00913342"/>
    <w:rsid w:val="00913735"/>
    <w:rsid w:val="00913B87"/>
    <w:rsid w:val="009141F0"/>
    <w:rsid w:val="009146E5"/>
    <w:rsid w:val="009148E9"/>
    <w:rsid w:val="00915316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B2E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829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3B3"/>
    <w:rsid w:val="0097043A"/>
    <w:rsid w:val="00970479"/>
    <w:rsid w:val="009706B9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785"/>
    <w:rsid w:val="00993A1C"/>
    <w:rsid w:val="0099425A"/>
    <w:rsid w:val="00994359"/>
    <w:rsid w:val="009944F2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E39"/>
    <w:rsid w:val="009F323C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3051"/>
    <w:rsid w:val="00A03221"/>
    <w:rsid w:val="00A0342B"/>
    <w:rsid w:val="00A03C05"/>
    <w:rsid w:val="00A03FB9"/>
    <w:rsid w:val="00A04587"/>
    <w:rsid w:val="00A04958"/>
    <w:rsid w:val="00A04E2A"/>
    <w:rsid w:val="00A05038"/>
    <w:rsid w:val="00A050C8"/>
    <w:rsid w:val="00A05AAC"/>
    <w:rsid w:val="00A05F52"/>
    <w:rsid w:val="00A06246"/>
    <w:rsid w:val="00A064BF"/>
    <w:rsid w:val="00A0683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94C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52EC"/>
    <w:rsid w:val="00A15635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8A4"/>
    <w:rsid w:val="00A249B3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8D8"/>
    <w:rsid w:val="00A3298F"/>
    <w:rsid w:val="00A32C64"/>
    <w:rsid w:val="00A32EEC"/>
    <w:rsid w:val="00A333B9"/>
    <w:rsid w:val="00A334B6"/>
    <w:rsid w:val="00A33F97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C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6A7"/>
    <w:rsid w:val="00A44788"/>
    <w:rsid w:val="00A44D99"/>
    <w:rsid w:val="00A44E63"/>
    <w:rsid w:val="00A45318"/>
    <w:rsid w:val="00A45908"/>
    <w:rsid w:val="00A45CB6"/>
    <w:rsid w:val="00A45DFA"/>
    <w:rsid w:val="00A460A6"/>
    <w:rsid w:val="00A461C1"/>
    <w:rsid w:val="00A4621C"/>
    <w:rsid w:val="00A463C5"/>
    <w:rsid w:val="00A46AB9"/>
    <w:rsid w:val="00A47682"/>
    <w:rsid w:val="00A47918"/>
    <w:rsid w:val="00A479C1"/>
    <w:rsid w:val="00A50948"/>
    <w:rsid w:val="00A50E6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A0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4EC7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BBB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6CF"/>
    <w:rsid w:val="00AA484C"/>
    <w:rsid w:val="00AA49C3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A7FA8"/>
    <w:rsid w:val="00AB0236"/>
    <w:rsid w:val="00AB02D4"/>
    <w:rsid w:val="00AB05E9"/>
    <w:rsid w:val="00AB0B72"/>
    <w:rsid w:val="00AB0E50"/>
    <w:rsid w:val="00AB0F3A"/>
    <w:rsid w:val="00AB0F89"/>
    <w:rsid w:val="00AB11DB"/>
    <w:rsid w:val="00AB149E"/>
    <w:rsid w:val="00AB1A10"/>
    <w:rsid w:val="00AB1D51"/>
    <w:rsid w:val="00AB1EE1"/>
    <w:rsid w:val="00AB23D7"/>
    <w:rsid w:val="00AB251A"/>
    <w:rsid w:val="00AB2566"/>
    <w:rsid w:val="00AB288A"/>
    <w:rsid w:val="00AB2E9D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B86"/>
    <w:rsid w:val="00AD2EBD"/>
    <w:rsid w:val="00AD2EFA"/>
    <w:rsid w:val="00AD2FD4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62D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4DA4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099"/>
    <w:rsid w:val="00B23357"/>
    <w:rsid w:val="00B23364"/>
    <w:rsid w:val="00B23856"/>
    <w:rsid w:val="00B238E6"/>
    <w:rsid w:val="00B23A2A"/>
    <w:rsid w:val="00B23D36"/>
    <w:rsid w:val="00B23D6B"/>
    <w:rsid w:val="00B24095"/>
    <w:rsid w:val="00B2444A"/>
    <w:rsid w:val="00B245D0"/>
    <w:rsid w:val="00B24792"/>
    <w:rsid w:val="00B24986"/>
    <w:rsid w:val="00B24FC6"/>
    <w:rsid w:val="00B25115"/>
    <w:rsid w:val="00B25705"/>
    <w:rsid w:val="00B25823"/>
    <w:rsid w:val="00B25A28"/>
    <w:rsid w:val="00B267A6"/>
    <w:rsid w:val="00B26C4A"/>
    <w:rsid w:val="00B27C10"/>
    <w:rsid w:val="00B27DA8"/>
    <w:rsid w:val="00B27DFB"/>
    <w:rsid w:val="00B30107"/>
    <w:rsid w:val="00B30563"/>
    <w:rsid w:val="00B30D04"/>
    <w:rsid w:val="00B3122B"/>
    <w:rsid w:val="00B31655"/>
    <w:rsid w:val="00B323FC"/>
    <w:rsid w:val="00B32550"/>
    <w:rsid w:val="00B326CA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F03"/>
    <w:rsid w:val="00B364C5"/>
    <w:rsid w:val="00B366AC"/>
    <w:rsid w:val="00B36A4C"/>
    <w:rsid w:val="00B36F99"/>
    <w:rsid w:val="00B3732F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6D4"/>
    <w:rsid w:val="00B42702"/>
    <w:rsid w:val="00B428D8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656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611"/>
    <w:rsid w:val="00B56A1F"/>
    <w:rsid w:val="00B56CAA"/>
    <w:rsid w:val="00B56E49"/>
    <w:rsid w:val="00B56E66"/>
    <w:rsid w:val="00B571AE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49F"/>
    <w:rsid w:val="00B7061D"/>
    <w:rsid w:val="00B70694"/>
    <w:rsid w:val="00B714BB"/>
    <w:rsid w:val="00B717CE"/>
    <w:rsid w:val="00B71A60"/>
    <w:rsid w:val="00B725C5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73CD"/>
    <w:rsid w:val="00B87413"/>
    <w:rsid w:val="00B876E8"/>
    <w:rsid w:val="00B877CC"/>
    <w:rsid w:val="00B87A53"/>
    <w:rsid w:val="00B90044"/>
    <w:rsid w:val="00B90EF8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E1E"/>
    <w:rsid w:val="00BA3184"/>
    <w:rsid w:val="00BA38ED"/>
    <w:rsid w:val="00BA3BBA"/>
    <w:rsid w:val="00BA41D8"/>
    <w:rsid w:val="00BA41F1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A7BB3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5EF"/>
    <w:rsid w:val="00BB78A4"/>
    <w:rsid w:val="00BB7988"/>
    <w:rsid w:val="00BB7CD8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2C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202"/>
    <w:rsid w:val="00BD3925"/>
    <w:rsid w:val="00BD3BD4"/>
    <w:rsid w:val="00BD3C40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94B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A22"/>
    <w:rsid w:val="00BF2207"/>
    <w:rsid w:val="00BF2AA5"/>
    <w:rsid w:val="00BF2B39"/>
    <w:rsid w:val="00BF355C"/>
    <w:rsid w:val="00BF40E6"/>
    <w:rsid w:val="00BF43C0"/>
    <w:rsid w:val="00BF4770"/>
    <w:rsid w:val="00BF48B2"/>
    <w:rsid w:val="00BF49B9"/>
    <w:rsid w:val="00BF4B80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3B8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007"/>
    <w:rsid w:val="00C231CB"/>
    <w:rsid w:val="00C23887"/>
    <w:rsid w:val="00C241F4"/>
    <w:rsid w:val="00C24550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462"/>
    <w:rsid w:val="00C40715"/>
    <w:rsid w:val="00C4076E"/>
    <w:rsid w:val="00C40BDA"/>
    <w:rsid w:val="00C41459"/>
    <w:rsid w:val="00C4187F"/>
    <w:rsid w:val="00C41917"/>
    <w:rsid w:val="00C41CEC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452A"/>
    <w:rsid w:val="00C44B07"/>
    <w:rsid w:val="00C451AF"/>
    <w:rsid w:val="00C454A3"/>
    <w:rsid w:val="00C458F3"/>
    <w:rsid w:val="00C45A40"/>
    <w:rsid w:val="00C462B0"/>
    <w:rsid w:val="00C47230"/>
    <w:rsid w:val="00C475B1"/>
    <w:rsid w:val="00C476E5"/>
    <w:rsid w:val="00C50101"/>
    <w:rsid w:val="00C50456"/>
    <w:rsid w:val="00C50477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6017B"/>
    <w:rsid w:val="00C60399"/>
    <w:rsid w:val="00C603F7"/>
    <w:rsid w:val="00C604D4"/>
    <w:rsid w:val="00C60544"/>
    <w:rsid w:val="00C60835"/>
    <w:rsid w:val="00C6091A"/>
    <w:rsid w:val="00C60F36"/>
    <w:rsid w:val="00C60F3B"/>
    <w:rsid w:val="00C6144C"/>
    <w:rsid w:val="00C616BD"/>
    <w:rsid w:val="00C61767"/>
    <w:rsid w:val="00C61AE4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6014"/>
    <w:rsid w:val="00C66129"/>
    <w:rsid w:val="00C66159"/>
    <w:rsid w:val="00C6636C"/>
    <w:rsid w:val="00C66508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E50"/>
    <w:rsid w:val="00C71F62"/>
    <w:rsid w:val="00C7228B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BC2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1D71"/>
    <w:rsid w:val="00CB2180"/>
    <w:rsid w:val="00CB2250"/>
    <w:rsid w:val="00CB22FF"/>
    <w:rsid w:val="00CB2542"/>
    <w:rsid w:val="00CB2B9A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D36"/>
    <w:rsid w:val="00CB7137"/>
    <w:rsid w:val="00CB715B"/>
    <w:rsid w:val="00CB71C9"/>
    <w:rsid w:val="00CB71DB"/>
    <w:rsid w:val="00CB725D"/>
    <w:rsid w:val="00CB75A9"/>
    <w:rsid w:val="00CB7A84"/>
    <w:rsid w:val="00CB7C06"/>
    <w:rsid w:val="00CB7D4B"/>
    <w:rsid w:val="00CB7EC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914"/>
    <w:rsid w:val="00CC6CF9"/>
    <w:rsid w:val="00CC6F8D"/>
    <w:rsid w:val="00CC7019"/>
    <w:rsid w:val="00CC713E"/>
    <w:rsid w:val="00CC75BC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4D"/>
    <w:rsid w:val="00CD5998"/>
    <w:rsid w:val="00CD5A2F"/>
    <w:rsid w:val="00CD661D"/>
    <w:rsid w:val="00CD6A26"/>
    <w:rsid w:val="00CD6A57"/>
    <w:rsid w:val="00CD6FBA"/>
    <w:rsid w:val="00CD732F"/>
    <w:rsid w:val="00CD73C1"/>
    <w:rsid w:val="00CD759C"/>
    <w:rsid w:val="00CD79E2"/>
    <w:rsid w:val="00CD7AF0"/>
    <w:rsid w:val="00CE02A4"/>
    <w:rsid w:val="00CE0725"/>
    <w:rsid w:val="00CE07DD"/>
    <w:rsid w:val="00CE0C4B"/>
    <w:rsid w:val="00CE11DF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40C"/>
    <w:rsid w:val="00CF588D"/>
    <w:rsid w:val="00CF593A"/>
    <w:rsid w:val="00CF5970"/>
    <w:rsid w:val="00CF5A45"/>
    <w:rsid w:val="00CF5CA0"/>
    <w:rsid w:val="00CF5FAA"/>
    <w:rsid w:val="00CF6264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568"/>
    <w:rsid w:val="00D0088C"/>
    <w:rsid w:val="00D008C0"/>
    <w:rsid w:val="00D00B6B"/>
    <w:rsid w:val="00D00C36"/>
    <w:rsid w:val="00D00DB4"/>
    <w:rsid w:val="00D01108"/>
    <w:rsid w:val="00D011A8"/>
    <w:rsid w:val="00D014C0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D35"/>
    <w:rsid w:val="00D16E85"/>
    <w:rsid w:val="00D17159"/>
    <w:rsid w:val="00D171FA"/>
    <w:rsid w:val="00D17600"/>
    <w:rsid w:val="00D177AC"/>
    <w:rsid w:val="00D179A7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070"/>
    <w:rsid w:val="00D276B6"/>
    <w:rsid w:val="00D3020F"/>
    <w:rsid w:val="00D3048F"/>
    <w:rsid w:val="00D307B3"/>
    <w:rsid w:val="00D30A24"/>
    <w:rsid w:val="00D30BFB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51E"/>
    <w:rsid w:val="00D4393F"/>
    <w:rsid w:val="00D43C34"/>
    <w:rsid w:val="00D44642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2F9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7EC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399"/>
    <w:rsid w:val="00D9247D"/>
    <w:rsid w:val="00D928D0"/>
    <w:rsid w:val="00D929FE"/>
    <w:rsid w:val="00D931A2"/>
    <w:rsid w:val="00D93379"/>
    <w:rsid w:val="00D93746"/>
    <w:rsid w:val="00D9397A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B2C"/>
    <w:rsid w:val="00DB5B5B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9BD"/>
    <w:rsid w:val="00DC1A50"/>
    <w:rsid w:val="00DC1ACE"/>
    <w:rsid w:val="00DC1AF5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527"/>
    <w:rsid w:val="00DC468D"/>
    <w:rsid w:val="00DC46C9"/>
    <w:rsid w:val="00DC46D9"/>
    <w:rsid w:val="00DC480C"/>
    <w:rsid w:val="00DC5BD4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20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7124"/>
    <w:rsid w:val="00DD71C1"/>
    <w:rsid w:val="00DD729F"/>
    <w:rsid w:val="00DD732F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6ED3"/>
    <w:rsid w:val="00DE71CD"/>
    <w:rsid w:val="00DE735F"/>
    <w:rsid w:val="00DE7829"/>
    <w:rsid w:val="00DE7E53"/>
    <w:rsid w:val="00DF031E"/>
    <w:rsid w:val="00DF0658"/>
    <w:rsid w:val="00DF0737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301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2EB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7B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2A3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D9B"/>
    <w:rsid w:val="00E87FC4"/>
    <w:rsid w:val="00E902FF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629"/>
    <w:rsid w:val="00E97784"/>
    <w:rsid w:val="00E979B8"/>
    <w:rsid w:val="00E97ABC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C00"/>
    <w:rsid w:val="00EB5ECA"/>
    <w:rsid w:val="00EB5FF3"/>
    <w:rsid w:val="00EB61FA"/>
    <w:rsid w:val="00EB637A"/>
    <w:rsid w:val="00EB665D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1F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38A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FF4"/>
    <w:rsid w:val="00EF109B"/>
    <w:rsid w:val="00EF1555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3AF3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264"/>
    <w:rsid w:val="00F04327"/>
    <w:rsid w:val="00F04441"/>
    <w:rsid w:val="00F045D3"/>
    <w:rsid w:val="00F047A7"/>
    <w:rsid w:val="00F04B68"/>
    <w:rsid w:val="00F04CA9"/>
    <w:rsid w:val="00F05996"/>
    <w:rsid w:val="00F05F9D"/>
    <w:rsid w:val="00F060DC"/>
    <w:rsid w:val="00F06618"/>
    <w:rsid w:val="00F06916"/>
    <w:rsid w:val="00F06D5D"/>
    <w:rsid w:val="00F06F3A"/>
    <w:rsid w:val="00F07286"/>
    <w:rsid w:val="00F0738B"/>
    <w:rsid w:val="00F074AC"/>
    <w:rsid w:val="00F10008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DD"/>
    <w:rsid w:val="00F125B3"/>
    <w:rsid w:val="00F1268C"/>
    <w:rsid w:val="00F1279B"/>
    <w:rsid w:val="00F12C3C"/>
    <w:rsid w:val="00F12E9C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B3E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002"/>
    <w:rsid w:val="00F5423E"/>
    <w:rsid w:val="00F542ED"/>
    <w:rsid w:val="00F54327"/>
    <w:rsid w:val="00F5506B"/>
    <w:rsid w:val="00F55C67"/>
    <w:rsid w:val="00F5678E"/>
    <w:rsid w:val="00F56B92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7D2"/>
    <w:rsid w:val="00F802BA"/>
    <w:rsid w:val="00F80C2E"/>
    <w:rsid w:val="00F80ECA"/>
    <w:rsid w:val="00F80FD6"/>
    <w:rsid w:val="00F812C9"/>
    <w:rsid w:val="00F812DD"/>
    <w:rsid w:val="00F81A36"/>
    <w:rsid w:val="00F81AA4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16F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0DD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BD5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509"/>
    <w:rsid w:val="00FD0996"/>
    <w:rsid w:val="00FD0B8A"/>
    <w:rsid w:val="00FD134A"/>
    <w:rsid w:val="00FD16E2"/>
    <w:rsid w:val="00FD1980"/>
    <w:rsid w:val="00FD1C99"/>
    <w:rsid w:val="00FD1F19"/>
    <w:rsid w:val="00FD2098"/>
    <w:rsid w:val="00FD20F7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1705</TotalTime>
  <Pages>20</Pages>
  <Words>5733</Words>
  <Characters>24001</Characters>
  <Application>Microsoft Office Word</Application>
  <DocSecurity>0</DocSecurity>
  <Lines>200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NANnan 's</cp:lastModifiedBy>
  <cp:revision>829</cp:revision>
  <cp:lastPrinted>2024-05-06T05:38:00Z</cp:lastPrinted>
  <dcterms:created xsi:type="dcterms:W3CDTF">2023-04-29T13:50:00Z</dcterms:created>
  <dcterms:modified xsi:type="dcterms:W3CDTF">2024-05-08T07:24:00Z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