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2A31C" w14:textId="77777777" w:rsidR="00BF17F6" w:rsidRPr="00191294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191294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28784303" w14:textId="77777777" w:rsidR="00BF17F6" w:rsidRPr="00191294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cs/>
        </w:rPr>
      </w:pPr>
      <w:r w:rsidRPr="0019129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19129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แบบ</w:t>
      </w:r>
      <w:r w:rsidR="00E43525" w:rsidRPr="0019129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ย่อ</w:t>
      </w:r>
    </w:p>
    <w:p w14:paraId="73F7613A" w14:textId="73193BA4" w:rsidR="009B1B21" w:rsidRDefault="00513CD5" w:rsidP="00433D72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191294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Pr="0019129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E34EF5" w:rsidRPr="00E34EF5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31</w:t>
      </w:r>
      <w:r w:rsidRPr="00191294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 xml:space="preserve"> </w:t>
      </w:r>
      <w:r w:rsidR="00CD3345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มีนาคม</w:t>
      </w:r>
      <w:r w:rsidR="00C74F3A" w:rsidRPr="00191294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2567</w:t>
      </w:r>
    </w:p>
    <w:p w14:paraId="281F9BDA" w14:textId="5759DEAC" w:rsidR="004414B1" w:rsidRPr="00191294" w:rsidRDefault="004414B1" w:rsidP="00433D72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4414B1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4414B1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191294" w:rsidRDefault="00943711" w:rsidP="0094371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2"/>
          <w:szCs w:val="32"/>
          <w:lang w:val="en-US" w:bidi="th-TH"/>
        </w:rPr>
      </w:pPr>
      <w:r w:rsidRPr="00191294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หมายเหตุ</w:t>
      </w:r>
      <w:r w:rsidRPr="00191294">
        <w:rPr>
          <w:rFonts w:ascii="Angsana New" w:hAnsi="Angsana New" w:cs="Angsana New"/>
          <w:b w:val="0"/>
          <w:bCs/>
          <w:sz w:val="32"/>
          <w:szCs w:val="32"/>
          <w:lang w:bidi="th-TH"/>
        </w:rPr>
        <w:tab/>
      </w:r>
      <w:r w:rsidRPr="00191294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191294" w:rsidRDefault="00EB768B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bookmarkStart w:id="0" w:name="_Hlk102997912"/>
      <w:r w:rsidRPr="00191294">
        <w:rPr>
          <w:rFonts w:ascii="Angsana New" w:hAnsi="Angsana New" w:cs="Angsana New" w:hint="cs"/>
          <w:b w:val="0"/>
          <w:sz w:val="32"/>
          <w:szCs w:val="32"/>
          <w:cs/>
          <w:lang w:bidi="th-TH"/>
        </w:rPr>
        <w:t>กา</w:t>
      </w:r>
      <w:r w:rsidRPr="00191294">
        <w:rPr>
          <w:rFonts w:ascii="Angsana New" w:hAnsi="Angsana New" w:cs="Angsana New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191294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191294">
        <w:rPr>
          <w:rFonts w:ascii="Angsana New" w:hAnsi="Angsana New" w:cs="Angsana New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77777777" w:rsidR="00943711" w:rsidRPr="00191294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napToGrid w:val="0"/>
          <w:sz w:val="32"/>
          <w:szCs w:val="32"/>
          <w:cs/>
          <w:lang w:bidi="th-TH"/>
        </w:rPr>
        <w:t>นโยบายการบัญชีที่สำคัญ</w:t>
      </w:r>
    </w:p>
    <w:p w14:paraId="334203B2" w14:textId="77777777" w:rsidR="00943711" w:rsidRPr="00191294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191294">
        <w:rPr>
          <w:rFonts w:ascii="Angsana New" w:hAnsi="Angsana New" w:cs="Angsana New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191294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77777777" w:rsidR="00943711" w:rsidRPr="00191294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191294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</w:t>
      </w:r>
      <w:r w:rsidR="00194553" w:rsidRPr="00191294">
        <w:rPr>
          <w:rFonts w:ascii="Angsana New" w:hAnsi="Angsana New" w:cs="Angsana New" w:hint="cs"/>
          <w:b w:val="0"/>
          <w:snapToGrid w:val="0"/>
          <w:sz w:val="32"/>
          <w:szCs w:val="32"/>
          <w:cs/>
          <w:lang w:val="en-US" w:bidi="th-TH"/>
        </w:rPr>
        <w:t>อื่น</w:t>
      </w:r>
    </w:p>
    <w:p w14:paraId="5B598361" w14:textId="77777777" w:rsidR="00943711" w:rsidRPr="00191294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77777777" w:rsidR="00943711" w:rsidRPr="00191294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  <w:lang w:bidi="th-TH"/>
        </w:rPr>
        <w:t>ที่ดินและต้นทุนโครงการระหว่างก่อสร้างและสาธารณูปโภค</w:t>
      </w:r>
    </w:p>
    <w:p w14:paraId="10CAA1E8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</w:rPr>
        <w:t>สินทรัพย์ทางการเงินไม่หมุนเวียนอื่น</w:t>
      </w:r>
    </w:p>
    <w:p w14:paraId="48B1F9B4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</w:rPr>
        <w:t>อสังหาริมทรัพย์เพื่อการลงทุน</w:t>
      </w:r>
    </w:p>
    <w:p w14:paraId="6EC53F9C" w14:textId="77777777" w:rsidR="009A0C3A" w:rsidRPr="00191294" w:rsidRDefault="009A0C3A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  <w:lang w:bidi="th-TH"/>
        </w:rPr>
        <w:t>ที่ดิน อาคารและอุปกรณ์</w:t>
      </w:r>
    </w:p>
    <w:p w14:paraId="20263FFB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</w:rPr>
        <w:t>เจ้าหนี้การค้าและเจ้าหนี้หมุนเวียนอื่น</w:t>
      </w:r>
    </w:p>
    <w:p w14:paraId="767140D8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</w:rPr>
        <w:t>เงินกู้ยืมระยะสั้น</w:t>
      </w:r>
    </w:p>
    <w:p w14:paraId="71D1954D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</w:rPr>
        <w:t>ตั๋วแลกเงิน</w:t>
      </w:r>
    </w:p>
    <w:p w14:paraId="1059AE7A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</w:rPr>
        <w:t>เจ้าหนี้ค่าก่อสร้าง</w:t>
      </w:r>
    </w:p>
    <w:p w14:paraId="5B872967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</w:rPr>
        <w:t>หนี้สินตามสัญญาเช่า</w:t>
      </w:r>
    </w:p>
    <w:p w14:paraId="6B4C3F43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b w:val="0"/>
          <w:sz w:val="32"/>
          <w:szCs w:val="32"/>
          <w:cs/>
          <w:lang w:bidi="th-TH"/>
        </w:rPr>
        <w:t>หุ้นกู้</w:t>
      </w:r>
    </w:p>
    <w:p w14:paraId="6723EE4A" w14:textId="77777777" w:rsidR="00943711" w:rsidRPr="00191294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191294">
        <w:rPr>
          <w:rFonts w:ascii="Angsana New" w:hAnsi="Angsana New" w:cs="Angsana New"/>
          <w:sz w:val="32"/>
          <w:szCs w:val="32"/>
          <w:cs/>
        </w:rPr>
        <w:t>ทุนเรือนหุ้น</w:t>
      </w:r>
    </w:p>
    <w:p w14:paraId="68797DF3" w14:textId="77777777" w:rsidR="00237256" w:rsidRPr="00191294" w:rsidRDefault="00273881" w:rsidP="00C67125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cs/>
          <w:lang w:bidi="th-TH"/>
        </w:rPr>
      </w:pPr>
      <w:r w:rsidRPr="00191294">
        <w:rPr>
          <w:rFonts w:ascii="Angsana New" w:hAnsi="Angsana New" w:cs="Angsana New"/>
          <w:sz w:val="32"/>
          <w:szCs w:val="32"/>
          <w:cs/>
        </w:rPr>
        <w:t>ใบสำคัญแสดงสิทธิซื้อหุ้นสามัญ</w:t>
      </w:r>
    </w:p>
    <w:p w14:paraId="17E1B0CA" w14:textId="77777777" w:rsidR="009733FE" w:rsidRPr="00191294" w:rsidRDefault="00237256" w:rsidP="00FB6573">
      <w:pPr>
        <w:pStyle w:val="Title"/>
        <w:ind w:left="-63" w:firstLine="63"/>
        <w:jc w:val="both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191294">
        <w:rPr>
          <w:rFonts w:ascii="Angsana New" w:hAnsi="Angsana New" w:cs="Angsana New"/>
        </w:rPr>
        <w:br w:type="page"/>
      </w:r>
      <w:r w:rsidR="009733FE" w:rsidRPr="00191294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4848033C" w14:textId="77777777" w:rsidR="009733FE" w:rsidRPr="00191294" w:rsidRDefault="009733FE" w:rsidP="009733FE">
      <w:pPr>
        <w:pStyle w:val="Title"/>
        <w:ind w:left="3330" w:hanging="3330"/>
        <w:jc w:val="left"/>
        <w:rPr>
          <w:rFonts w:ascii="Angsana New" w:hAnsi="Angsana New" w:cs="Angsana New"/>
          <w:b w:val="0"/>
          <w:bCs/>
          <w:snapToGrid w:val="0"/>
          <w:sz w:val="36"/>
          <w:szCs w:val="36"/>
        </w:rPr>
      </w:pPr>
      <w:r w:rsidRPr="00191294">
        <w:rPr>
          <w:rFonts w:ascii="Angsana New" w:hAnsi="Angsana New" w:cs="Angsana New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0DB0E413" w14:textId="0F498CAF" w:rsidR="009733FE" w:rsidRDefault="00CD3345" w:rsidP="009733FE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CD3345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="00E34EF5" w:rsidRPr="00E34EF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31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 </w:t>
      </w:r>
      <w:r w:rsidRPr="00CD3345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มีนาคม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2567</w:t>
      </w:r>
    </w:p>
    <w:p w14:paraId="47AC696A" w14:textId="07932C67" w:rsidR="004414B1" w:rsidRPr="00CD3345" w:rsidRDefault="004414B1" w:rsidP="009733FE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4414B1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“</w:t>
      </w:r>
      <w:r w:rsidRPr="004414B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33C2EF46" w14:textId="77777777" w:rsidR="009733FE" w:rsidRPr="00191294" w:rsidRDefault="009733FE" w:rsidP="009733FE">
      <w:pPr>
        <w:pStyle w:val="Title"/>
        <w:ind w:left="3330" w:hanging="3330"/>
        <w:jc w:val="left"/>
        <w:rPr>
          <w:rFonts w:ascii="Angsana New" w:hAnsi="Angsana New" w:cs="Angsana New"/>
          <w:b w:val="0"/>
          <w:bCs/>
        </w:rPr>
      </w:pPr>
    </w:p>
    <w:p w14:paraId="58621031" w14:textId="77777777" w:rsidR="00C67125" w:rsidRPr="00191294" w:rsidRDefault="009733FE" w:rsidP="00A23A04">
      <w:pPr>
        <w:pStyle w:val="Title"/>
        <w:tabs>
          <w:tab w:val="left" w:pos="1080"/>
          <w:tab w:val="left" w:pos="1440"/>
        </w:tabs>
        <w:ind w:left="1080" w:hanging="1080"/>
        <w:jc w:val="left"/>
        <w:rPr>
          <w:rFonts w:ascii="Angsana New" w:hAnsi="Angsana New" w:cs="Angsana New"/>
          <w:b w:val="0"/>
          <w:bCs/>
        </w:rPr>
      </w:pPr>
      <w:r w:rsidRPr="00191294">
        <w:rPr>
          <w:rFonts w:ascii="Angsana New" w:hAnsi="Angsana New" w:cs="Angsana New"/>
          <w:b w:val="0"/>
          <w:bCs/>
          <w:cs/>
        </w:rPr>
        <w:t>หมายเหตุ</w:t>
      </w:r>
      <w:r w:rsidRPr="00191294">
        <w:rPr>
          <w:rFonts w:ascii="Angsana New" w:hAnsi="Angsana New" w:cs="Angsana New"/>
          <w:b w:val="0"/>
          <w:bCs/>
          <w:cs/>
        </w:rPr>
        <w:tab/>
        <w:t>สารบัญ</w:t>
      </w:r>
    </w:p>
    <w:p w14:paraId="39941B7C" w14:textId="06C88B8E" w:rsidR="00F00339" w:rsidRDefault="00F00339" w:rsidP="00C67125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bidi="th-TH"/>
        </w:rPr>
        <w:t>รายได้อื่น</w:t>
      </w:r>
    </w:p>
    <w:p w14:paraId="451417BE" w14:textId="783F906A" w:rsidR="00C67125" w:rsidRPr="00191294" w:rsidRDefault="00C67125" w:rsidP="00C67125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  <w:cs/>
        </w:rPr>
      </w:pPr>
      <w:r w:rsidRPr="00191294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</w:t>
      </w:r>
    </w:p>
    <w:p w14:paraId="2EDFBC1A" w14:textId="77777777" w:rsidR="00A23A04" w:rsidRPr="00191294" w:rsidRDefault="00273881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191294">
        <w:rPr>
          <w:rFonts w:ascii="Angsana New" w:hAnsi="Angsana New" w:cs="Angsana New"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3FF062" w14:textId="77777777" w:rsidR="00273881" w:rsidRPr="00191294" w:rsidRDefault="00273881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191294">
        <w:rPr>
          <w:rFonts w:ascii="Angsana New" w:hAnsi="Angsana New" w:cs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27F5CF9F" w14:textId="77777777" w:rsidR="004552A4" w:rsidRDefault="004552A4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191294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</w:p>
    <w:p w14:paraId="1C2ACF72" w14:textId="77777777" w:rsidR="00D8150C" w:rsidRPr="00191294" w:rsidRDefault="00D8150C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bidi="th-TH"/>
        </w:rPr>
        <w:t>คดีฟ้องร้อง</w:t>
      </w:r>
    </w:p>
    <w:p w14:paraId="3165033C" w14:textId="77777777" w:rsidR="005A5E10" w:rsidRPr="00191294" w:rsidRDefault="004552A4" w:rsidP="005A5E10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191294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B39DED4" w14:textId="77777777" w:rsidR="005A5E10" w:rsidRPr="00191294" w:rsidRDefault="005A5E10" w:rsidP="005A5E10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191294">
        <w:rPr>
          <w:rFonts w:ascii="Angsana New" w:hAnsi="Angsana New" w:cs="Angsana New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4626302D" w14:textId="77777777" w:rsidR="00237256" w:rsidRPr="00191294" w:rsidRDefault="00FE209D" w:rsidP="00FE209D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  <w:sectPr w:rsidR="00237256" w:rsidRPr="00191294" w:rsidSect="007F1C1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  <w:r w:rsidRPr="00191294">
        <w:rPr>
          <w:rFonts w:ascii="Angsana New" w:hAnsi="Angsana New" w:cs="Angsana New"/>
          <w:sz w:val="32"/>
          <w:szCs w:val="32"/>
          <w:cs/>
        </w:rPr>
        <w:t>การอนุมัติงบการเงินระหว่างกาล</w:t>
      </w:r>
    </w:p>
    <w:p w14:paraId="4212FAED" w14:textId="77777777" w:rsidR="00157205" w:rsidRPr="00191294" w:rsidRDefault="00157205" w:rsidP="00157205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191294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6D3121FF" w14:textId="77777777" w:rsidR="00157205" w:rsidRPr="00191294" w:rsidRDefault="00157205" w:rsidP="00157205">
      <w:pPr>
        <w:pStyle w:val="Title"/>
        <w:ind w:left="3330" w:hanging="3330"/>
        <w:jc w:val="left"/>
        <w:rPr>
          <w:rFonts w:ascii="Angsana New" w:hAnsi="Angsana New" w:cs="Angsana New"/>
          <w:b w:val="0"/>
          <w:bCs/>
          <w:snapToGrid w:val="0"/>
          <w:sz w:val="36"/>
          <w:szCs w:val="36"/>
        </w:rPr>
      </w:pPr>
      <w:r w:rsidRPr="00191294">
        <w:rPr>
          <w:rFonts w:ascii="Angsana New" w:hAnsi="Angsana New" w:cs="Angsana New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00BDE66D" w:rsidR="007F451D" w:rsidRDefault="00CD3345" w:rsidP="007F451D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CD3345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="00E34EF5" w:rsidRPr="00E34EF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31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 </w:t>
      </w:r>
      <w:r w:rsidRPr="00CD3345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มีนาคม</w:t>
      </w:r>
      <w:r w:rsidRPr="00CD334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2567</w:t>
      </w:r>
    </w:p>
    <w:p w14:paraId="11DB8D94" w14:textId="51B6998B" w:rsidR="004414B1" w:rsidRPr="00191294" w:rsidRDefault="004414B1" w:rsidP="007F451D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4414B1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“</w:t>
      </w:r>
      <w:r w:rsidRPr="004414B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568BCAB2" w:rsidR="007169E3" w:rsidRPr="00191294" w:rsidRDefault="00E34EF5" w:rsidP="00FB6573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191294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191294">
        <w:rPr>
          <w:rFonts w:ascii="Angsana New" w:hAnsi="Angsana New" w:cs="Angsana New"/>
          <w:b/>
          <w:bCs/>
          <w:snapToGrid w:val="0"/>
          <w:cs/>
        </w:rPr>
        <w:tab/>
      </w:r>
      <w:r w:rsidR="007F6790" w:rsidRPr="00191294">
        <w:rPr>
          <w:rFonts w:ascii="Angsana New" w:hAnsi="Angsana New" w:cs="Angsana New" w:hint="cs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0B9F1168" w:rsidR="008E02D3" w:rsidRPr="00191294" w:rsidRDefault="00E34EF5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B26D70" w:rsidRPr="00191294">
        <w:rPr>
          <w:rFonts w:ascii="Angsana New" w:hAnsi="Angsana New" w:cs="Angsana New"/>
          <w:snapToGrid w:val="0"/>
          <w:cs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7169E3" w:rsidRPr="00191294">
        <w:rPr>
          <w:rFonts w:ascii="Angsana New" w:hAnsi="Angsana New" w:cs="Angsana New"/>
          <w:snapToGrid w:val="0"/>
          <w:cs/>
        </w:rPr>
        <w:t xml:space="preserve"> </w:t>
      </w:r>
      <w:r w:rsidR="00B15D63" w:rsidRPr="00191294">
        <w:rPr>
          <w:rFonts w:ascii="Angsana New" w:hAnsi="Angsana New" w:cs="Angsana New"/>
          <w:snapToGrid w:val="0"/>
          <w:cs/>
        </w:rPr>
        <w:tab/>
      </w:r>
      <w:r w:rsidR="0052459F" w:rsidRPr="00191294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191294">
        <w:rPr>
          <w:rFonts w:ascii="Angsana New" w:hAnsi="Angsana New" w:cs="Angsana New"/>
          <w:snapToGrid w:val="0"/>
          <w:cs/>
        </w:rPr>
        <w:t>การ</w:t>
      </w:r>
      <w:r w:rsidR="00B52E3F" w:rsidRPr="00191294">
        <w:rPr>
          <w:rFonts w:ascii="Angsana New" w:hAnsi="Angsana New" w:cs="Angsana New"/>
          <w:snapToGrid w:val="0"/>
          <w:cs/>
        </w:rPr>
        <w:t>ดำเนินงาน</w:t>
      </w:r>
      <w:r w:rsidR="007169E3" w:rsidRPr="00191294">
        <w:rPr>
          <w:rFonts w:ascii="Angsana New" w:hAnsi="Angsana New" w:cs="Angsana New"/>
          <w:snapToGrid w:val="0"/>
          <w:cs/>
        </w:rPr>
        <w:t>ของบริษัท</w:t>
      </w:r>
    </w:p>
    <w:p w14:paraId="7DECF997" w14:textId="1735B3BA" w:rsidR="00B26D70" w:rsidRPr="00191294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191294">
        <w:rPr>
          <w:rFonts w:ascii="Angsana New" w:hAnsi="Angsana New" w:cs="Angsana New"/>
          <w:snapToGrid w:val="0"/>
          <w:spacing w:val="10"/>
          <w:cs/>
        </w:rPr>
        <w:t xml:space="preserve">บริษัท </w:t>
      </w:r>
      <w:r w:rsidRPr="00191294">
        <w:rPr>
          <w:rFonts w:ascii="Angsana New" w:hAnsi="Angsana New" w:cs="Angsana New"/>
          <w:snapToGrid w:val="0"/>
          <w:spacing w:val="10"/>
          <w:cs/>
          <w:lang w:val="en-US"/>
        </w:rPr>
        <w:t>คันทรี่ กรุ๊ป ดีเวลลอปเมนท์</w:t>
      </w:r>
      <w:r w:rsidRPr="00191294">
        <w:rPr>
          <w:rFonts w:ascii="Angsana New" w:hAnsi="Angsana New" w:cs="Angsana New"/>
          <w:bCs/>
          <w:snapToGrid w:val="0"/>
          <w:spacing w:val="10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7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2540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191294">
        <w:rPr>
          <w:rFonts w:ascii="Angsana New" w:hAnsi="Angsana New" w:cs="Angsana New"/>
          <w:snapToGrid w:val="0"/>
          <w:lang w:val="en-US"/>
        </w:rPr>
        <w:t xml:space="preserve">(SET)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30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E34EF5" w:rsidRPr="00E34EF5">
        <w:rPr>
          <w:rFonts w:ascii="Angsana New" w:hAnsi="Angsana New" w:cs="Angsana New"/>
          <w:snapToGrid w:val="0"/>
          <w:lang w:val="en-US"/>
        </w:rPr>
        <w:t>2557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898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>อาคารเพลินจิตทาวเวอร์ ชั้นที่</w:t>
      </w:r>
      <w:r w:rsidR="00884FAF"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="00CC571F" w:rsidRPr="00191294">
        <w:rPr>
          <w:rFonts w:ascii="Angsana New" w:hAnsi="Angsana New" w:cs="Angsana New"/>
          <w:snapToGrid w:val="0"/>
          <w:spacing w:val="-4"/>
          <w:lang w:val="en-US"/>
        </w:rPr>
        <w:t>Holding</w:t>
      </w:r>
      <w:r w:rsidR="00CC571F"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>Company)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</w:t>
      </w:r>
      <w:r w:rsidR="006B780D" w:rsidRPr="00191294">
        <w:rPr>
          <w:rFonts w:ascii="Angsana New" w:hAnsi="Angsana New" w:cs="Angsana New"/>
          <w:snapToGrid w:val="0"/>
          <w:spacing w:val="-4"/>
          <w:cs/>
          <w:lang w:val="en-US"/>
        </w:rPr>
        <w:t>ประกอบ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697CD70C" w:rsidR="0055183B" w:rsidRPr="00191294" w:rsidRDefault="00E34EF5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lang w:val="en-US"/>
        </w:rPr>
      </w:pPr>
      <w:r w:rsidRPr="00E34EF5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191294">
        <w:rPr>
          <w:rFonts w:ascii="Angsana New" w:hAnsi="Angsana New" w:cs="Angsana New"/>
          <w:bCs/>
          <w:snapToGrid w:val="0"/>
          <w:lang w:val="en-US"/>
        </w:rPr>
        <w:t>.</w:t>
      </w:r>
      <w:r w:rsidRPr="00E34EF5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191294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6944F7A9" w:rsidR="0004306E" w:rsidRPr="00191294" w:rsidRDefault="00E34EF5" w:rsidP="003E5EB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04306E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="0004306E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04306E" w:rsidRPr="00191294">
        <w:rPr>
          <w:rFonts w:ascii="Angsana New" w:hAnsi="Angsana New" w:cs="Angsana New"/>
          <w:snapToGrid w:val="0"/>
          <w:lang w:val="en-US"/>
        </w:rPr>
        <w:tab/>
      </w:r>
      <w:r w:rsidR="0004306E" w:rsidRPr="00191294">
        <w:rPr>
          <w:rFonts w:ascii="Angsana New" w:hAnsi="Angsana New" w:cs="Angsana New"/>
          <w:snapToGrid w:val="0"/>
          <w:cs/>
        </w:rPr>
        <w:t xml:space="preserve">บริษัท </w:t>
      </w:r>
      <w:r w:rsidR="0004306E" w:rsidRPr="00191294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04306E" w:rsidRPr="00191294">
        <w:rPr>
          <w:rFonts w:ascii="Angsana New" w:hAnsi="Angsana New" w:cs="Angsana New"/>
          <w:snapToGrid w:val="0"/>
          <w:cs/>
        </w:rPr>
        <w:t>มาร์ค โฮลดิ้งส์</w:t>
      </w:r>
      <w:r w:rsidR="0004306E" w:rsidRPr="00191294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04306E" w:rsidRPr="00191294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191294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04306E" w:rsidRPr="00191294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04306E" w:rsidRPr="00191294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04306E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04306E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191294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E34EF5">
        <w:rPr>
          <w:rFonts w:ascii="Angsana New" w:hAnsi="Angsana New" w:cs="Angsana New"/>
          <w:snapToGrid w:val="0"/>
          <w:lang w:val="en-US"/>
        </w:rPr>
        <w:t>20</w:t>
      </w:r>
      <w:r w:rsidR="0004306E" w:rsidRPr="0019129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04306E"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191294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191294">
        <w:rPr>
          <w:rFonts w:ascii="Angsana New" w:hAnsi="Angsana New" w:cs="Angsana New"/>
          <w:snapToGrid w:val="0"/>
          <w:cs/>
        </w:rPr>
        <w:t xml:space="preserve"> </w:t>
      </w:r>
      <w:r w:rsidR="0004306E" w:rsidRPr="00191294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191294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622910"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CB09FE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30</w:t>
      </w:r>
      <w:r w:rsidR="00CB09FE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พฤษภาคม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2562</w:t>
      </w:r>
      <w:r w:rsidR="00CB09FE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CB09FE" w:rsidRPr="00191294">
        <w:rPr>
          <w:rFonts w:ascii="Angsana New" w:hAnsi="Angsana New" w:cs="Angsana New"/>
          <w:snapToGrid w:val="0"/>
          <w:spacing w:val="-6"/>
          <w:cs/>
        </w:rPr>
        <w:t xml:space="preserve">บริษัท </w:t>
      </w:r>
      <w:r w:rsidR="00CB09FE" w:rsidRPr="00191294">
        <w:rPr>
          <w:rFonts w:ascii="Angsana New" w:hAnsi="Angsana New" w:cs="Angsana New"/>
          <w:snapToGrid w:val="0"/>
          <w:spacing w:val="-6"/>
          <w:shd w:val="clear" w:color="auto" w:fill="FFFFFF"/>
          <w:cs/>
        </w:rPr>
        <w:t>แลนด์</w:t>
      </w:r>
      <w:r w:rsidR="00CB09FE" w:rsidRPr="00191294">
        <w:rPr>
          <w:rFonts w:ascii="Angsana New" w:hAnsi="Angsana New" w:cs="Angsana New"/>
          <w:snapToGrid w:val="0"/>
          <w:spacing w:val="-6"/>
          <w:cs/>
        </w:rPr>
        <w:t xml:space="preserve">มาร์ค โฮลดิ้งส์ จำกัด </w:t>
      </w:r>
      <w:r w:rsidR="00CB09FE" w:rsidRPr="00191294">
        <w:rPr>
          <w:rFonts w:ascii="Angsana New" w:hAnsi="Angsana New" w:cs="Angsana New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191294">
        <w:rPr>
          <w:rFonts w:ascii="Angsana New" w:hAnsi="Angsana New" w:cs="Angsana New"/>
          <w:snapToGrid w:val="0"/>
          <w:cs/>
          <w:lang w:val="en-US"/>
        </w:rPr>
        <w:t xml:space="preserve"> จำนวน 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="00CB09FE" w:rsidRPr="00191294">
        <w:rPr>
          <w:rFonts w:ascii="Angsana New" w:hAnsi="Angsana New" w:cs="Angsana New"/>
          <w:snapToGrid w:val="0"/>
          <w:cs/>
          <w:lang w:val="en-US"/>
        </w:rPr>
        <w:t xml:space="preserve"> สาขา </w:t>
      </w:r>
      <w:proofErr w:type="gramStart"/>
      <w:r w:rsidR="00CB09FE" w:rsidRPr="00191294">
        <w:rPr>
          <w:rFonts w:ascii="Angsana New" w:hAnsi="Angsana New" w:cs="Angsana New"/>
          <w:snapToGrid w:val="0"/>
          <w:cs/>
          <w:lang w:val="en-US"/>
        </w:rPr>
        <w:t>เพื่อรองรับการดำเนินงานของธุรกิจโรงแรม</w:t>
      </w:r>
      <w:proofErr w:type="gramEnd"/>
      <w:r w:rsidR="00CB09FE" w:rsidRPr="00191294">
        <w:rPr>
          <w:rFonts w:ascii="Angsana New" w:hAnsi="Angsana New" w:cs="Angsana New"/>
          <w:snapToGrid w:val="0"/>
          <w:cs/>
          <w:lang w:val="en-US"/>
        </w:rPr>
        <w:t xml:space="preserve"> </w:t>
      </w:r>
    </w:p>
    <w:p w14:paraId="216053D7" w14:textId="7F0338DF" w:rsidR="0004306E" w:rsidRPr="00191294" w:rsidRDefault="00E34EF5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04306E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="0004306E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="0004306E" w:rsidRPr="00191294">
        <w:rPr>
          <w:rFonts w:ascii="Angsana New" w:hAnsi="Angsana New" w:cs="Angsana New"/>
          <w:snapToGrid w:val="0"/>
          <w:lang w:val="en-US"/>
        </w:rPr>
        <w:tab/>
      </w:r>
      <w:r w:rsidR="0004306E" w:rsidRPr="00191294">
        <w:rPr>
          <w:rFonts w:ascii="Angsana New" w:hAnsi="Angsana New" w:cs="Angsana New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191294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04306E" w:rsidRPr="00191294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04306E" w:rsidRPr="00191294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191294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04306E" w:rsidRPr="00191294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E34EF5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04306E" w:rsidRPr="00191294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191294">
        <w:rPr>
          <w:rFonts w:ascii="Angsana New" w:hAnsi="Angsana New" w:cs="Angsana New"/>
          <w:snapToGrid w:val="0"/>
          <w:spacing w:val="-12"/>
          <w:cs/>
        </w:rPr>
        <w:t>เพื่อประกอ</w:t>
      </w:r>
      <w:r w:rsidR="00C67567" w:rsidRPr="00191294">
        <w:rPr>
          <w:rFonts w:ascii="Angsana New" w:hAnsi="Angsana New" w:cs="Angsana New"/>
          <w:snapToGrid w:val="0"/>
          <w:cs/>
        </w:rPr>
        <w:t>บธุรกิจ</w:t>
      </w:r>
      <w:r w:rsidR="00C67567" w:rsidRPr="00191294">
        <w:rPr>
          <w:rFonts w:ascii="Angsana New" w:hAnsi="Angsana New" w:cs="Angsana New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3F9EF325" w:rsidR="002D1A75" w:rsidRPr="00191294" w:rsidRDefault="00E34EF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762F56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="00762F56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3</w:t>
      </w:r>
      <w:r w:rsidR="00762F56" w:rsidRPr="00191294">
        <w:rPr>
          <w:rFonts w:ascii="Angsana New" w:hAnsi="Angsana New" w:cs="Angsana New"/>
          <w:snapToGrid w:val="0"/>
          <w:lang w:val="en-US"/>
        </w:rPr>
        <w:tab/>
      </w:r>
      <w:r w:rsidR="00762F56" w:rsidRPr="00191294">
        <w:rPr>
          <w:rFonts w:ascii="Angsana New" w:hAnsi="Angsana New" w:cs="Angsana New"/>
          <w:cs/>
        </w:rPr>
        <w:t xml:space="preserve">บริษัท </w:t>
      </w:r>
      <w:r w:rsidR="00762F56" w:rsidRPr="00191294">
        <w:rPr>
          <w:rFonts w:ascii="Angsana New" w:hAnsi="Angsana New" w:cs="Angsana New"/>
          <w:snapToGrid w:val="0"/>
          <w:spacing w:val="4"/>
          <w:cs/>
        </w:rPr>
        <w:t>เจ้าพระยา เอสเตต เรสซิเด้นซ์ จำกัด</w:t>
      </w:r>
      <w:r w:rsidR="00762F56"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762F56" w:rsidRPr="00191294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762F56" w:rsidRPr="00191294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762F56" w:rsidRPr="00191294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762F56" w:rsidRPr="00191294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762F56" w:rsidRPr="00191294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762F56" w:rsidRPr="00191294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762F56" w:rsidRPr="00191294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762F56" w:rsidRPr="00191294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191294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14:paraId="64CE6955" w14:textId="77777777" w:rsidR="002D1A75" w:rsidRPr="00191294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191294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42FE5A19" w:rsidR="0055183B" w:rsidRPr="00191294" w:rsidRDefault="00E34EF5" w:rsidP="00013018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E34EF5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55183B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="0055183B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4</w:t>
      </w:r>
      <w:r w:rsidR="0055183B" w:rsidRPr="00191294">
        <w:rPr>
          <w:rFonts w:ascii="Angsana New" w:hAnsi="Angsana New" w:cs="Angsana New"/>
          <w:snapToGrid w:val="0"/>
          <w:lang w:val="en-US"/>
        </w:rPr>
        <w:tab/>
      </w:r>
      <w:r w:rsidR="0055183B" w:rsidRPr="00191294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191294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191294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191294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55183B" w:rsidRPr="00191294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r w:rsidR="0055183B" w:rsidRPr="00191294">
        <w:rPr>
          <w:rFonts w:ascii="Angsana New" w:hAnsi="Angsana New" w:cs="Angsana New"/>
          <w:snapToGrid w:val="0"/>
          <w:spacing w:val="4"/>
          <w:cs/>
        </w:rPr>
        <w:t xml:space="preserve"> Floor, Medine Mews,</w:t>
      </w:r>
      <w:r w:rsidR="0055183B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191294">
        <w:rPr>
          <w:rFonts w:ascii="Angsana New" w:hAnsi="Angsana New" w:cs="Angsana New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191294">
        <w:rPr>
          <w:rFonts w:ascii="Angsana New" w:hAnsi="Angsana New" w:cs="Angsana New"/>
          <w:snapToGrid w:val="0"/>
          <w:spacing w:val="-4"/>
          <w:cs/>
        </w:rPr>
        <w:t>การ</w:t>
      </w:r>
      <w:r w:rsidR="0055183B" w:rsidRPr="00191294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191294">
        <w:rPr>
          <w:rFonts w:ascii="Angsana New" w:hAnsi="Angsana New" w:cs="Angsana New"/>
          <w:snapToGrid w:val="0"/>
          <w:cs/>
        </w:rPr>
        <w:t>ในบริษัทอื่น (Holding Company)</w:t>
      </w:r>
      <w:r w:rsidR="00C92C0F" w:rsidRPr="00191294">
        <w:rPr>
          <w:rFonts w:ascii="Angsana New" w:hAnsi="Angsana New" w:cs="Angsana New" w:hint="cs"/>
          <w:snapToGrid w:val="0"/>
          <w:cs/>
        </w:rPr>
        <w:t xml:space="preserve"> </w:t>
      </w:r>
    </w:p>
    <w:p w14:paraId="23D9AAA7" w14:textId="34F7B2F5" w:rsidR="00950048" w:rsidRPr="00191294" w:rsidRDefault="00950048" w:rsidP="00013018">
      <w:pPr>
        <w:spacing w:after="240"/>
        <w:ind w:left="2160"/>
        <w:jc w:val="thaiDistribute"/>
        <w:rPr>
          <w:rFonts w:ascii="Angsana New" w:hAnsi="Angsana New" w:cs="Angsana New"/>
          <w:snapToGrid w:val="0"/>
          <w:cs/>
        </w:rPr>
      </w:pPr>
      <w:r w:rsidRPr="00AD66A7">
        <w:rPr>
          <w:rFonts w:ascii="Angsana New" w:hAnsi="Angsana New" w:cs="Angsana New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AD66A7">
        <w:rPr>
          <w:rFonts w:ascii="Angsana New" w:hAnsi="Angsana New" w:cs="Angsana New"/>
          <w:snapToGrid w:val="0"/>
          <w:spacing w:val="-6"/>
          <w:cs/>
        </w:rPr>
        <w:t>ชำระบัญชี</w:t>
      </w:r>
      <w:r w:rsidRPr="00AD66A7">
        <w:rPr>
          <w:rFonts w:ascii="Angsana New" w:hAnsi="Angsana New" w:cs="Angsana New"/>
          <w:snapToGrid w:val="0"/>
          <w:spacing w:val="-6"/>
          <w:cs/>
        </w:rPr>
        <w:t xml:space="preserve"> (ดูหมาย</w:t>
      </w:r>
      <w:r w:rsidRPr="00AD66A7">
        <w:rPr>
          <w:rFonts w:ascii="Angsana New" w:hAnsi="Angsana New" w:cs="Angsana New"/>
          <w:snapToGrid w:val="0"/>
          <w:cs/>
        </w:rPr>
        <w:t>เหตุข้อ</w:t>
      </w:r>
      <w:r w:rsidRPr="00191294">
        <w:rPr>
          <w:rFonts w:ascii="Angsana New" w:hAnsi="Angsana New" w:cs="Angsana New"/>
          <w:snapToGrid w:val="0"/>
          <w:cs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</w:t>
      </w:r>
      <w:r w:rsidR="00364BB0">
        <w:rPr>
          <w:rFonts w:ascii="Angsana New" w:hAnsi="Angsana New" w:cs="Angsana New"/>
          <w:snapToGrid w:val="0"/>
          <w:lang w:val="en-US"/>
        </w:rPr>
        <w:t>2</w:t>
      </w:r>
      <w:r w:rsidR="009C13C5"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191294">
        <w:rPr>
          <w:rFonts w:ascii="Angsana New" w:hAnsi="Angsana New" w:cs="Angsana New"/>
          <w:snapToGrid w:val="0"/>
        </w:rPr>
        <w:t>)</w:t>
      </w:r>
      <w:r w:rsidR="00C43E09" w:rsidRPr="00191294">
        <w:rPr>
          <w:rFonts w:ascii="Angsana New" w:hAnsi="Angsana New" w:cs="Angsana New" w:hint="cs"/>
          <w:snapToGrid w:val="0"/>
          <w:cs/>
        </w:rPr>
        <w:t xml:space="preserve"> </w:t>
      </w:r>
    </w:p>
    <w:p w14:paraId="70747DCA" w14:textId="44AA0BAF" w:rsidR="0055183B" w:rsidRPr="00191294" w:rsidRDefault="00E34EF5" w:rsidP="00013018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55183B" w:rsidRPr="00191294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191294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55183B" w:rsidRPr="00191294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191294">
        <w:rPr>
          <w:rFonts w:ascii="Angsana New" w:hAnsi="Angsana New" w:cs="Angsana New"/>
          <w:snapToGrid w:val="0"/>
          <w:spacing w:val="-8"/>
          <w:cs/>
        </w:rPr>
        <w:t xml:space="preserve">บริษัท ซีจียูเค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55183B" w:rsidRPr="00191294">
        <w:rPr>
          <w:rFonts w:ascii="Angsana New" w:hAnsi="Angsana New" w:cs="Angsana New"/>
          <w:snapToGrid w:val="0"/>
          <w:spacing w:val="-8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55183B" w:rsidRPr="00191294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="0055183B" w:rsidRPr="00191294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โดยมีสำนักงานใหญ่ตั้งอยู่ที่ Anson Court, La Route des Camps, St</w:t>
      </w:r>
      <w:r w:rsidR="006B48DA" w:rsidRPr="00191294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55183B" w:rsidRPr="00191294">
        <w:rPr>
          <w:rFonts w:ascii="Angsana New" w:hAnsi="Angsana New" w:cs="Angsana New"/>
          <w:snapToGrid w:val="0"/>
          <w:spacing w:val="-8"/>
          <w:cs/>
        </w:rPr>
        <w:t xml:space="preserve"> Martin, </w:t>
      </w:r>
      <w:r w:rsidR="0055183B" w:rsidRPr="00191294">
        <w:rPr>
          <w:rFonts w:ascii="Angsana New" w:hAnsi="Angsana New" w:cs="Angsana New"/>
          <w:snapToGrid w:val="0"/>
          <w:cs/>
        </w:rPr>
        <w:t>Guernsey, GY</w:t>
      </w:r>
      <w:r w:rsidRPr="00E34EF5">
        <w:rPr>
          <w:rFonts w:ascii="Angsana New" w:hAnsi="Angsana New" w:cs="Angsana New"/>
          <w:snapToGrid w:val="0"/>
          <w:lang w:val="en-US"/>
        </w:rPr>
        <w:t>4</w:t>
      </w:r>
      <w:r w:rsidR="0055183B" w:rsidRPr="00191294">
        <w:rPr>
          <w:rFonts w:ascii="Angsana New" w:hAnsi="Angsana New" w:cs="Angsana New"/>
          <w:snapToGrid w:val="0"/>
          <w:cs/>
        </w:rPr>
        <w:t xml:space="preserve"> </w:t>
      </w:r>
      <w:r w:rsidRPr="00E34EF5">
        <w:rPr>
          <w:rFonts w:ascii="Angsana New" w:hAnsi="Angsana New" w:cs="Angsana New"/>
          <w:snapToGrid w:val="0"/>
          <w:lang w:val="en-US"/>
        </w:rPr>
        <w:t>6</w:t>
      </w:r>
      <w:r w:rsidR="0055183B" w:rsidRPr="00191294">
        <w:rPr>
          <w:rFonts w:ascii="Angsana New" w:hAnsi="Angsana New" w:cs="Angsana New"/>
          <w:snapToGrid w:val="0"/>
        </w:rPr>
        <w:t>AD</w:t>
      </w:r>
      <w:r w:rsidR="0055183B" w:rsidRPr="00191294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14:paraId="400AA645" w14:textId="718BD345" w:rsidR="00CA02B2" w:rsidRPr="00191294" w:rsidRDefault="00E34EF5" w:rsidP="00013018">
      <w:pPr>
        <w:spacing w:after="240"/>
        <w:ind w:left="2160" w:hanging="893"/>
        <w:jc w:val="both"/>
        <w:rPr>
          <w:rFonts w:ascii="Angsana New" w:hAnsi="Angsana New" w:cs="Angsana New"/>
          <w:snapToGrid w:val="0"/>
          <w:cs/>
        </w:rPr>
      </w:pPr>
      <w:r w:rsidRPr="00E34EF5">
        <w:rPr>
          <w:rFonts w:ascii="Angsana New" w:hAnsi="Angsana New" w:cs="Angsana New"/>
          <w:lang w:val="en-US"/>
        </w:rPr>
        <w:t>1</w:t>
      </w:r>
      <w:r w:rsidR="0055183B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2</w:t>
      </w:r>
      <w:r w:rsidR="0055183B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6</w:t>
      </w:r>
      <w:r w:rsidR="0055183B" w:rsidRPr="00191294">
        <w:rPr>
          <w:rFonts w:ascii="Angsana New" w:hAnsi="Angsana New" w:cs="Angsana New"/>
          <w:lang w:val="en-US"/>
        </w:rPr>
        <w:tab/>
      </w:r>
      <w:r w:rsidR="0055183B" w:rsidRPr="00191294">
        <w:rPr>
          <w:rFonts w:ascii="Angsana New" w:hAnsi="Angsana New" w:cs="Angsana New"/>
          <w:snapToGrid w:val="0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55183B" w:rsidRPr="00191294">
        <w:rPr>
          <w:rFonts w:ascii="Angsana New" w:hAnsi="Angsana New" w:cs="Angsana New"/>
          <w:snapToGrid w:val="0"/>
          <w:spacing w:val="-10"/>
          <w:cs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55183B" w:rsidRPr="00191294">
        <w:rPr>
          <w:rFonts w:ascii="Angsana New" w:hAnsi="Angsana New" w:cs="Angsana New"/>
          <w:snapToGrid w:val="0"/>
          <w:spacing w:val="-10"/>
          <w:cs/>
        </w:rPr>
        <w:t xml:space="preserve"> สิงหาคม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55183B" w:rsidRPr="00191294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</w:t>
      </w:r>
      <w:r w:rsidR="0055183B" w:rsidRPr="00191294">
        <w:rPr>
          <w:rFonts w:ascii="Angsana New" w:hAnsi="Angsana New" w:cs="Angsana New"/>
          <w:snapToGrid w:val="0"/>
          <w:spacing w:val="-10"/>
        </w:rPr>
        <w:t>Anson Court, La Route des Camps,</w:t>
      </w:r>
      <w:r w:rsidR="0055183B" w:rsidRPr="00191294">
        <w:rPr>
          <w:rFonts w:ascii="Angsana New" w:hAnsi="Angsana New" w:cs="Angsana New"/>
          <w:snapToGrid w:val="0"/>
        </w:rPr>
        <w:t xml:space="preserve"> </w:t>
      </w:r>
      <w:r w:rsidR="0055183B" w:rsidRPr="00191294">
        <w:rPr>
          <w:rFonts w:ascii="Angsana New" w:hAnsi="Angsana New" w:cs="Angsana New"/>
          <w:snapToGrid w:val="0"/>
          <w:spacing w:val="-8"/>
        </w:rPr>
        <w:t>St</w:t>
      </w:r>
      <w:r w:rsidR="006B48DA" w:rsidRPr="00191294">
        <w:rPr>
          <w:rFonts w:ascii="Angsana New" w:hAnsi="Angsana New" w:cs="Angsana New" w:hint="cs"/>
          <w:snapToGrid w:val="0"/>
          <w:spacing w:val="-8"/>
          <w:cs/>
        </w:rPr>
        <w:t>.</w:t>
      </w:r>
      <w:r w:rsidR="0055183B" w:rsidRPr="00191294">
        <w:rPr>
          <w:rFonts w:ascii="Angsana New" w:hAnsi="Angsana New" w:cs="Angsana New"/>
          <w:snapToGrid w:val="0"/>
          <w:spacing w:val="-8"/>
        </w:rPr>
        <w:t xml:space="preserve"> Martin, Guernsey, GY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4</w:t>
      </w:r>
      <w:r w:rsidR="0055183B" w:rsidRPr="00191294">
        <w:rPr>
          <w:rFonts w:ascii="Angsana New" w:hAnsi="Angsana New" w:cs="Angsana New"/>
          <w:snapToGrid w:val="0"/>
          <w:spacing w:val="-8"/>
        </w:rPr>
        <w:t xml:space="preserve">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6</w:t>
      </w:r>
      <w:r w:rsidR="0055183B" w:rsidRPr="00191294">
        <w:rPr>
          <w:rFonts w:ascii="Angsana New" w:hAnsi="Angsana New" w:cs="Angsana New"/>
          <w:snapToGrid w:val="0"/>
          <w:spacing w:val="-8"/>
        </w:rPr>
        <w:t xml:space="preserve">AD </w:t>
      </w:r>
      <w:r w:rsidR="0055183B" w:rsidRPr="00191294">
        <w:rPr>
          <w:rFonts w:ascii="Angsana New" w:hAnsi="Angsana New" w:cs="Angsana New"/>
          <w:snapToGrid w:val="0"/>
          <w:spacing w:val="-8"/>
          <w:cs/>
        </w:rPr>
        <w:t>เพื่อประกอบธุรกิจ</w:t>
      </w:r>
      <w:r w:rsidR="006A10DF" w:rsidRPr="00191294">
        <w:rPr>
          <w:rFonts w:ascii="Angsana New" w:hAnsi="Angsana New" w:cs="Angsana New"/>
          <w:snapToGrid w:val="0"/>
          <w:spacing w:val="-8"/>
          <w:cs/>
        </w:rPr>
        <w:t>การลงทุน</w:t>
      </w:r>
      <w:r w:rsidR="0051281C" w:rsidRPr="00191294">
        <w:rPr>
          <w:rFonts w:ascii="Angsana New" w:hAnsi="Angsana New" w:cs="Angsana New"/>
          <w:snapToGrid w:val="0"/>
          <w:spacing w:val="-8"/>
        </w:rPr>
        <w:t xml:space="preserve"> </w:t>
      </w:r>
      <w:r w:rsidR="0055183B" w:rsidRPr="00191294">
        <w:rPr>
          <w:rFonts w:ascii="Angsana New" w:hAnsi="Angsana New" w:cs="Angsana New"/>
          <w:snapToGrid w:val="0"/>
          <w:spacing w:val="-8"/>
          <w:cs/>
        </w:rPr>
        <w:t>โดยการถือหุ้นในบริษัทอื่น</w:t>
      </w:r>
      <w:r w:rsidR="0051281C" w:rsidRPr="00191294">
        <w:rPr>
          <w:rFonts w:ascii="Angsana New" w:hAnsi="Angsana New" w:cs="Angsana New"/>
          <w:snapToGrid w:val="0"/>
          <w:spacing w:val="-8"/>
          <w:cs/>
        </w:rPr>
        <w:t xml:space="preserve"> </w:t>
      </w:r>
      <w:r w:rsidR="0051281C" w:rsidRPr="00191294">
        <w:rPr>
          <w:rFonts w:ascii="Angsana New" w:hAnsi="Angsana New" w:cs="Angsana New"/>
          <w:snapToGrid w:val="0"/>
        </w:rPr>
        <w:t>(Holding Company)</w:t>
      </w:r>
    </w:p>
    <w:p w14:paraId="73997084" w14:textId="37CF119B" w:rsidR="00660E1F" w:rsidRPr="00191294" w:rsidRDefault="00E34EF5" w:rsidP="00013018">
      <w:pPr>
        <w:spacing w:after="240"/>
        <w:ind w:left="1267" w:hanging="720"/>
        <w:jc w:val="thaiDistribute"/>
        <w:rPr>
          <w:rFonts w:ascii="Angsana New" w:hAnsi="Angsana New" w:cs="Angsana New"/>
          <w:spacing w:val="-8"/>
          <w:cs/>
        </w:rPr>
      </w:pPr>
      <w:r w:rsidRPr="00E34EF5">
        <w:rPr>
          <w:rFonts w:ascii="Angsana New" w:hAnsi="Angsana New" w:cs="Angsana New"/>
          <w:lang w:val="en-US"/>
        </w:rPr>
        <w:t>1</w:t>
      </w:r>
      <w:r w:rsidR="004962AB" w:rsidRPr="00191294">
        <w:rPr>
          <w:rFonts w:ascii="Angsana New" w:hAnsi="Angsana New" w:cs="Angsana New"/>
        </w:rPr>
        <w:t>.</w:t>
      </w:r>
      <w:r w:rsidRPr="00E34EF5">
        <w:rPr>
          <w:rFonts w:ascii="Angsana New" w:hAnsi="Angsana New" w:cs="Angsana New"/>
          <w:lang w:val="en-US"/>
        </w:rPr>
        <w:t>3</w:t>
      </w:r>
      <w:r w:rsidR="002A616B" w:rsidRPr="00191294">
        <w:rPr>
          <w:rFonts w:ascii="Angsana New" w:hAnsi="Angsana New" w:cs="Angsana New"/>
          <w:lang w:val="en-US"/>
        </w:rPr>
        <w:tab/>
      </w:r>
      <w:r w:rsidR="005F78D8" w:rsidRPr="00A836A3">
        <w:rPr>
          <w:rFonts w:ascii="Angsana New" w:hAnsi="Angsana New" w:cs="Angsana New"/>
          <w:spacing w:val="-6"/>
          <w:cs/>
        </w:rPr>
        <w:t xml:space="preserve">ณ </w:t>
      </w:r>
      <w:r w:rsidR="005F78D8" w:rsidRPr="00A836A3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5F78D8" w:rsidRPr="00A836A3">
        <w:rPr>
          <w:rFonts w:ascii="Angsana New" w:hAnsi="Angsana New" w:cs="Angsana New"/>
          <w:spacing w:val="-6"/>
          <w:cs/>
        </w:rPr>
        <w:t xml:space="preserve"> </w:t>
      </w:r>
      <w:r w:rsidR="00377129" w:rsidRPr="00A836A3">
        <w:rPr>
          <w:rFonts w:ascii="Angsana New" w:hAnsi="Angsana New" w:cs="Angsana New" w:hint="cs"/>
          <w:spacing w:val="-6"/>
          <w:cs/>
        </w:rPr>
        <w:t>มีนาคม</w:t>
      </w:r>
      <w:r w:rsidR="005F78D8" w:rsidRPr="00A836A3">
        <w:rPr>
          <w:rFonts w:ascii="Angsana New" w:hAnsi="Angsana New" w:cs="Angsana New"/>
          <w:spacing w:val="-6"/>
          <w:cs/>
        </w:rPr>
        <w:t xml:space="preserve">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2567</w:t>
      </w:r>
      <w:r w:rsidR="005F78D8" w:rsidRPr="00A836A3">
        <w:rPr>
          <w:rFonts w:ascii="Angsana New" w:hAnsi="Angsana New" w:cs="Angsana New"/>
          <w:spacing w:val="-6"/>
          <w:cs/>
        </w:rPr>
        <w:t xml:space="preserve"> กลุ่มบริษัทและบริษัทมีหนี้สินหมุนเวียนรวมจำนวน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10</w:t>
      </w:r>
      <w:r w:rsidR="005F78D8" w:rsidRPr="00A836A3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454</w:t>
      </w:r>
      <w:r w:rsidR="007A4C9F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72</w:t>
      </w:r>
      <w:r w:rsidR="005F78D8" w:rsidRPr="00A836A3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F78D8" w:rsidRPr="00A836A3">
        <w:rPr>
          <w:rFonts w:ascii="Angsana New" w:hAnsi="Angsana New" w:cs="Angsana New"/>
          <w:spacing w:val="-6"/>
          <w:cs/>
        </w:rPr>
        <w:t>ล้านบาทและ</w:t>
      </w:r>
      <w:r w:rsidR="005F78D8" w:rsidRPr="00A836A3">
        <w:rPr>
          <w:rFonts w:ascii="Angsana New" w:hAnsi="Angsana New" w:cs="Angsana New" w:hint="cs"/>
          <w:spacing w:val="-6"/>
          <w:cs/>
        </w:rPr>
        <w:t xml:space="preserve">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8</w:t>
      </w:r>
      <w:r w:rsidR="005F78D8" w:rsidRPr="00A836A3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093</w:t>
      </w:r>
      <w:r w:rsidR="005F78D8" w:rsidRPr="00A836A3">
        <w:rPr>
          <w:rFonts w:ascii="Angsana New" w:hAnsi="Angsana New" w:cs="Angsana New" w:hint="cs"/>
          <w:snapToGrid w:val="0"/>
          <w:spacing w:val="-10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45</w:t>
      </w:r>
      <w:r w:rsidR="005F78D8" w:rsidRPr="00A836A3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F78D8" w:rsidRPr="00A836A3">
        <w:rPr>
          <w:rFonts w:ascii="Angsana New" w:hAnsi="Angsana New" w:cs="Angsana New"/>
          <w:spacing w:val="-6"/>
          <w:cs/>
        </w:rPr>
        <w:t>ล้านบาท ตามลำดับ โดยส่วนใหญ่เป็นเจ้าหนี้ค่าก่อสร้างและดอกเบี้ยค้างจ่ายโครงการที่อยู่ระหว่างการพัฒนาของบริษัทย่อยแห่งหนึ่ง และส่วนของหุ้นกู้ระยะยาวที่ถึงกำหนดชำระภายในหนึ่งปีที่ออกโดยบริษัท</w:t>
      </w:r>
      <w:r w:rsidR="005F78D8" w:rsidRPr="00191294">
        <w:rPr>
          <w:rFonts w:ascii="Angsana New" w:hAnsi="Angsana New" w:cs="Angsana New" w:hint="cs"/>
          <w:spacing w:val="-8"/>
          <w:cs/>
        </w:rPr>
        <w:t xml:space="preserve"> </w:t>
      </w:r>
    </w:p>
    <w:p w14:paraId="607E74C8" w14:textId="5533AA24" w:rsidR="00660E1F" w:rsidRDefault="00660E1F" w:rsidP="00013018">
      <w:pPr>
        <w:spacing w:after="240"/>
        <w:ind w:left="1267"/>
        <w:jc w:val="thaiDistribute"/>
        <w:rPr>
          <w:rFonts w:ascii="Angsana New" w:hAnsi="Angsana New" w:cs="Angsana New"/>
          <w:spacing w:val="-6"/>
        </w:rPr>
      </w:pPr>
      <w:r w:rsidRPr="00660E1F">
        <w:rPr>
          <w:rFonts w:ascii="Angsana New" w:hAnsi="Angsana New" w:cs="Angsana New" w:hint="cs"/>
          <w:spacing w:val="-6"/>
          <w:cs/>
        </w:rPr>
        <w:t>ณ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Pr="00660E1F">
        <w:rPr>
          <w:rFonts w:ascii="Angsana New" w:hAnsi="Angsana New" w:cs="Angsana New" w:hint="cs"/>
          <w:spacing w:val="-6"/>
          <w:cs/>
        </w:rPr>
        <w:t>วันที่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="00E34EF5" w:rsidRPr="00E34EF5">
        <w:rPr>
          <w:rFonts w:ascii="Angsana New" w:hAnsi="Angsana New" w:cs="Angsana New"/>
          <w:spacing w:val="-6"/>
          <w:lang w:val="en-US"/>
        </w:rPr>
        <w:t>31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Pr="00660E1F">
        <w:rPr>
          <w:rFonts w:ascii="Angsana New" w:hAnsi="Angsana New" w:cs="Angsana New" w:hint="cs"/>
          <w:spacing w:val="-6"/>
          <w:cs/>
        </w:rPr>
        <w:t>มีนาคม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="00E34EF5" w:rsidRPr="00E34EF5">
        <w:rPr>
          <w:rFonts w:ascii="Angsana New" w:hAnsi="Angsana New" w:cs="Angsana New"/>
          <w:spacing w:val="-6"/>
          <w:lang w:val="en-US"/>
        </w:rPr>
        <w:t>2567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Pr="00660E1F">
        <w:rPr>
          <w:rFonts w:ascii="Angsana New" w:hAnsi="Angsana New" w:cs="Angsana New" w:hint="cs"/>
          <w:spacing w:val="-6"/>
          <w:cs/>
        </w:rPr>
        <w:t>เจ้าหนี้ค่าก่อสร้างและ</w:t>
      </w:r>
      <w:r w:rsidRPr="008F0529">
        <w:rPr>
          <w:rFonts w:ascii="Angsana New" w:hAnsi="Angsana New" w:cs="Angsana New" w:hint="cs"/>
          <w:spacing w:val="-6"/>
          <w:cs/>
        </w:rPr>
        <w:t>ดอกเบี้ยค้างจ่ายระหว่างบริษัทย่อยและผู้รับเหมาโครงการมียอดคงเหลือจ</w:t>
      </w:r>
      <w:r w:rsidR="004B3A9E" w:rsidRPr="008F0529">
        <w:rPr>
          <w:rFonts w:ascii="Angsana New" w:hAnsi="Angsana New" w:cs="Angsana New" w:hint="cs"/>
          <w:spacing w:val="-6"/>
          <w:cs/>
        </w:rPr>
        <w:t>ำ</w:t>
      </w:r>
      <w:r w:rsidRPr="008F0529">
        <w:rPr>
          <w:rFonts w:ascii="Angsana New" w:hAnsi="Angsana New" w:cs="Angsana New" w:hint="cs"/>
          <w:spacing w:val="-6"/>
          <w:cs/>
        </w:rPr>
        <w:t>นวน</w:t>
      </w:r>
      <w:r w:rsidR="00A836A3" w:rsidRPr="008F0529">
        <w:rPr>
          <w:rFonts w:ascii="Angsana New" w:hAnsi="Angsana New" w:cs="Angsana New" w:hint="cs"/>
          <w:spacing w:val="-6"/>
          <w:cs/>
        </w:rPr>
        <w:t xml:space="preserve"> </w:t>
      </w:r>
      <w:r w:rsidR="00E34EF5" w:rsidRPr="00E34EF5">
        <w:rPr>
          <w:rFonts w:ascii="Angsana New" w:hAnsi="Angsana New" w:cs="Angsana New" w:hint="cs"/>
          <w:spacing w:val="-6"/>
          <w:lang w:val="en-US"/>
        </w:rPr>
        <w:t>5</w:t>
      </w:r>
      <w:r w:rsidR="00A836A3" w:rsidRPr="008F0529">
        <w:rPr>
          <w:rFonts w:ascii="Angsana New" w:hAnsi="Angsana New" w:cs="Angsana New" w:hint="cs"/>
          <w:spacing w:val="-6"/>
          <w:cs/>
        </w:rPr>
        <w:t>,</w:t>
      </w:r>
      <w:r w:rsidR="00E34EF5" w:rsidRPr="00E34EF5">
        <w:rPr>
          <w:rFonts w:ascii="Angsana New" w:hAnsi="Angsana New" w:cs="Angsana New" w:hint="cs"/>
          <w:spacing w:val="-6"/>
          <w:lang w:val="en-US"/>
        </w:rPr>
        <w:t>484</w:t>
      </w:r>
      <w:r w:rsidR="00A836A3" w:rsidRPr="008F0529">
        <w:rPr>
          <w:rFonts w:ascii="Angsana New" w:hAnsi="Angsana New" w:cs="Angsana New" w:hint="cs"/>
          <w:spacing w:val="-6"/>
          <w:cs/>
        </w:rPr>
        <w:t>.</w:t>
      </w:r>
      <w:r w:rsidR="00E34EF5" w:rsidRPr="00E34EF5">
        <w:rPr>
          <w:rFonts w:ascii="Angsana New" w:hAnsi="Angsana New" w:cs="Angsana New" w:hint="cs"/>
          <w:spacing w:val="-6"/>
          <w:lang w:val="en-US"/>
        </w:rPr>
        <w:t>65</w:t>
      </w:r>
      <w:r w:rsidRPr="008F0529">
        <w:rPr>
          <w:rFonts w:ascii="Angsana New" w:hAnsi="Angsana New" w:cs="Angsana New"/>
          <w:spacing w:val="-6"/>
          <w:cs/>
        </w:rPr>
        <w:t xml:space="preserve"> </w:t>
      </w:r>
      <w:r w:rsidRPr="008F0529">
        <w:rPr>
          <w:rFonts w:ascii="Angsana New" w:hAnsi="Angsana New" w:cs="Angsana New" w:hint="cs"/>
          <w:spacing w:val="-6"/>
          <w:cs/>
        </w:rPr>
        <w:t>ล้านบาท</w:t>
      </w:r>
      <w:r w:rsidRPr="008F0529">
        <w:rPr>
          <w:rFonts w:ascii="Angsana New" w:hAnsi="Angsana New" w:cs="Angsana New"/>
          <w:spacing w:val="-6"/>
          <w:cs/>
        </w:rPr>
        <w:t xml:space="preserve"> </w:t>
      </w:r>
      <w:r w:rsidRPr="008F0529">
        <w:rPr>
          <w:rFonts w:ascii="Angsana New" w:hAnsi="Angsana New" w:cs="Angsana New" w:hint="cs"/>
          <w:spacing w:val="-6"/>
          <w:cs/>
        </w:rPr>
        <w:t>และ</w:t>
      </w:r>
      <w:r w:rsidR="00A30D4B" w:rsidRPr="008F0529">
        <w:rPr>
          <w:rFonts w:ascii="Angsana New" w:hAnsi="Angsana New" w:cs="Angsana New" w:hint="cs"/>
          <w:spacing w:val="-6"/>
          <w:cs/>
        </w:rPr>
        <w:t xml:space="preserve"> </w:t>
      </w:r>
      <w:r w:rsidR="00E34EF5" w:rsidRPr="00E34EF5">
        <w:rPr>
          <w:rFonts w:ascii="Angsana New" w:hAnsi="Angsana New" w:cs="Angsana New" w:hint="cs"/>
          <w:spacing w:val="-6"/>
          <w:lang w:val="en-US"/>
        </w:rPr>
        <w:t>676</w:t>
      </w:r>
      <w:r w:rsidR="00A30D4B" w:rsidRPr="008F0529">
        <w:rPr>
          <w:rFonts w:ascii="Angsana New" w:hAnsi="Angsana New" w:cs="Angsana New" w:hint="cs"/>
          <w:spacing w:val="-6"/>
          <w:cs/>
        </w:rPr>
        <w:t>.</w:t>
      </w:r>
      <w:r w:rsidR="00E34EF5" w:rsidRPr="00E34EF5">
        <w:rPr>
          <w:rFonts w:ascii="Angsana New" w:hAnsi="Angsana New" w:cs="Angsana New" w:hint="cs"/>
          <w:spacing w:val="-6"/>
          <w:lang w:val="en-US"/>
        </w:rPr>
        <w:t>60</w:t>
      </w:r>
      <w:r w:rsidRPr="008F0529">
        <w:rPr>
          <w:rFonts w:ascii="Angsana New" w:hAnsi="Angsana New" w:cs="Angsana New"/>
          <w:spacing w:val="-6"/>
          <w:cs/>
        </w:rPr>
        <w:t xml:space="preserve"> </w:t>
      </w:r>
      <w:r w:rsidRPr="008F0529">
        <w:rPr>
          <w:rFonts w:ascii="Angsana New" w:hAnsi="Angsana New" w:cs="Angsana New" w:hint="cs"/>
          <w:spacing w:val="-6"/>
          <w:cs/>
        </w:rPr>
        <w:t>ล้านบาท</w:t>
      </w:r>
      <w:r w:rsidRPr="008F0529">
        <w:rPr>
          <w:rFonts w:ascii="Angsana New" w:hAnsi="Angsana New" w:cs="Angsana New"/>
          <w:spacing w:val="-6"/>
          <w:cs/>
        </w:rPr>
        <w:t xml:space="preserve"> </w:t>
      </w:r>
      <w:r w:rsidRPr="008F0529">
        <w:rPr>
          <w:rFonts w:ascii="Angsana New" w:hAnsi="Angsana New" w:cs="Angsana New" w:hint="cs"/>
          <w:spacing w:val="-6"/>
          <w:cs/>
        </w:rPr>
        <w:t>ตามล</w:t>
      </w:r>
      <w:r w:rsidR="004B3A9E" w:rsidRPr="008F0529">
        <w:rPr>
          <w:rFonts w:ascii="Angsana New" w:hAnsi="Angsana New" w:cs="Angsana New" w:hint="cs"/>
          <w:spacing w:val="-6"/>
          <w:cs/>
        </w:rPr>
        <w:t>ำ</w:t>
      </w:r>
      <w:r w:rsidRPr="008F0529">
        <w:rPr>
          <w:rFonts w:ascii="Angsana New" w:hAnsi="Angsana New" w:cs="Angsana New" w:hint="cs"/>
          <w:spacing w:val="-6"/>
          <w:cs/>
        </w:rPr>
        <w:t>ดับ</w:t>
      </w:r>
      <w:r w:rsidR="008F0529">
        <w:rPr>
          <w:rFonts w:ascii="Angsana New" w:hAnsi="Angsana New" w:cs="Angsana New" w:hint="cs"/>
          <w:spacing w:val="-6"/>
          <w:cs/>
        </w:rPr>
        <w:t xml:space="preserve"> </w:t>
      </w:r>
      <w:r w:rsidRPr="008F0529">
        <w:rPr>
          <w:rFonts w:ascii="Angsana New" w:hAnsi="Angsana New" w:cs="Angsana New" w:hint="cs"/>
          <w:spacing w:val="-6"/>
          <w:cs/>
        </w:rPr>
        <w:t>ซึ่ง</w:t>
      </w:r>
      <w:r w:rsidRPr="00660E1F">
        <w:rPr>
          <w:rFonts w:ascii="Angsana New" w:hAnsi="Angsana New" w:cs="Angsana New" w:hint="cs"/>
          <w:spacing w:val="-6"/>
          <w:cs/>
        </w:rPr>
        <w:t>ตามสัญญาช</w:t>
      </w:r>
      <w:r>
        <w:rPr>
          <w:rFonts w:ascii="Angsana New" w:hAnsi="Angsana New" w:cs="Angsana New" w:hint="cs"/>
          <w:spacing w:val="-6"/>
          <w:cs/>
        </w:rPr>
        <w:t>ำ</w:t>
      </w:r>
      <w:r w:rsidRPr="00660E1F">
        <w:rPr>
          <w:rFonts w:ascii="Angsana New" w:hAnsi="Angsana New" w:cs="Angsana New" w:hint="cs"/>
          <w:spacing w:val="-6"/>
          <w:cs/>
        </w:rPr>
        <w:t>ระหนี้คืนโดยยอดหนี้ดังกล่าวมีกำหนดชำระภายในวันที่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="00E34EF5" w:rsidRPr="00E34EF5">
        <w:rPr>
          <w:rFonts w:ascii="Angsana New" w:hAnsi="Angsana New" w:cs="Angsana New"/>
          <w:spacing w:val="-6"/>
          <w:lang w:val="en-US"/>
        </w:rPr>
        <w:t>30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Pr="00660E1F">
        <w:rPr>
          <w:rFonts w:ascii="Angsana New" w:hAnsi="Angsana New" w:cs="Angsana New" w:hint="cs"/>
          <w:spacing w:val="-6"/>
          <w:cs/>
        </w:rPr>
        <w:t>มิถุนายน</w:t>
      </w:r>
      <w:r w:rsidRPr="00660E1F">
        <w:rPr>
          <w:rFonts w:ascii="Angsana New" w:hAnsi="Angsana New" w:cs="Angsana New"/>
          <w:spacing w:val="-6"/>
          <w:cs/>
        </w:rPr>
        <w:t xml:space="preserve"> </w:t>
      </w:r>
      <w:r w:rsidR="00E34EF5" w:rsidRPr="00E34EF5">
        <w:rPr>
          <w:rFonts w:ascii="Angsana New" w:hAnsi="Angsana New" w:cs="Angsana New"/>
          <w:spacing w:val="-6"/>
          <w:lang w:val="en-US"/>
        </w:rPr>
        <w:t>2565</w:t>
      </w:r>
    </w:p>
    <w:p w14:paraId="66665345" w14:textId="77777777" w:rsidR="00013018" w:rsidRDefault="00013018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3538EF2" w14:textId="0758FA90" w:rsidR="00E9058F" w:rsidRPr="008F0529" w:rsidRDefault="00660E1F" w:rsidP="00013018">
      <w:pPr>
        <w:spacing w:after="240"/>
        <w:ind w:left="1267"/>
        <w:jc w:val="thaiDistribute"/>
        <w:rPr>
          <w:rFonts w:ascii="Angsana New" w:hAnsi="Angsana New" w:cs="Angsana New"/>
          <w:spacing w:val="-6"/>
        </w:rPr>
      </w:pPr>
      <w:r w:rsidRPr="00660E1F">
        <w:rPr>
          <w:rFonts w:ascii="Angsana New" w:hAnsi="Angsana New" w:cs="Angsana New"/>
          <w:cs/>
        </w:rPr>
        <w:lastRenderedPageBreak/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>
        <w:rPr>
          <w:rFonts w:ascii="Angsana New" w:hAnsi="Angsana New" w:cs="Angsana New" w:hint="cs"/>
          <w:spacing w:val="-6"/>
          <w:cs/>
        </w:rPr>
        <w:t xml:space="preserve"> </w:t>
      </w:r>
      <w:r w:rsidRPr="00660E1F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>
        <w:rPr>
          <w:rFonts w:ascii="Angsana New" w:hAnsi="Angsana New" w:cs="Angsana New" w:hint="cs"/>
          <w:spacing w:val="-6"/>
          <w:cs/>
        </w:rPr>
        <w:t xml:space="preserve"> </w:t>
      </w:r>
      <w:r w:rsidR="00AD66A7">
        <w:rPr>
          <w:rFonts w:ascii="Angsana New" w:hAnsi="Angsana New" w:cs="Angsana New" w:hint="cs"/>
          <w:spacing w:val="-6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660E1F">
        <w:rPr>
          <w:rFonts w:ascii="Angsana New" w:hAnsi="Angsana New" w:cs="Angsana New"/>
          <w:cs/>
        </w:rPr>
        <w:t xml:space="preserve"> ตุลาคม </w:t>
      </w:r>
      <w:r w:rsidR="00E34EF5" w:rsidRPr="00E34EF5">
        <w:rPr>
          <w:rFonts w:ascii="Angsana New" w:hAnsi="Angsana New" w:cs="Angsana New"/>
          <w:lang w:val="en-US"/>
        </w:rPr>
        <w:t>2561</w:t>
      </w:r>
      <w:r w:rsidRPr="00660E1F">
        <w:rPr>
          <w:rFonts w:ascii="Angsana New" w:hAnsi="Angsana New" w:cs="Angsana New"/>
          <w:cs/>
        </w:rPr>
        <w:t xml:space="preserve"> ตามที่ก</w:t>
      </w:r>
      <w:r>
        <w:rPr>
          <w:rFonts w:ascii="Angsana New" w:hAnsi="Angsana New" w:cs="Angsana New" w:hint="cs"/>
          <w:cs/>
        </w:rPr>
        <w:t>ำ</w:t>
      </w:r>
      <w:r w:rsidRPr="00660E1F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="004404B9">
        <w:rPr>
          <w:rFonts w:ascii="Angsana New" w:hAnsi="Angsana New" w:cs="Angsana New" w:hint="cs"/>
          <w:cs/>
        </w:rPr>
        <w:t>โครงการ</w:t>
      </w:r>
      <w:r w:rsidRPr="00660E1F">
        <w:rPr>
          <w:rFonts w:ascii="Angsana New" w:hAnsi="Angsana New" w:cs="Angsana New"/>
          <w:cs/>
        </w:rPr>
        <w:t>แต่ละฝ่</w:t>
      </w:r>
      <w:r>
        <w:rPr>
          <w:rFonts w:ascii="Angsana New" w:hAnsi="Angsana New" w:cs="Angsana New" w:hint="cs"/>
          <w:cs/>
        </w:rPr>
        <w:t>า</w:t>
      </w:r>
      <w:r w:rsidRPr="00660E1F">
        <w:rPr>
          <w:rFonts w:ascii="Angsana New" w:hAnsi="Angsana New" w:cs="Angsana New"/>
          <w:cs/>
        </w:rPr>
        <w:t>ยจะต้องยื่นข้อเรียกร้องของตนต่อวิศวกรซึ่งได้รับการแต่งตั้งจากทั้งสองฝ่</w:t>
      </w:r>
      <w:r>
        <w:rPr>
          <w:rFonts w:ascii="Angsana New" w:hAnsi="Angsana New" w:cs="Angsana New" w:hint="cs"/>
          <w:cs/>
        </w:rPr>
        <w:t>า</w:t>
      </w:r>
      <w:r w:rsidRPr="00660E1F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>
        <w:rPr>
          <w:rFonts w:ascii="Angsana New" w:hAnsi="Angsana New" w:cs="Angsana New" w:hint="cs"/>
          <w:cs/>
        </w:rPr>
        <w:t>ำ</w:t>
      </w:r>
      <w:r w:rsidRPr="00660E1F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>
        <w:rPr>
          <w:rFonts w:ascii="Angsana New" w:hAnsi="Angsana New" w:cs="Angsana New" w:hint="cs"/>
          <w:cs/>
        </w:rPr>
        <w:t>ำ</w:t>
      </w:r>
      <w:r w:rsidRPr="00660E1F">
        <w:rPr>
          <w:rFonts w:ascii="Angsana New" w:hAnsi="Angsana New" w:cs="Angsana New"/>
          <w:cs/>
        </w:rPr>
        <w:t>หนดเวลาแล้วเสร็จของงาน (</w:t>
      </w:r>
      <w:r w:rsidRPr="00660E1F">
        <w:rPr>
          <w:rFonts w:ascii="Angsana New" w:hAnsi="Angsana New"/>
        </w:rPr>
        <w:t>Extension of Time for Completion)</w:t>
      </w:r>
      <w:r w:rsidRPr="00660E1F">
        <w:rPr>
          <w:rFonts w:ascii="Angsana New" w:hAnsi="Angsana New" w:cs="Angsana New"/>
          <w:cs/>
        </w:rPr>
        <w:t>โดยวิศวกรในฐานะที่เป็นผู้ชี้ขาดข้อเรียกร้อง (</w:t>
      </w:r>
      <w:r w:rsidRPr="00660E1F">
        <w:rPr>
          <w:rFonts w:ascii="Angsana New" w:hAnsi="Angsana New"/>
        </w:rPr>
        <w:t xml:space="preserve">Claim Determinder) </w:t>
      </w:r>
      <w:r w:rsidRPr="00660E1F">
        <w:rPr>
          <w:rFonts w:ascii="Angsana New" w:hAnsi="Angsana New" w:cs="Angsana New"/>
          <w:cs/>
        </w:rPr>
        <w:t xml:space="preserve">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E34EF5" w:rsidRPr="00E34EF5">
        <w:rPr>
          <w:rFonts w:ascii="Angsana New" w:hAnsi="Angsana New" w:cs="Angsana New"/>
          <w:lang w:val="en-US"/>
        </w:rPr>
        <w:t>20</w:t>
      </w:r>
      <w:r w:rsidRPr="00660E1F">
        <w:rPr>
          <w:rFonts w:ascii="Angsana New" w:hAnsi="Angsana New" w:cs="Angsana New"/>
          <w:cs/>
        </w:rPr>
        <w:t xml:space="preserve"> เมษายน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660E1F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</w:t>
      </w:r>
      <w:r w:rsidRPr="00660E1F">
        <w:rPr>
          <w:rFonts w:ascii="Angsana New" w:hAnsi="Angsana New"/>
        </w:rPr>
        <w:t xml:space="preserve">Engineer’s Determination) </w:t>
      </w:r>
      <w:r w:rsidRPr="00660E1F">
        <w:rPr>
          <w:rFonts w:ascii="Angsana New" w:hAnsi="Angsana New" w:cs="Angsana New"/>
          <w:cs/>
        </w:rPr>
        <w:t>ซึ่งได้สรุปผลการพิจารณาว่า</w:t>
      </w:r>
      <w:r w:rsidRPr="00E9058F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E9058F">
        <w:rPr>
          <w:rFonts w:ascii="Angsana New" w:hAnsi="Angsana New" w:cs="Angsana New"/>
          <w:cs/>
        </w:rPr>
        <w:t xml:space="preserve"> </w:t>
      </w:r>
      <w:r w:rsidRPr="00E9058F">
        <w:rPr>
          <w:rFonts w:ascii="Angsana New" w:hAnsi="Angsana New" w:cs="Angsana New" w:hint="cs"/>
          <w:cs/>
        </w:rPr>
        <w:t>ดังนั้นก</w:t>
      </w:r>
      <w:r w:rsidR="00E9058F" w:rsidRPr="00E9058F"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 w:hint="cs"/>
          <w:cs/>
        </w:rPr>
        <w:t>หนดเวลาแล้วเสร็จของงานยังคงไม่เปลี่ยนแปลง</w:t>
      </w:r>
      <w:r w:rsidRPr="00E9058F">
        <w:rPr>
          <w:rFonts w:ascii="Angsana New" w:hAnsi="Angsana New" w:cs="Angsana New"/>
          <w:cs/>
        </w:rPr>
        <w:t xml:space="preserve"> </w:t>
      </w:r>
      <w:r w:rsidRPr="00E9058F">
        <w:rPr>
          <w:rFonts w:ascii="Angsana New" w:hAnsi="Angsana New" w:cs="Angsana New" w:hint="cs"/>
          <w:cs/>
        </w:rPr>
        <w:t>กล่าวคือวันที่</w:t>
      </w:r>
      <w:r w:rsidRPr="00E9058F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E9058F">
        <w:rPr>
          <w:rFonts w:ascii="Angsana New" w:hAnsi="Angsana New" w:cs="Angsana New"/>
          <w:cs/>
        </w:rPr>
        <w:t xml:space="preserve"> </w:t>
      </w:r>
      <w:r w:rsidRPr="00E9058F">
        <w:rPr>
          <w:rFonts w:ascii="Angsana New" w:hAnsi="Angsana New" w:cs="Angsana New" w:hint="cs"/>
          <w:cs/>
        </w:rPr>
        <w:t>ตุลาคม</w:t>
      </w:r>
      <w:r w:rsidRPr="00E9058F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2561</w:t>
      </w:r>
      <w:r w:rsidRPr="00E9058F">
        <w:rPr>
          <w:rFonts w:ascii="Angsana New" w:hAnsi="Angsana New" w:cs="Angsana New"/>
          <w:cs/>
        </w:rPr>
        <w:t xml:space="preserve"> </w:t>
      </w:r>
      <w:r w:rsidRPr="00E9058F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E9058F">
        <w:rPr>
          <w:rFonts w:ascii="Angsana New" w:hAnsi="Angsana New" w:cs="Angsana New"/>
          <w:cs/>
        </w:rPr>
        <w:t xml:space="preserve"> </w:t>
      </w:r>
      <w:r w:rsidRPr="00E9058F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</w:t>
      </w:r>
      <w:r w:rsidR="008F0529"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 w:hint="cs"/>
          <w:cs/>
        </w:rPr>
        <w:t>นวน</w:t>
      </w:r>
      <w:r w:rsidRPr="00E9058F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5</w:t>
      </w:r>
      <w:r w:rsidRPr="00E9058F">
        <w:rPr>
          <w:rFonts w:ascii="Angsana New" w:hAnsi="Angsana New" w:cs="Angsana New"/>
          <w:cs/>
        </w:rPr>
        <w:t>,</w:t>
      </w:r>
      <w:r w:rsidR="00E34EF5" w:rsidRPr="00E34EF5">
        <w:rPr>
          <w:rFonts w:ascii="Angsana New" w:hAnsi="Angsana New" w:cs="Angsana New"/>
          <w:lang w:val="en-US"/>
        </w:rPr>
        <w:t>380</w:t>
      </w:r>
      <w:r w:rsidRPr="00E9058F">
        <w:rPr>
          <w:rFonts w:ascii="Angsana New" w:hAnsi="Angsana New" w:cs="Angsana New"/>
          <w:cs/>
        </w:rPr>
        <w:t>.</w:t>
      </w:r>
      <w:r w:rsidR="00E34EF5" w:rsidRPr="00E34EF5">
        <w:rPr>
          <w:rFonts w:ascii="Angsana New" w:hAnsi="Angsana New" w:cs="Angsana New"/>
          <w:lang w:val="en-US"/>
        </w:rPr>
        <w:t>22</w:t>
      </w:r>
      <w:r w:rsidRPr="00E9058F">
        <w:rPr>
          <w:rFonts w:ascii="Angsana New" w:hAnsi="Angsana New" w:cs="Angsana New"/>
          <w:cs/>
        </w:rPr>
        <w:t xml:space="preserve"> </w:t>
      </w:r>
      <w:r w:rsidRPr="00E9058F">
        <w:rPr>
          <w:rFonts w:ascii="Angsana New" w:hAnsi="Angsana New" w:cs="Angsana New" w:hint="cs"/>
          <w:cs/>
        </w:rPr>
        <w:t>ล้านบาท</w:t>
      </w:r>
      <w:r w:rsidRPr="00E9058F">
        <w:rPr>
          <w:rFonts w:ascii="Angsana New" w:hAnsi="Angsana New" w:cs="Angsana New"/>
          <w:cs/>
        </w:rPr>
        <w:t xml:space="preserve"> </w:t>
      </w:r>
      <w:r w:rsidRPr="00E9058F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</w:p>
    <w:p w14:paraId="379F8F30" w14:textId="45135BF3" w:rsidR="00E9058F" w:rsidRDefault="00E9058F" w:rsidP="00013018">
      <w:pPr>
        <w:spacing w:after="240"/>
        <w:ind w:left="1267"/>
        <w:jc w:val="thaiDistribute"/>
        <w:rPr>
          <w:rFonts w:ascii="Angsana New" w:hAnsi="Angsana New" w:cs="Angsana New"/>
        </w:rPr>
      </w:pPr>
      <w:r w:rsidRPr="00E9058F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/>
          <w:cs/>
        </w:rPr>
        <w:t xml:space="preserve">นวนรวมของเจ้าหนี้ค่าก่อสร้างและดอกเบี้ยค้างจ่ายทั้งหมด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E34EF5" w:rsidRPr="00E34EF5">
        <w:rPr>
          <w:rFonts w:ascii="Angsana New" w:hAnsi="Angsana New" w:cs="Angsana New"/>
          <w:lang w:val="en-US"/>
        </w:rPr>
        <w:t>205</w:t>
      </w:r>
      <w:r w:rsidRPr="00E9058F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7F4503E5" w14:textId="52009726" w:rsidR="00BB1403" w:rsidRPr="00BB1403" w:rsidRDefault="00BB1403" w:rsidP="00013018">
      <w:pPr>
        <w:spacing w:after="240"/>
        <w:ind w:left="1267"/>
        <w:jc w:val="thaiDistribute"/>
        <w:rPr>
          <w:rFonts w:ascii="Angsana New" w:hAnsi="Angsana New"/>
          <w:lang w:val="en-US"/>
        </w:rPr>
      </w:pPr>
      <w:r w:rsidRPr="00BB1403">
        <w:rPr>
          <w:rFonts w:ascii="Angsana New" w:hAnsi="Angsana New" w:cs="Angsana New"/>
          <w:cs/>
          <w:lang w:val="en-US"/>
        </w:rPr>
        <w:t>ปัจจุบันผู้รับเหมาโครงการ บริษัทและบริษัทย่อย อย</w:t>
      </w:r>
      <w:r>
        <w:rPr>
          <w:rFonts w:ascii="Angsana New" w:hAnsi="Angsana New" w:cs="Angsana New" w:hint="cs"/>
          <w:cs/>
          <w:lang w:val="en-US"/>
        </w:rPr>
        <w:t>ู่ระ</w:t>
      </w:r>
      <w:r w:rsidRPr="00BB1403">
        <w:rPr>
          <w:rFonts w:ascii="Angsana New" w:hAnsi="Angsana New" w:cs="Angsana New"/>
          <w:cs/>
          <w:lang w:val="en-US"/>
        </w:rPr>
        <w:t>หว่างการด</w:t>
      </w:r>
      <w:r>
        <w:rPr>
          <w:rFonts w:ascii="Angsana New" w:hAnsi="Angsana New" w:cs="Angsana New" w:hint="cs"/>
          <w:cs/>
          <w:lang w:val="en-US"/>
        </w:rPr>
        <w:t>ำ</w:t>
      </w:r>
      <w:r w:rsidRPr="00BB1403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>
        <w:rPr>
          <w:rFonts w:ascii="Angsana New" w:hAnsi="Angsana New" w:cs="Angsana New" w:hint="cs"/>
          <w:cs/>
          <w:lang w:val="en-US"/>
        </w:rPr>
        <w:t>ำ</w:t>
      </w:r>
      <w:r w:rsidRPr="00BB1403">
        <w:rPr>
          <w:rFonts w:ascii="Angsana New" w:hAnsi="Angsana New" w:cs="Angsana New"/>
          <w:cs/>
          <w:lang w:val="en-US"/>
        </w:rPr>
        <w:t xml:space="preserve"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ที่เกี่ยวข้อง (ดูหมายเหตุข้อ </w:t>
      </w:r>
      <w:r w:rsidR="00E34EF5" w:rsidRPr="00E34EF5">
        <w:rPr>
          <w:rFonts w:ascii="Angsana New" w:hAnsi="Angsana New" w:cs="Angsana New"/>
          <w:lang w:val="en-US"/>
        </w:rPr>
        <w:t>25</w:t>
      </w:r>
      <w:r w:rsidRPr="00BB1403">
        <w:rPr>
          <w:rFonts w:ascii="Angsana New" w:hAnsi="Angsana New"/>
          <w:lang w:val="en-US"/>
        </w:rPr>
        <w:t>.</w:t>
      </w:r>
      <w:r w:rsidR="00E34EF5" w:rsidRPr="00E34EF5">
        <w:rPr>
          <w:rFonts w:ascii="Angsana New" w:hAnsi="Angsana New" w:cs="Angsana New"/>
          <w:lang w:val="en-US"/>
        </w:rPr>
        <w:t>2</w:t>
      </w:r>
      <w:r w:rsidRPr="00BB1403">
        <w:rPr>
          <w:rFonts w:ascii="Angsana New" w:hAnsi="Angsana New"/>
          <w:lang w:val="en-US"/>
        </w:rPr>
        <w:t xml:space="preserve">) </w:t>
      </w:r>
      <w:r w:rsidRPr="00BB1403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="00381191">
        <w:rPr>
          <w:rFonts w:ascii="Angsana New" w:hAnsi="Angsana New" w:cs="Angsana New" w:hint="cs"/>
          <w:cs/>
          <w:lang w:val="en-US"/>
        </w:rPr>
        <w:t>และบริษัท</w:t>
      </w:r>
      <w:r w:rsidR="00E34EF5">
        <w:rPr>
          <w:rFonts w:ascii="Angsana New" w:hAnsi="Angsana New" w:cs="Angsana New" w:hint="cs"/>
          <w:cs/>
          <w:lang w:val="en-US"/>
        </w:rPr>
        <w:t>เชื่อ</w:t>
      </w:r>
      <w:r w:rsidRPr="00BB1403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="00E34EF5">
        <w:rPr>
          <w:rFonts w:ascii="Angsana New" w:hAnsi="Angsana New" w:cs="Angsana New" w:hint="cs"/>
          <w:cs/>
          <w:lang w:val="en-US"/>
        </w:rPr>
        <w:t>จะ</w:t>
      </w:r>
      <w:r w:rsidRPr="00BB1403">
        <w:rPr>
          <w:rFonts w:ascii="Angsana New" w:hAnsi="Angsana New" w:cs="Angsana New"/>
          <w:cs/>
          <w:lang w:val="en-US"/>
        </w:rPr>
        <w:t>ไม่มีผลกระทบต่อ</w:t>
      </w:r>
      <w:r w:rsidRPr="008F0529">
        <w:rPr>
          <w:rFonts w:ascii="Angsana New" w:hAnsi="Angsana New" w:cs="Angsana New"/>
          <w:cs/>
          <w:lang w:val="en-US"/>
        </w:rPr>
        <w:t>การด</w:t>
      </w:r>
      <w:r w:rsidR="004B3A9E" w:rsidRPr="008F0529">
        <w:rPr>
          <w:rFonts w:ascii="Angsana New" w:hAnsi="Angsana New" w:cs="Angsana New" w:hint="cs"/>
          <w:cs/>
          <w:lang w:val="en-US"/>
        </w:rPr>
        <w:t>ำ</w:t>
      </w:r>
      <w:r w:rsidRPr="008F0529">
        <w:rPr>
          <w:rFonts w:ascii="Angsana New" w:hAnsi="Angsana New" w:cs="Angsana New"/>
          <w:cs/>
          <w:lang w:val="en-US"/>
        </w:rPr>
        <w:t>เนินงาน</w:t>
      </w:r>
      <w:r w:rsidRPr="00BB1403">
        <w:rPr>
          <w:rFonts w:ascii="Angsana New" w:hAnsi="Angsana New" w:cs="Angsana New"/>
          <w:cs/>
          <w:lang w:val="en-US"/>
        </w:rPr>
        <w:t>ต่อเนื่องของกลุ่มบริษัท</w:t>
      </w:r>
      <w:r w:rsidR="00381191">
        <w:rPr>
          <w:rFonts w:ascii="Angsana New" w:hAnsi="Angsana New" w:cs="Angsana New" w:hint="cs"/>
          <w:cs/>
          <w:lang w:val="en-US"/>
        </w:rPr>
        <w:t>และบริษัท</w:t>
      </w:r>
    </w:p>
    <w:p w14:paraId="393922A2" w14:textId="2F5FEC3A" w:rsidR="00013018" w:rsidRDefault="00E9058F" w:rsidP="00013018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E9058F">
        <w:rPr>
          <w:rFonts w:ascii="Angsana New" w:hAnsi="Angsana New" w:cs="Angsana New"/>
          <w:cs/>
        </w:rPr>
        <w:t>ผู้บริหารของกลุ่มบริษัท</w:t>
      </w:r>
      <w:r w:rsidR="00381191">
        <w:rPr>
          <w:rFonts w:ascii="Angsana New" w:hAnsi="Angsana New" w:cs="Angsana New" w:hint="cs"/>
          <w:cs/>
          <w:lang w:val="en-US"/>
        </w:rPr>
        <w:t>และบริษัท</w:t>
      </w:r>
      <w:r w:rsidRPr="00E9058F">
        <w:rPr>
          <w:rFonts w:ascii="Angsana New" w:hAnsi="Angsana New" w:cs="Angsana New"/>
          <w:cs/>
        </w:rPr>
        <w:t>เห็นว่าการจัดท</w:t>
      </w:r>
      <w:r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/>
          <w:cs/>
        </w:rPr>
        <w:t>งบการเงินโดยใช้เกณฑ์การด</w:t>
      </w:r>
      <w:r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/>
          <w:cs/>
        </w:rPr>
        <w:t>เนินงานต่อเนื่องนั้นยังคงเหมาะสม เนื่องจากกลุ่มบริษัท</w:t>
      </w:r>
      <w:r w:rsidR="00381191">
        <w:rPr>
          <w:rFonts w:ascii="Angsana New" w:hAnsi="Angsana New" w:cs="Angsana New" w:hint="cs"/>
          <w:cs/>
          <w:lang w:val="en-US"/>
        </w:rPr>
        <w:t>และบริษัท</w:t>
      </w:r>
      <w:r w:rsidRPr="00E9058F">
        <w:rPr>
          <w:rFonts w:ascii="Angsana New" w:hAnsi="Angsana New" w:cs="Angsana New"/>
          <w:cs/>
        </w:rPr>
        <w:t>มีแผนธุรกิจและแผนการเงินในอนาคตที่จะได้รับกระแสเงินสดจากการโอนอาคารชุดในโครงการของบริษัทย่อยเพื่อน</w:t>
      </w:r>
      <w:r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/>
          <w:cs/>
        </w:rPr>
        <w:t>มาจ่ายช</w:t>
      </w:r>
      <w:r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/>
          <w:cs/>
        </w:rPr>
        <w:t>ระหนี้สินตามก</w:t>
      </w:r>
      <w:r>
        <w:rPr>
          <w:rFonts w:ascii="Angsana New" w:hAnsi="Angsana New" w:cs="Angsana New" w:hint="cs"/>
          <w:cs/>
        </w:rPr>
        <w:t>ำ</w:t>
      </w:r>
      <w:r w:rsidRPr="00E9058F">
        <w:rPr>
          <w:rFonts w:ascii="Angsana New" w:hAnsi="Angsana New" w:cs="Angsana New"/>
          <w:cs/>
        </w:rPr>
        <w:t>หนด</w:t>
      </w:r>
      <w:r w:rsidR="00013018">
        <w:rPr>
          <w:rFonts w:ascii="Angsana New" w:hAnsi="Angsana New" w:cs="Angsana New"/>
          <w:cs/>
        </w:rPr>
        <w:br w:type="page"/>
      </w:r>
    </w:p>
    <w:p w14:paraId="1EC71BB8" w14:textId="4883E77D" w:rsidR="00C32BB7" w:rsidRPr="00191294" w:rsidRDefault="00E34EF5" w:rsidP="00013018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cs/>
          <w:lang w:val="en-US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2</w:t>
      </w:r>
      <w:r w:rsidR="00C32BB7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1048C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C32BB7" w:rsidRPr="00191294">
        <w:rPr>
          <w:rFonts w:ascii="Angsana New" w:hAnsi="Angsana New" w:cs="Angsana New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191294">
        <w:rPr>
          <w:rFonts w:ascii="Angsana New" w:hAnsi="Angsana New" w:cs="Angsana New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2B292D30" w:rsidR="00315033" w:rsidRPr="00191294" w:rsidRDefault="00E34EF5" w:rsidP="00013018">
      <w:pPr>
        <w:spacing w:after="120"/>
        <w:ind w:left="1080" w:hanging="540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E34EF5">
        <w:rPr>
          <w:rFonts w:ascii="Angsana New" w:hAnsi="Angsana New" w:cs="Angsana New"/>
          <w:lang w:val="en-US"/>
        </w:rPr>
        <w:t>2</w:t>
      </w:r>
      <w:r w:rsidR="00A24C00" w:rsidRPr="00191294">
        <w:rPr>
          <w:rFonts w:ascii="Angsana New" w:hAnsi="Angsana New" w:cs="Angsana New"/>
          <w:cs/>
        </w:rPr>
        <w:t>.</w:t>
      </w:r>
      <w:r w:rsidRPr="00E34EF5">
        <w:rPr>
          <w:rFonts w:ascii="Angsana New" w:hAnsi="Angsana New" w:cs="Angsana New"/>
          <w:lang w:val="en-US"/>
        </w:rPr>
        <w:t>1</w:t>
      </w:r>
      <w:r w:rsidR="00A24C00" w:rsidRPr="00191294">
        <w:rPr>
          <w:rFonts w:ascii="Angsana New" w:hAnsi="Angsana New" w:cs="Angsana New"/>
          <w:cs/>
          <w:lang w:val="en-US"/>
        </w:rPr>
        <w:tab/>
      </w:r>
      <w:r w:rsidR="00430DCD" w:rsidRPr="00191294">
        <w:rPr>
          <w:rFonts w:ascii="Angsana New" w:hAnsi="Angsana New" w:cs="Angsana New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E34EF5">
        <w:rPr>
          <w:rFonts w:ascii="Angsana New" w:hAnsi="Angsana New" w:cs="Angsana New"/>
          <w:bCs/>
          <w:spacing w:val="-4"/>
          <w:lang w:val="en-US"/>
        </w:rPr>
        <w:t>34</w:t>
      </w:r>
      <w:r w:rsidR="00430DCD" w:rsidRPr="00191294">
        <w:rPr>
          <w:rFonts w:ascii="Angsana New" w:hAnsi="Angsana New" w:cs="Angsana New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191294">
        <w:rPr>
          <w:rFonts w:ascii="Angsana New" w:hAnsi="Angsana New" w:cs="Angsana New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191294">
        <w:rPr>
          <w:rFonts w:ascii="Angsana New" w:hAnsi="Angsana New" w:cs="Angsana New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7777777" w:rsidR="00315033" w:rsidRPr="00191294" w:rsidRDefault="00315033" w:rsidP="00013018">
      <w:pPr>
        <w:spacing w:after="120"/>
        <w:ind w:left="1080" w:hanging="450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191294">
        <w:rPr>
          <w:rFonts w:ascii="Angsana New" w:hAnsi="Angsana New" w:cs="Angsana New"/>
          <w:b/>
          <w:spacing w:val="-4"/>
          <w:lang w:val="en-US"/>
        </w:rPr>
        <w:tab/>
      </w:r>
      <w:r w:rsidRPr="00191294">
        <w:rPr>
          <w:rFonts w:ascii="Angsana New" w:hAnsi="Angsana New" w:cs="Angsana New"/>
          <w:b/>
          <w:spacing w:val="-4"/>
          <w:cs/>
          <w:lang w:val="en-US"/>
        </w:rPr>
        <w:t>งบการเงินรวมและเฉพาะกิจการฉบับภาษาอังกฤษจัดทำขึ้นจากงบการเงินตามกฎหมายที่เป็น</w:t>
      </w:r>
      <w:r w:rsidRPr="00191294">
        <w:rPr>
          <w:rFonts w:ascii="Angsana New" w:hAnsi="Angsana New" w:cs="Angsana New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ให้ใช้งบการเงินรว</w:t>
      </w:r>
      <w:r w:rsidRPr="00191294">
        <w:rPr>
          <w:rFonts w:ascii="Angsana New" w:hAnsi="Angsana New" w:cs="Angsana New"/>
          <w:b/>
          <w:spacing w:val="-4"/>
          <w:cs/>
          <w:lang w:val="en-US"/>
        </w:rPr>
        <w:t>มและเฉพาะกิจการที่เป็นภาษาไทยเป็นหลัก</w:t>
      </w:r>
    </w:p>
    <w:p w14:paraId="5F116100" w14:textId="2DCAE582" w:rsidR="00363F77" w:rsidRPr="00191294" w:rsidRDefault="00E34EF5" w:rsidP="00013018">
      <w:pPr>
        <w:spacing w:after="120"/>
        <w:ind w:left="1080" w:hanging="540"/>
        <w:jc w:val="thaiDistribute"/>
        <w:rPr>
          <w:rFonts w:ascii="Angsana New" w:hAnsi="Angsana New" w:cs="Angsana New"/>
          <w:lang w:val="en-GB"/>
        </w:rPr>
      </w:pPr>
      <w:r w:rsidRPr="00E34EF5">
        <w:rPr>
          <w:rFonts w:ascii="Angsana New" w:hAnsi="Angsana New" w:cs="Angsana New"/>
          <w:lang w:val="en-US"/>
        </w:rPr>
        <w:t>2</w:t>
      </w:r>
      <w:r w:rsidR="009D1612" w:rsidRPr="00191294">
        <w:rPr>
          <w:rFonts w:ascii="Angsana New" w:hAnsi="Angsana New" w:cs="Angsana New"/>
          <w:cs/>
        </w:rPr>
        <w:t>.</w:t>
      </w:r>
      <w:r w:rsidRPr="00E34EF5">
        <w:rPr>
          <w:rFonts w:ascii="Angsana New" w:hAnsi="Angsana New" w:cs="Angsana New"/>
          <w:lang w:val="en-US"/>
        </w:rPr>
        <w:t>2</w:t>
      </w:r>
      <w:r w:rsidR="009D1612" w:rsidRPr="00191294">
        <w:rPr>
          <w:rFonts w:ascii="Angsana New" w:hAnsi="Angsana New" w:cs="Angsana New"/>
          <w:cs/>
        </w:rPr>
        <w:tab/>
      </w:r>
      <w:r w:rsidR="009D1612" w:rsidRPr="008F0529">
        <w:rPr>
          <w:rFonts w:ascii="Angsana New" w:hAnsi="Angsana New" w:cs="Angsana New"/>
          <w:cs/>
        </w:rPr>
        <w:t>งบฐานะ</w:t>
      </w:r>
      <w:r w:rsidR="009D1612" w:rsidRPr="008F0529">
        <w:rPr>
          <w:rFonts w:ascii="Angsana New" w:hAnsi="Angsana New" w:cs="Angsana New"/>
          <w:cs/>
          <w:lang w:val="en-GB"/>
        </w:rPr>
        <w:t>การเงินรวมและงบฐานะการเงินเฉพาะกิจการ</w:t>
      </w:r>
      <w:r w:rsidR="009D1612" w:rsidRPr="00191294">
        <w:rPr>
          <w:rFonts w:ascii="Angsana New" w:hAnsi="Angsana New" w:cs="Angsana New"/>
          <w:cs/>
          <w:lang w:val="en-GB"/>
        </w:rPr>
        <w:t xml:space="preserve"> ณ </w:t>
      </w:r>
      <w:r w:rsidR="009D1612" w:rsidRPr="00377129">
        <w:rPr>
          <w:rFonts w:ascii="Angsana New" w:hAnsi="Angsana New" w:cs="Angsana New"/>
          <w:cs/>
          <w:lang w:val="en-GB"/>
        </w:rPr>
        <w:t xml:space="preserve">วันที่ </w:t>
      </w:r>
      <w:r w:rsidRPr="00E34EF5">
        <w:rPr>
          <w:rFonts w:ascii="Angsana New" w:hAnsi="Angsana New" w:cs="Angsana New"/>
          <w:lang w:val="en-US"/>
        </w:rPr>
        <w:t>31</w:t>
      </w:r>
      <w:r w:rsidR="00E23770" w:rsidRPr="00377129">
        <w:rPr>
          <w:rFonts w:ascii="Angsana New" w:hAnsi="Angsana New" w:cs="Angsana New"/>
          <w:cs/>
          <w:lang w:val="en-GB"/>
        </w:rPr>
        <w:t xml:space="preserve"> ธันวาคม </w:t>
      </w:r>
      <w:r w:rsidRPr="00E34EF5">
        <w:rPr>
          <w:rFonts w:ascii="Angsana New" w:hAnsi="Angsana New" w:cs="Angsana New"/>
          <w:lang w:val="en-US"/>
        </w:rPr>
        <w:t>2566</w:t>
      </w:r>
      <w:r w:rsidR="00173FE8" w:rsidRPr="00191294">
        <w:rPr>
          <w:rFonts w:ascii="Angsana New" w:hAnsi="Angsana New" w:cs="Angsana New"/>
          <w:lang w:val="en-US"/>
        </w:rPr>
        <w:t xml:space="preserve"> </w:t>
      </w:r>
      <w:r w:rsidR="009D1612" w:rsidRPr="00191294">
        <w:rPr>
          <w:rFonts w:ascii="Angsana New" w:hAnsi="Angsana New" w:cs="Angsana New"/>
          <w:cs/>
          <w:lang w:val="en-GB"/>
        </w:rPr>
        <w:t>ซึ่ง</w:t>
      </w:r>
      <w:r w:rsidR="009D1612" w:rsidRPr="00191294">
        <w:rPr>
          <w:rFonts w:ascii="Angsana New" w:hAnsi="Angsana New" w:cs="Angsana New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191294">
        <w:rPr>
          <w:rFonts w:ascii="Angsana New" w:hAnsi="Angsana New" w:cs="Angsana New"/>
          <w:spacing w:val="-10"/>
          <w:cs/>
          <w:lang w:val="en-GB"/>
        </w:rPr>
        <w:t>สุดวัน</w:t>
      </w:r>
      <w:r w:rsidR="005E0B20" w:rsidRPr="00191294">
        <w:rPr>
          <w:rFonts w:ascii="Angsana New" w:hAnsi="Angsana New" w:cs="Angsana New"/>
          <w:cs/>
          <w:lang w:val="en-GB"/>
        </w:rPr>
        <w:t>เดียวกันซึ่งได้ตรวจสอบแล้ว</w:t>
      </w:r>
    </w:p>
    <w:p w14:paraId="38C3150B" w14:textId="07AA0606" w:rsidR="00FC42F9" w:rsidRDefault="00E34EF5" w:rsidP="00013018">
      <w:pPr>
        <w:spacing w:after="120"/>
        <w:ind w:left="1080" w:hanging="540"/>
        <w:jc w:val="thaiDistribute"/>
        <w:rPr>
          <w:rFonts w:ascii="Angsana New" w:hAnsi="Angsana New" w:cs="Angsana New"/>
          <w:cs/>
          <w:lang w:val="en-US"/>
        </w:rPr>
      </w:pPr>
      <w:r w:rsidRPr="00E34EF5">
        <w:rPr>
          <w:rFonts w:ascii="Angsana New" w:hAnsi="Angsana New" w:cs="Angsana New"/>
          <w:spacing w:val="4"/>
          <w:lang w:val="en-US"/>
        </w:rPr>
        <w:t>2</w:t>
      </w:r>
      <w:r w:rsidR="00245F2F" w:rsidRPr="00191294">
        <w:rPr>
          <w:rFonts w:ascii="Angsana New" w:hAnsi="Angsana New" w:cs="Angsana New"/>
          <w:spacing w:val="4"/>
          <w:lang w:val="en-US"/>
        </w:rPr>
        <w:t>.</w:t>
      </w:r>
      <w:r w:rsidRPr="00E34EF5">
        <w:rPr>
          <w:rFonts w:ascii="Angsana New" w:hAnsi="Angsana New" w:cs="Angsana New" w:hint="cs"/>
          <w:spacing w:val="4"/>
          <w:lang w:val="en-US"/>
        </w:rPr>
        <w:t>3</w:t>
      </w:r>
      <w:r w:rsidR="00245F2F" w:rsidRPr="00191294">
        <w:rPr>
          <w:rFonts w:ascii="Angsana New" w:hAnsi="Angsana New" w:cs="Angsana New"/>
          <w:spacing w:val="4"/>
          <w:lang w:val="en-US"/>
        </w:rPr>
        <w:tab/>
      </w:r>
      <w:r w:rsidR="00345921" w:rsidRPr="00191294">
        <w:rPr>
          <w:rFonts w:ascii="Angsana New" w:hAnsi="Angsana New" w:cs="Angsana New"/>
          <w:spacing w:val="4"/>
          <w:cs/>
        </w:rPr>
        <w:t>ผลการดำเนินงานซึ่งยังไม่ได้ตรวจสอบที่ปรากฏในงวด</w:t>
      </w:r>
      <w:r w:rsidR="00345921" w:rsidRPr="00191294">
        <w:rPr>
          <w:rFonts w:ascii="Angsana New" w:hAnsi="Angsana New" w:cs="Angsana New" w:hint="cs"/>
          <w:spacing w:val="4"/>
          <w:cs/>
        </w:rPr>
        <w:t>สามเดือน</w:t>
      </w:r>
      <w:r w:rsidR="00345921" w:rsidRPr="00191294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Pr="00E34EF5">
        <w:rPr>
          <w:rFonts w:ascii="Angsana New" w:hAnsi="Angsana New" w:cs="Angsana New"/>
          <w:spacing w:val="4"/>
          <w:lang w:val="en-US"/>
        </w:rPr>
        <w:t>31</w:t>
      </w:r>
      <w:r w:rsidR="00345921" w:rsidRPr="00191294">
        <w:rPr>
          <w:rFonts w:ascii="Angsana New" w:hAnsi="Angsana New" w:cs="Angsana New"/>
        </w:rPr>
        <w:t xml:space="preserve"> </w:t>
      </w:r>
      <w:r w:rsidR="0053723F">
        <w:rPr>
          <w:rFonts w:ascii="Angsana New" w:hAnsi="Angsana New" w:cs="Angsana New" w:hint="cs"/>
          <w:cs/>
        </w:rPr>
        <w:t>มีนาคม</w:t>
      </w:r>
      <w:r w:rsidR="00345921" w:rsidRPr="00191294">
        <w:rPr>
          <w:rFonts w:ascii="Angsana New" w:hAnsi="Angsana New" w:cs="Angsana New" w:hint="cs"/>
          <w:cs/>
        </w:rPr>
        <w:t xml:space="preserve"> </w:t>
      </w:r>
      <w:r w:rsidRPr="00E34EF5">
        <w:rPr>
          <w:rFonts w:ascii="Angsana New" w:hAnsi="Angsana New" w:cs="Angsana New"/>
          <w:lang w:val="en-US"/>
        </w:rPr>
        <w:t>2567</w:t>
      </w:r>
      <w:r w:rsidR="00345921" w:rsidRPr="00191294">
        <w:rPr>
          <w:rFonts w:ascii="Angsana New" w:hAnsi="Angsana New" w:cs="Angsana New"/>
          <w:lang w:val="en-US"/>
        </w:rPr>
        <w:t xml:space="preserve"> </w:t>
      </w:r>
      <w:r w:rsidR="00345921" w:rsidRPr="00191294">
        <w:rPr>
          <w:rFonts w:ascii="Angsana New" w:hAnsi="Angsana New" w:cs="Angsana New" w:hint="cs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2F0B0AE2" w14:textId="77E77324" w:rsidR="00A24C00" w:rsidRPr="00937052" w:rsidRDefault="00E34EF5" w:rsidP="00013018">
      <w:pPr>
        <w:spacing w:after="120"/>
        <w:ind w:left="1094" w:hanging="547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E34EF5">
        <w:rPr>
          <w:rFonts w:ascii="Angsana New" w:hAnsi="Angsana New" w:cs="Angsana New"/>
          <w:lang w:val="en-US"/>
        </w:rPr>
        <w:t>2</w:t>
      </w:r>
      <w:r w:rsidR="00E21C5A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 w:hint="cs"/>
          <w:lang w:val="en-US"/>
        </w:rPr>
        <w:t>4</w:t>
      </w:r>
      <w:r w:rsidR="00A24C00" w:rsidRPr="00191294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937052">
        <w:rPr>
          <w:rFonts w:ascii="Angsana New" w:hAnsi="Angsana New" w:cs="Angsana New"/>
          <w:spacing w:val="-4"/>
          <w:cs/>
          <w:lang w:val="en-US"/>
        </w:rPr>
        <w:t>ข้อมูล</w:t>
      </w:r>
      <w:r w:rsidR="0064191C" w:rsidRPr="00937052">
        <w:rPr>
          <w:rFonts w:ascii="Angsana New" w:hAnsi="Angsana New" w:cs="Angsana New"/>
          <w:spacing w:val="-4"/>
          <w:cs/>
          <w:lang w:val="en-US"/>
        </w:rPr>
        <w:t>ทางการเงิน</w:t>
      </w:r>
      <w:r w:rsidR="00A24C00" w:rsidRPr="00937052">
        <w:rPr>
          <w:rFonts w:ascii="Angsana New" w:hAnsi="Angsana New" w:cs="Angsana New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A24C00" w:rsidRPr="00E63B3E">
        <w:rPr>
          <w:rFonts w:ascii="Angsana New" w:hAnsi="Angsana New" w:cs="Angsana New"/>
          <w:cs/>
          <w:lang w:val="en-US"/>
        </w:rPr>
        <w:t>ดังกล่าวในงบการเงินระหว่างกาล ดังนั้น งบการเงินระหว่างกาลสำหรับ</w:t>
      </w:r>
      <w:r w:rsidR="00E70ABD" w:rsidRPr="00E63B3E">
        <w:rPr>
          <w:rFonts w:ascii="Angsana New" w:hAnsi="Angsana New" w:cs="Angsana New" w:hint="cs"/>
          <w:cs/>
          <w:lang w:val="en-US"/>
        </w:rPr>
        <w:t>งวด</w:t>
      </w:r>
      <w:r w:rsidR="00916926" w:rsidRPr="00E63B3E">
        <w:rPr>
          <w:rFonts w:ascii="Angsana New" w:hAnsi="Angsana New" w:cs="Angsana New" w:hint="cs"/>
          <w:cs/>
          <w:lang w:val="en-US"/>
        </w:rPr>
        <w:t>สามเดือน</w:t>
      </w:r>
      <w:r w:rsidR="00513CD5" w:rsidRPr="00E63B3E">
        <w:rPr>
          <w:rFonts w:ascii="Angsana New" w:hAnsi="Angsana New" w:cs="Angsana New"/>
          <w:cs/>
          <w:lang w:val="en-US"/>
        </w:rPr>
        <w:t>สิ้นสุดวันที่</w:t>
      </w:r>
      <w:r w:rsidR="00E63B3E" w:rsidRPr="00E63B3E">
        <w:rPr>
          <w:rFonts w:ascii="Angsana New" w:hAnsi="Angsana New" w:cs="Angsana New" w:hint="cs"/>
          <w:cs/>
          <w:lang w:val="en-US"/>
        </w:rPr>
        <w:t xml:space="preserve"> </w:t>
      </w:r>
      <w:r w:rsidRPr="00E34EF5">
        <w:rPr>
          <w:rFonts w:ascii="Angsana New" w:hAnsi="Angsana New" w:cs="Angsana New"/>
          <w:lang w:val="en-US"/>
        </w:rPr>
        <w:t>31</w:t>
      </w:r>
      <w:r w:rsidR="00345921" w:rsidRPr="00E63B3E">
        <w:rPr>
          <w:rFonts w:ascii="Angsana New" w:hAnsi="Angsana New" w:cs="Angsana New"/>
          <w:lang w:val="en-US"/>
        </w:rPr>
        <w:t xml:space="preserve"> </w:t>
      </w:r>
      <w:r w:rsidR="0053723F" w:rsidRPr="00E63B3E">
        <w:rPr>
          <w:rFonts w:ascii="Angsana New" w:hAnsi="Angsana New" w:cs="Angsana New" w:hint="cs"/>
          <w:cs/>
          <w:lang w:val="en-US"/>
        </w:rPr>
        <w:t>มีนาคม</w:t>
      </w:r>
      <w:r w:rsidR="00335DE8" w:rsidRPr="00E63B3E">
        <w:rPr>
          <w:rFonts w:ascii="Angsana New" w:hAnsi="Angsana New" w:cs="Angsana New" w:hint="cs"/>
          <w:cs/>
          <w:lang w:val="en-US"/>
        </w:rPr>
        <w:t xml:space="preserve"> </w:t>
      </w:r>
      <w:r w:rsidRPr="00E34EF5">
        <w:rPr>
          <w:rFonts w:ascii="Angsana New" w:hAnsi="Angsana New" w:cs="Angsana New"/>
          <w:lang w:val="en-US"/>
        </w:rPr>
        <w:t>2567</w:t>
      </w:r>
      <w:r w:rsidR="005E41BA" w:rsidRPr="00E63B3E">
        <w:rPr>
          <w:rFonts w:ascii="Angsana New" w:hAnsi="Angsana New" w:cs="Angsana New"/>
          <w:cs/>
          <w:lang w:val="en-US"/>
        </w:rPr>
        <w:t xml:space="preserve"> </w:t>
      </w:r>
      <w:r w:rsidR="00A24C00" w:rsidRPr="00E63B3E">
        <w:rPr>
          <w:rFonts w:ascii="Angsana New" w:hAnsi="Angsana New" w:cs="Angsana New"/>
          <w:cs/>
          <w:lang w:val="en-US"/>
        </w:rPr>
        <w:t>จึงควรอ่านประกอบกับงบการเงินสำหรับปีสิ้นสุดวันที่</w:t>
      </w:r>
      <w:r w:rsidR="00937052" w:rsidRPr="00E63B3E">
        <w:rPr>
          <w:rFonts w:ascii="Angsana New" w:hAnsi="Angsana New" w:cs="Angsana New"/>
          <w:lang w:val="en-US"/>
        </w:rPr>
        <w:t xml:space="preserve"> </w:t>
      </w:r>
      <w:r w:rsidRPr="00E34EF5">
        <w:rPr>
          <w:rFonts w:ascii="Angsana New" w:hAnsi="Angsana New" w:cs="Angsana New"/>
          <w:lang w:val="en-US"/>
        </w:rPr>
        <w:t>31</w:t>
      </w:r>
      <w:r w:rsidR="00E23770" w:rsidRPr="00E63B3E">
        <w:rPr>
          <w:rFonts w:ascii="Angsana New" w:hAnsi="Angsana New" w:cs="Angsana New"/>
          <w:cs/>
          <w:lang w:val="en-US"/>
        </w:rPr>
        <w:t xml:space="preserve"> ธันวาคม </w:t>
      </w:r>
      <w:r w:rsidRPr="00E34EF5">
        <w:rPr>
          <w:rFonts w:ascii="Angsana New" w:hAnsi="Angsana New" w:cs="Angsana New"/>
          <w:lang w:val="en-US"/>
        </w:rPr>
        <w:t>2566</w:t>
      </w:r>
      <w:r w:rsidR="00E23770" w:rsidRPr="00E63B3E">
        <w:rPr>
          <w:rFonts w:ascii="Angsana New" w:hAnsi="Angsana New" w:cs="Angsana New"/>
          <w:cs/>
          <w:lang w:val="en-US"/>
        </w:rPr>
        <w:t xml:space="preserve"> </w:t>
      </w:r>
      <w:r w:rsidR="00A24C00" w:rsidRPr="00E63B3E">
        <w:rPr>
          <w:rFonts w:ascii="Angsana New" w:hAnsi="Angsana New" w:cs="Angsana New"/>
          <w:cs/>
          <w:lang w:val="en-US"/>
        </w:rPr>
        <w:t>ซึ่งได้มีการตรวจสอบแล้ว</w:t>
      </w:r>
    </w:p>
    <w:p w14:paraId="73E220EE" w14:textId="3C69DFB6" w:rsidR="00A24C00" w:rsidRPr="00937052" w:rsidRDefault="00E34EF5" w:rsidP="00937052">
      <w:pPr>
        <w:spacing w:after="120"/>
        <w:ind w:left="1094" w:hanging="547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E34EF5">
        <w:rPr>
          <w:rFonts w:ascii="Angsana New" w:hAnsi="Angsana New" w:cs="Angsana New"/>
          <w:lang w:val="en-US"/>
        </w:rPr>
        <w:t>2</w:t>
      </w:r>
      <w:r w:rsidR="00A24C00" w:rsidRPr="00191294">
        <w:rPr>
          <w:rFonts w:ascii="Angsana New" w:hAnsi="Angsana New" w:cs="Angsana New"/>
          <w:cs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5</w:t>
      </w:r>
      <w:r w:rsidR="00A24C00" w:rsidRPr="00191294">
        <w:rPr>
          <w:rFonts w:ascii="Angsana New" w:hAnsi="Angsana New" w:cs="Angsana New"/>
          <w:cs/>
        </w:rPr>
        <w:tab/>
      </w:r>
      <w:r w:rsidR="00A24C00" w:rsidRPr="00937052">
        <w:rPr>
          <w:rFonts w:ascii="Angsana New" w:hAnsi="Angsana New" w:cs="Angsana New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 และบริษัทย่อย ดังต่อไปนี้</w:t>
      </w:r>
    </w:p>
    <w:tbl>
      <w:tblPr>
        <w:tblW w:w="8165" w:type="dxa"/>
        <w:tblInd w:w="1197" w:type="dxa"/>
        <w:tblLook w:val="0000" w:firstRow="0" w:lastRow="0" w:firstColumn="0" w:lastColumn="0" w:noHBand="0" w:noVBand="0"/>
      </w:tblPr>
      <w:tblGrid>
        <w:gridCol w:w="2942"/>
        <w:gridCol w:w="990"/>
        <w:gridCol w:w="2428"/>
        <w:gridCol w:w="903"/>
        <w:gridCol w:w="902"/>
      </w:tblGrid>
      <w:tr w:rsidR="00ED078F" w:rsidRPr="0054010B" w14:paraId="705765B2" w14:textId="77777777" w:rsidTr="00433D72">
        <w:trPr>
          <w:trHeight w:val="144"/>
        </w:trPr>
        <w:tc>
          <w:tcPr>
            <w:tcW w:w="2942" w:type="dxa"/>
          </w:tcPr>
          <w:p w14:paraId="4516445F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249B85F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28" w:type="dxa"/>
          </w:tcPr>
          <w:p w14:paraId="6132CF67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5" w:type="dxa"/>
            <w:gridSpan w:val="2"/>
          </w:tcPr>
          <w:p w14:paraId="754B99C7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D078F" w:rsidRPr="0054010B" w14:paraId="65F6AB23" w14:textId="77777777" w:rsidTr="00433D72">
        <w:trPr>
          <w:trHeight w:val="144"/>
        </w:trPr>
        <w:tc>
          <w:tcPr>
            <w:tcW w:w="2942" w:type="dxa"/>
          </w:tcPr>
          <w:p w14:paraId="63E547FC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E078528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318C3DFA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2"/>
          </w:tcPr>
          <w:p w14:paraId="6C326FC4" w14:textId="77777777" w:rsidR="00ED078F" w:rsidRPr="0054010B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33D72" w:rsidRPr="0054010B" w14:paraId="0FD6AB3C" w14:textId="77777777" w:rsidTr="00433D72">
        <w:trPr>
          <w:trHeight w:val="144"/>
        </w:trPr>
        <w:tc>
          <w:tcPr>
            <w:tcW w:w="2942" w:type="dxa"/>
          </w:tcPr>
          <w:p w14:paraId="43103E26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12D08E0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7BA67BF" w14:textId="77777777" w:rsidR="00433D72" w:rsidRPr="0054010B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652AD337" w14:textId="6ACA2322" w:rsidR="00433D72" w:rsidRPr="0054010B" w:rsidRDefault="00433D72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2" w:type="dxa"/>
          </w:tcPr>
          <w:p w14:paraId="36F5D41A" w14:textId="67B2B314" w:rsidR="00433D72" w:rsidRPr="0054010B" w:rsidRDefault="00433D72" w:rsidP="00FC42F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433D72" w:rsidRPr="0054010B" w14:paraId="025F78CC" w14:textId="77777777" w:rsidTr="00433D72">
        <w:trPr>
          <w:trHeight w:val="144"/>
        </w:trPr>
        <w:tc>
          <w:tcPr>
            <w:tcW w:w="2942" w:type="dxa"/>
          </w:tcPr>
          <w:p w14:paraId="3973E2B5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DCCFF4A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2C6A82F0" w14:textId="77777777" w:rsidR="00433D72" w:rsidRPr="0054010B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0D2E0EDA" w14:textId="65B86D5D" w:rsidR="00433D72" w:rsidRPr="0054010B" w:rsidRDefault="00E34EF5" w:rsidP="00433D72">
            <w:pPr>
              <w:ind w:right="-108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33D72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33D7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2" w:type="dxa"/>
          </w:tcPr>
          <w:p w14:paraId="3AFC769F" w14:textId="47B45D85" w:rsidR="00433D72" w:rsidRPr="0054010B" w:rsidRDefault="00E34EF5" w:rsidP="00FC42F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33D72" w:rsidRPr="0054010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33D72"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33D72" w:rsidRPr="0054010B" w14:paraId="0EC291C5" w14:textId="77777777" w:rsidTr="00433D72">
        <w:trPr>
          <w:trHeight w:val="144"/>
        </w:trPr>
        <w:tc>
          <w:tcPr>
            <w:tcW w:w="2942" w:type="dxa"/>
          </w:tcPr>
          <w:p w14:paraId="23A9E514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7C6083C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336B9B8" w14:textId="77777777" w:rsidR="00433D72" w:rsidRPr="0054010B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357F8C1B" w14:textId="7C6A8313" w:rsidR="00433D72" w:rsidRPr="0054010B" w:rsidRDefault="00E34EF5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2" w:type="dxa"/>
          </w:tcPr>
          <w:p w14:paraId="792EAD7D" w14:textId="78241F94" w:rsidR="00433D72" w:rsidRPr="0054010B" w:rsidRDefault="00E34EF5" w:rsidP="00FC42F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33D72" w:rsidRPr="0054010B" w14:paraId="0A7B985C" w14:textId="77777777" w:rsidTr="00433D72">
        <w:trPr>
          <w:trHeight w:val="144"/>
        </w:trPr>
        <w:tc>
          <w:tcPr>
            <w:tcW w:w="2942" w:type="dxa"/>
          </w:tcPr>
          <w:p w14:paraId="595EE1B2" w14:textId="1E7AF74D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14:paraId="28054D2C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E6E4CD9" w14:textId="77777777" w:rsidR="00433D72" w:rsidRPr="0054010B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center"/>
          </w:tcPr>
          <w:p w14:paraId="1887260F" w14:textId="6E6E185E" w:rsidR="00433D72" w:rsidRPr="0054010B" w:rsidRDefault="00433D72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center"/>
          </w:tcPr>
          <w:p w14:paraId="13CBBF6E" w14:textId="10A9AE5C" w:rsidR="00433D72" w:rsidRPr="0054010B" w:rsidRDefault="00433D72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33D72" w:rsidRPr="0054010B" w14:paraId="6876A175" w14:textId="77777777" w:rsidTr="00433D72">
        <w:trPr>
          <w:trHeight w:val="144"/>
        </w:trPr>
        <w:tc>
          <w:tcPr>
            <w:tcW w:w="2942" w:type="dxa"/>
          </w:tcPr>
          <w:p w14:paraId="4290BA25" w14:textId="5892BB97" w:rsidR="00433D72" w:rsidRPr="0054010B" w:rsidRDefault="00433D72" w:rsidP="00013018">
            <w:pP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14:paraId="4541E42C" w14:textId="1033643A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428" w:type="dxa"/>
          </w:tcPr>
          <w:p w14:paraId="0BDB57CF" w14:textId="1E98CCC7" w:rsidR="00433D72" w:rsidRPr="0054010B" w:rsidRDefault="00433D72" w:rsidP="008A7731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903" w:type="dxa"/>
            <w:shd w:val="clear" w:color="auto" w:fill="auto"/>
          </w:tcPr>
          <w:p w14:paraId="78C46248" w14:textId="5B4C1784" w:rsidR="00433D72" w:rsidRPr="0054010B" w:rsidRDefault="00E34EF5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2" w:type="dxa"/>
          </w:tcPr>
          <w:p w14:paraId="20FB6C4E" w14:textId="528AEA95" w:rsidR="00433D72" w:rsidRPr="0054010B" w:rsidRDefault="00E34EF5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433D72" w:rsidRPr="0054010B" w14:paraId="1C1A26F5" w14:textId="77777777" w:rsidTr="00433D72">
        <w:trPr>
          <w:trHeight w:val="144"/>
        </w:trPr>
        <w:tc>
          <w:tcPr>
            <w:tcW w:w="2942" w:type="dxa"/>
          </w:tcPr>
          <w:p w14:paraId="2A1CFD64" w14:textId="2F482F5B" w:rsidR="00433D72" w:rsidRPr="0054010B" w:rsidRDefault="00433D72" w:rsidP="00FC42F9">
            <w:pP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531B0C8" w14:textId="77777777" w:rsidR="00433D72" w:rsidRPr="0054010B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4E57BF1F" w14:textId="7F4D779F" w:rsidR="00433D72" w:rsidRPr="0054010B" w:rsidRDefault="00433D72" w:rsidP="008A7731">
            <w:pPr>
              <w:pStyle w:val="Heading4"/>
              <w:jc w:val="center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903" w:type="dxa"/>
            <w:shd w:val="clear" w:color="auto" w:fill="auto"/>
          </w:tcPr>
          <w:p w14:paraId="174BF9A2" w14:textId="77777777" w:rsidR="00433D72" w:rsidRPr="0054010B" w:rsidRDefault="00433D72" w:rsidP="00FC42F9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8B46882" w14:textId="77777777" w:rsidR="00433D72" w:rsidRPr="0054010B" w:rsidRDefault="00433D72" w:rsidP="00FC42F9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433D72" w:rsidRPr="0054010B" w14:paraId="3E85C34B" w14:textId="77777777" w:rsidTr="00433D72">
        <w:trPr>
          <w:trHeight w:val="144"/>
        </w:trPr>
        <w:tc>
          <w:tcPr>
            <w:tcW w:w="2942" w:type="dxa"/>
          </w:tcPr>
          <w:p w14:paraId="325555C7" w14:textId="59F2FD21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EC885CB" w14:textId="59E5CA41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3DC16FB3" w14:textId="4286580F" w:rsidR="00433D72" w:rsidRPr="0054010B" w:rsidRDefault="00433D72" w:rsidP="008A773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40E6ED49" w14:textId="36ECFDBC" w:rsidR="00433D72" w:rsidRPr="00711709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629D964" w14:textId="3CCED74F" w:rsidR="00433D72" w:rsidRPr="00711709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433D72" w:rsidRPr="0054010B" w14:paraId="2BCAA417" w14:textId="77777777" w:rsidTr="00433D72">
        <w:trPr>
          <w:trHeight w:val="144"/>
        </w:trPr>
        <w:tc>
          <w:tcPr>
            <w:tcW w:w="2942" w:type="dxa"/>
          </w:tcPr>
          <w:p w14:paraId="2CA1F8BA" w14:textId="6626CC83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90" w:type="dxa"/>
          </w:tcPr>
          <w:p w14:paraId="5CCFC14C" w14:textId="79809D1F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28" w:type="dxa"/>
          </w:tcPr>
          <w:p w14:paraId="293776A0" w14:textId="09911816" w:rsidR="00433D72" w:rsidRPr="0054010B" w:rsidRDefault="00433D72" w:rsidP="008A773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903" w:type="dxa"/>
            <w:shd w:val="clear" w:color="auto" w:fill="auto"/>
          </w:tcPr>
          <w:p w14:paraId="4FCE8ED2" w14:textId="286079FC" w:rsidR="00433D72" w:rsidRPr="00711709" w:rsidRDefault="00E34EF5" w:rsidP="00710A68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902" w:type="dxa"/>
          </w:tcPr>
          <w:p w14:paraId="4249FF0E" w14:textId="39C9EC90" w:rsidR="00433D72" w:rsidRPr="00711709" w:rsidRDefault="00E34EF5" w:rsidP="00710A68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433D72" w:rsidRPr="0054010B" w14:paraId="2ADF1996" w14:textId="77777777" w:rsidTr="00433D72">
        <w:trPr>
          <w:trHeight w:val="144"/>
        </w:trPr>
        <w:tc>
          <w:tcPr>
            <w:tcW w:w="2942" w:type="dxa"/>
          </w:tcPr>
          <w:p w14:paraId="1805BE54" w14:textId="77777777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F636A4B" w14:textId="77777777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13F1878E" w14:textId="6FFBEC76" w:rsidR="00433D72" w:rsidRPr="0054010B" w:rsidRDefault="00433D72" w:rsidP="008A773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903" w:type="dxa"/>
            <w:shd w:val="clear" w:color="auto" w:fill="auto"/>
          </w:tcPr>
          <w:p w14:paraId="33EA10ED" w14:textId="77777777" w:rsidR="00433D72" w:rsidRPr="00711709" w:rsidRDefault="00433D72" w:rsidP="00710A68">
            <w:pPr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359832BC" w14:textId="77777777" w:rsidR="00433D72" w:rsidRPr="00711709" w:rsidRDefault="00433D72" w:rsidP="00710A68">
            <w:pPr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33D72" w:rsidRPr="0054010B" w14:paraId="6189FCFD" w14:textId="77777777" w:rsidTr="00433D72">
        <w:trPr>
          <w:trHeight w:val="144"/>
        </w:trPr>
        <w:tc>
          <w:tcPr>
            <w:tcW w:w="2942" w:type="dxa"/>
          </w:tcPr>
          <w:p w14:paraId="4BE54750" w14:textId="2EAB6766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5EDAE44" w14:textId="00AA89B4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7A43373F" w14:textId="7DF3DCCC" w:rsidR="00433D72" w:rsidRPr="0054010B" w:rsidRDefault="00433D72" w:rsidP="008A773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903" w:type="dxa"/>
            <w:shd w:val="clear" w:color="auto" w:fill="auto"/>
          </w:tcPr>
          <w:p w14:paraId="7FAB7633" w14:textId="0F6A6939" w:rsidR="00433D72" w:rsidRPr="00711709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FE28EB7" w14:textId="0053692E" w:rsidR="00433D72" w:rsidRPr="00711709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33D72" w:rsidRPr="0054010B" w14:paraId="59ECFC43" w14:textId="77777777" w:rsidTr="00433D72">
        <w:trPr>
          <w:trHeight w:val="144"/>
        </w:trPr>
        <w:tc>
          <w:tcPr>
            <w:tcW w:w="2942" w:type="dxa"/>
          </w:tcPr>
          <w:p w14:paraId="05BB4F27" w14:textId="1AF6C967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14:paraId="7DD84B74" w14:textId="08993709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428" w:type="dxa"/>
          </w:tcPr>
          <w:p w14:paraId="6DD39B7F" w14:textId="6B1B65C1" w:rsidR="00433D72" w:rsidRPr="0054010B" w:rsidRDefault="00433D72" w:rsidP="008A773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6A0148CD" w14:textId="7D776D3B" w:rsidR="00433D72" w:rsidRPr="00711709" w:rsidRDefault="00E34EF5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2" w:type="dxa"/>
          </w:tcPr>
          <w:p w14:paraId="4E52CF71" w14:textId="325E41D3" w:rsidR="00433D72" w:rsidRPr="00711709" w:rsidRDefault="00E34EF5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433D72" w:rsidRPr="0054010B" w14:paraId="6A5BAC94" w14:textId="77777777" w:rsidTr="00433D72">
        <w:trPr>
          <w:trHeight w:val="144"/>
        </w:trPr>
        <w:tc>
          <w:tcPr>
            <w:tcW w:w="2942" w:type="dxa"/>
          </w:tcPr>
          <w:p w14:paraId="73968ADA" w14:textId="16B3ABB9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14:paraId="7159B857" w14:textId="05CF84F1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28" w:type="dxa"/>
          </w:tcPr>
          <w:p w14:paraId="1A01D838" w14:textId="7DB9321D" w:rsidR="00433D72" w:rsidRPr="0054010B" w:rsidRDefault="00433D72" w:rsidP="008A773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53D0A480" w14:textId="1A4FE49A" w:rsidR="00433D72" w:rsidRPr="00711709" w:rsidRDefault="00E34EF5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2" w:type="dxa"/>
          </w:tcPr>
          <w:p w14:paraId="06439945" w14:textId="068C11B8" w:rsidR="00433D72" w:rsidRPr="00711709" w:rsidRDefault="00E34EF5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</w:tr>
    </w:tbl>
    <w:p w14:paraId="3BF34E89" w14:textId="77777777" w:rsidR="00013018" w:rsidRDefault="00013018">
      <w:r>
        <w:rPr>
          <w:rFonts w:cs="Angsana New"/>
          <w:cs/>
        </w:rPr>
        <w:br w:type="page"/>
      </w:r>
    </w:p>
    <w:tbl>
      <w:tblPr>
        <w:tblW w:w="8165" w:type="dxa"/>
        <w:tblInd w:w="1197" w:type="dxa"/>
        <w:tblLook w:val="0000" w:firstRow="0" w:lastRow="0" w:firstColumn="0" w:lastColumn="0" w:noHBand="0" w:noVBand="0"/>
      </w:tblPr>
      <w:tblGrid>
        <w:gridCol w:w="2942"/>
        <w:gridCol w:w="990"/>
        <w:gridCol w:w="2428"/>
        <w:gridCol w:w="903"/>
        <w:gridCol w:w="902"/>
      </w:tblGrid>
      <w:tr w:rsidR="00013018" w:rsidRPr="0054010B" w14:paraId="5179DD77" w14:textId="77777777" w:rsidTr="00A37DA2">
        <w:trPr>
          <w:trHeight w:val="144"/>
        </w:trPr>
        <w:tc>
          <w:tcPr>
            <w:tcW w:w="2942" w:type="dxa"/>
          </w:tcPr>
          <w:p w14:paraId="74B55DE0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br w:type="page"/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CDF47C5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28" w:type="dxa"/>
          </w:tcPr>
          <w:p w14:paraId="4CD131E6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5" w:type="dxa"/>
            <w:gridSpan w:val="2"/>
          </w:tcPr>
          <w:p w14:paraId="10741C99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013018" w:rsidRPr="0054010B" w14:paraId="5C630C67" w14:textId="77777777" w:rsidTr="00A37DA2">
        <w:trPr>
          <w:trHeight w:val="144"/>
        </w:trPr>
        <w:tc>
          <w:tcPr>
            <w:tcW w:w="2942" w:type="dxa"/>
          </w:tcPr>
          <w:p w14:paraId="4B320DCC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A4836B5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F67914D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2"/>
          </w:tcPr>
          <w:p w14:paraId="633DFEC1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013018" w:rsidRPr="0054010B" w14:paraId="3375F400" w14:textId="77777777" w:rsidTr="00A37DA2">
        <w:trPr>
          <w:trHeight w:val="144"/>
        </w:trPr>
        <w:tc>
          <w:tcPr>
            <w:tcW w:w="2942" w:type="dxa"/>
          </w:tcPr>
          <w:p w14:paraId="5EDFA089" w14:textId="77777777" w:rsidR="00013018" w:rsidRPr="0054010B" w:rsidRDefault="00013018" w:rsidP="00A37DA2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41E8ECC" w14:textId="77777777" w:rsidR="00013018" w:rsidRPr="0054010B" w:rsidRDefault="00013018" w:rsidP="00A37DA2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358F895" w14:textId="77777777" w:rsidR="00013018" w:rsidRPr="0054010B" w:rsidRDefault="00013018" w:rsidP="00A37DA2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6745491D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2" w:type="dxa"/>
          </w:tcPr>
          <w:p w14:paraId="6812C755" w14:textId="77777777" w:rsidR="00013018" w:rsidRPr="0054010B" w:rsidRDefault="00013018" w:rsidP="00A37DA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013018" w:rsidRPr="0054010B" w14:paraId="2E1AB8E7" w14:textId="77777777" w:rsidTr="00A37DA2">
        <w:trPr>
          <w:trHeight w:val="144"/>
        </w:trPr>
        <w:tc>
          <w:tcPr>
            <w:tcW w:w="2942" w:type="dxa"/>
          </w:tcPr>
          <w:p w14:paraId="4F1E81F6" w14:textId="77777777" w:rsidR="00013018" w:rsidRPr="0054010B" w:rsidRDefault="00013018" w:rsidP="00A37DA2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06C8BAA" w14:textId="77777777" w:rsidR="00013018" w:rsidRPr="0054010B" w:rsidRDefault="00013018" w:rsidP="00A37DA2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3F36D5AB" w14:textId="77777777" w:rsidR="00013018" w:rsidRPr="0054010B" w:rsidRDefault="00013018" w:rsidP="00A37DA2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35AFE3F4" w14:textId="2C9DF572" w:rsidR="00013018" w:rsidRPr="0054010B" w:rsidRDefault="00E34EF5" w:rsidP="00A37DA2">
            <w:pPr>
              <w:ind w:right="-108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01301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1301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2" w:type="dxa"/>
          </w:tcPr>
          <w:p w14:paraId="37C8D185" w14:textId="54BBDD4A" w:rsidR="00013018" w:rsidRPr="0054010B" w:rsidRDefault="00E34EF5" w:rsidP="00A37DA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013018" w:rsidRPr="0054010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013018"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13018" w:rsidRPr="0054010B" w14:paraId="6777A0BE" w14:textId="77777777" w:rsidTr="00A37DA2">
        <w:trPr>
          <w:trHeight w:val="144"/>
        </w:trPr>
        <w:tc>
          <w:tcPr>
            <w:tcW w:w="2942" w:type="dxa"/>
          </w:tcPr>
          <w:p w14:paraId="52344ABC" w14:textId="77777777" w:rsidR="00013018" w:rsidRPr="0054010B" w:rsidRDefault="00013018" w:rsidP="00A37DA2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B23FFD0" w14:textId="77777777" w:rsidR="00013018" w:rsidRPr="0054010B" w:rsidRDefault="00013018" w:rsidP="00A37DA2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F19AF84" w14:textId="77777777" w:rsidR="00013018" w:rsidRPr="0054010B" w:rsidRDefault="00013018" w:rsidP="00A37DA2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476F5CCE" w14:textId="2338F1BE" w:rsidR="00013018" w:rsidRPr="0054010B" w:rsidRDefault="00E34EF5" w:rsidP="00A37DA2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2" w:type="dxa"/>
          </w:tcPr>
          <w:p w14:paraId="16481C70" w14:textId="0FEE0F41" w:rsidR="00013018" w:rsidRPr="0054010B" w:rsidRDefault="00E34EF5" w:rsidP="00A37DA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33D72" w:rsidRPr="0054010B" w14:paraId="17ADC287" w14:textId="77777777" w:rsidTr="00433D72">
        <w:trPr>
          <w:trHeight w:val="144"/>
        </w:trPr>
        <w:tc>
          <w:tcPr>
            <w:tcW w:w="2942" w:type="dxa"/>
          </w:tcPr>
          <w:p w14:paraId="66D7B16D" w14:textId="0F0B13C1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54010B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</w:tcPr>
          <w:p w14:paraId="7BBE93A9" w14:textId="37019A12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28" w:type="dxa"/>
          </w:tcPr>
          <w:p w14:paraId="5933BE44" w14:textId="53807EE7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31172AEB" w14:textId="03914002" w:rsidR="00433D72" w:rsidRPr="00711709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0D648A5" w14:textId="76514944" w:rsidR="00433D72" w:rsidRPr="00711709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33D72" w:rsidRPr="0054010B" w14:paraId="1B2C8890" w14:textId="77777777" w:rsidTr="00433D72">
        <w:trPr>
          <w:trHeight w:val="144"/>
        </w:trPr>
        <w:tc>
          <w:tcPr>
            <w:tcW w:w="2942" w:type="dxa"/>
          </w:tcPr>
          <w:p w14:paraId="000C6DB1" w14:textId="2774ACEA" w:rsidR="00433D72" w:rsidRPr="0054010B" w:rsidRDefault="00433D72" w:rsidP="00710A68">
            <w:pP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4010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</w:tcPr>
          <w:p w14:paraId="77D8DF10" w14:textId="421A668C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28" w:type="dxa"/>
          </w:tcPr>
          <w:p w14:paraId="55F258C1" w14:textId="09DCE506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903" w:type="dxa"/>
            <w:shd w:val="clear" w:color="auto" w:fill="auto"/>
          </w:tcPr>
          <w:p w14:paraId="4D43D9FA" w14:textId="458695C2" w:rsidR="00433D72" w:rsidRPr="0054010B" w:rsidRDefault="00E34EF5" w:rsidP="00710A68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40</w:t>
            </w:r>
            <w:r w:rsidR="00433D72" w:rsidRPr="00710A6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23</w:t>
            </w:r>
            <w:r w:rsidR="00433D72" w:rsidRPr="00710A6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433D72" w:rsidRPr="00710A6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)(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433D72" w:rsidRPr="00710A6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2" w:type="dxa"/>
          </w:tcPr>
          <w:p w14:paraId="3F0E1AF2" w14:textId="317941DF" w:rsidR="00433D72" w:rsidRPr="00711709" w:rsidRDefault="00E34EF5" w:rsidP="00710A68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41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69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)(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433D72" w:rsidRPr="0054010B" w14:paraId="5B79B322" w14:textId="77777777" w:rsidTr="00433D72">
        <w:trPr>
          <w:trHeight w:val="144"/>
        </w:trPr>
        <w:tc>
          <w:tcPr>
            <w:tcW w:w="2942" w:type="dxa"/>
          </w:tcPr>
          <w:p w14:paraId="167FBD34" w14:textId="3C603762" w:rsidR="00433D72" w:rsidRPr="0054010B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D8A32E8" w14:textId="77777777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79CFBEE7" w14:textId="52397C46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903" w:type="dxa"/>
            <w:shd w:val="clear" w:color="auto" w:fill="auto"/>
          </w:tcPr>
          <w:p w14:paraId="31DB8ED8" w14:textId="77777777" w:rsidR="00433D72" w:rsidRPr="0054010B" w:rsidRDefault="00433D72" w:rsidP="00710A68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4F03AFBD" w14:textId="77777777" w:rsidR="00433D72" w:rsidRPr="00711709" w:rsidRDefault="00433D72" w:rsidP="00710A68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433D72" w:rsidRPr="0054010B" w14:paraId="2F74A201" w14:textId="77777777" w:rsidTr="00433D72">
        <w:trPr>
          <w:trHeight w:val="144"/>
        </w:trPr>
        <w:tc>
          <w:tcPr>
            <w:tcW w:w="2942" w:type="dxa"/>
          </w:tcPr>
          <w:p w14:paraId="66DA1882" w14:textId="321DB617" w:rsidR="00433D72" w:rsidRPr="0054010B" w:rsidRDefault="00433D72" w:rsidP="00710A68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4010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ซีจียูเค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54010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7EB286A" w14:textId="71B749BB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28" w:type="dxa"/>
          </w:tcPr>
          <w:p w14:paraId="737A47A4" w14:textId="205FD2D4" w:rsidR="00433D72" w:rsidRPr="0054010B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4010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3" w:type="dxa"/>
            <w:shd w:val="clear" w:color="auto" w:fill="auto"/>
          </w:tcPr>
          <w:p w14:paraId="351B5651" w14:textId="34CC7F4D" w:rsidR="00433D72" w:rsidRPr="00711709" w:rsidRDefault="00E34EF5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3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2" w:type="dxa"/>
          </w:tcPr>
          <w:p w14:paraId="74CB1F17" w14:textId="3E2CCC58" w:rsidR="00433D72" w:rsidRPr="00711709" w:rsidRDefault="00E34EF5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E34EF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3</w:t>
            </w:r>
            <w:r w:rsidR="00433D72" w:rsidRPr="0071170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4CEA23B1" w14:textId="28033471" w:rsidR="00710A68" w:rsidRPr="00710A68" w:rsidRDefault="00710A68" w:rsidP="00710A68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135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/>
          <w:spacing w:val="-6"/>
          <w:sz w:val="20"/>
          <w:szCs w:val="20"/>
          <w:lang w:val="en-US"/>
        </w:rPr>
      </w:pPr>
      <w:r w:rsidRPr="00E63B3E">
        <w:rPr>
          <w:rFonts w:ascii="Angsana New" w:hAnsi="Angsana New" w:cs="Angsana New"/>
          <w:color w:val="000000"/>
          <w:spacing w:val="-2"/>
          <w:sz w:val="20"/>
          <w:szCs w:val="20"/>
          <w:cs/>
          <w:lang w:val="en-US"/>
        </w:rPr>
        <w:t>บริษัท</w:t>
      </w:r>
      <w:r w:rsidRPr="00E63B3E">
        <w:rPr>
          <w:rFonts w:ascii="Angsana New" w:hAnsi="Angsana New" w:cs="Angsana New"/>
          <w:color w:val="000000"/>
          <w:spacing w:val="-2"/>
          <w:sz w:val="20"/>
          <w:szCs w:val="20"/>
          <w:cs/>
        </w:rPr>
        <w:t xml:space="preserve">ถือหุ้นทางอ้อมผ่านบริษัท </w:t>
      </w:r>
      <w:r w:rsidRPr="00E63B3E">
        <w:rPr>
          <w:rFonts w:ascii="Angsana New" w:eastAsia="Verdana" w:hAnsi="Angsana New" w:cs="Angsana New"/>
          <w:snapToGrid w:val="0"/>
          <w:color w:val="000000"/>
          <w:spacing w:val="-2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E34EF5" w:rsidRPr="00E34EF5">
        <w:rPr>
          <w:rFonts w:ascii="Angsana New" w:eastAsia="Verdana" w:hAnsi="Angsana New" w:cs="Angsana New"/>
          <w:snapToGrid w:val="0"/>
          <w:color w:val="000000"/>
          <w:spacing w:val="-2"/>
          <w:sz w:val="20"/>
          <w:szCs w:val="20"/>
          <w:lang w:val="en-US"/>
        </w:rPr>
        <w:t>50</w:t>
      </w:r>
      <w:r w:rsidRPr="00E63B3E">
        <w:rPr>
          <w:rFonts w:ascii="Angsana New" w:eastAsia="Verdana" w:hAnsi="Angsana New" w:cs="Angsana New"/>
          <w:snapToGrid w:val="0"/>
          <w:color w:val="000000"/>
          <w:spacing w:val="-2"/>
          <w:sz w:val="20"/>
          <w:szCs w:val="20"/>
          <w:lang w:val="en-US"/>
        </w:rPr>
        <w:t xml:space="preserve"> </w:t>
      </w:r>
      <w:r w:rsidRPr="00E63B3E">
        <w:rPr>
          <w:rFonts w:ascii="Angsana New" w:hAnsi="Angsana New" w:cs="Angsana New"/>
          <w:snapToGrid w:val="0"/>
          <w:color w:val="000000"/>
          <w:spacing w:val="-2"/>
          <w:sz w:val="20"/>
          <w:szCs w:val="20"/>
          <w:cs/>
          <w:lang w:val="en-US"/>
        </w:rPr>
        <w:t>หุ้น</w:t>
      </w:r>
      <w:r w:rsidRPr="00E63B3E">
        <w:rPr>
          <w:rFonts w:ascii="Angsana New" w:hAnsi="Angsana New" w:cs="Angsana New"/>
          <w:snapToGrid w:val="0"/>
          <w:color w:val="000000"/>
          <w:sz w:val="20"/>
          <w:szCs w:val="20"/>
          <w:cs/>
          <w:lang w:val="en-US"/>
        </w:rPr>
        <w:t>ที่ถืออยู่</w:t>
      </w:r>
      <w:r w:rsidRPr="00E63B3E">
        <w:rPr>
          <w:rFonts w:ascii="Angsana New" w:hAnsi="Angsana New" w:cs="Angsana New"/>
          <w:snapToGrid w:val="0"/>
          <w:color w:val="000000"/>
          <w:sz w:val="20"/>
          <w:szCs w:val="20"/>
          <w:lang w:val="en-US"/>
        </w:rPr>
        <w:t xml:space="preserve"> </w:t>
      </w:r>
      <w:r w:rsidRPr="00E63B3E">
        <w:rPr>
          <w:rFonts w:ascii="Angsana New" w:hAnsi="Angsana New" w:cs="Angsana New" w:hint="cs"/>
          <w:snapToGrid w:val="0"/>
          <w:color w:val="000000"/>
          <w:sz w:val="20"/>
          <w:szCs w:val="20"/>
          <w:cs/>
          <w:lang w:val="en-US"/>
        </w:rPr>
        <w:t>บริษัทมีอำนาจควบคุมใน</w:t>
      </w:r>
      <w:r w:rsidRPr="00E63B3E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E63B3E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10</w:t>
      </w:r>
      <w:r w:rsidRPr="00E63B3E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E63B3E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เรื่อง </w:t>
      </w:r>
      <w:r w:rsidRPr="00E63B3E">
        <w:rPr>
          <w:rFonts w:ascii="Angsana New" w:hAnsi="Angsana New" w:cs="Angsana New"/>
          <w:color w:val="000000"/>
          <w:sz w:val="20"/>
          <w:szCs w:val="20"/>
          <w:lang w:val="en-US"/>
        </w:rPr>
        <w:t>“</w:t>
      </w:r>
      <w:r w:rsidRPr="00E63B3E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งบการเงินรวม</w:t>
      </w:r>
      <w:r w:rsidRPr="00E63B3E">
        <w:rPr>
          <w:rFonts w:ascii="Angsana New" w:hAnsi="Angsana New" w:cs="Angsana New"/>
          <w:color w:val="000000"/>
          <w:sz w:val="20"/>
          <w:szCs w:val="20"/>
          <w:lang w:val="en-US"/>
        </w:rPr>
        <w:t>”</w:t>
      </w:r>
    </w:p>
    <w:p w14:paraId="4D682E11" w14:textId="77777777" w:rsidR="00710A68" w:rsidRPr="00710A68" w:rsidRDefault="00710A68" w:rsidP="00710A68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135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/>
          <w:spacing w:val="-6"/>
          <w:sz w:val="20"/>
          <w:szCs w:val="20"/>
          <w:lang w:val="en-US"/>
        </w:rPr>
      </w:pPr>
      <w:r w:rsidRPr="00710A68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30BC2A2D" w14:textId="77777777" w:rsidR="00710A68" w:rsidRPr="00710A68" w:rsidRDefault="00710A68" w:rsidP="00710A68">
      <w:pPr>
        <w:numPr>
          <w:ilvl w:val="0"/>
          <w:numId w:val="15"/>
        </w:numPr>
        <w:overflowPunct/>
        <w:autoSpaceDE/>
        <w:autoSpaceDN/>
        <w:adjustRightInd/>
        <w:spacing w:before="120" w:after="240" w:line="280" w:lineRule="exact"/>
        <w:ind w:left="1350" w:hanging="270"/>
        <w:jc w:val="thaiDistribute"/>
        <w:textAlignment w:val="auto"/>
        <w:rPr>
          <w:rFonts w:ascii="Angsana New" w:hAnsi="Angsana New" w:cs="Angsana New"/>
          <w:color w:val="000000"/>
          <w:spacing w:val="-8"/>
          <w:sz w:val="20"/>
          <w:szCs w:val="20"/>
          <w:cs/>
        </w:rPr>
      </w:pPr>
      <w:r w:rsidRPr="00710A68">
        <w:rPr>
          <w:rFonts w:ascii="Angsana New" w:hAnsi="Angsana New" w:cs="Angsana New"/>
          <w:color w:val="000000"/>
          <w:spacing w:val="-8"/>
          <w:sz w:val="20"/>
          <w:szCs w:val="20"/>
          <w:cs/>
          <w:lang w:val="en-US"/>
        </w:rPr>
        <w:t>บริษัท</w:t>
      </w:r>
      <w:r w:rsidRPr="00710A68">
        <w:rPr>
          <w:rFonts w:ascii="Angsana New" w:hAnsi="Angsana New" w:cs="Angsana New"/>
          <w:color w:val="000000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</w:p>
    <w:p w14:paraId="3DAADEAF" w14:textId="77777777" w:rsidR="00DE296D" w:rsidRDefault="0062053C" w:rsidP="00937052">
      <w:pPr>
        <w:spacing w:after="240"/>
        <w:ind w:left="1080"/>
        <w:jc w:val="thaiDistribute"/>
        <w:rPr>
          <w:rFonts w:ascii="Angsana New" w:hAnsi="Angsana New" w:cs="Angsana New"/>
        </w:rPr>
      </w:pPr>
      <w:r w:rsidRPr="00191294">
        <w:rPr>
          <w:rFonts w:ascii="Angsana New" w:hAnsi="Angsana New" w:cs="Angsana New"/>
          <w:spacing w:val="-6"/>
          <w:cs/>
        </w:rPr>
        <w:t>บริษัท</w:t>
      </w:r>
      <w:r w:rsidRPr="00191294">
        <w:rPr>
          <w:rFonts w:ascii="Angsana New" w:hAnsi="Angsana New" w:cs="Angsana New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191294">
        <w:rPr>
          <w:rFonts w:ascii="Angsana New" w:hAnsi="Angsana New" w:cs="Angsana New"/>
          <w:spacing w:val="-6"/>
          <w:cs/>
        </w:rPr>
        <w:t>มาจัดทำงบการเงินรวม</w:t>
      </w:r>
      <w:r w:rsidRPr="00191294">
        <w:rPr>
          <w:rFonts w:ascii="Angsana New" w:hAnsi="Angsana New" w:cs="Angsana New"/>
          <w:cs/>
        </w:rPr>
        <w:t>ตั้งแต่วันที่บริษัทมีอ</w:t>
      </w:r>
      <w:r w:rsidRPr="00191294">
        <w:rPr>
          <w:rFonts w:ascii="Angsana New" w:hAnsi="Angsana New" w:cs="Angsana New"/>
          <w:cs/>
          <w:lang w:val="en-US"/>
        </w:rPr>
        <w:t>ำน</w:t>
      </w:r>
      <w:r w:rsidRPr="00191294">
        <w:rPr>
          <w:rFonts w:ascii="Angsana New" w:hAnsi="Angsana New" w:cs="Angsana New"/>
          <w:cs/>
        </w:rPr>
        <w:t>าจควบคุม</w:t>
      </w:r>
      <w:r w:rsidRPr="00191294">
        <w:rPr>
          <w:rFonts w:ascii="Angsana New" w:hAnsi="Angsana New" w:cs="Angsana New"/>
          <w:cs/>
          <w:lang w:val="en-US"/>
        </w:rPr>
        <w:t>ทั้งทางตรงและทางอ้อมในการกำหนดนโยบายทางการเงิน</w:t>
      </w:r>
      <w:r w:rsidRPr="00191294">
        <w:rPr>
          <w:rFonts w:ascii="Angsana New" w:hAnsi="Angsana New" w:cs="Angsana New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07C07AC1" w:rsidR="000D7074" w:rsidRPr="00191294" w:rsidRDefault="00E34EF5" w:rsidP="00E63B3E">
      <w:pPr>
        <w:spacing w:after="240"/>
        <w:ind w:left="1094" w:right="-86" w:hanging="547"/>
        <w:jc w:val="thaiDistribute"/>
        <w:rPr>
          <w:rFonts w:ascii="Angsana New" w:hAnsi="Angsana New" w:cs="Angsana New"/>
          <w:b/>
          <w:lang w:val="en-US"/>
        </w:rPr>
      </w:pPr>
      <w:r w:rsidRPr="00E34EF5">
        <w:rPr>
          <w:rFonts w:ascii="Angsana New" w:hAnsi="Angsana New" w:cs="Angsana New"/>
          <w:bCs/>
          <w:lang w:val="en-US"/>
        </w:rPr>
        <w:t>2</w:t>
      </w:r>
      <w:r w:rsidR="000D7074" w:rsidRPr="00191294">
        <w:rPr>
          <w:rFonts w:ascii="Angsana New" w:hAnsi="Angsana New" w:cs="Angsana New"/>
          <w:bCs/>
          <w:lang w:val="en-US"/>
        </w:rPr>
        <w:t>.</w:t>
      </w:r>
      <w:r w:rsidRPr="00E34EF5">
        <w:rPr>
          <w:rFonts w:ascii="Angsana New" w:hAnsi="Angsana New" w:cs="Angsana New"/>
          <w:bCs/>
          <w:lang w:val="en-US"/>
        </w:rPr>
        <w:t>6</w:t>
      </w:r>
      <w:r w:rsidR="000D7074" w:rsidRPr="00191294">
        <w:rPr>
          <w:rFonts w:ascii="Angsana New" w:hAnsi="Angsana New" w:cs="Angsana New"/>
          <w:bCs/>
          <w:lang w:val="en-US"/>
        </w:rPr>
        <w:tab/>
      </w:r>
      <w:r w:rsidR="00345921" w:rsidRPr="00937052">
        <w:rPr>
          <w:rFonts w:ascii="Angsana New" w:eastAsia="Times New Roman" w:hAnsi="Angsana New" w:cs="Angsana New"/>
          <w:cs/>
          <w:lang w:val="en-GB"/>
        </w:rPr>
        <w:t>รายการ</w:t>
      </w:r>
      <w:r w:rsidR="00345921" w:rsidRPr="00191294">
        <w:rPr>
          <w:rFonts w:ascii="Angsana New" w:hAnsi="Angsana New" w:cs="Angsana New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>
        <w:rPr>
          <w:rFonts w:ascii="Angsana New" w:hAnsi="Angsana New" w:cs="Angsana New"/>
          <w:b/>
          <w:spacing w:val="-4"/>
          <w:lang w:val="en-US"/>
        </w:rPr>
        <w:t xml:space="preserve">      </w:t>
      </w:r>
      <w:r w:rsidR="00345921" w:rsidRPr="00191294">
        <w:rPr>
          <w:rFonts w:ascii="Angsana New" w:hAnsi="Angsana New" w:cs="Angsana New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191294">
        <w:rPr>
          <w:rFonts w:ascii="Angsana New" w:hAnsi="Angsana New" w:cs="Angsana New"/>
          <w:spacing w:val="-4"/>
          <w:cs/>
        </w:rPr>
        <w:t>งวด</w:t>
      </w:r>
      <w:r w:rsidR="00345921" w:rsidRPr="00191294">
        <w:rPr>
          <w:rFonts w:ascii="Angsana New" w:hAnsi="Angsana New" w:cs="Angsana New"/>
          <w:spacing w:val="-4"/>
          <w:cs/>
          <w:lang w:val="en-US"/>
        </w:rPr>
        <w:t>สามเดือน</w:t>
      </w:r>
      <w:r w:rsidR="00345921" w:rsidRPr="00191294">
        <w:rPr>
          <w:rFonts w:ascii="Angsana New" w:hAnsi="Angsana New" w:cs="Angsana New"/>
          <w:cs/>
        </w:rPr>
        <w:t xml:space="preserve">สิ้นสุดวันที่ </w:t>
      </w:r>
      <w:r w:rsidRPr="00E34EF5">
        <w:rPr>
          <w:rFonts w:ascii="Angsana New" w:hAnsi="Angsana New" w:cs="Angsana New"/>
          <w:spacing w:val="-2"/>
          <w:lang w:val="en-US"/>
        </w:rPr>
        <w:t>31</w:t>
      </w:r>
      <w:r w:rsidR="00345921" w:rsidRPr="00191294">
        <w:rPr>
          <w:rFonts w:ascii="Angsana New" w:hAnsi="Angsana New" w:cs="Angsana New"/>
          <w:spacing w:val="-2"/>
          <w:lang w:val="en-US"/>
        </w:rPr>
        <w:t xml:space="preserve"> </w:t>
      </w:r>
      <w:r w:rsidR="0053723F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="00345921" w:rsidRPr="0019129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E34EF5">
        <w:rPr>
          <w:rFonts w:ascii="Angsana New" w:hAnsi="Angsana New" w:cs="Angsana New"/>
          <w:spacing w:val="-2"/>
          <w:lang w:val="en-US"/>
        </w:rPr>
        <w:t>2567</w:t>
      </w:r>
      <w:r w:rsidR="00345921" w:rsidRPr="00191294">
        <w:rPr>
          <w:rFonts w:ascii="Angsana New" w:hAnsi="Angsana New" w:cs="Angsana New"/>
          <w:cs/>
        </w:rPr>
        <w:t xml:space="preserve"> </w:t>
      </w:r>
      <w:r w:rsidR="00345921" w:rsidRPr="00191294">
        <w:rPr>
          <w:rFonts w:ascii="Angsana New" w:hAnsi="Angsana New" w:cs="Angsana New"/>
          <w:b/>
          <w:spacing w:val="-4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345921" w:rsidRPr="00191294">
        <w:rPr>
          <w:rFonts w:ascii="Angsana New" w:hAnsi="Angsana New" w:cs="Angsana New"/>
          <w:spacing w:val="-4"/>
          <w:cs/>
        </w:rPr>
        <w:t>งวดสามเดือน</w:t>
      </w:r>
      <w:r w:rsidR="00345921" w:rsidRPr="00191294">
        <w:rPr>
          <w:rFonts w:ascii="Angsana New" w:hAnsi="Angsana New" w:cs="Angsana New"/>
          <w:cs/>
        </w:rPr>
        <w:t xml:space="preserve">สิ้นสุดวันที่ </w:t>
      </w:r>
      <w:r w:rsidR="0053723F">
        <w:rPr>
          <w:rFonts w:ascii="Angsana New" w:hAnsi="Angsana New" w:cs="Angsana New" w:hint="cs"/>
          <w:cs/>
        </w:rPr>
        <w:t xml:space="preserve">         </w:t>
      </w:r>
      <w:r w:rsidRPr="00E34EF5">
        <w:rPr>
          <w:rFonts w:ascii="Angsana New" w:hAnsi="Angsana New" w:cs="Angsana New"/>
          <w:spacing w:val="-2"/>
          <w:lang w:val="en-US"/>
        </w:rPr>
        <w:t>31</w:t>
      </w:r>
      <w:r w:rsidR="00345921" w:rsidRPr="00191294">
        <w:rPr>
          <w:rFonts w:ascii="Angsana New" w:hAnsi="Angsana New" w:cs="Angsana New"/>
          <w:spacing w:val="-2"/>
          <w:lang w:val="en-US"/>
        </w:rPr>
        <w:t xml:space="preserve"> </w:t>
      </w:r>
      <w:r w:rsidR="0053723F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="00345921" w:rsidRPr="0019129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E34EF5">
        <w:rPr>
          <w:rFonts w:ascii="Angsana New" w:hAnsi="Angsana New" w:cs="Angsana New"/>
          <w:spacing w:val="-2"/>
          <w:lang w:val="en-US"/>
        </w:rPr>
        <w:t>2567</w:t>
      </w:r>
      <w:r w:rsidR="00345921" w:rsidRPr="00191294">
        <w:rPr>
          <w:rFonts w:ascii="Angsana New" w:hAnsi="Angsana New" w:cs="Angsana New"/>
          <w:cs/>
        </w:rPr>
        <w:t xml:space="preserve"> </w:t>
      </w:r>
      <w:r w:rsidR="00345921" w:rsidRPr="00191294">
        <w:rPr>
          <w:rFonts w:ascii="Angsana New" w:hAnsi="Angsana New" w:cs="Angsana New"/>
          <w:b/>
          <w:cs/>
          <w:lang w:val="en-US"/>
        </w:rPr>
        <w:t>ซึ่งได้สอบทานแล้ว</w:t>
      </w:r>
    </w:p>
    <w:p w14:paraId="76601E00" w14:textId="5D671B84" w:rsidR="00F909FB" w:rsidRPr="00191294" w:rsidRDefault="00E34EF5" w:rsidP="00937052">
      <w:pPr>
        <w:ind w:left="1094" w:right="-86" w:hanging="547"/>
        <w:jc w:val="thaiDistribute"/>
        <w:rPr>
          <w:rFonts w:ascii="Angsana New" w:eastAsia="Times New Roman" w:hAnsi="Angsana New" w:cs="Angsana New"/>
          <w:lang w:val="en-GB"/>
        </w:rPr>
      </w:pPr>
      <w:r w:rsidRPr="00E34EF5">
        <w:rPr>
          <w:rFonts w:ascii="Angsana New" w:hAnsi="Angsana New" w:cs="Angsana New"/>
          <w:bCs/>
          <w:lang w:val="en-US"/>
        </w:rPr>
        <w:t>2</w:t>
      </w:r>
      <w:r w:rsidR="00A57CB3" w:rsidRPr="00191294">
        <w:rPr>
          <w:rFonts w:ascii="Angsana New" w:hAnsi="Angsana New" w:cs="Angsana New"/>
          <w:bCs/>
          <w:lang w:val="en-US"/>
        </w:rPr>
        <w:t>.</w:t>
      </w:r>
      <w:r w:rsidRPr="00E34EF5">
        <w:rPr>
          <w:rFonts w:ascii="Angsana New" w:hAnsi="Angsana New" w:cs="Angsana New"/>
          <w:bCs/>
          <w:lang w:val="en-US"/>
        </w:rPr>
        <w:t>7</w:t>
      </w:r>
      <w:r w:rsidR="00A57CB3" w:rsidRPr="00191294">
        <w:rPr>
          <w:rFonts w:ascii="Angsana New" w:hAnsi="Angsana New" w:cs="Angsana New"/>
          <w:bCs/>
          <w:lang w:val="en-US"/>
        </w:rPr>
        <w:tab/>
      </w:r>
      <w:r w:rsidR="00A57CB3" w:rsidRPr="00191294">
        <w:rPr>
          <w:rFonts w:ascii="Angsana New" w:eastAsia="Times New Roman" w:hAnsi="Angsana New" w:cs="Angsana New"/>
          <w:cs/>
          <w:lang w:val="en-GB"/>
        </w:rPr>
        <w:t>ค่าความ</w:t>
      </w:r>
      <w:r w:rsidR="00A57CB3" w:rsidRPr="00937052">
        <w:rPr>
          <w:rFonts w:ascii="Angsana New" w:hAnsi="Angsana New" w:cs="Angsana New"/>
          <w:cs/>
        </w:rPr>
        <w:t>นิยม</w:t>
      </w:r>
    </w:p>
    <w:p w14:paraId="606BCAB4" w14:textId="0857EEE7" w:rsidR="00A57CB3" w:rsidRPr="00937052" w:rsidRDefault="00A57CB3" w:rsidP="00937052">
      <w:pPr>
        <w:spacing w:after="240"/>
        <w:ind w:left="1080"/>
        <w:jc w:val="thaiDistribute"/>
        <w:rPr>
          <w:rFonts w:ascii="Angsana New" w:hAnsi="Angsana New" w:cs="Angsana New"/>
          <w:color w:val="000000"/>
        </w:rPr>
      </w:pPr>
      <w:r w:rsidRPr="00937052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E34EF5" w:rsidRPr="00E34EF5">
        <w:rPr>
          <w:rFonts w:ascii="Angsana New" w:hAnsi="Angsana New" w:cs="Angsana New"/>
          <w:color w:val="000000"/>
          <w:lang w:val="en-US"/>
        </w:rPr>
        <w:t>15</w:t>
      </w:r>
      <w:r w:rsidRPr="00937052">
        <w:rPr>
          <w:rFonts w:ascii="Angsana New" w:hAnsi="Angsana New" w:cs="Angsana New"/>
          <w:color w:val="000000"/>
          <w:cs/>
        </w:rPr>
        <w:t xml:space="preserve"> พฤษภาคม </w:t>
      </w:r>
      <w:r w:rsidR="00E34EF5" w:rsidRPr="00E34EF5">
        <w:rPr>
          <w:rFonts w:ascii="Angsana New" w:hAnsi="Angsana New" w:cs="Angsana New"/>
          <w:color w:val="000000"/>
          <w:lang w:val="en-US"/>
        </w:rPr>
        <w:t>2556</w:t>
      </w:r>
      <w:r w:rsidRPr="00937052">
        <w:rPr>
          <w:rFonts w:ascii="Angsana New" w:hAnsi="Angsana New" w:cs="Angsana New"/>
          <w:color w:val="000000"/>
          <w:cs/>
        </w:rPr>
        <w:t xml:space="preserve"> บริษัทได้ซื้อแ</w:t>
      </w:r>
      <w:r w:rsidR="00972562" w:rsidRPr="00937052">
        <w:rPr>
          <w:rFonts w:ascii="Angsana New" w:hAnsi="Angsana New" w:cs="Angsana New"/>
          <w:color w:val="000000"/>
          <w:cs/>
        </w:rPr>
        <w:t>ละรับโอนกิจการทั้งหมด (สินทรัพย์</w:t>
      </w:r>
      <w:r w:rsidRPr="00937052">
        <w:rPr>
          <w:rFonts w:ascii="Angsana New" w:hAnsi="Angsana New" w:cs="Angsana New"/>
          <w:color w:val="000000"/>
          <w:cs/>
        </w:rPr>
        <w:t xml:space="preserve"> หนี้สิน สิทธิ หน้าที่ และภาระผูกพัน) จากกลุ่มบริษัท แลนด์มาร์ค ดีเวลล็อปเม้นท์ กรุ๊ป จำกัด (</w:t>
      </w:r>
      <w:r w:rsidRPr="00937052">
        <w:rPr>
          <w:rFonts w:ascii="Angsana New" w:hAnsi="Angsana New" w:cs="Angsana New"/>
          <w:color w:val="000000"/>
        </w:rPr>
        <w:t>“LDG”)</w:t>
      </w:r>
      <w:r w:rsidRPr="00937052">
        <w:rPr>
          <w:rFonts w:ascii="Angsana New" w:hAnsi="Angsana New" w:cs="Angsana New"/>
          <w:color w:val="000000"/>
          <w:cs/>
        </w:rPr>
        <w:t xml:space="preserve"> ภายหลังการรวมกิจการและโอนกิจการทั้งหมดแล้ว บริษัท แลนด์มาร์ค ดีเวลล็อปเม้นท์ กรุ๊ป จำกัด ได้จดทะเบียนเลิกกิจการและได้ดำเนินการจดทะเบียนชำระบัญชีแล้วในวันเดียวกันทำให้</w:t>
      </w:r>
      <w:r w:rsidR="00FC42F9" w:rsidRPr="00937052">
        <w:rPr>
          <w:rFonts w:ascii="Angsana New" w:hAnsi="Angsana New" w:cs="Angsana New"/>
          <w:color w:val="000000"/>
        </w:rPr>
        <w:t xml:space="preserve">           </w:t>
      </w:r>
      <w:r w:rsidRPr="00937052">
        <w:rPr>
          <w:rFonts w:ascii="Angsana New" w:hAnsi="Angsana New" w:cs="Angsana New"/>
          <w:color w:val="000000"/>
          <w:cs/>
        </w:rPr>
        <w:t xml:space="preserve">ผู้ถือหุ้นกลุ่ม LDG เป็นผู้ถือหุ้นรายใหญ่ของบริษัทซึ่งถือหุ้นของบริษัทเกินกว่าร้อยละ </w:t>
      </w:r>
      <w:r w:rsidR="00E34EF5" w:rsidRPr="00E34EF5">
        <w:rPr>
          <w:rFonts w:ascii="Angsana New" w:hAnsi="Angsana New" w:cs="Angsana New"/>
          <w:color w:val="000000"/>
          <w:lang w:val="en-US"/>
        </w:rPr>
        <w:t>50</w:t>
      </w:r>
      <w:r w:rsidRPr="00937052">
        <w:rPr>
          <w:rFonts w:ascii="Angsana New" w:hAnsi="Angsana New" w:cs="Angsana New"/>
          <w:color w:val="000000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</w:t>
      </w:r>
      <w:r w:rsidRPr="00937052">
        <w:rPr>
          <w:rFonts w:ascii="Angsana New" w:hAnsi="Angsana New" w:cs="Angsana New"/>
          <w:color w:val="000000"/>
          <w:spacing w:val="-8"/>
          <w:cs/>
        </w:rPr>
        <w:t xml:space="preserve">(Reverse Takeover) ตามมาตรฐานการรายงานทางการเงิน ฉบับที่ </w:t>
      </w:r>
      <w:r w:rsidR="00E34EF5" w:rsidRPr="00E34EF5">
        <w:rPr>
          <w:rFonts w:ascii="Angsana New" w:hAnsi="Angsana New" w:cs="Angsana New"/>
          <w:color w:val="000000"/>
          <w:spacing w:val="-8"/>
          <w:lang w:val="en-US"/>
        </w:rPr>
        <w:t>3</w:t>
      </w:r>
      <w:r w:rsidRPr="00937052">
        <w:rPr>
          <w:rFonts w:ascii="Angsana New" w:hAnsi="Angsana New" w:cs="Angsana New"/>
          <w:color w:val="000000"/>
          <w:spacing w:val="-8"/>
          <w:cs/>
        </w:rPr>
        <w:t xml:space="preserve"> เรื่องการรวมธุรกิจ ซึ่งมี</w:t>
      </w:r>
      <w:r w:rsidRPr="00937052">
        <w:rPr>
          <w:rFonts w:ascii="Angsana New" w:hAnsi="Angsana New" w:cs="Angsana New"/>
          <w:color w:val="000000"/>
          <w:cs/>
        </w:rPr>
        <w:t xml:space="preserve">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E34EF5" w:rsidRPr="00E34EF5">
        <w:rPr>
          <w:rFonts w:ascii="Angsana New" w:hAnsi="Angsana New" w:cs="Angsana New"/>
          <w:color w:val="000000"/>
          <w:lang w:val="en-US"/>
        </w:rPr>
        <w:t>3</w:t>
      </w:r>
      <w:r w:rsidR="001D729B" w:rsidRPr="00937052">
        <w:rPr>
          <w:rFonts w:ascii="Angsana New" w:hAnsi="Angsana New" w:cs="Angsana New"/>
          <w:color w:val="000000"/>
        </w:rPr>
        <w:t>,</w:t>
      </w:r>
      <w:r w:rsidR="00E34EF5" w:rsidRPr="00E34EF5">
        <w:rPr>
          <w:rFonts w:ascii="Angsana New" w:hAnsi="Angsana New" w:cs="Angsana New"/>
          <w:color w:val="000000"/>
          <w:lang w:val="en-US"/>
        </w:rPr>
        <w:t>614</w:t>
      </w:r>
      <w:r w:rsidR="001D729B" w:rsidRPr="00937052">
        <w:rPr>
          <w:rFonts w:ascii="Angsana New" w:hAnsi="Angsana New" w:cs="Angsana New"/>
          <w:color w:val="000000"/>
        </w:rPr>
        <w:t>.</w:t>
      </w:r>
      <w:r w:rsidR="00E34EF5" w:rsidRPr="00E34EF5">
        <w:rPr>
          <w:rFonts w:ascii="Angsana New" w:hAnsi="Angsana New" w:cs="Angsana New"/>
          <w:color w:val="000000"/>
          <w:lang w:val="en-US"/>
        </w:rPr>
        <w:t>38</w:t>
      </w:r>
      <w:r w:rsidR="001D729B" w:rsidRPr="00937052">
        <w:rPr>
          <w:rFonts w:ascii="Angsana New" w:hAnsi="Angsana New" w:cs="Angsana New"/>
          <w:color w:val="000000"/>
        </w:rPr>
        <w:t xml:space="preserve"> </w:t>
      </w:r>
      <w:r w:rsidR="00F61AE5" w:rsidRPr="00937052">
        <w:rPr>
          <w:rFonts w:ascii="Angsana New" w:hAnsi="Angsana New" w:cs="Angsana New"/>
          <w:color w:val="000000"/>
          <w:cs/>
        </w:rPr>
        <w:t>ล้าน</w:t>
      </w:r>
      <w:r w:rsidRPr="00937052">
        <w:rPr>
          <w:rFonts w:ascii="Angsana New" w:hAnsi="Angsana New" w:cs="Angsana New"/>
          <w:color w:val="000000"/>
          <w:cs/>
        </w:rPr>
        <w:t>บาท</w:t>
      </w:r>
      <w:r w:rsidR="0011388F" w:rsidRPr="00937052">
        <w:rPr>
          <w:rFonts w:ascii="Angsana New" w:hAnsi="Angsana New" w:cs="Angsana New"/>
          <w:color w:val="000000"/>
        </w:rPr>
        <w:t xml:space="preserve"> </w:t>
      </w:r>
      <w:r w:rsidRPr="00937052">
        <w:rPr>
          <w:rFonts w:ascii="Angsana New" w:hAnsi="Angsana New" w:cs="Angsana New"/>
          <w:color w:val="000000"/>
          <w:cs/>
        </w:rPr>
        <w:t>ในงบการเงินรวมของกลุ่มบริษัท</w:t>
      </w:r>
    </w:p>
    <w:p w14:paraId="45532BC2" w14:textId="77777777" w:rsidR="008A7731" w:rsidRDefault="008A7731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224C3A07" w14:textId="0D17A817" w:rsidR="00B168B9" w:rsidRDefault="00E34EF5" w:rsidP="00937052">
      <w:pPr>
        <w:spacing w:after="120"/>
        <w:ind w:left="1094" w:right="-86" w:hanging="547"/>
        <w:jc w:val="thaiDistribute"/>
        <w:rPr>
          <w:rFonts w:ascii="Angsana New" w:hAnsi="Angsana New" w:cs="Angsana New"/>
        </w:rPr>
      </w:pPr>
      <w:r w:rsidRPr="00E34EF5">
        <w:rPr>
          <w:rFonts w:ascii="Angsana New" w:hAnsi="Angsana New" w:cs="Angsana New"/>
          <w:lang w:val="en-US"/>
        </w:rPr>
        <w:lastRenderedPageBreak/>
        <w:t>2</w:t>
      </w:r>
      <w:r w:rsidR="00A75F25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8</w:t>
      </w:r>
      <w:r w:rsidR="00A75F25" w:rsidRPr="00191294">
        <w:rPr>
          <w:rFonts w:ascii="Angsana New" w:hAnsi="Angsana New" w:cs="Angsana New"/>
          <w:spacing w:val="-6"/>
          <w:lang w:val="en-US"/>
        </w:rPr>
        <w:tab/>
      </w:r>
      <w:r w:rsidR="00B168B9" w:rsidRPr="00191294">
        <w:rPr>
          <w:rFonts w:ascii="Angsana New" w:hAnsi="Angsana New" w:cs="Angsana New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12FA728" w14:textId="6B9A81B4" w:rsidR="005C399E" w:rsidRPr="00377129" w:rsidRDefault="00E63B3E" w:rsidP="00E63B3E">
      <w:pPr>
        <w:tabs>
          <w:tab w:val="left" w:pos="990"/>
        </w:tabs>
        <w:spacing w:after="120"/>
        <w:ind w:left="1107"/>
        <w:jc w:val="thaiDistribute"/>
        <w:rPr>
          <w:rFonts w:ascii="Angsana New" w:hAnsi="Angsana New" w:cs="Angsana New"/>
        </w:rPr>
      </w:pPr>
      <w:r w:rsidRPr="00E63B3E">
        <w:rPr>
          <w:rFonts w:ascii="Angsana New" w:hAnsi="Angsana New" w:cs="Angsana New"/>
          <w:color w:val="000000"/>
          <w:cs/>
        </w:rPr>
        <w:t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E34EF5" w:rsidRPr="00E34EF5">
        <w:rPr>
          <w:rFonts w:ascii="Angsana New" w:hAnsi="Angsana New" w:cs="Angsana New"/>
          <w:color w:val="000000"/>
          <w:lang w:val="en-US"/>
        </w:rPr>
        <w:t>1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Pr="00E63B3E">
        <w:rPr>
          <w:rFonts w:ascii="Angsana New" w:hAnsi="Angsana New" w:cs="Angsana New"/>
          <w:color w:val="000000"/>
          <w:cs/>
        </w:rPr>
        <w:t>มกราคม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E34EF5" w:rsidRPr="00E34EF5">
        <w:rPr>
          <w:rFonts w:ascii="Angsana New" w:hAnsi="Angsana New" w:cs="Angsana New"/>
          <w:color w:val="000000"/>
          <w:lang w:val="en-US"/>
        </w:rPr>
        <w:t>2567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Pr="00E63B3E">
        <w:rPr>
          <w:rFonts w:ascii="Angsana New" w:hAnsi="Angsana New" w:cs="Angsana New"/>
          <w:color w:val="00000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C2CA7B6" w14:textId="65CE29C1" w:rsidR="00724681" w:rsidRPr="00045C15" w:rsidRDefault="00E34EF5" w:rsidP="005C399E">
      <w:pPr>
        <w:spacing w:after="120"/>
        <w:ind w:left="1094" w:right="-86" w:hanging="547"/>
        <w:jc w:val="thaiDistribute"/>
        <w:rPr>
          <w:rFonts w:ascii="Angsana New" w:hAnsi="Angsana New" w:cs="Angsana New"/>
        </w:rPr>
      </w:pPr>
      <w:r w:rsidRPr="00E34EF5">
        <w:rPr>
          <w:rFonts w:ascii="Angsana New" w:hAnsi="Angsana New" w:cs="Angsana New"/>
          <w:lang w:val="en-US"/>
        </w:rPr>
        <w:t>2</w:t>
      </w:r>
      <w:r w:rsidR="0048611F" w:rsidRPr="00045C15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9</w:t>
      </w:r>
      <w:r w:rsidR="0048611F" w:rsidRPr="00045C15">
        <w:rPr>
          <w:rFonts w:ascii="Angsana New" w:hAnsi="Angsana New" w:cs="Angsana New"/>
          <w:spacing w:val="-6"/>
          <w:lang w:val="en-US"/>
        </w:rPr>
        <w:tab/>
      </w:r>
      <w:r w:rsidR="00724681" w:rsidRPr="00045C15">
        <w:rPr>
          <w:rFonts w:ascii="Angsana New" w:hAnsi="Angsana New" w:cs="Angsana New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2AC675" w14:textId="6A236D12" w:rsidR="00724681" w:rsidRPr="00191294" w:rsidRDefault="00F8055D" w:rsidP="00FC42F9">
      <w:pPr>
        <w:tabs>
          <w:tab w:val="left" w:pos="990"/>
        </w:tabs>
        <w:ind w:left="1107"/>
        <w:jc w:val="thaiDistribute"/>
        <w:rPr>
          <w:rFonts w:ascii="Angsana New" w:hAnsi="Angsana New" w:cs="Angsana New"/>
          <w:b/>
          <w:bCs/>
          <w:snapToGrid w:val="0"/>
          <w:lang w:val="en-US"/>
        </w:rPr>
      </w:pPr>
      <w:r w:rsidRPr="00045C15">
        <w:rPr>
          <w:rFonts w:ascii="Angsana New" w:eastAsia="Times New Roman" w:hAnsi="Angsana New" w:cs="Angsana New"/>
          <w:cs/>
          <w:lang w:val="en-GB"/>
        </w:rPr>
        <w:t xml:space="preserve">มาตรฐานการรายงานทางการเงินฉบับที่ </w:t>
      </w:r>
      <w:r w:rsidR="00E34EF5" w:rsidRPr="00E34EF5">
        <w:rPr>
          <w:rFonts w:ascii="Angsana New" w:eastAsia="Times New Roman" w:hAnsi="Angsana New" w:cs="Angsana New"/>
          <w:lang w:val="en-US"/>
        </w:rPr>
        <w:t>17</w:t>
      </w:r>
      <w:r w:rsidRPr="00045C15">
        <w:rPr>
          <w:rFonts w:ascii="Angsana New" w:eastAsia="Times New Roman" w:hAnsi="Angsana New" w:cs="Angsana New"/>
          <w:cs/>
          <w:lang w:val="en-GB"/>
        </w:rPr>
        <w:t xml:space="preserve"> เรื่อง สัญญาประกันภัย ซึ่งจะมีผลบังคับใช้สำหรับ</w:t>
      </w:r>
      <w:r w:rsidR="00723C86">
        <w:rPr>
          <w:rFonts w:ascii="Angsana New" w:eastAsia="Times New Roman" w:hAnsi="Angsana New" w:cs="Angsana New"/>
          <w:lang w:val="en-GB"/>
        </w:rPr>
        <w:t xml:space="preserve">    </w:t>
      </w:r>
      <w:r w:rsidRPr="00045C15">
        <w:rPr>
          <w:rFonts w:ascii="Angsana New" w:eastAsia="Times New Roman" w:hAnsi="Angsana New" w:cs="Angsana New"/>
          <w:cs/>
          <w:lang w:val="en-GB"/>
        </w:rPr>
        <w:t xml:space="preserve">งบการเงินที่มีรอบระยะเวลาบัญชีที่เริ่มในหรือหลังวันที่ </w:t>
      </w:r>
      <w:r w:rsidR="00E34EF5" w:rsidRPr="00E34EF5">
        <w:rPr>
          <w:rFonts w:ascii="Angsana New" w:eastAsia="Times New Roman" w:hAnsi="Angsana New" w:cs="Angsana New"/>
          <w:lang w:val="en-US"/>
        </w:rPr>
        <w:t>1</w:t>
      </w:r>
      <w:r w:rsidRPr="00045C15">
        <w:rPr>
          <w:rFonts w:ascii="Angsana New" w:eastAsia="Times New Roman" w:hAnsi="Angsana New" w:cs="Angsana New"/>
          <w:cs/>
          <w:lang w:val="en-GB"/>
        </w:rPr>
        <w:t xml:space="preserve"> มกราคม </w:t>
      </w:r>
      <w:r w:rsidR="00E34EF5" w:rsidRPr="00E34EF5">
        <w:rPr>
          <w:rFonts w:ascii="Angsana New" w:eastAsia="Times New Roman" w:hAnsi="Angsana New" w:cs="Angsana New"/>
          <w:lang w:val="en-US"/>
        </w:rPr>
        <w:t>2568</w:t>
      </w:r>
      <w:r w:rsidRPr="00045C15">
        <w:rPr>
          <w:rFonts w:ascii="Angsana New" w:eastAsia="Times New Roman" w:hAnsi="Angsana New" w:cs="Angsana New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E34EF5" w:rsidRPr="00E34EF5">
        <w:rPr>
          <w:rFonts w:ascii="Angsana New" w:eastAsia="Times New Roman" w:hAnsi="Angsana New" w:cs="Angsana New"/>
          <w:lang w:val="en-US"/>
        </w:rPr>
        <w:t>17</w:t>
      </w:r>
      <w:r w:rsidRPr="00045C15">
        <w:rPr>
          <w:rFonts w:ascii="Angsana New" w:eastAsia="Times New Roman" w:hAnsi="Angsana New" w:cs="Angsana New"/>
          <w:cs/>
          <w:lang w:val="en-GB"/>
        </w:rPr>
        <w:t xml:space="preserve"> นี้ จะใช้แทนมาตรฐานการรายงานทางการเงินฉบับที่ </w:t>
      </w:r>
      <w:r w:rsidR="00E34EF5" w:rsidRPr="00E34EF5">
        <w:rPr>
          <w:rFonts w:ascii="Angsana New" w:eastAsia="Times New Roman" w:hAnsi="Angsana New" w:cs="Angsana New"/>
          <w:lang w:val="en-US"/>
        </w:rPr>
        <w:t>4</w:t>
      </w:r>
      <w:r w:rsidRPr="00045C15">
        <w:rPr>
          <w:rFonts w:ascii="Angsana New" w:eastAsia="Times New Roman" w:hAnsi="Angsana New" w:cs="Angsana New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  <w:r w:rsidRPr="00F8055D">
        <w:rPr>
          <w:rFonts w:ascii="Angsana New" w:eastAsia="Times New Roman" w:hAnsi="Angsana New" w:cs="Angsana New"/>
          <w:cs/>
          <w:lang w:val="en-GB"/>
        </w:rPr>
        <w:t xml:space="preserve"> </w:t>
      </w:r>
    </w:p>
    <w:p w14:paraId="4C0C726F" w14:textId="279EC0C4" w:rsidR="00E23770" w:rsidRPr="00191294" w:rsidRDefault="00E34EF5" w:rsidP="006C40F3">
      <w:pPr>
        <w:tabs>
          <w:tab w:val="left" w:pos="1260"/>
        </w:tabs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t>3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>นโยบายการบัญชีที่สำคัญ</w:t>
      </w:r>
    </w:p>
    <w:p w14:paraId="148EF6CD" w14:textId="632CAFEF" w:rsidR="00CF6F6F" w:rsidRPr="00191294" w:rsidRDefault="00E23770" w:rsidP="00CF6F6F">
      <w:pPr>
        <w:tabs>
          <w:tab w:val="left" w:pos="126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191294">
        <w:rPr>
          <w:rFonts w:ascii="Angsana New" w:hAnsi="Angsana New" w:cs="Angsana New"/>
          <w:spacing w:val="2"/>
          <w:cs/>
          <w:lang w:val="en-US"/>
        </w:rPr>
        <w:t>งบ</w:t>
      </w:r>
      <w:r w:rsidRPr="00191294">
        <w:rPr>
          <w:rFonts w:ascii="Angsana New" w:eastAsia="Times New Roman" w:hAnsi="Angsana New" w:cs="Angsana New"/>
          <w:spacing w:val="2"/>
          <w:cs/>
          <w:lang w:val="en-GB"/>
        </w:rPr>
        <w:t>การเงิน</w:t>
      </w:r>
      <w:r w:rsidRPr="00191294">
        <w:rPr>
          <w:rFonts w:ascii="Angsana New" w:hAnsi="Angsana New" w:cs="Angsana New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191294">
        <w:rPr>
          <w:rFonts w:ascii="Angsana New" w:hAnsi="Angsana New" w:cs="Angsana New"/>
          <w:cs/>
          <w:lang w:val="en-US"/>
        </w:rPr>
        <w:t xml:space="preserve">ที่ใช้ในงบการเงินสำหรับปีสิ้นสุดวันที่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lang w:val="en-US"/>
        </w:rPr>
        <w:t>2566</w:t>
      </w:r>
    </w:p>
    <w:p w14:paraId="4B9ECE38" w14:textId="4ACBF012" w:rsidR="00E23770" w:rsidRPr="00191294" w:rsidRDefault="00E34EF5" w:rsidP="00FC42F9">
      <w:pPr>
        <w:tabs>
          <w:tab w:val="left" w:pos="1260"/>
        </w:tabs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t>4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18180F94" w:rsidR="00E23770" w:rsidRPr="00191294" w:rsidRDefault="00E34EF5" w:rsidP="00937052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spacing w:val="-6"/>
          <w:lang w:val="en-US"/>
        </w:rPr>
      </w:pPr>
      <w:r w:rsidRPr="00E34EF5">
        <w:rPr>
          <w:rFonts w:ascii="Angsana New" w:hAnsi="Angsana New" w:cs="Angsana New"/>
          <w:spacing w:val="-6"/>
          <w:lang w:val="en-US"/>
        </w:rPr>
        <w:t>4</w:t>
      </w:r>
      <w:r w:rsidR="00E23770" w:rsidRPr="00191294">
        <w:rPr>
          <w:rFonts w:ascii="Angsana New" w:hAnsi="Angsana New" w:cs="Angsana New"/>
          <w:spacing w:val="-6"/>
          <w:lang w:val="en-US"/>
        </w:rPr>
        <w:t>.</w:t>
      </w:r>
      <w:r w:rsidRPr="00E34EF5">
        <w:rPr>
          <w:rFonts w:ascii="Angsana New" w:hAnsi="Angsana New" w:cs="Angsana New"/>
          <w:spacing w:val="-6"/>
          <w:lang w:val="en-US"/>
        </w:rPr>
        <w:t>1</w:t>
      </w:r>
      <w:r w:rsidR="00E23770" w:rsidRPr="00191294">
        <w:rPr>
          <w:rFonts w:ascii="Angsana New" w:hAnsi="Angsana New" w:cs="Angsana New"/>
          <w:spacing w:val="-6"/>
          <w:lang w:val="en-US"/>
        </w:rPr>
        <w:tab/>
      </w:r>
      <w:r w:rsidR="00E23770" w:rsidRPr="00191294">
        <w:rPr>
          <w:rFonts w:ascii="Angsana New" w:hAnsi="Angsana New" w:cs="Angsana New"/>
          <w:cs/>
        </w:rPr>
        <w:t>รายการ</w:t>
      </w:r>
      <w:r w:rsidR="00E23770" w:rsidRPr="00191294">
        <w:rPr>
          <w:rFonts w:ascii="Angsana New" w:hAnsi="Angsana New" w:cs="Angsana New"/>
          <w:spacing w:val="-6"/>
          <w:cs/>
        </w:rPr>
        <w:t>ที่ไม่เกี่ยวข้องกับเงินสด มีดังนี้</w:t>
      </w:r>
    </w:p>
    <w:p w14:paraId="6994176F" w14:textId="042FB3EA" w:rsidR="00E23770" w:rsidRPr="00191294" w:rsidRDefault="00E34EF5" w:rsidP="00E23770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E34EF5">
        <w:rPr>
          <w:rFonts w:ascii="Angsana New" w:hAnsi="Angsana New" w:cs="Angsana New"/>
          <w:lang w:val="en-US"/>
        </w:rPr>
        <w:t>4</w:t>
      </w:r>
      <w:r w:rsidR="00E23770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1</w:t>
      </w:r>
      <w:r w:rsidR="00E23770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1</w:t>
      </w:r>
      <w:r w:rsidR="00E23770" w:rsidRPr="00191294">
        <w:rPr>
          <w:rFonts w:ascii="Angsana New" w:hAnsi="Angsana New" w:cs="Angsana New"/>
          <w:lang w:val="en-US"/>
        </w:rPr>
        <w:tab/>
      </w:r>
      <w:r w:rsidR="00E23770" w:rsidRPr="00191294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14:paraId="7153E0E7" w14:textId="77777777" w:rsidR="00E23770" w:rsidRPr="00191294" w:rsidRDefault="00E23770" w:rsidP="00237256">
      <w:pPr>
        <w:ind w:left="1181" w:right="-97" w:hanging="634"/>
        <w:jc w:val="right"/>
        <w:rPr>
          <w:rFonts w:ascii="Angsana New" w:hAnsi="Angsana New" w:cs="Angsana New"/>
          <w:b/>
          <w:bCs/>
          <w:snapToGrid w:val="0"/>
          <w:sz w:val="24"/>
          <w:szCs w:val="24"/>
        </w:rPr>
      </w:pPr>
      <w:r w:rsidRPr="00191294">
        <w:rPr>
          <w:rFonts w:ascii="Angsana New" w:hAnsi="Angsana New" w:cs="Angsana New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3F588E" w:rsidRPr="00191294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191294" w:rsidRDefault="003F588E" w:rsidP="00CD076C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191294" w:rsidRDefault="003F588E" w:rsidP="00CD076C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191294" w:rsidRDefault="003F588E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191294" w:rsidRDefault="003F588E" w:rsidP="00CD076C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723F" w:rsidRPr="00191294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53723F" w:rsidRPr="00191294" w:rsidRDefault="0053723F" w:rsidP="0053723F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4EFE3A6F" w:rsidR="0053723F" w:rsidRPr="00191294" w:rsidRDefault="00E34EF5" w:rsidP="0053723F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3417378F" w14:textId="77777777" w:rsidR="0053723F" w:rsidRPr="00191294" w:rsidRDefault="0053723F" w:rsidP="0053723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37CE5C7C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" w:type="dxa"/>
          </w:tcPr>
          <w:p w14:paraId="1C497BBC" w14:textId="77777777" w:rsidR="0053723F" w:rsidRPr="00191294" w:rsidRDefault="0053723F" w:rsidP="0053723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554AA8A4" w:rsidR="0053723F" w:rsidRPr="00191294" w:rsidRDefault="00E34EF5" w:rsidP="0053723F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4721F6A2" w14:textId="77777777" w:rsidR="0053723F" w:rsidRPr="00191294" w:rsidRDefault="0053723F" w:rsidP="0053723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16315B62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</w:tr>
      <w:tr w:rsidR="00EC0D58" w:rsidRPr="00191294" w14:paraId="6038BB1F" w14:textId="77777777" w:rsidTr="003F588E">
        <w:trPr>
          <w:trHeight w:val="20"/>
        </w:trPr>
        <w:tc>
          <w:tcPr>
            <w:tcW w:w="4196" w:type="dxa"/>
          </w:tcPr>
          <w:p w14:paraId="3792FB01" w14:textId="0B6AB8A0" w:rsidR="00EC0D58" w:rsidRPr="00191294" w:rsidRDefault="00EC0D58" w:rsidP="00EC0D58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E34EF5" w:rsidRPr="00E34EF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912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vAlign w:val="bottom"/>
          </w:tcPr>
          <w:p w14:paraId="1CB4156E" w14:textId="67829B84" w:rsidR="00EC0D58" w:rsidRPr="00191294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163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43A6DC0D" w14:textId="77777777" w:rsidR="00EC0D58" w:rsidRPr="00191294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354B650" w14:textId="28D48028" w:rsidR="00EC0D58" w:rsidRPr="00711709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170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908</w:t>
            </w:r>
          </w:p>
        </w:tc>
        <w:tc>
          <w:tcPr>
            <w:tcW w:w="93" w:type="dxa"/>
          </w:tcPr>
          <w:p w14:paraId="13E301DE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6CB5D38" w14:textId="30E32DEF" w:rsidR="00EC0D58" w:rsidRPr="00711709" w:rsidRDefault="00E34EF5" w:rsidP="00EC0D58">
            <w:pPr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054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3" w:type="dxa"/>
          </w:tcPr>
          <w:p w14:paraId="42C3F054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71E7AF30" w14:textId="77777777" w:rsidR="00EC0D58" w:rsidRPr="00711709" w:rsidRDefault="00EC0D58" w:rsidP="00EC0D58">
            <w:pPr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</w:rPr>
              <w:t>-</w:t>
            </w:r>
          </w:p>
        </w:tc>
      </w:tr>
      <w:tr w:rsidR="00EC0D58" w:rsidRPr="00191294" w14:paraId="7D81B350" w14:textId="77777777" w:rsidTr="00BA2692">
        <w:trPr>
          <w:trHeight w:val="20"/>
        </w:trPr>
        <w:tc>
          <w:tcPr>
            <w:tcW w:w="4196" w:type="dxa"/>
          </w:tcPr>
          <w:p w14:paraId="7B6F89AC" w14:textId="77777777" w:rsidR="00EC0D58" w:rsidRPr="00191294" w:rsidRDefault="00EC0D58" w:rsidP="00EC0D58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191294">
              <w:rPr>
                <w:rFonts w:ascii="Angsana New" w:hAnsi="Angsana New" w:cs="Angsana New"/>
                <w:sz w:val="24"/>
                <w:szCs w:val="24"/>
              </w:rPr>
              <w:t> </w:t>
            </w:r>
            <w:r w:rsidRPr="001912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ค่าซื้อสินทรัพย์ถาวร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1017D88" w14:textId="62FD9E8C" w:rsidR="00EC0D58" w:rsidRPr="00191294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109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610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437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1396934" w14:textId="77777777" w:rsidR="00EC0D58" w:rsidRPr="00191294" w:rsidRDefault="00EC0D58" w:rsidP="00EC0D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285BC79" w14:textId="432115D3" w:rsidR="00EC0D58" w:rsidRPr="00711709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205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3" w:type="dxa"/>
          </w:tcPr>
          <w:p w14:paraId="5F9C1EFF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5E0535" w14:textId="59178401" w:rsidR="00EC0D58" w:rsidRPr="00711709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109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173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667</w:t>
            </w:r>
          </w:p>
        </w:tc>
        <w:tc>
          <w:tcPr>
            <w:tcW w:w="93" w:type="dxa"/>
          </w:tcPr>
          <w:p w14:paraId="48FA658B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916748A" w14:textId="28060895" w:rsidR="00EC0D58" w:rsidRPr="00711709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114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494</w:t>
            </w:r>
          </w:p>
        </w:tc>
      </w:tr>
      <w:tr w:rsidR="00EC0D58" w:rsidRPr="00191294" w14:paraId="419D6EE9" w14:textId="77777777" w:rsidTr="00BA2692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EC0D58" w:rsidRPr="00191294" w:rsidRDefault="00EC0D58" w:rsidP="00EC0D58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z w:val="24"/>
                <w:szCs w:val="24"/>
              </w:rPr>
              <w:t xml:space="preserve">    </w:t>
            </w:r>
            <w:r w:rsidRPr="00191294">
              <w:rPr>
                <w:rFonts w:ascii="Angsana New" w:hAnsi="Angsana New" w:cs="Angsana New" w:hint="cs"/>
                <w:sz w:val="24"/>
                <w:szCs w:val="24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F1A9" w14:textId="0646340C" w:rsidR="00EC0D58" w:rsidRPr="00191294" w:rsidRDefault="00A836A3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</w:t>
            </w: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632</w:t>
            </w: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291</w:t>
            </w: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4581D369" w14:textId="77777777" w:rsidR="00EC0D58" w:rsidRPr="00191294" w:rsidRDefault="00EC0D58" w:rsidP="00EC0D5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83618" w14:textId="25AB04F3" w:rsidR="00EC0D58" w:rsidRPr="00711709" w:rsidRDefault="00EC0D58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</w:t>
            </w: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360</w:t>
            </w: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904</w:t>
            </w: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A5FED1F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6CCB" w14:textId="186F6071" w:rsidR="00EC0D58" w:rsidRPr="00711709" w:rsidRDefault="00A836A3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</w:t>
            </w: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101</w:t>
            </w: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897</w:t>
            </w:r>
            <w:r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D1279DE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8DA167C" w14:textId="6687EC97" w:rsidR="00EC0D58" w:rsidRPr="00711709" w:rsidRDefault="00EC0D58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</w:t>
            </w: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114</w:t>
            </w: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494</w:t>
            </w: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EC0D58" w:rsidRPr="00191294" w14:paraId="5DFD9F64" w14:textId="77777777" w:rsidTr="003F588E">
        <w:trPr>
          <w:trHeight w:val="20"/>
        </w:trPr>
        <w:tc>
          <w:tcPr>
            <w:tcW w:w="4196" w:type="dxa"/>
          </w:tcPr>
          <w:p w14:paraId="4FB4AEA5" w14:textId="182E5DDA" w:rsidR="00EC0D58" w:rsidRPr="00191294" w:rsidRDefault="00EC0D58" w:rsidP="00EC0D58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E34EF5" w:rsidRPr="00E34EF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CCD27" w14:textId="5B79BB16" w:rsidR="00EC0D58" w:rsidRPr="00191294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141</w:t>
            </w:r>
            <w:r w:rsidR="00A836A3" w:rsidRPr="00A836A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937</w:t>
            </w:r>
          </w:p>
        </w:tc>
        <w:tc>
          <w:tcPr>
            <w:tcW w:w="93" w:type="dxa"/>
          </w:tcPr>
          <w:p w14:paraId="57772982" w14:textId="77777777" w:rsidR="00EC0D58" w:rsidRPr="00191294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04C30EFA" w:rsidR="00EC0D58" w:rsidRPr="00711709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248</w:t>
            </w:r>
          </w:p>
        </w:tc>
        <w:tc>
          <w:tcPr>
            <w:tcW w:w="93" w:type="dxa"/>
          </w:tcPr>
          <w:p w14:paraId="002385A3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A5E95" w14:textId="7D6190A0" w:rsidR="00EC0D58" w:rsidRPr="00711709" w:rsidRDefault="00E34EF5" w:rsidP="00EC0D58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126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689</w:t>
            </w:r>
          </w:p>
        </w:tc>
        <w:tc>
          <w:tcPr>
            <w:tcW w:w="93" w:type="dxa"/>
          </w:tcPr>
          <w:p w14:paraId="079B65F5" w14:textId="77777777" w:rsidR="00EC0D58" w:rsidRPr="00711709" w:rsidRDefault="00EC0D58" w:rsidP="00EC0D58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77777777" w:rsidR="00EC0D58" w:rsidRPr="00711709" w:rsidRDefault="00EC0D58" w:rsidP="00EC0D58">
            <w:pPr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4"/>
                <w:szCs w:val="24"/>
              </w:rPr>
              <w:t>-</w:t>
            </w:r>
          </w:p>
        </w:tc>
      </w:tr>
    </w:tbl>
    <w:p w14:paraId="3DD72314" w14:textId="77777777" w:rsidR="008A7731" w:rsidRDefault="008A7731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65D8A527" w14:textId="53913705" w:rsidR="00E23770" w:rsidRPr="00191294" w:rsidRDefault="00E34EF5" w:rsidP="003036F2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E34EF5">
        <w:rPr>
          <w:rFonts w:ascii="Angsana New" w:hAnsi="Angsana New" w:cs="Angsana New"/>
          <w:lang w:val="en-US"/>
        </w:rPr>
        <w:lastRenderedPageBreak/>
        <w:t>4</w:t>
      </w:r>
      <w:r w:rsidR="00E23770" w:rsidRPr="00191294">
        <w:rPr>
          <w:rFonts w:ascii="Angsana New" w:hAnsi="Angsana New" w:cs="Angsana New"/>
          <w:cs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1</w:t>
      </w:r>
      <w:r w:rsidR="00E23770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2</w:t>
      </w:r>
      <w:r w:rsidR="00E23770" w:rsidRPr="00191294">
        <w:rPr>
          <w:rFonts w:ascii="Angsana New" w:hAnsi="Angsana New" w:cs="Angsana New"/>
          <w:cs/>
          <w:lang w:val="en-US"/>
        </w:rPr>
        <w:tab/>
        <w:t>เงินให้กู้ยืมระยะสั้นแก่บริษัทที่เกี่ยวข้องกัน</w:t>
      </w:r>
    </w:p>
    <w:p w14:paraId="4344C39A" w14:textId="77777777" w:rsidR="00E23770" w:rsidRPr="00191294" w:rsidRDefault="00E23770" w:rsidP="00A07653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91294">
        <w:rPr>
          <w:rFonts w:ascii="Angsana New" w:hAnsi="Angsana New" w:cs="Angsana New"/>
          <w:b/>
          <w:bCs/>
          <w:sz w:val="24"/>
          <w:szCs w:val="24"/>
          <w:lang w:val="en-US"/>
        </w:rPr>
        <w:t>(</w:t>
      </w:r>
      <w:proofErr w:type="gramStart"/>
      <w:r w:rsidRPr="00191294">
        <w:rPr>
          <w:rFonts w:ascii="Angsana New" w:hAnsi="Angsana New" w:cs="Angsana New"/>
          <w:b/>
          <w:bCs/>
          <w:sz w:val="24"/>
          <w:szCs w:val="24"/>
          <w:cs/>
        </w:rPr>
        <w:t>หน่วย :</w:t>
      </w:r>
      <w:proofErr w:type="gramEnd"/>
      <w:r w:rsidRPr="00191294">
        <w:rPr>
          <w:rFonts w:ascii="Angsana New" w:hAnsi="Angsana New" w:cs="Angsana New"/>
          <w:b/>
          <w:bCs/>
          <w:sz w:val="24"/>
          <w:szCs w:val="24"/>
          <w:cs/>
        </w:rPr>
        <w:t xml:space="preserve"> บาท</w:t>
      </w:r>
      <w:r w:rsidRPr="00191294">
        <w:rPr>
          <w:rFonts w:ascii="Angsana New" w:hAnsi="Angsana New" w:cs="Angsana New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E23770" w:rsidRPr="00191294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191294" w:rsidRDefault="00E23770" w:rsidP="00CD076C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191294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19129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F451D" w:rsidRPr="00191294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191294" w:rsidRDefault="007F451D" w:rsidP="00CD076C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1593C089" w:rsidR="007F451D" w:rsidRPr="00191294" w:rsidRDefault="00E34EF5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E4516B4" w14:textId="77777777" w:rsidR="007F451D" w:rsidRPr="00191294" w:rsidRDefault="007F451D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54C6BB1B" w:rsidR="007F451D" w:rsidRPr="00191294" w:rsidRDefault="00E34EF5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</w:tr>
      <w:tr w:rsidR="00EC0D58" w:rsidRPr="00191294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6D16EF35" w:rsidR="00EC0D58" w:rsidRPr="00191294" w:rsidRDefault="00EC0D58" w:rsidP="00EC0D58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E34EF5" w:rsidRPr="00E34EF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5A46F006" w:rsidR="00EC0D58" w:rsidRPr="00191294" w:rsidRDefault="00E34EF5" w:rsidP="00EC0D58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528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CDE029A" w14:textId="77777777" w:rsidR="00EC0D58" w:rsidRPr="00191294" w:rsidRDefault="00EC0D58" w:rsidP="00EC0D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72430A18" w:rsidR="00EC0D58" w:rsidRPr="00711709" w:rsidRDefault="00E34EF5" w:rsidP="00EC0D58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752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281</w:t>
            </w:r>
            <w:r w:rsidR="00EC0D58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551</w:t>
            </w:r>
          </w:p>
        </w:tc>
      </w:tr>
      <w:tr w:rsidR="004657F3" w:rsidRPr="00191294" w14:paraId="40B77BDB" w14:textId="77777777" w:rsidTr="00C2716A">
        <w:trPr>
          <w:trHeight w:val="144"/>
        </w:trPr>
        <w:tc>
          <w:tcPr>
            <w:tcW w:w="5724" w:type="dxa"/>
          </w:tcPr>
          <w:p w14:paraId="393BEB4D" w14:textId="28E19CA0" w:rsidR="004657F3" w:rsidRPr="00191294" w:rsidRDefault="004657F3" w:rsidP="004657F3">
            <w:pPr>
              <w:ind w:left="540" w:right="-202" w:hanging="531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7D221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4ABEB7CC" w14:textId="77777777" w:rsidR="004657F3" w:rsidRPr="00EC0D58" w:rsidRDefault="004657F3" w:rsidP="004657F3">
            <w:pPr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C0D5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19DEA40" w14:textId="77777777" w:rsidR="004657F3" w:rsidRPr="00191294" w:rsidRDefault="004657F3" w:rsidP="004657F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72304442" w14:textId="12843935" w:rsidR="004657F3" w:rsidRPr="00711709" w:rsidRDefault="00E34EF5" w:rsidP="004657F3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</w:t>
            </w:r>
            <w:r w:rsidR="004657F3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352</w:t>
            </w:r>
            <w:r w:rsidR="004657F3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865</w:t>
            </w:r>
          </w:p>
        </w:tc>
      </w:tr>
      <w:tr w:rsidR="004657F3" w:rsidRPr="00191294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27B16A95" w:rsidR="004657F3" w:rsidRPr="00191294" w:rsidRDefault="004657F3" w:rsidP="004657F3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E34EF5" w:rsidRPr="00E34EF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4D853DEC" w:rsidR="004657F3" w:rsidRPr="00191294" w:rsidRDefault="00E34EF5" w:rsidP="004657F3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528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E2921BF" w14:textId="77777777" w:rsidR="004657F3" w:rsidRPr="00191294" w:rsidRDefault="004657F3" w:rsidP="004657F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4293E4C5" w:rsidR="004657F3" w:rsidRPr="00711709" w:rsidRDefault="00E34EF5" w:rsidP="004657F3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4657F3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755</w:t>
            </w:r>
            <w:r w:rsidR="004657F3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634</w:t>
            </w:r>
            <w:r w:rsidR="004657F3" w:rsidRPr="0071170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416</w:t>
            </w:r>
          </w:p>
        </w:tc>
      </w:tr>
    </w:tbl>
    <w:p w14:paraId="6D0ECD55" w14:textId="40590B52" w:rsidR="004C06E3" w:rsidRPr="00191294" w:rsidRDefault="00E34EF5" w:rsidP="008A7731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E34EF5">
        <w:rPr>
          <w:rFonts w:ascii="Angsana New" w:hAnsi="Angsana New" w:cs="Angsana New"/>
          <w:lang w:val="en-US"/>
        </w:rPr>
        <w:t>4</w:t>
      </w:r>
      <w:r w:rsidR="004C06E3" w:rsidRPr="00191294">
        <w:rPr>
          <w:rFonts w:ascii="Angsana New" w:hAnsi="Angsana New" w:cs="Angsana New"/>
          <w:cs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1</w:t>
      </w:r>
      <w:r w:rsidR="004C06E3" w:rsidRPr="00191294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3</w:t>
      </w:r>
      <w:r w:rsidR="004C06E3" w:rsidRPr="00191294">
        <w:rPr>
          <w:rFonts w:ascii="Angsana New" w:hAnsi="Angsana New" w:cs="Angsana New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191294" w:rsidRDefault="004C06E3" w:rsidP="004C06E3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91294">
        <w:rPr>
          <w:rFonts w:ascii="Angsana New" w:hAnsi="Angsana New" w:cs="Angsana New"/>
          <w:b/>
          <w:bCs/>
          <w:sz w:val="24"/>
          <w:szCs w:val="24"/>
          <w:lang w:val="en-US"/>
        </w:rPr>
        <w:t>(</w:t>
      </w:r>
      <w:proofErr w:type="gramStart"/>
      <w:r w:rsidRPr="00191294">
        <w:rPr>
          <w:rFonts w:ascii="Angsana New" w:hAnsi="Angsana New" w:cs="Angsana New"/>
          <w:b/>
          <w:bCs/>
          <w:sz w:val="24"/>
          <w:szCs w:val="24"/>
          <w:cs/>
        </w:rPr>
        <w:t>หน่วย :</w:t>
      </w:r>
      <w:proofErr w:type="gramEnd"/>
      <w:r w:rsidRPr="00191294">
        <w:rPr>
          <w:rFonts w:ascii="Angsana New" w:hAnsi="Angsana New" w:cs="Angsana New"/>
          <w:b/>
          <w:bCs/>
          <w:sz w:val="24"/>
          <w:szCs w:val="24"/>
          <w:cs/>
        </w:rPr>
        <w:t xml:space="preserve"> บาท</w:t>
      </w:r>
      <w:r w:rsidRPr="00191294">
        <w:rPr>
          <w:rFonts w:ascii="Angsana New" w:hAnsi="Angsana New" w:cs="Angsana New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76"/>
        <w:gridCol w:w="20"/>
        <w:gridCol w:w="9"/>
        <w:gridCol w:w="1251"/>
      </w:tblGrid>
      <w:tr w:rsidR="004C06E3" w:rsidRPr="00191294" w14:paraId="39569D64" w14:textId="77777777" w:rsidTr="004C06E3">
        <w:trPr>
          <w:trHeight w:val="144"/>
        </w:trPr>
        <w:tc>
          <w:tcPr>
            <w:tcW w:w="5724" w:type="dxa"/>
          </w:tcPr>
          <w:p w14:paraId="44111097" w14:textId="77777777" w:rsidR="004C06E3" w:rsidRPr="00191294" w:rsidRDefault="004C06E3" w:rsidP="004C06E3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DB63D81" w14:textId="77777777" w:rsidR="004C06E3" w:rsidRPr="00191294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33627719" w14:textId="77777777" w:rsidR="004C06E3" w:rsidRPr="00191294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637FCFE0" w14:textId="77777777" w:rsidR="004C06E3" w:rsidRPr="00191294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06E3" w:rsidRPr="00191294" w14:paraId="72B9F1F3" w14:textId="77777777" w:rsidTr="004C06E3">
        <w:trPr>
          <w:trHeight w:val="144"/>
        </w:trPr>
        <w:tc>
          <w:tcPr>
            <w:tcW w:w="5724" w:type="dxa"/>
          </w:tcPr>
          <w:p w14:paraId="4AE0D713" w14:textId="77777777" w:rsidR="004C06E3" w:rsidRPr="00191294" w:rsidRDefault="004C06E3" w:rsidP="004C06E3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EA7D443" w14:textId="77777777" w:rsidR="004C06E3" w:rsidRPr="00191294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" w:type="dxa"/>
            <w:gridSpan w:val="2"/>
          </w:tcPr>
          <w:p w14:paraId="7786D871" w14:textId="77777777" w:rsidR="004C06E3" w:rsidRPr="00191294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0B2A598B" w14:textId="5703F7D2" w:rsidR="004C06E3" w:rsidRPr="00191294" w:rsidRDefault="00E34EF5" w:rsidP="004C06E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D95A11" w:rsidRPr="00191294" w14:paraId="3269F17A" w14:textId="77777777" w:rsidTr="00937969">
        <w:trPr>
          <w:trHeight w:val="144"/>
        </w:trPr>
        <w:tc>
          <w:tcPr>
            <w:tcW w:w="5724" w:type="dxa"/>
          </w:tcPr>
          <w:p w14:paraId="6283E9EA" w14:textId="3F0C38F7" w:rsidR="00D95A11" w:rsidRPr="00191294" w:rsidRDefault="00D95A11" w:rsidP="00BF7EF9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="00BF7EF9" w:rsidRPr="00191294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ยกมา ณ วันที่ </w:t>
            </w:r>
            <w:r w:rsidR="00E34EF5" w:rsidRPr="00E34EF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79B1B2E9" w14:textId="77777777" w:rsidR="00D95A11" w:rsidRPr="00191294" w:rsidRDefault="00D95A11" w:rsidP="00D95A1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  <w:gridSpan w:val="2"/>
          </w:tcPr>
          <w:p w14:paraId="31298CFB" w14:textId="77777777" w:rsidR="00D95A11" w:rsidRPr="00191294" w:rsidRDefault="00D95A11" w:rsidP="00D95A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vAlign w:val="bottom"/>
          </w:tcPr>
          <w:p w14:paraId="2212483C" w14:textId="1C632247" w:rsidR="00D95A11" w:rsidRPr="00191294" w:rsidRDefault="00E34EF5" w:rsidP="005C399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5C399E" w:rsidRPr="005C399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041</w:t>
            </w:r>
            <w:r w:rsidR="005C399E" w:rsidRPr="005C399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113</w:t>
            </w:r>
          </w:p>
        </w:tc>
      </w:tr>
      <w:tr w:rsidR="00D95A11" w:rsidRPr="00191294" w14:paraId="1183ED98" w14:textId="77777777" w:rsidTr="004C06E3">
        <w:trPr>
          <w:trHeight w:val="144"/>
        </w:trPr>
        <w:tc>
          <w:tcPr>
            <w:tcW w:w="5724" w:type="dxa"/>
          </w:tcPr>
          <w:p w14:paraId="25619A55" w14:textId="77777777" w:rsidR="00D95A11" w:rsidRPr="00191294" w:rsidRDefault="00D95A11" w:rsidP="00D95A11">
            <w:pPr>
              <w:ind w:left="540" w:right="-202" w:hanging="531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76" w:type="dxa"/>
          </w:tcPr>
          <w:p w14:paraId="2C6A6D85" w14:textId="77777777" w:rsidR="00D95A11" w:rsidRPr="00191294" w:rsidRDefault="00D95A11" w:rsidP="00D95A1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  <w:gridSpan w:val="2"/>
          </w:tcPr>
          <w:p w14:paraId="09F85B77" w14:textId="77777777" w:rsidR="00D95A11" w:rsidRPr="00191294" w:rsidRDefault="00D95A11" w:rsidP="00D95A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7D99709" w14:textId="650BDB54" w:rsidR="00D95A11" w:rsidRPr="00191294" w:rsidRDefault="00E34EF5" w:rsidP="004657F3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405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093</w:t>
            </w:r>
          </w:p>
        </w:tc>
      </w:tr>
      <w:tr w:rsidR="00D95A11" w:rsidRPr="00191294" w14:paraId="04A42789" w14:textId="77777777" w:rsidTr="004C06E3">
        <w:trPr>
          <w:trHeight w:val="144"/>
        </w:trPr>
        <w:tc>
          <w:tcPr>
            <w:tcW w:w="5724" w:type="dxa"/>
          </w:tcPr>
          <w:p w14:paraId="0D3E91F9" w14:textId="50371D75" w:rsidR="00D95A11" w:rsidRPr="00191294" w:rsidRDefault="00D95A11" w:rsidP="00BF7EF9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="00BF7EF9" w:rsidRPr="00191294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19129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ยกไป ณ วันที่ </w:t>
            </w:r>
            <w:r w:rsidR="00E34EF5" w:rsidRPr="00E34EF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53723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276" w:type="dxa"/>
          </w:tcPr>
          <w:p w14:paraId="3472C850" w14:textId="77777777" w:rsidR="00D95A11" w:rsidRPr="00191294" w:rsidRDefault="00D95A11" w:rsidP="00D95A1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  <w:gridSpan w:val="2"/>
          </w:tcPr>
          <w:p w14:paraId="327B6A26" w14:textId="77777777" w:rsidR="00D95A11" w:rsidRPr="00191294" w:rsidRDefault="00D95A11" w:rsidP="00D95A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4522EAEE" w:rsidR="00D95A11" w:rsidRPr="00191294" w:rsidRDefault="00E34EF5" w:rsidP="004657F3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446</w:t>
            </w:r>
            <w:r w:rsidR="004657F3" w:rsidRPr="004657F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206</w:t>
            </w:r>
          </w:p>
        </w:tc>
      </w:tr>
    </w:tbl>
    <w:p w14:paraId="288D65F3" w14:textId="6E04862C" w:rsidR="00E23770" w:rsidRPr="00191294" w:rsidRDefault="00E34EF5" w:rsidP="002C5DEA">
      <w:pPr>
        <w:tabs>
          <w:tab w:val="left" w:pos="1080"/>
        </w:tabs>
        <w:spacing w:before="240"/>
        <w:ind w:left="1071" w:right="-86" w:hanging="524"/>
        <w:jc w:val="thaiDistribute"/>
        <w:rPr>
          <w:rFonts w:ascii="Angsana New" w:hAnsi="Angsana New" w:cs="Angsana New"/>
          <w:spacing w:val="-6"/>
          <w:lang w:val="en-US"/>
        </w:rPr>
      </w:pPr>
      <w:r w:rsidRPr="00E34EF5">
        <w:rPr>
          <w:rFonts w:ascii="Angsana New" w:hAnsi="Angsana New" w:cs="Angsana New"/>
          <w:spacing w:val="-10"/>
          <w:lang w:val="en-US"/>
        </w:rPr>
        <w:t>4</w:t>
      </w:r>
      <w:r w:rsidR="008F59E3" w:rsidRPr="00191294">
        <w:rPr>
          <w:rFonts w:ascii="Angsana New" w:hAnsi="Angsana New" w:cs="Angsana New"/>
          <w:spacing w:val="-10"/>
          <w:cs/>
          <w:lang w:val="en-US"/>
        </w:rPr>
        <w:t>.</w:t>
      </w:r>
      <w:r w:rsidRPr="00E34EF5">
        <w:rPr>
          <w:rFonts w:ascii="Angsana New" w:hAnsi="Angsana New" w:cs="Angsana New"/>
          <w:spacing w:val="-10"/>
          <w:lang w:val="en-US"/>
        </w:rPr>
        <w:t>2</w:t>
      </w:r>
      <w:r w:rsidR="008F59E3" w:rsidRPr="00191294">
        <w:rPr>
          <w:rFonts w:ascii="Angsana New" w:hAnsi="Angsana New" w:cs="Angsana New"/>
          <w:spacing w:val="-10"/>
          <w:cs/>
          <w:lang w:val="en-US"/>
        </w:rPr>
        <w:tab/>
      </w:r>
      <w:r w:rsidR="00E23770" w:rsidRPr="00191294">
        <w:rPr>
          <w:rFonts w:ascii="Angsana New" w:hAnsi="Angsana New" w:cs="Angsana New"/>
          <w:spacing w:val="-10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53723F">
        <w:rPr>
          <w:rFonts w:ascii="Angsana New" w:hAnsi="Angsana New" w:cs="Angsana New" w:hint="cs"/>
          <w:spacing w:val="-10"/>
          <w:cs/>
          <w:lang w:val="en-US"/>
        </w:rPr>
        <w:t>สาม</w:t>
      </w:r>
      <w:r w:rsidR="00E23770" w:rsidRPr="00191294">
        <w:rPr>
          <w:rFonts w:ascii="Angsana New" w:hAnsi="Angsana New" w:cs="Angsana New"/>
          <w:spacing w:val="-10"/>
          <w:cs/>
          <w:lang w:val="en-US"/>
        </w:rPr>
        <w:t xml:space="preserve">เดือนสิ้นสุดวันที่ </w:t>
      </w:r>
      <w:r w:rsidRPr="00E34EF5">
        <w:rPr>
          <w:rFonts w:ascii="Angsana New" w:hAnsi="Angsana New" w:cs="Angsana New"/>
          <w:spacing w:val="-10"/>
          <w:lang w:val="en-US"/>
        </w:rPr>
        <w:t>31</w:t>
      </w:r>
      <w:r w:rsidR="00DD0777" w:rsidRPr="00191294">
        <w:rPr>
          <w:rFonts w:ascii="Angsana New" w:hAnsi="Angsana New" w:cs="Angsana New"/>
          <w:spacing w:val="-10"/>
          <w:lang w:val="en-US"/>
        </w:rPr>
        <w:t xml:space="preserve"> </w:t>
      </w:r>
      <w:r w:rsidR="0053723F">
        <w:rPr>
          <w:rFonts w:ascii="Angsana New" w:hAnsi="Angsana New" w:cs="Angsana New" w:hint="cs"/>
          <w:spacing w:val="-10"/>
          <w:cs/>
          <w:lang w:val="en-US"/>
        </w:rPr>
        <w:t>มีนาคม</w:t>
      </w:r>
      <w:r w:rsidR="00E23770" w:rsidRPr="00191294">
        <w:rPr>
          <w:rFonts w:ascii="Angsana New" w:hAnsi="Angsana New" w:cs="Angsana New"/>
          <w:spacing w:val="-10"/>
          <w:lang w:val="en-US"/>
        </w:rPr>
        <w:t xml:space="preserve"> </w:t>
      </w:r>
      <w:r w:rsidR="00A13152" w:rsidRPr="00191294">
        <w:rPr>
          <w:rFonts w:ascii="Angsana New" w:hAnsi="Angsana New" w:cs="Angsana New" w:hint="cs"/>
          <w:spacing w:val="-10"/>
          <w:cs/>
          <w:lang w:val="en-US"/>
        </w:rPr>
        <w:t xml:space="preserve">          </w:t>
      </w:r>
      <w:r w:rsidR="00E23770" w:rsidRPr="00191294">
        <w:rPr>
          <w:rFonts w:ascii="Angsana New" w:hAnsi="Angsana New" w:cs="Angsana New"/>
          <w:spacing w:val="-10"/>
          <w:cs/>
          <w:lang w:val="en-US"/>
        </w:rPr>
        <w:t>มีดังนี้</w:t>
      </w:r>
    </w:p>
    <w:tbl>
      <w:tblPr>
        <w:tblW w:w="5398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E23770" w:rsidRPr="00191294" w14:paraId="0FA6EA01" w14:textId="77777777" w:rsidTr="009F1086">
        <w:trPr>
          <w:trHeight w:val="74"/>
        </w:trPr>
        <w:tc>
          <w:tcPr>
            <w:tcW w:w="2114" w:type="dxa"/>
          </w:tcPr>
          <w:p w14:paraId="538CD113" w14:textId="77777777" w:rsidR="00E23770" w:rsidRPr="00191294" w:rsidRDefault="00E23770" w:rsidP="00704E74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C3DAFC6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458D3205" w14:textId="77777777" w:rsidR="00E23770" w:rsidRPr="00191294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C4C3A8" w14:textId="77777777" w:rsidR="00E23770" w:rsidRPr="00191294" w:rsidRDefault="00E23770" w:rsidP="00704E74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B92D5B5" w14:textId="77777777" w:rsidR="00E23770" w:rsidRPr="00191294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6B1D33C7" w14:textId="77777777" w:rsidR="00E23770" w:rsidRPr="00191294" w:rsidRDefault="00E23770" w:rsidP="00704E74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A584DE1" w14:textId="77777777" w:rsidR="00E23770" w:rsidRPr="00191294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8B0A2DC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B647788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84AA3A7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2751243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204A70F4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2DC0799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E1C52F2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23770" w:rsidRPr="00191294" w14:paraId="7C82F073" w14:textId="77777777" w:rsidTr="009F1086">
        <w:trPr>
          <w:trHeight w:val="74"/>
        </w:trPr>
        <w:tc>
          <w:tcPr>
            <w:tcW w:w="2114" w:type="dxa"/>
          </w:tcPr>
          <w:p w14:paraId="116BE4E9" w14:textId="77777777" w:rsidR="00E23770" w:rsidRPr="00191294" w:rsidRDefault="00E23770" w:rsidP="008D4A91">
            <w:pPr>
              <w:spacing w:line="260" w:lineRule="exact"/>
              <w:ind w:left="-18" w:right="-198" w:firstLine="279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73396920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23770" w:rsidRPr="00191294" w14:paraId="0F28235E" w14:textId="77777777" w:rsidTr="009F1086">
        <w:trPr>
          <w:trHeight w:val="74"/>
        </w:trPr>
        <w:tc>
          <w:tcPr>
            <w:tcW w:w="2114" w:type="dxa"/>
          </w:tcPr>
          <w:p w14:paraId="603A1A2E" w14:textId="77777777" w:rsidR="00E23770" w:rsidRPr="00191294" w:rsidRDefault="00E23770" w:rsidP="00704E74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00B42AF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3B0A0399" w14:textId="77777777" w:rsidR="00E23770" w:rsidRPr="00191294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A38DE20" w14:textId="77777777" w:rsidR="00E23770" w:rsidRPr="00191294" w:rsidRDefault="00E23770" w:rsidP="00704E74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AE276C" w14:textId="77777777" w:rsidR="00E23770" w:rsidRPr="00191294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2E2B441C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CE0B2E6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633BFB64" w14:textId="77777777" w:rsidR="00E23770" w:rsidRPr="0019129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D5616A" w:rsidRPr="00191294" w14:paraId="76D64642" w14:textId="77777777" w:rsidTr="00C4009F">
        <w:trPr>
          <w:trHeight w:val="74"/>
        </w:trPr>
        <w:tc>
          <w:tcPr>
            <w:tcW w:w="2114" w:type="dxa"/>
          </w:tcPr>
          <w:p w14:paraId="11E1802E" w14:textId="77777777" w:rsidR="00D5616A" w:rsidRPr="00191294" w:rsidRDefault="00D5616A" w:rsidP="00D5616A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2FF0C93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5D922F27" w14:textId="77777777" w:rsidR="00D5616A" w:rsidRPr="00191294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27DD82" w14:textId="77777777" w:rsidR="00D5616A" w:rsidRPr="00191294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3069A51C" w14:textId="77777777" w:rsidR="00D5616A" w:rsidRPr="0019129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FEFF7B0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3FE16F2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5C30CFF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D5616A" w:rsidRPr="00191294" w14:paraId="4A35ECFE" w14:textId="77777777" w:rsidTr="009F1086">
        <w:trPr>
          <w:trHeight w:val="74"/>
        </w:trPr>
        <w:tc>
          <w:tcPr>
            <w:tcW w:w="2114" w:type="dxa"/>
          </w:tcPr>
          <w:p w14:paraId="155257F4" w14:textId="77777777" w:rsidR="00D5616A" w:rsidRPr="00191294" w:rsidRDefault="00D5616A" w:rsidP="00D5616A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304D66E" w14:textId="0E96D281" w:rsidR="00D5616A" w:rsidRPr="00191294" w:rsidRDefault="00E34EF5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D5616A"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BA2E293" w14:textId="77777777" w:rsidR="00D5616A" w:rsidRPr="00191294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AE61C" w14:textId="77777777" w:rsidR="00D5616A" w:rsidRPr="00191294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FAA" w14:textId="77777777" w:rsidR="00D5616A" w:rsidRPr="0019129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1F163" w14:textId="77777777" w:rsidR="00D5616A" w:rsidRPr="00191294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02C63AA3" w14:textId="77777777" w:rsidR="00D5616A" w:rsidRPr="0019129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2043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</w:t>
            </w: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661CA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5CBD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8B76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F0EAD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="002579BC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4B02D066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601B2D2" w14:textId="17EC1BE2" w:rsidR="00D5616A" w:rsidRPr="00191294" w:rsidRDefault="00E34EF5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D5616A"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53723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D5616A" w:rsidRPr="00191294" w14:paraId="240F256B" w14:textId="77777777" w:rsidTr="009F1086">
        <w:trPr>
          <w:trHeight w:val="74"/>
        </w:trPr>
        <w:tc>
          <w:tcPr>
            <w:tcW w:w="2114" w:type="dxa"/>
          </w:tcPr>
          <w:p w14:paraId="11D1A9C9" w14:textId="77777777" w:rsidR="00D5616A" w:rsidRPr="00191294" w:rsidRDefault="00D5616A" w:rsidP="00D5616A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336B51DF" w14:textId="17E6501E" w:rsidR="00D5616A" w:rsidRPr="00191294" w:rsidRDefault="00E34EF5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3730A749" w14:textId="77777777" w:rsidR="00D5616A" w:rsidRPr="00191294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608E7C1A" w14:textId="77777777" w:rsidR="00D5616A" w:rsidRPr="00191294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53BD074" w14:textId="77777777" w:rsidR="00D5616A" w:rsidRPr="0019129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72B8D844" w14:textId="77777777" w:rsidR="00D5616A" w:rsidRPr="00191294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84D98A6" w14:textId="77777777" w:rsidR="00D5616A" w:rsidRPr="0019129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3E5DA2B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3EF707F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43BB9FEA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9918BB2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649ADCA2" w14:textId="7DEFA8E9" w:rsidR="00D5616A" w:rsidRPr="00191294" w:rsidRDefault="00E34EF5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D5616A" w:rsidRPr="00191294" w14:paraId="5110A54D" w14:textId="77777777" w:rsidTr="0003018D">
        <w:trPr>
          <w:trHeight w:val="74"/>
        </w:trPr>
        <w:tc>
          <w:tcPr>
            <w:tcW w:w="2114" w:type="dxa"/>
          </w:tcPr>
          <w:p w14:paraId="741B494B" w14:textId="77777777" w:rsidR="00D5616A" w:rsidRPr="00191294" w:rsidRDefault="00D5616A" w:rsidP="00D5616A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55D7B0C4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D5616A" w:rsidRPr="00191294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30B161D8" w14:textId="77777777" w:rsidR="00D5616A" w:rsidRPr="00191294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00359E3" w14:textId="77777777" w:rsidR="00D5616A" w:rsidRPr="0019129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B9C18B4" w14:textId="77777777" w:rsidR="00D5616A" w:rsidRPr="00191294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E6C96EA" w14:textId="77777777" w:rsidR="00D5616A" w:rsidRPr="0019129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56E693EE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6C5F44A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5339AB20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01B9470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46A8B410" w14:textId="77777777" w:rsidR="00D5616A" w:rsidRPr="0019129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366337" w14:paraId="06C286EB" w14:textId="77777777" w:rsidTr="000D474B">
        <w:trPr>
          <w:trHeight w:val="74"/>
        </w:trPr>
        <w:tc>
          <w:tcPr>
            <w:tcW w:w="2114" w:type="dxa"/>
          </w:tcPr>
          <w:p w14:paraId="06A24C80" w14:textId="77777777" w:rsidR="00366337" w:rsidRPr="00191294" w:rsidRDefault="00366337" w:rsidP="00366337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6F98" w14:textId="1B2C6D94" w:rsidR="00366337" w:rsidRPr="004657F3" w:rsidRDefault="00E34EF5" w:rsidP="00366337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="00366337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390</w:t>
            </w:r>
            <w:r w:rsidR="00366337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366337" w:rsidRPr="00191294" w:rsidRDefault="00366337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49D29" w14:textId="77777777" w:rsidR="00366337" w:rsidRPr="00711709" w:rsidRDefault="00366337" w:rsidP="0036633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DDA8C" w14:textId="77777777" w:rsidR="00366337" w:rsidRPr="00191294" w:rsidRDefault="00366337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77777777" w:rsidR="00366337" w:rsidRPr="00711709" w:rsidRDefault="00366337" w:rsidP="0036633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366337" w:rsidRPr="00191294" w:rsidRDefault="00366337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13D04D" w14:textId="77777777" w:rsidR="00366337" w:rsidRPr="00711709" w:rsidRDefault="00366337" w:rsidP="0036633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2AF41C" w14:textId="77777777" w:rsidR="00366337" w:rsidRPr="00191294" w:rsidRDefault="00366337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3C3B8" w14:textId="1BE3D2C8" w:rsidR="00366337" w:rsidRPr="00AD5B6D" w:rsidRDefault="00E34EF5" w:rsidP="00366337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66337"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639</w:t>
            </w:r>
            <w:r w:rsidR="00366337"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726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366337" w:rsidRPr="00AD5B6D" w:rsidRDefault="00366337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037B3FEB" w:rsidR="00366337" w:rsidRPr="00AD5B6D" w:rsidRDefault="00366337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AD5B6D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538</w:t>
            </w:r>
            <w:r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355</w:t>
            </w:r>
            <w:r w:rsidRPr="00AD5B6D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366337" w:rsidRPr="00191294" w:rsidRDefault="00366337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164079CD" w:rsidR="00366337" w:rsidRPr="00E43B65" w:rsidRDefault="00E34EF5" w:rsidP="00366337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108</w:t>
            </w:r>
            <w:r w:rsidR="00366337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492</w:t>
            </w:r>
            <w:r w:rsidR="00366337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050</w:t>
            </w:r>
          </w:p>
        </w:tc>
      </w:tr>
      <w:tr w:rsidR="00AB3751" w:rsidRPr="00191294" w14:paraId="3D03837A" w14:textId="77777777" w:rsidTr="0003018D">
        <w:trPr>
          <w:trHeight w:val="261"/>
        </w:trPr>
        <w:tc>
          <w:tcPr>
            <w:tcW w:w="2114" w:type="dxa"/>
          </w:tcPr>
          <w:p w14:paraId="6FBE96F9" w14:textId="77777777" w:rsidR="00AB3751" w:rsidRPr="00191294" w:rsidRDefault="00AB3751" w:rsidP="00AB3751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B1BC" w14:textId="202C3CBB" w:rsidR="00AB3751" w:rsidRPr="004657F3" w:rsidRDefault="00E34EF5" w:rsidP="00AB3751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678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B9CAB7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2A865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30355" w14:textId="76467B79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BCE567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98F03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43D4" w14:textId="45CA1092" w:rsidR="00AB3751" w:rsidRPr="00191294" w:rsidRDefault="00E34EF5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AB3751"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940</w:t>
            </w:r>
            <w:r w:rsidR="00AB3751"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038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4D4A2BE2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054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021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2936E51C" w:rsidR="00AB3751" w:rsidRPr="00E43B65" w:rsidRDefault="00E34EF5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156</w:t>
            </w:r>
            <w:r w:rsidR="00AB3751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564</w:t>
            </w:r>
            <w:r w:rsidR="00AB3751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424</w:t>
            </w:r>
          </w:p>
        </w:tc>
      </w:tr>
      <w:tr w:rsidR="00AB3751" w:rsidRPr="00191294" w14:paraId="2BBCFC86" w14:textId="77777777" w:rsidTr="0003018D">
        <w:trPr>
          <w:trHeight w:val="74"/>
        </w:trPr>
        <w:tc>
          <w:tcPr>
            <w:tcW w:w="2114" w:type="dxa"/>
          </w:tcPr>
          <w:p w14:paraId="4AD7AE85" w14:textId="77777777" w:rsidR="00AB3751" w:rsidRPr="00191294" w:rsidRDefault="00AB3751" w:rsidP="00AB3751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FDEE" w14:textId="0658969A" w:rsidR="00AB3751" w:rsidRPr="004657F3" w:rsidRDefault="00E34EF5" w:rsidP="00AB3751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375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760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580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82649D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A81C5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D315F40" w14:textId="105A0FC9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183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006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29419B1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AA57EB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FBAA2F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588097DF" w:rsidR="00AB3751" w:rsidRPr="00191294" w:rsidRDefault="00E34EF5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="00AB3751"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782</w:t>
            </w:r>
            <w:r w:rsidR="00AB3751"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48C229BC" w:rsidR="00AB3751" w:rsidRPr="00E43B65" w:rsidRDefault="00E34EF5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379</w:t>
            </w:r>
            <w:r w:rsidR="00AB3751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360</w:t>
            </w:r>
            <w:r w:rsidR="00AB3751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079</w:t>
            </w:r>
          </w:p>
        </w:tc>
      </w:tr>
      <w:tr w:rsidR="00AB3751" w:rsidRPr="00191294" w14:paraId="21D0A196" w14:textId="77777777" w:rsidTr="0003018D">
        <w:trPr>
          <w:trHeight w:val="74"/>
        </w:trPr>
        <w:tc>
          <w:tcPr>
            <w:tcW w:w="2114" w:type="dxa"/>
          </w:tcPr>
          <w:p w14:paraId="0C30755A" w14:textId="77777777" w:rsidR="00AB3751" w:rsidRPr="00191294" w:rsidRDefault="00AB3751" w:rsidP="00AB3751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2BAEA" w14:textId="6D972A99" w:rsidR="00AB3751" w:rsidRPr="004657F3" w:rsidRDefault="00E34EF5" w:rsidP="00AB3751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E4EA35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F9CBE5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0FE576" w14:textId="225D4F51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159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500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74BF9D4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BBF164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2845B8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7E5B4384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AB375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Pr="00AB375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453</w:t>
            </w:r>
            <w:r w:rsidRPr="00AB375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146</w:t>
            </w:r>
            <w:r w:rsidRPr="00AB375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7DF92947" w:rsidR="00AB3751" w:rsidRPr="00E43B65" w:rsidRDefault="00E34EF5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AB3751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970</w:t>
            </w:r>
            <w:r w:rsidR="00AB3751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292</w:t>
            </w:r>
            <w:r w:rsidR="00AB3751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135</w:t>
            </w:r>
          </w:p>
        </w:tc>
      </w:tr>
      <w:tr w:rsidR="00AB3751" w:rsidRPr="00191294" w14:paraId="65FEDF07" w14:textId="77777777" w:rsidTr="0003018D">
        <w:trPr>
          <w:trHeight w:val="74"/>
        </w:trPr>
        <w:tc>
          <w:tcPr>
            <w:tcW w:w="2114" w:type="dxa"/>
          </w:tcPr>
          <w:p w14:paraId="5BD3AABE" w14:textId="77777777" w:rsidR="00AB3751" w:rsidRPr="00191294" w:rsidRDefault="00AB3751" w:rsidP="00AB3751">
            <w:pPr>
              <w:spacing w:line="260" w:lineRule="exact"/>
              <w:ind w:left="448" w:right="4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4A1E27" w14:textId="64DC333F" w:rsidR="00AB3751" w:rsidRPr="004657F3" w:rsidRDefault="00E34EF5" w:rsidP="00AB3751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786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074</w:t>
            </w:r>
            <w:r w:rsidR="00AB3751" w:rsidRPr="004657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F6461D5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A250F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53C93E2" w14:textId="1D91AC60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171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683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006</w:t>
            </w:r>
            <w:r w:rsidRPr="004657F3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6E0B4FC" w14:textId="77777777" w:rsidR="00AB3751" w:rsidRPr="00711709" w:rsidRDefault="00AB3751" w:rsidP="00AB375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8BD8FF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1235ADD2" w:rsidR="00AB3751" w:rsidRPr="00191294" w:rsidRDefault="00E34EF5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</w:t>
            </w:r>
            <w:r w:rsidR="000E7C3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579</w:t>
            </w:r>
            <w:r w:rsidR="000E7C3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0AA92222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AB375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</w:t>
            </w:r>
            <w:r w:rsidR="001A081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263</w:t>
            </w:r>
            <w:r w:rsidR="00442C32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017</w:t>
            </w:r>
            <w:r w:rsidRPr="00AB375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AB3751" w:rsidRPr="00191294" w:rsidRDefault="00AB3751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4A0DFA53" w:rsidR="00AB3751" w:rsidRPr="00E43B65" w:rsidRDefault="00E34EF5" w:rsidP="00AB3751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AD2F39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614</w:t>
            </w:r>
            <w:r w:rsidR="008D5BFA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708</w:t>
            </w:r>
            <w:r w:rsidR="008D5BFA" w:rsidRPr="00E43B6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688</w:t>
            </w:r>
          </w:p>
        </w:tc>
      </w:tr>
    </w:tbl>
    <w:p w14:paraId="7DBF04E1" w14:textId="77777777" w:rsidR="00BF7EF9" w:rsidRPr="00191294" w:rsidRDefault="00BF7EF9" w:rsidP="004657F3">
      <w:pPr>
        <w:rPr>
          <w:rFonts w:ascii="Angsana New" w:hAnsi="Angsana New" w:cs="Angsana New"/>
          <w:sz w:val="24"/>
          <w:szCs w:val="24"/>
        </w:rPr>
      </w:pPr>
    </w:p>
    <w:p w14:paraId="242B16D0" w14:textId="77777777" w:rsidR="00430DCD" w:rsidRPr="00191294" w:rsidRDefault="00430DCD" w:rsidP="004657F3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5398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8D4A91" w:rsidRPr="00191294" w14:paraId="5A7E0E12" w14:textId="77777777" w:rsidTr="00781C76">
        <w:trPr>
          <w:trHeight w:val="74"/>
        </w:trPr>
        <w:tc>
          <w:tcPr>
            <w:tcW w:w="2114" w:type="dxa"/>
          </w:tcPr>
          <w:p w14:paraId="2416F2C5" w14:textId="77777777" w:rsidR="008D4A91" w:rsidRPr="00191294" w:rsidRDefault="008D4A91" w:rsidP="004657F3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F6C34CD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5327005" w14:textId="77777777" w:rsidR="008D4A91" w:rsidRPr="00191294" w:rsidRDefault="008D4A91" w:rsidP="004657F3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B003799" w14:textId="77777777" w:rsidR="008D4A91" w:rsidRPr="00191294" w:rsidRDefault="008D4A91" w:rsidP="004657F3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6261C2DE" w14:textId="77777777" w:rsidR="008D4A91" w:rsidRPr="00191294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B7DBA21" w14:textId="77777777" w:rsidR="008D4A91" w:rsidRPr="00191294" w:rsidRDefault="008D4A91" w:rsidP="004657F3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15A6B05" w14:textId="77777777" w:rsidR="008D4A91" w:rsidRPr="00191294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4C848EE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2A28917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071DFEE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A853E2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3A6C765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03C5158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05098D4A" w14:textId="77777777" w:rsidR="008D4A91" w:rsidRPr="0019129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8D4A91" w:rsidRPr="00191294" w14:paraId="79B7F964" w14:textId="77777777" w:rsidTr="00781C76">
        <w:trPr>
          <w:trHeight w:val="74"/>
        </w:trPr>
        <w:tc>
          <w:tcPr>
            <w:tcW w:w="2114" w:type="dxa"/>
          </w:tcPr>
          <w:p w14:paraId="30EEBF9A" w14:textId="77777777" w:rsidR="008D4A91" w:rsidRPr="00191294" w:rsidRDefault="008D4A91" w:rsidP="00781C76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52394279" w14:textId="77777777" w:rsidR="008D4A91" w:rsidRPr="00191294" w:rsidRDefault="008D4A91" w:rsidP="00781C7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D4A91" w:rsidRPr="00191294" w14:paraId="201DA4CD" w14:textId="77777777" w:rsidTr="00781C76">
        <w:trPr>
          <w:trHeight w:val="74"/>
        </w:trPr>
        <w:tc>
          <w:tcPr>
            <w:tcW w:w="2114" w:type="dxa"/>
          </w:tcPr>
          <w:p w14:paraId="669B808B" w14:textId="77777777" w:rsidR="008D4A91" w:rsidRPr="00191294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769F38E6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556B8AE" w14:textId="77777777" w:rsidR="008D4A91" w:rsidRPr="0019129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AF7BF0D" w14:textId="77777777" w:rsidR="008D4A91" w:rsidRPr="00191294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D695FBE" w14:textId="77777777" w:rsidR="008D4A91" w:rsidRPr="0019129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E8AC5FB" w14:textId="77777777" w:rsidR="008D4A91" w:rsidRPr="00191294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D9EC60" w14:textId="77777777" w:rsidR="008D4A91" w:rsidRPr="0019129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F4DEF92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ECA5EE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0A678E5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78D670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FC75A15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D7B7D6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37B46F46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8D4A91" w:rsidRPr="00191294" w14:paraId="21BD21D0" w14:textId="77777777" w:rsidTr="00781C76">
        <w:trPr>
          <w:trHeight w:val="74"/>
        </w:trPr>
        <w:tc>
          <w:tcPr>
            <w:tcW w:w="2114" w:type="dxa"/>
          </w:tcPr>
          <w:p w14:paraId="2C48142E" w14:textId="77777777" w:rsidR="008D4A91" w:rsidRPr="00191294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43AFC08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45E39825" w14:textId="77777777" w:rsidR="008D4A91" w:rsidRPr="0019129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50AA18" w14:textId="77777777" w:rsidR="008D4A91" w:rsidRPr="00191294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7C9A2EB6" w14:textId="77777777" w:rsidR="008D4A91" w:rsidRPr="0019129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1FEEDB5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6BF220AD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2DC8A94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53723F" w:rsidRPr="00191294" w14:paraId="23F82592" w14:textId="77777777" w:rsidTr="00781C76">
        <w:trPr>
          <w:trHeight w:val="74"/>
        </w:trPr>
        <w:tc>
          <w:tcPr>
            <w:tcW w:w="2114" w:type="dxa"/>
          </w:tcPr>
          <w:p w14:paraId="6FC6FE6D" w14:textId="77777777" w:rsidR="0053723F" w:rsidRPr="00191294" w:rsidRDefault="0053723F" w:rsidP="0053723F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01BA1F2" w14:textId="54ABCDBD" w:rsidR="0053723F" w:rsidRPr="00191294" w:rsidRDefault="00E34EF5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53723F"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F208E9C" w14:textId="77777777" w:rsidR="0053723F" w:rsidRPr="00191294" w:rsidRDefault="0053723F" w:rsidP="0053723F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C04BD" w14:textId="77777777" w:rsidR="0053723F" w:rsidRPr="00191294" w:rsidRDefault="0053723F" w:rsidP="0053723F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E8920" w14:textId="77777777" w:rsidR="0053723F" w:rsidRPr="00191294" w:rsidRDefault="0053723F" w:rsidP="0053723F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4885" w14:textId="77777777" w:rsidR="0053723F" w:rsidRPr="00191294" w:rsidRDefault="0053723F" w:rsidP="0053723F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270E037D" w14:textId="77777777" w:rsidR="0053723F" w:rsidRPr="00191294" w:rsidRDefault="0053723F" w:rsidP="0053723F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89ED6" w14:textId="77777777" w:rsidR="0053723F" w:rsidRPr="00191294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25C12" w14:textId="77777777" w:rsidR="0053723F" w:rsidRPr="00191294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00B3" w14:textId="77777777" w:rsidR="0053723F" w:rsidRPr="00191294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48F" w14:textId="77777777" w:rsidR="0053723F" w:rsidRPr="00191294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17E6" w14:textId="77777777" w:rsidR="0053723F" w:rsidRPr="00191294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="002579BC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7F01A400" w14:textId="77777777" w:rsidR="0053723F" w:rsidRPr="00191294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CFD7ED8" w14:textId="3D68A66B" w:rsidR="0053723F" w:rsidRPr="00191294" w:rsidRDefault="00E34EF5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53723F"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53723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8D4A91" w:rsidRPr="00191294" w14:paraId="5DC3B8F8" w14:textId="77777777" w:rsidTr="008D4A91">
        <w:trPr>
          <w:trHeight w:val="74"/>
        </w:trPr>
        <w:tc>
          <w:tcPr>
            <w:tcW w:w="2114" w:type="dxa"/>
          </w:tcPr>
          <w:p w14:paraId="01C62AAF" w14:textId="77777777" w:rsidR="008D4A91" w:rsidRPr="00191294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A602A7B" w14:textId="5AC58B17" w:rsidR="008D4A91" w:rsidRPr="00191294" w:rsidRDefault="00E34EF5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4" w:type="dxa"/>
          </w:tcPr>
          <w:p w14:paraId="464A7F49" w14:textId="77777777" w:rsidR="008D4A91" w:rsidRPr="0019129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01F2C1" w14:textId="77777777" w:rsidR="008D4A91" w:rsidRPr="00191294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CCAAAC8" w14:textId="77777777" w:rsidR="008D4A91" w:rsidRPr="0019129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6069E3D" w14:textId="77777777" w:rsidR="008D4A91" w:rsidRPr="00191294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6F14D12" w14:textId="77777777" w:rsidR="008D4A91" w:rsidRPr="0019129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62268D3E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C057E54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79CC518D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E6183F0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E0F4F73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C67D0A2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15BBB963" w14:textId="1AACF9DD" w:rsidR="008D4A91" w:rsidRPr="00191294" w:rsidRDefault="00E34EF5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</w:tr>
      <w:tr w:rsidR="008D4A91" w:rsidRPr="00191294" w14:paraId="6F46E05C" w14:textId="77777777" w:rsidTr="008D4A91">
        <w:trPr>
          <w:trHeight w:val="74"/>
        </w:trPr>
        <w:tc>
          <w:tcPr>
            <w:tcW w:w="2114" w:type="dxa"/>
          </w:tcPr>
          <w:p w14:paraId="389BF02A" w14:textId="77777777" w:rsidR="008D4A91" w:rsidRPr="00191294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1594E94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A285D01" w14:textId="77777777" w:rsidR="008D4A91" w:rsidRPr="0019129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984D604" w14:textId="77777777" w:rsidR="008D4A91" w:rsidRPr="00191294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132B72" w14:textId="77777777" w:rsidR="008D4A91" w:rsidRPr="0019129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276A601" w14:textId="77777777" w:rsidR="008D4A91" w:rsidRPr="00191294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CCB5C4A" w14:textId="77777777" w:rsidR="008D4A91" w:rsidRPr="0019129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00A05A41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22B31B26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4C2548BD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D644806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B2BE9BF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EB2F683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2A7ED49" w14:textId="77777777" w:rsidR="008D4A91" w:rsidRPr="0019129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C0D58" w:rsidRPr="00191294" w14:paraId="7A254FFF" w14:textId="77777777" w:rsidTr="00711709">
        <w:trPr>
          <w:trHeight w:val="74"/>
        </w:trPr>
        <w:tc>
          <w:tcPr>
            <w:tcW w:w="2114" w:type="dxa"/>
          </w:tcPr>
          <w:p w14:paraId="0D1A1745" w14:textId="77777777" w:rsidR="00EC0D58" w:rsidRPr="00191294" w:rsidRDefault="00EC0D58" w:rsidP="00EC0D58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vAlign w:val="center"/>
          </w:tcPr>
          <w:p w14:paraId="3CFB70A2" w14:textId="2CA3F389" w:rsidR="00EC0D58" w:rsidRPr="00711709" w:rsidRDefault="00E34EF5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621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673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677</w:t>
            </w:r>
          </w:p>
        </w:tc>
        <w:tc>
          <w:tcPr>
            <w:tcW w:w="104" w:type="dxa"/>
          </w:tcPr>
          <w:p w14:paraId="151CC408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0B991DD5" w14:textId="77777777" w:rsidR="00EC0D58" w:rsidRPr="00711709" w:rsidRDefault="00EC0D58" w:rsidP="00EC0D5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C1A2D54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349A4CA" w14:textId="7CBB6145" w:rsidR="00EC0D58" w:rsidRPr="00711709" w:rsidRDefault="00EC0D58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1B43B8D8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1016F9AF" w14:textId="04443786" w:rsidR="00EC0D58" w:rsidRPr="00711709" w:rsidRDefault="00E34EF5" w:rsidP="00EC0D58">
            <w:pPr>
              <w:tabs>
                <w:tab w:val="decimal" w:pos="102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705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939</w:t>
            </w:r>
          </w:p>
        </w:tc>
        <w:tc>
          <w:tcPr>
            <w:tcW w:w="100" w:type="dxa"/>
          </w:tcPr>
          <w:p w14:paraId="5C755F6D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1DDAC2EC" w14:textId="1484D3CF" w:rsidR="00EC0D58" w:rsidRPr="00711709" w:rsidRDefault="00E34EF5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066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169</w:t>
            </w:r>
          </w:p>
        </w:tc>
        <w:tc>
          <w:tcPr>
            <w:tcW w:w="100" w:type="dxa"/>
          </w:tcPr>
          <w:p w14:paraId="6C74A7E8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25A56C2" w14:textId="0FB149CD" w:rsidR="00EC0D58" w:rsidRPr="00711709" w:rsidRDefault="00E34EF5" w:rsidP="00EC0D58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678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0" w:type="dxa"/>
          </w:tcPr>
          <w:p w14:paraId="6EBF2478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5E70130" w14:textId="65098509" w:rsidR="00EC0D58" w:rsidRPr="00711709" w:rsidRDefault="00E34EF5" w:rsidP="00EC0D5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631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715</w:t>
            </w:r>
          </w:p>
        </w:tc>
      </w:tr>
      <w:tr w:rsidR="00EC0D58" w:rsidRPr="00191294" w14:paraId="1083619C" w14:textId="77777777" w:rsidTr="00711709">
        <w:trPr>
          <w:trHeight w:val="74"/>
        </w:trPr>
        <w:tc>
          <w:tcPr>
            <w:tcW w:w="2114" w:type="dxa"/>
          </w:tcPr>
          <w:p w14:paraId="047AE75F" w14:textId="77777777" w:rsidR="00EC0D58" w:rsidRPr="00191294" w:rsidRDefault="00EC0D58" w:rsidP="00EC0D58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vAlign w:val="center"/>
          </w:tcPr>
          <w:p w14:paraId="7A0AD331" w14:textId="5E2B6826" w:rsidR="00EC0D58" w:rsidRPr="00711709" w:rsidRDefault="00E34EF5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243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254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658</w:t>
            </w:r>
          </w:p>
        </w:tc>
        <w:tc>
          <w:tcPr>
            <w:tcW w:w="104" w:type="dxa"/>
          </w:tcPr>
          <w:p w14:paraId="0C54FB09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332F420A" w14:textId="77777777" w:rsidR="00EC0D58" w:rsidRPr="00711709" w:rsidRDefault="00EC0D58" w:rsidP="00EC0D5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7055532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2A237A7" w14:textId="77777777" w:rsidR="00EC0D58" w:rsidRPr="00711709" w:rsidRDefault="00EC0D58" w:rsidP="00EC0D5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43DEF5E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571499A0" w14:textId="77777777" w:rsidR="00EC0D58" w:rsidRPr="00711709" w:rsidRDefault="00EC0D58" w:rsidP="00EC0D58">
            <w:pPr>
              <w:tabs>
                <w:tab w:val="decimal" w:pos="58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C567CF8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2D051AE0" w14:textId="2424F8F0" w:rsidR="00EC0D58" w:rsidRPr="00711709" w:rsidRDefault="00E34EF5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215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701</w:t>
            </w:r>
          </w:p>
        </w:tc>
        <w:tc>
          <w:tcPr>
            <w:tcW w:w="100" w:type="dxa"/>
          </w:tcPr>
          <w:p w14:paraId="37E4C29E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E0AE690" w14:textId="17273501" w:rsidR="00EC0D58" w:rsidRPr="00711709" w:rsidRDefault="00EC0D58" w:rsidP="00EC0D58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735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950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633C00DF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0FFA4DB2" w14:textId="04E2DA28" w:rsidR="00EC0D58" w:rsidRPr="00711709" w:rsidRDefault="00E34EF5" w:rsidP="00EC0D5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734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409</w:t>
            </w:r>
          </w:p>
        </w:tc>
      </w:tr>
      <w:tr w:rsidR="00EC0D58" w:rsidRPr="00191294" w14:paraId="39708660" w14:textId="77777777" w:rsidTr="00711709">
        <w:trPr>
          <w:trHeight w:val="74"/>
        </w:trPr>
        <w:tc>
          <w:tcPr>
            <w:tcW w:w="2114" w:type="dxa"/>
          </w:tcPr>
          <w:p w14:paraId="1B445D24" w14:textId="77777777" w:rsidR="00EC0D58" w:rsidRPr="00191294" w:rsidRDefault="00EC0D58" w:rsidP="00EC0D58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vAlign w:val="center"/>
          </w:tcPr>
          <w:p w14:paraId="28B5DBC9" w14:textId="2EA92E85" w:rsidR="00EC0D58" w:rsidRPr="00711709" w:rsidRDefault="00E34EF5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354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233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104" w:type="dxa"/>
          </w:tcPr>
          <w:p w14:paraId="63BD8037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77ECA1C8" w14:textId="77777777" w:rsidR="00EC0D58" w:rsidRPr="00711709" w:rsidRDefault="00EC0D58" w:rsidP="00EC0D5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C0773C3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F0CE4A" w14:textId="4E0B5FD5" w:rsidR="00EC0D58" w:rsidRPr="00711709" w:rsidRDefault="00EC0D58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201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3526CD8B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2CA80D1D" w14:textId="77777777" w:rsidR="00EC0D58" w:rsidRPr="00711709" w:rsidRDefault="00EC0D58" w:rsidP="00EC0D58">
            <w:pPr>
              <w:tabs>
                <w:tab w:val="decimal" w:pos="58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60BCD2E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4DCB27AA" w14:textId="77777777" w:rsidR="00EC0D58" w:rsidRPr="00711709" w:rsidRDefault="00EC0D58" w:rsidP="00EC0D58">
            <w:pPr>
              <w:tabs>
                <w:tab w:val="decimal" w:pos="58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5BD8951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34992C2" w14:textId="2E1DA5B9" w:rsidR="00EC0D58" w:rsidRPr="00711709" w:rsidRDefault="00E34EF5" w:rsidP="00EC0D58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379</w:t>
            </w:r>
            <w:r w:rsidR="00EC0D58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164</w:t>
            </w:r>
          </w:p>
        </w:tc>
        <w:tc>
          <w:tcPr>
            <w:tcW w:w="100" w:type="dxa"/>
          </w:tcPr>
          <w:p w14:paraId="48900E5E" w14:textId="77777777" w:rsidR="00EC0D58" w:rsidRPr="00711709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9840995" w14:textId="6BC2DE7D" w:rsidR="00EC0D58" w:rsidRPr="00711709" w:rsidRDefault="00E34EF5" w:rsidP="00EC0D5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357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 w:rsidR="00EC0D58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455</w:t>
            </w:r>
          </w:p>
        </w:tc>
      </w:tr>
      <w:tr w:rsidR="00EC0D58" w:rsidRPr="00486BA1" w14:paraId="0E0EFADB" w14:textId="77777777" w:rsidTr="00486BA1">
        <w:trPr>
          <w:trHeight w:val="74"/>
        </w:trPr>
        <w:tc>
          <w:tcPr>
            <w:tcW w:w="2114" w:type="dxa"/>
          </w:tcPr>
          <w:p w14:paraId="2CDFE446" w14:textId="77777777" w:rsidR="00EC0D58" w:rsidRPr="00486BA1" w:rsidRDefault="00EC0D58" w:rsidP="00EC0D58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86BA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24450B47" w14:textId="48E18A43" w:rsidR="00EC0D58" w:rsidRPr="00486BA1" w:rsidRDefault="00E34EF5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EC0D58"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268</w:t>
            </w:r>
            <w:r w:rsidR="00EC0D58"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155</w:t>
            </w:r>
            <w:r w:rsidR="00EC0D58"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372</w:t>
            </w:r>
          </w:p>
        </w:tc>
        <w:tc>
          <w:tcPr>
            <w:tcW w:w="104" w:type="dxa"/>
            <w:shd w:val="clear" w:color="auto" w:fill="auto"/>
          </w:tcPr>
          <w:p w14:paraId="07CE5EF7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31DD7BD" w14:textId="77777777" w:rsidR="00EC0D58" w:rsidRPr="00486BA1" w:rsidRDefault="00EC0D58" w:rsidP="00EC0D5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7AEA355D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0E2A79" w14:textId="73DB4273" w:rsidR="00EC0D58" w:rsidRPr="00486BA1" w:rsidRDefault="00EC0D58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255</w:t>
            </w:r>
            <w:r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300</w:t>
            </w:r>
            <w:r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688016D5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14F8D009" w14:textId="77777777" w:rsidR="00EC0D58" w:rsidRPr="00486BA1" w:rsidRDefault="00EC0D58" w:rsidP="00EC0D58">
            <w:pPr>
              <w:tabs>
                <w:tab w:val="decimal" w:pos="58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285196E7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D16E725" w14:textId="77777777" w:rsidR="00EC0D58" w:rsidRPr="00486BA1" w:rsidRDefault="00EC0D58" w:rsidP="00EC0D58">
            <w:pPr>
              <w:tabs>
                <w:tab w:val="decimal" w:pos="58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2AE5E5E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6671385" w14:textId="0CEB8517" w:rsidR="00EC0D58" w:rsidRPr="00486BA1" w:rsidRDefault="00E34EF5" w:rsidP="00EC0D58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</w:t>
            </w:r>
            <w:r w:rsidR="00EC0D58"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336</w:t>
            </w:r>
            <w:r w:rsidR="00EC0D58"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683</w:t>
            </w:r>
          </w:p>
        </w:tc>
        <w:tc>
          <w:tcPr>
            <w:tcW w:w="100" w:type="dxa"/>
            <w:shd w:val="clear" w:color="auto" w:fill="auto"/>
          </w:tcPr>
          <w:p w14:paraId="3B6480DA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shd w:val="clear" w:color="auto" w:fill="auto"/>
          </w:tcPr>
          <w:p w14:paraId="19AFF321" w14:textId="31035A0D" w:rsidR="00EC0D58" w:rsidRPr="00486BA1" w:rsidRDefault="00E34EF5" w:rsidP="00EC0D5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C0D58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017</w:t>
            </w:r>
            <w:r w:rsidR="00EC0D58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192</w:t>
            </w:r>
            <w:r w:rsidR="00EC0D58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055</w:t>
            </w:r>
          </w:p>
        </w:tc>
      </w:tr>
      <w:tr w:rsidR="00EC0D58" w:rsidRPr="00486BA1" w14:paraId="0867C0A7" w14:textId="77777777" w:rsidTr="00486BA1">
        <w:trPr>
          <w:trHeight w:val="74"/>
        </w:trPr>
        <w:tc>
          <w:tcPr>
            <w:tcW w:w="2114" w:type="dxa"/>
          </w:tcPr>
          <w:p w14:paraId="6FBA4A12" w14:textId="77777777" w:rsidR="00EC0D58" w:rsidRPr="00486BA1" w:rsidRDefault="00EC0D58" w:rsidP="00EC0D58">
            <w:pPr>
              <w:spacing w:line="260" w:lineRule="exact"/>
              <w:ind w:left="448" w:right="4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486BA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B87C50" w14:textId="1341CFEB" w:rsidR="00EC0D58" w:rsidRPr="00486BA1" w:rsidRDefault="00E34EF5" w:rsidP="00EC0D58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B06CB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487</w:t>
            </w:r>
            <w:r w:rsidR="000B06CB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316</w:t>
            </w:r>
            <w:r w:rsidR="000B06CB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998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5F8EE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6ABA392" w14:textId="77777777" w:rsidR="00EC0D58" w:rsidRPr="00486BA1" w:rsidRDefault="000B06CB" w:rsidP="000B06CB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6BA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DB1B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C183DBA" w14:textId="124330A3" w:rsidR="00EC0D58" w:rsidRPr="00486BA1" w:rsidRDefault="000B06CB" w:rsidP="00EC0D5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272</w:t>
            </w:r>
            <w:r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501</w:t>
            </w:r>
            <w:r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D4C7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963965C" w14:textId="254D6910" w:rsidR="00EC0D58" w:rsidRPr="00486BA1" w:rsidRDefault="00E34EF5" w:rsidP="00EC0D58">
            <w:pPr>
              <w:tabs>
                <w:tab w:val="decimal" w:pos="102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0B06CB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705</w:t>
            </w:r>
            <w:r w:rsidR="00C435CA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939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0683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E2A72F" w14:textId="763FDB69" w:rsidR="00EC0D58" w:rsidRPr="00486BA1" w:rsidRDefault="00E34EF5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C435CA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281</w:t>
            </w:r>
            <w:r w:rsidR="00C435CA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870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47683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B36185" w14:textId="1AC8A122" w:rsidR="00EC0D58" w:rsidRPr="00486BA1" w:rsidRDefault="00E34EF5" w:rsidP="00EC0D58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</w:t>
            </w:r>
            <w:r w:rsidR="00C435CA"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658</w:t>
            </w:r>
            <w:r w:rsidR="00C435CA" w:rsidRPr="00486BA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827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14AA" w14:textId="77777777" w:rsidR="00EC0D58" w:rsidRPr="00486BA1" w:rsidRDefault="00EC0D58" w:rsidP="00EC0D58">
            <w:pPr>
              <w:tabs>
                <w:tab w:val="decimal" w:pos="900"/>
              </w:tabs>
              <w:spacing w:line="260" w:lineRule="exact"/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72A66F" w14:textId="0C63B813" w:rsidR="00EC0D58" w:rsidRPr="00486BA1" w:rsidRDefault="00E34EF5" w:rsidP="00EC0D5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C435CA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251</w:t>
            </w:r>
            <w:r w:rsidR="00C435CA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462</w:t>
            </w:r>
            <w:r w:rsidR="00C435CA" w:rsidRPr="00486B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634</w:t>
            </w:r>
          </w:p>
        </w:tc>
      </w:tr>
    </w:tbl>
    <w:p w14:paraId="0F566F5B" w14:textId="1C488262" w:rsidR="008A7731" w:rsidRDefault="00486BA1" w:rsidP="00486BA1">
      <w:pPr>
        <w:tabs>
          <w:tab w:val="left" w:pos="1080"/>
        </w:tabs>
        <w:spacing w:before="120" w:after="120"/>
        <w:ind w:right="-86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  <w:r w:rsidRPr="00486BA1">
        <w:rPr>
          <w:rFonts w:ascii="Angsana New" w:hAnsi="Angsana New" w:cs="Angsana New"/>
          <w:sz w:val="20"/>
          <w:szCs w:val="20"/>
          <w:lang w:val="en-US"/>
        </w:rPr>
        <w:t xml:space="preserve">* </w:t>
      </w:r>
      <w:r w:rsidRPr="00486BA1">
        <w:rPr>
          <w:rFonts w:ascii="Angsana New" w:hAnsi="Angsana New" w:cs="Angsana New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486BA1">
        <w:rPr>
          <w:rFonts w:ascii="Angsana New" w:hAnsi="Angsana New"/>
          <w:sz w:val="20"/>
          <w:szCs w:val="20"/>
          <w:lang w:val="en-US"/>
        </w:rPr>
        <w:t xml:space="preserve"> </w:t>
      </w:r>
      <w:r w:rsidRPr="00486BA1">
        <w:rPr>
          <w:rFonts w:ascii="Angsana New" w:hAnsi="Angsana New" w:cs="Angsana New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</w:p>
    <w:p w14:paraId="24BEA8D8" w14:textId="77777777" w:rsidR="008A7731" w:rsidRDefault="008A773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0"/>
          <w:szCs w:val="20"/>
          <w:cs/>
          <w:lang w:val="en-US"/>
        </w:rPr>
      </w:pPr>
      <w:r>
        <w:rPr>
          <w:rFonts w:ascii="Angsana New" w:hAnsi="Angsana New" w:cs="Angsana New"/>
          <w:sz w:val="20"/>
          <w:szCs w:val="20"/>
          <w:cs/>
          <w:lang w:val="en-US"/>
        </w:rPr>
        <w:br w:type="page"/>
      </w:r>
    </w:p>
    <w:p w14:paraId="01FAC1BE" w14:textId="65E71CD3" w:rsidR="009A0C3A" w:rsidRPr="002C5DEA" w:rsidRDefault="009A0C3A" w:rsidP="002C5DEA">
      <w:pPr>
        <w:tabs>
          <w:tab w:val="left" w:pos="1080"/>
        </w:tabs>
        <w:ind w:right="-86"/>
        <w:jc w:val="thaiDistribute"/>
        <w:rPr>
          <w:rFonts w:ascii="Angsana New" w:hAnsi="Angsana New" w:cs="Angsana New"/>
          <w:sz w:val="2"/>
          <w:szCs w:val="2"/>
          <w:cs/>
          <w:lang w:val="en-US"/>
        </w:rPr>
      </w:pPr>
    </w:p>
    <w:tbl>
      <w:tblPr>
        <w:tblW w:w="5603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A13152" w:rsidRPr="00191294" w14:paraId="0E131D58" w14:textId="77777777" w:rsidTr="00A265F0">
        <w:trPr>
          <w:trHeight w:val="74"/>
        </w:trPr>
        <w:tc>
          <w:tcPr>
            <w:tcW w:w="2493" w:type="dxa"/>
          </w:tcPr>
          <w:p w14:paraId="0BE734AC" w14:textId="77777777" w:rsidR="00A13152" w:rsidRPr="00191294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FDC6921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5B9DBC4" w14:textId="77777777" w:rsidR="00A13152" w:rsidRPr="0019129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630AF04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4B70ADD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D289508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EA1817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77AB0F6E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87BF06F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5C3CDBB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3B85F12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323EABD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3F12D27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65DF87F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13152" w:rsidRPr="00191294" w14:paraId="33DFB715" w14:textId="77777777" w:rsidTr="00A265F0">
        <w:trPr>
          <w:trHeight w:val="74"/>
        </w:trPr>
        <w:tc>
          <w:tcPr>
            <w:tcW w:w="2493" w:type="dxa"/>
          </w:tcPr>
          <w:p w14:paraId="0E598087" w14:textId="77777777" w:rsidR="00A13152" w:rsidRPr="00191294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1AA4806E" w14:textId="77777777" w:rsidR="00A13152" w:rsidRPr="00191294" w:rsidRDefault="00A265F0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13152" w:rsidRPr="00191294" w14:paraId="0843ACE3" w14:textId="77777777" w:rsidTr="00A265F0">
        <w:trPr>
          <w:trHeight w:val="74"/>
        </w:trPr>
        <w:tc>
          <w:tcPr>
            <w:tcW w:w="2493" w:type="dxa"/>
          </w:tcPr>
          <w:p w14:paraId="2285407D" w14:textId="77777777" w:rsidR="00A13152" w:rsidRPr="00191294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D07C669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E53A387" w14:textId="77777777" w:rsidR="00A13152" w:rsidRPr="0019129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49B555C6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A85DB4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21F94E2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9FA1C8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70E3CEA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3346C9" w:rsidRPr="00191294" w14:paraId="1D13B1B4" w14:textId="77777777" w:rsidTr="00BA2692">
        <w:trPr>
          <w:trHeight w:val="74"/>
        </w:trPr>
        <w:tc>
          <w:tcPr>
            <w:tcW w:w="2493" w:type="dxa"/>
          </w:tcPr>
          <w:p w14:paraId="274C25B5" w14:textId="77777777" w:rsidR="003346C9" w:rsidRPr="00191294" w:rsidRDefault="003346C9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F4F4ECC" w14:textId="77777777" w:rsidR="003346C9" w:rsidRPr="0019129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08EAAE0" w14:textId="77777777" w:rsidR="003346C9" w:rsidRPr="00191294" w:rsidRDefault="003346C9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3E00C8" w14:textId="77777777" w:rsidR="003346C9" w:rsidRPr="00191294" w:rsidRDefault="003346C9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01B0D559" w14:textId="77777777" w:rsidR="003346C9" w:rsidRPr="00191294" w:rsidRDefault="003346C9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F55EE4" w14:textId="77777777" w:rsidR="003346C9" w:rsidRPr="0019129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B464D70" w14:textId="77777777" w:rsidR="003346C9" w:rsidRPr="0019129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3158EC9" w14:textId="77777777" w:rsidR="003346C9" w:rsidRPr="0019129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A13152" w:rsidRPr="00191294" w14:paraId="51B4549A" w14:textId="77777777" w:rsidTr="00A265F0">
        <w:trPr>
          <w:trHeight w:val="74"/>
        </w:trPr>
        <w:tc>
          <w:tcPr>
            <w:tcW w:w="2493" w:type="dxa"/>
          </w:tcPr>
          <w:p w14:paraId="17950376" w14:textId="77777777" w:rsidR="00A13152" w:rsidRPr="00191294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AB27AC4" w14:textId="7CAA9C86" w:rsidR="00A13152" w:rsidRPr="00191294" w:rsidRDefault="00E34EF5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A13152"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C1C942F" w14:textId="77777777" w:rsidR="00A13152" w:rsidRPr="0019129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A6E4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4E2D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C38D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4719E2B2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AA4D9" w14:textId="77777777" w:rsidR="00A13152" w:rsidRPr="00191294" w:rsidRDefault="00422AFA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</w:t>
            </w:r>
            <w:r w:rsidR="00A13152"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FF08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ECCD2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51E2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60A6A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="002B698C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7EBA7100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518E0DCD" w14:textId="15375CA6" w:rsidR="00A13152" w:rsidRPr="00191294" w:rsidRDefault="00E34EF5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7158C2" w:rsidRPr="00191294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53723F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A13152" w:rsidRPr="00191294" w14:paraId="02064D01" w14:textId="77777777" w:rsidTr="00A265F0">
        <w:trPr>
          <w:trHeight w:val="74"/>
        </w:trPr>
        <w:tc>
          <w:tcPr>
            <w:tcW w:w="2493" w:type="dxa"/>
          </w:tcPr>
          <w:p w14:paraId="0E1E7DB4" w14:textId="77777777" w:rsidR="00A13152" w:rsidRPr="00191294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42C90921" w14:textId="54A8AA05" w:rsidR="00A13152" w:rsidRPr="00191294" w:rsidRDefault="00E34EF5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35700D4F" w14:textId="77777777" w:rsidR="00A13152" w:rsidRPr="0019129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6BB4CC5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A7CD676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23C7637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48FCD83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BCBD08A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50C0F94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ABE8B9C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AFEE0C6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0F01E480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6A7AA70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79425D68" w14:textId="48010A99" w:rsidR="00A13152" w:rsidRPr="00191294" w:rsidRDefault="00E34EF5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A13152" w:rsidRPr="00191294" w14:paraId="61A78DC3" w14:textId="77777777" w:rsidTr="0003018D">
        <w:trPr>
          <w:trHeight w:val="74"/>
        </w:trPr>
        <w:tc>
          <w:tcPr>
            <w:tcW w:w="2493" w:type="dxa"/>
          </w:tcPr>
          <w:p w14:paraId="46C4DA55" w14:textId="77777777" w:rsidR="00A13152" w:rsidRPr="00191294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08F8C6DA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AF146C0" w14:textId="77777777" w:rsidR="00A13152" w:rsidRPr="0019129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5341E60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B7E0E8F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0E015AF2" w14:textId="77777777" w:rsidR="00A13152" w:rsidRPr="00191294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0AA4F8" w14:textId="77777777" w:rsidR="00A13152" w:rsidRPr="0019129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4679AA1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75A3F8D6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2E8E2E97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1F9E32A5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309AAFA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4F0F3C9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AC56459" w14:textId="77777777" w:rsidR="00A13152" w:rsidRPr="0019129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B57551" w:rsidRPr="00191294" w14:paraId="79809992" w14:textId="77777777" w:rsidTr="00C2716A">
        <w:trPr>
          <w:trHeight w:val="74"/>
        </w:trPr>
        <w:tc>
          <w:tcPr>
            <w:tcW w:w="2493" w:type="dxa"/>
          </w:tcPr>
          <w:p w14:paraId="73F64D1A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8C16D" w14:textId="6CF2EF76" w:rsidR="00B57551" w:rsidRPr="00191294" w:rsidRDefault="00E34EF5" w:rsidP="00667995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390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214A7D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3379B9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D17FA7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1B1485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EEE6B1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14ECDD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FCEF3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431313" w14:textId="38C1A553" w:rsidR="00B57551" w:rsidRPr="00AD5B6D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57551"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639</w:t>
            </w:r>
            <w:r w:rsidR="00B57551"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726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3F8EBB" w14:textId="77777777" w:rsidR="00B57551" w:rsidRPr="00AD5B6D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5352B5" w14:textId="5CBF07DD" w:rsidR="00B57551" w:rsidRPr="00AD5B6D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D5B6D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538</w:t>
            </w:r>
            <w:r w:rsidRPr="00AD5B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355</w:t>
            </w:r>
            <w:r w:rsidRPr="00AD5B6D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98BB20" w14:textId="77777777" w:rsidR="00B57551" w:rsidRPr="00AD5B6D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4F9E81" w14:textId="557B9ACC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492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050</w:t>
            </w:r>
          </w:p>
        </w:tc>
      </w:tr>
      <w:tr w:rsidR="00B57551" w:rsidRPr="00191294" w14:paraId="0460D188" w14:textId="77777777" w:rsidTr="0003018D">
        <w:trPr>
          <w:trHeight w:val="261"/>
        </w:trPr>
        <w:tc>
          <w:tcPr>
            <w:tcW w:w="2493" w:type="dxa"/>
          </w:tcPr>
          <w:p w14:paraId="559066A8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F152C" w14:textId="6ED9A751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688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994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9C002C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BF3A86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351CC4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9D7AC5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7BC33E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FDD5BF" w14:textId="498A6DB9" w:rsidR="00B57551" w:rsidRPr="00191294" w:rsidRDefault="00E34EF5" w:rsidP="00B57551">
            <w:pPr>
              <w:tabs>
                <w:tab w:val="decimal" w:pos="1068"/>
              </w:tabs>
              <w:ind w:right="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847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488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FDF161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21ECC8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586A0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A9D64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C326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7F36AA" w14:textId="61BFFAAC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722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841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828</w:t>
            </w:r>
          </w:p>
        </w:tc>
      </w:tr>
      <w:tr w:rsidR="00B57551" w:rsidRPr="00191294" w14:paraId="7A1B2038" w14:textId="77777777" w:rsidTr="0003018D">
        <w:trPr>
          <w:trHeight w:val="74"/>
        </w:trPr>
        <w:tc>
          <w:tcPr>
            <w:tcW w:w="2493" w:type="dxa"/>
          </w:tcPr>
          <w:p w14:paraId="1153039C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E29CD" w14:textId="3A4D70DA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678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664CD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6609AD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8E1FC5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658E07" w14:textId="210AD899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0664A1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4F5645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AD707B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C0E93D" w14:textId="7C74B899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940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098BC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03A63" w14:textId="2774DC9D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054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021</w:t>
            </w: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BCDCDA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17ED3" w14:textId="2ED9491D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564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</w:tr>
      <w:tr w:rsidR="00B57551" w:rsidRPr="00191294" w14:paraId="37B8AF79" w14:textId="77777777" w:rsidTr="0003018D">
        <w:trPr>
          <w:trHeight w:val="74"/>
        </w:trPr>
        <w:tc>
          <w:tcPr>
            <w:tcW w:w="2493" w:type="dxa"/>
          </w:tcPr>
          <w:p w14:paraId="7DAFEDB1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E9383" w14:textId="484BED2E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083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ADFE4E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01B787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EA6A92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07232D" w14:textId="06AD302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005</w:t>
            </w: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D61C5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FC960A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4BE73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DAF9D4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AEE866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016553D" w14:textId="79DF4ACC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435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0EA3D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0B70145" w14:textId="31669491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335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813</w:t>
            </w:r>
          </w:p>
        </w:tc>
      </w:tr>
      <w:tr w:rsidR="00B57551" w:rsidRPr="00191294" w14:paraId="6BBD0A55" w14:textId="77777777" w:rsidTr="0003018D">
        <w:trPr>
          <w:trHeight w:val="74"/>
        </w:trPr>
        <w:tc>
          <w:tcPr>
            <w:tcW w:w="2493" w:type="dxa"/>
          </w:tcPr>
          <w:p w14:paraId="43309517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46EEB" w14:textId="62A9BB49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B005DD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DDB69D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B3A23E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63EC14" w14:textId="0803C250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4A703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67FF91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C469F2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211D97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78F7EF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CC60A5" w14:textId="3EE82B2B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46518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C72AAD" w14:textId="6AE5206D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970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292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</w:p>
        </w:tc>
      </w:tr>
      <w:tr w:rsidR="00B57551" w:rsidRPr="00191294" w14:paraId="1544ECDF" w14:textId="77777777" w:rsidTr="0003018D">
        <w:trPr>
          <w:trHeight w:val="74"/>
        </w:trPr>
        <w:tc>
          <w:tcPr>
            <w:tcW w:w="2493" w:type="dxa"/>
          </w:tcPr>
          <w:p w14:paraId="4E4256C3" w14:textId="77777777" w:rsidR="00B57551" w:rsidRPr="00191294" w:rsidRDefault="00B57551" w:rsidP="00B57551">
            <w:pPr>
              <w:ind w:left="-324" w:right="1022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768A7" w14:textId="41A4DD16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391</w:t>
            </w:r>
            <w:r w:rsid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6CB7F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3F9B881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27FFE2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F9064D5" w14:textId="2F2930B4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171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683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005</w:t>
            </w: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91028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C6D7AAB" w14:textId="1133D8B5" w:rsidR="00B57551" w:rsidRPr="00191294" w:rsidRDefault="00E34EF5" w:rsidP="00B57551">
            <w:pPr>
              <w:tabs>
                <w:tab w:val="decimal" w:pos="1068"/>
              </w:tabs>
              <w:ind w:right="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847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488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07A513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3549CA9" w14:textId="78794630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579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0ADDEA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BF04C59" w14:textId="5A475856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609</w:t>
            </w:r>
            <w:r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824</w:t>
            </w:r>
            <w:r w:rsidRPr="00B5755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DD35C" w14:textId="77777777" w:rsidR="00B57551" w:rsidRPr="00191294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3927951" w14:textId="7FF46470" w:rsidR="00B57551" w:rsidRPr="00191294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977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526</w:t>
            </w:r>
            <w:r w:rsidR="00B57551" w:rsidRPr="00B5755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</w:tr>
      <w:tr w:rsidR="00B57551" w:rsidRPr="00191294" w14:paraId="1F35DE30" w14:textId="77777777" w:rsidTr="00265465">
        <w:trPr>
          <w:trHeight w:hRule="exact" w:val="144"/>
        </w:trPr>
        <w:tc>
          <w:tcPr>
            <w:tcW w:w="2493" w:type="dxa"/>
          </w:tcPr>
          <w:p w14:paraId="103FF5B1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00C13024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E608855" w14:textId="77777777" w:rsidR="00B57551" w:rsidRPr="00191294" w:rsidRDefault="00B57551" w:rsidP="00B5755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5AE1A6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18F6832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9D21EA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2AE4C6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9766CE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B4FD5BC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C77287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E8167BB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753DBC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CE361A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4AFE775C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</w:tr>
      <w:tr w:rsidR="00B57551" w:rsidRPr="00191294" w14:paraId="72A54293" w14:textId="77777777" w:rsidTr="000A3272">
        <w:trPr>
          <w:trHeight w:val="74"/>
        </w:trPr>
        <w:tc>
          <w:tcPr>
            <w:tcW w:w="2493" w:type="dxa"/>
          </w:tcPr>
          <w:p w14:paraId="7099A223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0EE1C97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9CB9AB4" w14:textId="77777777" w:rsidR="00B57551" w:rsidRPr="00191294" w:rsidRDefault="00B57551" w:rsidP="00B5755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2FAE106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97AA21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E666CB5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1A6548DA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3AA898A8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0F5271E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7EA8BAF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FD6DB3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663D8C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15415AC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1D06451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B57551" w:rsidRPr="00191294" w14:paraId="5F8949ED" w14:textId="77777777" w:rsidTr="000A3272">
        <w:trPr>
          <w:trHeight w:val="74"/>
        </w:trPr>
        <w:tc>
          <w:tcPr>
            <w:tcW w:w="2493" w:type="dxa"/>
          </w:tcPr>
          <w:p w14:paraId="48F808B9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6E737CD8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57551" w:rsidRPr="00191294" w14:paraId="62FC55DA" w14:textId="77777777" w:rsidTr="000A3272">
        <w:trPr>
          <w:trHeight w:val="74"/>
        </w:trPr>
        <w:tc>
          <w:tcPr>
            <w:tcW w:w="2493" w:type="dxa"/>
          </w:tcPr>
          <w:p w14:paraId="24AE83A7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FD5E41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7415D37A" w14:textId="77777777" w:rsidR="00B57551" w:rsidRPr="00191294" w:rsidRDefault="00B57551" w:rsidP="00B5755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45EF6CB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A2E8CCE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6DCAA7A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A84FCE4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AE65FF7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B57551" w:rsidRPr="00191294" w14:paraId="6AAEF3FB" w14:textId="77777777" w:rsidTr="00BA2692">
        <w:trPr>
          <w:trHeight w:val="74"/>
        </w:trPr>
        <w:tc>
          <w:tcPr>
            <w:tcW w:w="2493" w:type="dxa"/>
          </w:tcPr>
          <w:p w14:paraId="05768535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EE10325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9426176" w14:textId="77777777" w:rsidR="00B57551" w:rsidRPr="00191294" w:rsidRDefault="00B57551" w:rsidP="00B5755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A19620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1C09348D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831C06B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7AF8F62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51C5328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57551" w:rsidRPr="00191294" w14:paraId="65CBCF94" w14:textId="77777777" w:rsidTr="000A3272">
        <w:trPr>
          <w:trHeight w:val="74"/>
        </w:trPr>
        <w:tc>
          <w:tcPr>
            <w:tcW w:w="2493" w:type="dxa"/>
          </w:tcPr>
          <w:p w14:paraId="54D2C4D7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4D65215" w14:textId="7A946D09" w:rsidR="00B57551" w:rsidRPr="00191294" w:rsidRDefault="00E34EF5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57551"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D17D1A3" w14:textId="77777777" w:rsidR="00B57551" w:rsidRPr="00191294" w:rsidRDefault="00B57551" w:rsidP="00B5755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2242C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6A2C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110C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704AC4E2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015E6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05E1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3CCF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DA9F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BBE55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="002B698C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01B1A20B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6A22756" w14:textId="374CDA48" w:rsidR="00B57551" w:rsidRPr="00191294" w:rsidRDefault="00E34EF5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B57551" w:rsidRPr="00191294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B5755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B57551" w:rsidRPr="00191294" w14:paraId="29070E29" w14:textId="77777777" w:rsidTr="000A3272">
        <w:trPr>
          <w:trHeight w:val="74"/>
        </w:trPr>
        <w:tc>
          <w:tcPr>
            <w:tcW w:w="2493" w:type="dxa"/>
          </w:tcPr>
          <w:p w14:paraId="56E76098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05717C6B" w14:textId="500E0750" w:rsidR="00B57551" w:rsidRPr="00191294" w:rsidRDefault="00E34EF5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4" w:type="dxa"/>
          </w:tcPr>
          <w:p w14:paraId="6DBEB623" w14:textId="77777777" w:rsidR="00B57551" w:rsidRPr="00191294" w:rsidRDefault="00B57551" w:rsidP="00B5755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85E4F6E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1A0C65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5A6BF0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EEBA996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21D59957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1A685AC7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306F324D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34E97BAE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7C3A9587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875BA5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59D3AFAB" w14:textId="43370806" w:rsidR="00B57551" w:rsidRPr="00191294" w:rsidRDefault="00E34EF5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34EF5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</w:tr>
      <w:tr w:rsidR="00B57551" w:rsidRPr="00191294" w14:paraId="3D181A7C" w14:textId="77777777" w:rsidTr="000A3272">
        <w:trPr>
          <w:trHeight w:val="74"/>
        </w:trPr>
        <w:tc>
          <w:tcPr>
            <w:tcW w:w="2493" w:type="dxa"/>
          </w:tcPr>
          <w:p w14:paraId="0EB708F9" w14:textId="77777777" w:rsidR="00B57551" w:rsidRPr="00191294" w:rsidRDefault="00B57551" w:rsidP="00B5755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EDFF646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10F7AFA7" w14:textId="77777777" w:rsidR="00B57551" w:rsidRPr="00191294" w:rsidRDefault="00B57551" w:rsidP="00B5755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091A5371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1FFCB40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5D252EBD" w14:textId="77777777" w:rsidR="00B57551" w:rsidRPr="00191294" w:rsidRDefault="00B57551" w:rsidP="00B5755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67EF65A" w14:textId="77777777" w:rsidR="00B57551" w:rsidRPr="00191294" w:rsidRDefault="00B57551" w:rsidP="00B5755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FBDD7E6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3110807A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11D8DC7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5D4F3BE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597A1CF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527373F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7C7F5CCD" w14:textId="77777777" w:rsidR="00B57551" w:rsidRPr="00191294" w:rsidRDefault="00B57551" w:rsidP="00B5755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B57551" w:rsidRPr="00191294" w14:paraId="7715B8D5" w14:textId="77777777" w:rsidTr="00711709">
        <w:trPr>
          <w:trHeight w:val="74"/>
        </w:trPr>
        <w:tc>
          <w:tcPr>
            <w:tcW w:w="2493" w:type="dxa"/>
          </w:tcPr>
          <w:p w14:paraId="60BCE42E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เงินกู้ยืมระยะส้ั</w:t>
            </w:r>
            <w:r w:rsidRPr="0019129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AB072" w14:textId="1A98B04A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122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841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343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FE94B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C0F4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84143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C5B0B" w14:textId="530C085C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D7535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65A5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63A49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1070" w14:textId="60E8AE43" w:rsidR="00B57551" w:rsidRPr="00711709" w:rsidRDefault="00E34EF5" w:rsidP="006B0F15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314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932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E4D5C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B6DB" w14:textId="59B20D97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540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FA19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88BBD" w14:textId="0E8A8D07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108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319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815</w:t>
            </w:r>
          </w:p>
        </w:tc>
      </w:tr>
      <w:tr w:rsidR="00B57551" w:rsidRPr="00191294" w14:paraId="7ACC0FFF" w14:textId="77777777" w:rsidTr="00711709">
        <w:trPr>
          <w:trHeight w:val="261"/>
        </w:trPr>
        <w:tc>
          <w:tcPr>
            <w:tcW w:w="2493" w:type="dxa"/>
          </w:tcPr>
          <w:p w14:paraId="1760C828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B54E9" w14:textId="4F273E5A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443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365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55931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9207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DFF97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3704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9BB3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F69F" w14:textId="1544112D" w:rsidR="00B57551" w:rsidRPr="00711709" w:rsidRDefault="00E34EF5" w:rsidP="00B57551">
            <w:pPr>
              <w:tabs>
                <w:tab w:val="decimal" w:pos="1068"/>
              </w:tabs>
              <w:ind w:right="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465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10E60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3FD5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AA8BE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5D1B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8DE14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C761E" w14:textId="5F997B91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449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830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402</w:t>
            </w:r>
          </w:p>
        </w:tc>
      </w:tr>
      <w:tr w:rsidR="00B57551" w:rsidRPr="00191294" w14:paraId="3C134C9B" w14:textId="77777777" w:rsidTr="00711709">
        <w:trPr>
          <w:trHeight w:val="261"/>
        </w:trPr>
        <w:tc>
          <w:tcPr>
            <w:tcW w:w="2493" w:type="dxa"/>
          </w:tcPr>
          <w:p w14:paraId="018EA533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436DF" w14:textId="3FB64ECB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243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254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658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9DC56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8D96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26BC4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017E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EF698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0B6D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E0D2C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09C8" w14:textId="204CBFFF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215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701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0B5C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89C2" w14:textId="3FD8CF85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735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950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1C04D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B283B" w14:textId="73C7E115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245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734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409</w:t>
            </w:r>
          </w:p>
        </w:tc>
      </w:tr>
      <w:tr w:rsidR="00B57551" w:rsidRPr="00191294" w14:paraId="3E0AF7AB" w14:textId="77777777" w:rsidTr="00711709">
        <w:trPr>
          <w:trHeight w:val="74"/>
        </w:trPr>
        <w:tc>
          <w:tcPr>
            <w:tcW w:w="2493" w:type="dxa"/>
          </w:tcPr>
          <w:p w14:paraId="4B6EA2CF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8CA7E" w14:textId="3334D94C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644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482C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9852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E87E9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D4E0" w14:textId="653D74AB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201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9069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C984" w14:textId="77777777" w:rsidR="00B57551" w:rsidRPr="00711709" w:rsidRDefault="00B57551" w:rsidP="00B57551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A775C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FD48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8C8C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2A515" w14:textId="2E584E55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169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408BF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0535E" w14:textId="3C18F571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612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430</w:t>
            </w:r>
          </w:p>
        </w:tc>
      </w:tr>
      <w:tr w:rsidR="00B57551" w:rsidRPr="00191294" w14:paraId="1AF02629" w14:textId="77777777" w:rsidTr="00711709">
        <w:trPr>
          <w:trHeight w:val="74"/>
        </w:trPr>
        <w:tc>
          <w:tcPr>
            <w:tcW w:w="2493" w:type="dxa"/>
          </w:tcPr>
          <w:p w14:paraId="45CC2FA4" w14:textId="77777777" w:rsidR="00B57551" w:rsidRPr="00191294" w:rsidRDefault="00B57551" w:rsidP="00B57551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4C7C39" w14:textId="269441AC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288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155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61CA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23603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CA56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251664" w14:textId="7D3839CA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8D4CE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8B628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F5C6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16D38" w14:textId="77777777" w:rsidR="00B57551" w:rsidRPr="00711709" w:rsidRDefault="00B57551" w:rsidP="00B57551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7D156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6C1D5" w14:textId="7028D7A0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336</w:t>
            </w:r>
            <w:r w:rsidR="00B57551"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683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6F04E" w14:textId="77777777" w:rsidR="00B57551" w:rsidRPr="00711709" w:rsidRDefault="00B57551" w:rsidP="00B57551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DB7C7" w14:textId="05DCC971" w:rsidR="00B57551" w:rsidRPr="00711709" w:rsidRDefault="00E34EF5" w:rsidP="00B57551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037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192</w:t>
            </w:r>
            <w:r w:rsidR="00B57551" w:rsidRPr="00711709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055</w:t>
            </w:r>
          </w:p>
        </w:tc>
      </w:tr>
      <w:tr w:rsidR="00667995" w:rsidRPr="00191294" w14:paraId="6E6D7729" w14:textId="77777777" w:rsidTr="0003018D">
        <w:trPr>
          <w:trHeight w:val="74"/>
        </w:trPr>
        <w:tc>
          <w:tcPr>
            <w:tcW w:w="2493" w:type="dxa"/>
          </w:tcPr>
          <w:p w14:paraId="09F4B6B5" w14:textId="77777777" w:rsidR="00667995" w:rsidRPr="00191294" w:rsidRDefault="00667995" w:rsidP="00667995">
            <w:pPr>
              <w:ind w:left="-324" w:right="1022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11FFFE" w14:textId="2459AC0D" w:rsidR="00667995" w:rsidRPr="00191294" w:rsidRDefault="00E34EF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106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260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67CA1" w14:textId="77777777" w:rsidR="00667995" w:rsidRPr="00191294" w:rsidRDefault="0066799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D37FFAA" w14:textId="2BDCF01B" w:rsidR="00667995" w:rsidRPr="00667995" w:rsidRDefault="00667995" w:rsidP="00667995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7C1B3" w14:textId="77777777" w:rsidR="00667995" w:rsidRPr="00191294" w:rsidRDefault="0066799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AEB890" w14:textId="330C3B0C" w:rsidR="00667995" w:rsidRPr="00191294" w:rsidRDefault="00667995" w:rsidP="00667995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272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B1931" w14:textId="77777777" w:rsidR="00667995" w:rsidRPr="00191294" w:rsidRDefault="0066799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32656F" w14:textId="1245424D" w:rsidR="00667995" w:rsidRPr="00191294" w:rsidRDefault="00E34EF5" w:rsidP="00667995">
            <w:pPr>
              <w:tabs>
                <w:tab w:val="decimal" w:pos="1068"/>
              </w:tabs>
              <w:ind w:right="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465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A3E19" w14:textId="77777777" w:rsidR="00667995" w:rsidRPr="00191294" w:rsidRDefault="0066799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DD18C6" w14:textId="4E28DEE1" w:rsidR="00667995" w:rsidRPr="00191294" w:rsidRDefault="00E34EF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530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C6003" w14:textId="77777777" w:rsidR="00667995" w:rsidRPr="00191294" w:rsidRDefault="0066799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CC2523" w14:textId="6EFCFD33" w:rsidR="00667995" w:rsidRPr="00191294" w:rsidRDefault="00E34EF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933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8596" w14:textId="77777777" w:rsidR="00667995" w:rsidRPr="00191294" w:rsidRDefault="0066799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A46851D" w14:textId="303B49E2" w:rsidR="00667995" w:rsidRPr="00191294" w:rsidRDefault="00E34EF5" w:rsidP="00667995">
            <w:pPr>
              <w:tabs>
                <w:tab w:val="decimal" w:pos="900"/>
              </w:tabs>
              <w:ind w:right="-100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847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689</w:t>
            </w:r>
            <w:r w:rsidR="0066799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111</w:t>
            </w:r>
          </w:p>
        </w:tc>
      </w:tr>
    </w:tbl>
    <w:p w14:paraId="788140A0" w14:textId="40788442" w:rsidR="005A23FD" w:rsidRPr="009659AC" w:rsidRDefault="005A23FD" w:rsidP="005A23FD">
      <w:pPr>
        <w:tabs>
          <w:tab w:val="left" w:pos="1080"/>
        </w:tabs>
        <w:spacing w:before="120" w:after="120"/>
        <w:ind w:right="-86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486BA1">
        <w:rPr>
          <w:rFonts w:ascii="Angsana New" w:hAnsi="Angsana New" w:cs="Angsana New"/>
          <w:sz w:val="20"/>
          <w:szCs w:val="20"/>
          <w:lang w:val="en-US"/>
        </w:rPr>
        <w:t xml:space="preserve">* </w:t>
      </w:r>
      <w:r w:rsidRPr="00486BA1">
        <w:rPr>
          <w:rFonts w:ascii="Angsana New" w:hAnsi="Angsana New" w:cs="Angsana New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486BA1">
        <w:rPr>
          <w:rFonts w:ascii="Angsana New" w:hAnsi="Angsana New"/>
          <w:sz w:val="20"/>
          <w:szCs w:val="20"/>
          <w:lang w:val="en-US"/>
        </w:rPr>
        <w:t xml:space="preserve"> </w:t>
      </w:r>
      <w:r w:rsidRPr="00486BA1">
        <w:rPr>
          <w:rFonts w:ascii="Angsana New" w:hAnsi="Angsana New" w:cs="Angsana New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</w:p>
    <w:p w14:paraId="11992726" w14:textId="51504241" w:rsidR="00E23770" w:rsidRPr="00191294" w:rsidRDefault="00CD076C" w:rsidP="002A3C19">
      <w:pPr>
        <w:tabs>
          <w:tab w:val="left" w:pos="540"/>
        </w:tabs>
        <w:rPr>
          <w:rFonts w:ascii="Angsana New" w:hAnsi="Angsana New" w:cs="Angsana New"/>
          <w:b/>
          <w:bCs/>
          <w:snapToGrid w:val="0"/>
          <w:cs/>
        </w:rPr>
      </w:pPr>
      <w:r w:rsidRPr="00191294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E34EF5"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5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>เงิน</w:t>
      </w:r>
      <w:r w:rsidR="00E23770" w:rsidRPr="00191294">
        <w:rPr>
          <w:rFonts w:ascii="Angsana New" w:hAnsi="Angsana New" w:cs="Angsana New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191294" w:rsidRDefault="00E23770" w:rsidP="00E23770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Pr="00191294" w:rsidRDefault="00E23770" w:rsidP="00E23770">
      <w:pPr>
        <w:spacing w:line="320" w:lineRule="exact"/>
        <w:ind w:left="547" w:right="-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154"/>
        <w:gridCol w:w="153"/>
        <w:gridCol w:w="1073"/>
      </w:tblGrid>
      <w:tr w:rsidR="00E23770" w:rsidRPr="00191294" w14:paraId="1DE9B624" w14:textId="77777777" w:rsidTr="00A63955">
        <w:trPr>
          <w:trHeight w:val="58"/>
        </w:trPr>
        <w:tc>
          <w:tcPr>
            <w:tcW w:w="3868" w:type="dxa"/>
          </w:tcPr>
          <w:p w14:paraId="08EF353A" w14:textId="77777777" w:rsidR="00E23770" w:rsidRPr="00191294" w:rsidRDefault="00E23770" w:rsidP="00CD076C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BD9AB04" w14:textId="77777777" w:rsidR="00E23770" w:rsidRPr="00191294" w:rsidRDefault="00E23770" w:rsidP="00CD076C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8829417" w14:textId="77777777" w:rsidR="00E23770" w:rsidRPr="00191294" w:rsidRDefault="00E23770" w:rsidP="00CD076C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0" w:type="dxa"/>
            <w:gridSpan w:val="3"/>
          </w:tcPr>
          <w:p w14:paraId="547815D0" w14:textId="77777777" w:rsidR="00E23770" w:rsidRPr="00191294" w:rsidRDefault="00E23770" w:rsidP="00CD076C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191294" w14:paraId="08C586BE" w14:textId="77777777" w:rsidTr="00A63955">
        <w:tc>
          <w:tcPr>
            <w:tcW w:w="3868" w:type="dxa"/>
          </w:tcPr>
          <w:p w14:paraId="32007459" w14:textId="77777777" w:rsidR="00E23770" w:rsidRPr="00191294" w:rsidRDefault="00E23770" w:rsidP="00CD076C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7C4662" w14:textId="77777777" w:rsidR="00E23770" w:rsidRPr="00191294" w:rsidRDefault="00E23770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8A50573" w14:textId="77777777" w:rsidR="00E23770" w:rsidRPr="00191294" w:rsidRDefault="00E23770" w:rsidP="00CD076C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CF0389" w14:textId="77777777" w:rsidR="00E23770" w:rsidRPr="00191294" w:rsidRDefault="00E23770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14:paraId="39C79B3A" w14:textId="77777777" w:rsidR="00E23770" w:rsidRPr="00191294" w:rsidRDefault="00E23770" w:rsidP="00CD076C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399ACEAC" w14:textId="77777777" w:rsidR="00E23770" w:rsidRPr="00191294" w:rsidRDefault="00E23770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3" w:type="dxa"/>
          </w:tcPr>
          <w:p w14:paraId="02F764B8" w14:textId="77777777" w:rsidR="00E23770" w:rsidRPr="00191294" w:rsidRDefault="00E23770" w:rsidP="00CD076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67DF9E37" w14:textId="77777777" w:rsidR="00E23770" w:rsidRPr="00191294" w:rsidRDefault="00E23770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191294" w14:paraId="11A17E9E" w14:textId="77777777" w:rsidTr="00A63955">
        <w:tc>
          <w:tcPr>
            <w:tcW w:w="3868" w:type="dxa"/>
          </w:tcPr>
          <w:p w14:paraId="1CCEDA94" w14:textId="77777777" w:rsidR="0053723F" w:rsidRPr="00191294" w:rsidRDefault="0053723F" w:rsidP="0053723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A4120B" w14:textId="019C9225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F550544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B7D04E" w14:textId="6F69D4CB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75BF0890" w14:textId="77777777" w:rsidR="0053723F" w:rsidRPr="00191294" w:rsidRDefault="0053723F" w:rsidP="0053723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3CB88069" w14:textId="300AB657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3" w:type="dxa"/>
          </w:tcPr>
          <w:p w14:paraId="0D231EFA" w14:textId="77777777" w:rsidR="0053723F" w:rsidRPr="00191294" w:rsidRDefault="0053723F" w:rsidP="0053723F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176826B4" w14:textId="34FE6F99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191294" w14:paraId="4B5E15E8" w14:textId="77777777" w:rsidTr="00A63955">
        <w:tc>
          <w:tcPr>
            <w:tcW w:w="3868" w:type="dxa"/>
          </w:tcPr>
          <w:p w14:paraId="7B8321DA" w14:textId="77777777" w:rsidR="0053723F" w:rsidRPr="00191294" w:rsidRDefault="0053723F" w:rsidP="0053723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B699B6" w14:textId="16555CA4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833BC27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C5E055" w14:textId="7A58867C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" w:type="dxa"/>
          </w:tcPr>
          <w:p w14:paraId="393C179D" w14:textId="77777777" w:rsidR="0053723F" w:rsidRPr="00191294" w:rsidRDefault="0053723F" w:rsidP="0053723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5162A9BE" w14:textId="32E9A830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5116B158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6E9E5635" w14:textId="2903A8AA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C0D58" w:rsidRPr="00191294" w14:paraId="066D9556" w14:textId="77777777" w:rsidTr="00BA2692">
        <w:tc>
          <w:tcPr>
            <w:tcW w:w="3868" w:type="dxa"/>
          </w:tcPr>
          <w:p w14:paraId="737B396C" w14:textId="77777777" w:rsidR="00EC0D58" w:rsidRPr="00191294" w:rsidRDefault="00EC0D58" w:rsidP="00EC0D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E3C3" w14:textId="03660B01" w:rsidR="00EC0D58" w:rsidRPr="00191294" w:rsidRDefault="00E34EF5" w:rsidP="00EC0D58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304</w:t>
            </w:r>
            <w:r w:rsidR="00B57551" w:rsidRPr="00B5755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90" w:type="dxa"/>
          </w:tcPr>
          <w:p w14:paraId="756C8FAC" w14:textId="77777777" w:rsidR="00EC0D58" w:rsidRPr="00191294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09F89" w14:textId="0DD57B93" w:rsidR="00EC0D58" w:rsidRPr="00711709" w:rsidRDefault="00E34EF5" w:rsidP="00EC0D58">
            <w:pPr>
              <w:tabs>
                <w:tab w:val="decimal" w:pos="1071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108" w:type="dxa"/>
          </w:tcPr>
          <w:p w14:paraId="3E8533E5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ABF7" w14:textId="0E09C3F7" w:rsidR="00EC0D58" w:rsidRPr="00711709" w:rsidRDefault="00E34EF5" w:rsidP="002579BC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</w:t>
            </w:r>
            <w:r w:rsidR="002C66B8" w:rsidRPr="002C66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799</w:t>
            </w:r>
          </w:p>
        </w:tc>
        <w:tc>
          <w:tcPr>
            <w:tcW w:w="153" w:type="dxa"/>
          </w:tcPr>
          <w:p w14:paraId="74E5D90D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vAlign w:val="bottom"/>
          </w:tcPr>
          <w:p w14:paraId="30C4BC03" w14:textId="16E9422B" w:rsidR="00EC0D58" w:rsidRPr="00711709" w:rsidRDefault="00E34EF5" w:rsidP="00EC0D58">
            <w:pPr>
              <w:tabs>
                <w:tab w:val="decimal" w:pos="987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</w:tr>
      <w:tr w:rsidR="00EC0D58" w:rsidRPr="00191294" w14:paraId="6DF2FA11" w14:textId="77777777" w:rsidTr="00BA2692">
        <w:trPr>
          <w:trHeight w:val="243"/>
        </w:trPr>
        <w:tc>
          <w:tcPr>
            <w:tcW w:w="3868" w:type="dxa"/>
            <w:shd w:val="clear" w:color="auto" w:fill="auto"/>
          </w:tcPr>
          <w:p w14:paraId="3506BA57" w14:textId="77777777" w:rsidR="00EC0D58" w:rsidRPr="00191294" w:rsidRDefault="00EC0D58" w:rsidP="00EC0D58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77AFD" w14:textId="39DA8E53" w:rsidR="00EC0D58" w:rsidRPr="00191294" w:rsidRDefault="00E34EF5" w:rsidP="00EC0D58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B57551" w:rsidRPr="00B5755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241</w:t>
            </w:r>
            <w:r w:rsidR="00B57551" w:rsidRPr="00B5755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597</w:t>
            </w:r>
            <w:r w:rsidR="00B57551" w:rsidRPr="00B5755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2BA61E84" w14:textId="77777777" w:rsidR="00EC0D58" w:rsidRPr="00191294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ED894B" w14:textId="7A801537" w:rsidR="00EC0D58" w:rsidRPr="00711709" w:rsidRDefault="00E34EF5" w:rsidP="00EC0D58">
            <w:pPr>
              <w:tabs>
                <w:tab w:val="decimal" w:pos="1071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067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108" w:type="dxa"/>
            <w:shd w:val="clear" w:color="auto" w:fill="auto"/>
          </w:tcPr>
          <w:p w14:paraId="19B8C5D6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A5012" w14:textId="0FF951BE" w:rsidR="00EC0D58" w:rsidRPr="00711709" w:rsidRDefault="00E34EF5" w:rsidP="00EC0D58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827</w:t>
            </w:r>
            <w:r w:rsidR="002C66B8" w:rsidRPr="002C66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981</w:t>
            </w:r>
            <w:r w:rsidR="002C66B8" w:rsidRPr="002C66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839</w:t>
            </w:r>
          </w:p>
        </w:tc>
        <w:tc>
          <w:tcPr>
            <w:tcW w:w="153" w:type="dxa"/>
            <w:shd w:val="clear" w:color="auto" w:fill="auto"/>
          </w:tcPr>
          <w:p w14:paraId="352EBE9F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53ABCF" w14:textId="23C54BA9" w:rsidR="00EC0D58" w:rsidRPr="00711709" w:rsidRDefault="00E34EF5" w:rsidP="00EC0D58">
            <w:pPr>
              <w:tabs>
                <w:tab w:val="decimal" w:pos="987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542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938</w:t>
            </w:r>
          </w:p>
        </w:tc>
      </w:tr>
      <w:tr w:rsidR="00EC0D58" w:rsidRPr="00191294" w14:paraId="3903CEDC" w14:textId="77777777" w:rsidTr="00BA2692">
        <w:trPr>
          <w:trHeight w:val="324"/>
        </w:trPr>
        <w:tc>
          <w:tcPr>
            <w:tcW w:w="3868" w:type="dxa"/>
            <w:shd w:val="clear" w:color="auto" w:fill="auto"/>
          </w:tcPr>
          <w:p w14:paraId="1D703E29" w14:textId="77777777" w:rsidR="00EC0D58" w:rsidRPr="00191294" w:rsidRDefault="00EC0D58" w:rsidP="00EC0D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D7898" w14:textId="412A65F1" w:rsidR="00EC0D58" w:rsidRPr="00191294" w:rsidRDefault="00E34EF5" w:rsidP="002579BC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2579BC" w:rsidRPr="002579B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877</w:t>
            </w:r>
            <w:r w:rsidR="002579BC" w:rsidRPr="002579B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  <w:r w:rsidRPr="00E34EF5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DD846EB" w14:textId="77777777" w:rsidR="00EC0D58" w:rsidRPr="00191294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58E31" w14:textId="6670FFCE" w:rsidR="00EC0D58" w:rsidRPr="00711709" w:rsidRDefault="00E34EF5" w:rsidP="00EC0D58">
            <w:pPr>
              <w:tabs>
                <w:tab w:val="decimal" w:pos="1071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457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108" w:type="dxa"/>
            <w:shd w:val="clear" w:color="auto" w:fill="auto"/>
          </w:tcPr>
          <w:p w14:paraId="54CCF27F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FE659" w14:textId="5311CC30" w:rsidR="00EC0D58" w:rsidRPr="00711709" w:rsidRDefault="00E34EF5" w:rsidP="002579BC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2C66B8" w:rsidRPr="002C66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847</w:t>
            </w:r>
            <w:r w:rsidR="002C66B8" w:rsidRPr="002C66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  <w:r w:rsidRPr="00E34EF5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53" w:type="dxa"/>
            <w:shd w:val="clear" w:color="auto" w:fill="auto"/>
          </w:tcPr>
          <w:p w14:paraId="26B4D9F9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31ADFAE" w14:textId="687FD989" w:rsidR="00EC0D58" w:rsidRPr="00711709" w:rsidRDefault="00E34EF5" w:rsidP="00EC0D58">
            <w:pPr>
              <w:tabs>
                <w:tab w:val="decimal" w:pos="987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427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547</w:t>
            </w:r>
          </w:p>
        </w:tc>
      </w:tr>
      <w:tr w:rsidR="00EC0D58" w:rsidRPr="00191294" w14:paraId="1152CBD0" w14:textId="77777777" w:rsidTr="00A63955">
        <w:tc>
          <w:tcPr>
            <w:tcW w:w="3868" w:type="dxa"/>
          </w:tcPr>
          <w:p w14:paraId="62238DB0" w14:textId="77777777" w:rsidR="00EC0D58" w:rsidRPr="00191294" w:rsidRDefault="00EC0D58" w:rsidP="00EC0D58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FF7986" w14:textId="7C8AF578" w:rsidR="00EC0D58" w:rsidRPr="00191294" w:rsidRDefault="00E34EF5" w:rsidP="002579BC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2579BC" w:rsidRPr="002579B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245</w:t>
            </w:r>
            <w:r w:rsidR="002579BC" w:rsidRPr="002579B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779</w:t>
            </w:r>
            <w:r w:rsidR="002579BC" w:rsidRPr="002579B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</w:t>
            </w:r>
            <w:r w:rsidRPr="00E34EF5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4BE5C253" w14:textId="77777777" w:rsidR="00EC0D58" w:rsidRPr="00191294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5CD048" w14:textId="38DAF92B" w:rsidR="00EC0D58" w:rsidRPr="00711709" w:rsidRDefault="00E34EF5" w:rsidP="00EC0D58">
            <w:pPr>
              <w:tabs>
                <w:tab w:val="decimal" w:pos="1071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070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627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108" w:type="dxa"/>
          </w:tcPr>
          <w:p w14:paraId="2BAF23BD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FACB5E" w14:textId="3169242C" w:rsidR="00EC0D58" w:rsidRPr="00711709" w:rsidRDefault="00E34EF5" w:rsidP="002579BC">
            <w:pPr>
              <w:spacing w:line="36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831</w:t>
            </w:r>
            <w:r w:rsidR="002C66B8" w:rsidRPr="002C66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905</w:t>
            </w:r>
            <w:r w:rsidR="002C66B8" w:rsidRPr="002C66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</w:t>
            </w:r>
            <w:r w:rsidRPr="00E34EF5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3" w:type="dxa"/>
          </w:tcPr>
          <w:p w14:paraId="4858E0D1" w14:textId="77777777" w:rsidR="00EC0D58" w:rsidRPr="00711709" w:rsidRDefault="00EC0D58" w:rsidP="00EC0D5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B57B95" w14:textId="29ACF4C7" w:rsidR="00EC0D58" w:rsidRPr="00711709" w:rsidRDefault="00E34EF5" w:rsidP="00EC0D58">
            <w:pPr>
              <w:tabs>
                <w:tab w:val="decimal" w:pos="987"/>
              </w:tabs>
              <w:spacing w:line="360" w:lineRule="exact"/>
              <w:ind w:right="-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745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EC0D5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075</w:t>
            </w:r>
          </w:p>
        </w:tc>
      </w:tr>
    </w:tbl>
    <w:p w14:paraId="3061A562" w14:textId="61CC97FC" w:rsidR="00E23770" w:rsidRPr="00191294" w:rsidRDefault="00E34EF5" w:rsidP="00CD076C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14:paraId="2D126AA2" w14:textId="77777777" w:rsidR="00E23770" w:rsidRPr="00191294" w:rsidRDefault="00E23770" w:rsidP="00E23770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ลูกหนี้การค้าและลูกหนี้หมุนเวียนอื่น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14:paraId="36918E03" w14:textId="77777777" w:rsidR="00E23770" w:rsidRPr="00191294" w:rsidRDefault="00E23770" w:rsidP="00E23770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bookmarkStart w:id="1" w:name="OLE_LINK2"/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bookmarkEnd w:id="1"/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098"/>
        <w:gridCol w:w="156"/>
        <w:gridCol w:w="1155"/>
        <w:gridCol w:w="98"/>
        <w:gridCol w:w="1155"/>
        <w:gridCol w:w="99"/>
        <w:gridCol w:w="1155"/>
      </w:tblGrid>
      <w:tr w:rsidR="00E23770" w:rsidRPr="00191294" w14:paraId="4CB76CB1" w14:textId="77777777" w:rsidTr="009F1086">
        <w:trPr>
          <w:trHeight w:val="20"/>
        </w:trPr>
        <w:tc>
          <w:tcPr>
            <w:tcW w:w="3852" w:type="dxa"/>
          </w:tcPr>
          <w:p w14:paraId="0901D5AC" w14:textId="77777777" w:rsidR="00E23770" w:rsidRPr="00191294" w:rsidRDefault="00E23770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266ECD06" w14:textId="77777777" w:rsidR="00E23770" w:rsidRPr="00191294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3BC3919" w14:textId="77777777" w:rsidR="00E23770" w:rsidRPr="00191294" w:rsidRDefault="00E23770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6E7265B" w14:textId="77777777" w:rsidR="00E23770" w:rsidRPr="00191294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191294" w14:paraId="71309382" w14:textId="77777777" w:rsidTr="00F52F81">
        <w:trPr>
          <w:trHeight w:val="20"/>
        </w:trPr>
        <w:tc>
          <w:tcPr>
            <w:tcW w:w="3852" w:type="dxa"/>
          </w:tcPr>
          <w:p w14:paraId="1DF92FEA" w14:textId="77777777" w:rsidR="00E23770" w:rsidRPr="00191294" w:rsidRDefault="00E23770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BAFF7B3" w14:textId="77777777" w:rsidR="00E23770" w:rsidRPr="00191294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6" w:type="dxa"/>
          </w:tcPr>
          <w:p w14:paraId="28BE8A1C" w14:textId="77777777" w:rsidR="00E23770" w:rsidRPr="00191294" w:rsidRDefault="00E23770" w:rsidP="00CD076C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52638" w14:textId="77777777" w:rsidR="00E23770" w:rsidRPr="00191294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6580837" w14:textId="77777777" w:rsidR="00E23770" w:rsidRPr="00191294" w:rsidRDefault="00E23770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A3FDF9A" w14:textId="77777777" w:rsidR="00E23770" w:rsidRPr="00191294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F71E493" w14:textId="77777777" w:rsidR="00E23770" w:rsidRPr="00191294" w:rsidRDefault="00E23770" w:rsidP="00CD076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F5A95C6" w14:textId="77777777" w:rsidR="00E23770" w:rsidRPr="00191294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191294" w14:paraId="3797E1C4" w14:textId="77777777" w:rsidTr="00F52F81">
        <w:trPr>
          <w:trHeight w:val="20"/>
        </w:trPr>
        <w:tc>
          <w:tcPr>
            <w:tcW w:w="3852" w:type="dxa"/>
          </w:tcPr>
          <w:p w14:paraId="6F97E679" w14:textId="77777777" w:rsidR="0053723F" w:rsidRPr="00191294" w:rsidRDefault="0053723F" w:rsidP="0053723F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3171A0BA" w14:textId="7E101F27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6" w:type="dxa"/>
          </w:tcPr>
          <w:p w14:paraId="6F2FC148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616CC76" w14:textId="4001D816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3AE9487" w14:textId="77777777" w:rsidR="0053723F" w:rsidRPr="00191294" w:rsidRDefault="0053723F" w:rsidP="0053723F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B84A15C" w14:textId="1AB7EE76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0A2F279C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E0F2F56" w14:textId="4EA45B94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191294" w14:paraId="3312E721" w14:textId="77777777" w:rsidTr="00F52F81">
        <w:trPr>
          <w:trHeight w:val="20"/>
        </w:trPr>
        <w:tc>
          <w:tcPr>
            <w:tcW w:w="3852" w:type="dxa"/>
          </w:tcPr>
          <w:p w14:paraId="58BCE8C7" w14:textId="77777777" w:rsidR="0053723F" w:rsidRPr="00191294" w:rsidRDefault="0053723F" w:rsidP="0053723F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23B0C8F" w14:textId="3835BE63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" w:type="dxa"/>
          </w:tcPr>
          <w:p w14:paraId="0E5DA3DE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642DED" w14:textId="7DCD8200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5342B25D" w14:textId="77777777" w:rsidR="0053723F" w:rsidRPr="00191294" w:rsidRDefault="0053723F" w:rsidP="0053723F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C18EC0" w14:textId="1EE95153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5C8E23FB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40731EB" w14:textId="3F5724F8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23770" w:rsidRPr="00191294" w14:paraId="0741D4EF" w14:textId="77777777" w:rsidTr="00F52F81">
        <w:trPr>
          <w:trHeight w:val="20"/>
        </w:trPr>
        <w:tc>
          <w:tcPr>
            <w:tcW w:w="3852" w:type="dxa"/>
          </w:tcPr>
          <w:p w14:paraId="77399FE5" w14:textId="77777777" w:rsidR="00E23770" w:rsidRPr="00191294" w:rsidRDefault="00E23770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098" w:type="dxa"/>
          </w:tcPr>
          <w:p w14:paraId="78B81C42" w14:textId="77777777" w:rsidR="00E23770" w:rsidRPr="00191294" w:rsidRDefault="00E23770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6" w:type="dxa"/>
          </w:tcPr>
          <w:p w14:paraId="4A210AC9" w14:textId="77777777" w:rsidR="00E23770" w:rsidRPr="00191294" w:rsidRDefault="00E23770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A78FC4" w14:textId="77777777" w:rsidR="00E23770" w:rsidRPr="00191294" w:rsidRDefault="00E23770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434EBB" w14:textId="77777777" w:rsidR="00E23770" w:rsidRPr="00191294" w:rsidRDefault="00E23770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C3057F1" w14:textId="77777777" w:rsidR="00E23770" w:rsidRPr="00191294" w:rsidRDefault="00E23770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5AA83A2" w14:textId="77777777" w:rsidR="00E23770" w:rsidRPr="00191294" w:rsidRDefault="00E23770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9889179" w14:textId="77777777" w:rsidR="00E23770" w:rsidRPr="00191294" w:rsidRDefault="00E23770" w:rsidP="00CD076C">
            <w:pPr>
              <w:tabs>
                <w:tab w:val="decimal" w:pos="971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3346C9" w:rsidRPr="00191294" w14:paraId="7BE0544C" w14:textId="77777777" w:rsidTr="00BA2692">
        <w:trPr>
          <w:trHeight w:val="20"/>
        </w:trPr>
        <w:tc>
          <w:tcPr>
            <w:tcW w:w="3852" w:type="dxa"/>
          </w:tcPr>
          <w:p w14:paraId="03927F9D" w14:textId="77777777" w:rsidR="003346C9" w:rsidRPr="00191294" w:rsidRDefault="003346C9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บุคคลที่เกี่ยวข้องกัน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63652A6" w14:textId="77777777" w:rsidR="003346C9" w:rsidRPr="00191294" w:rsidRDefault="003346C9" w:rsidP="00CD076C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6" w:type="dxa"/>
          </w:tcPr>
          <w:p w14:paraId="0D0D6F04" w14:textId="77777777" w:rsidR="003346C9" w:rsidRPr="00191294" w:rsidRDefault="003346C9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768B595" w14:textId="77777777" w:rsidR="003346C9" w:rsidRPr="00191294" w:rsidRDefault="003346C9" w:rsidP="00CD076C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0AF9C1" w14:textId="77777777" w:rsidR="003346C9" w:rsidRPr="00191294" w:rsidRDefault="003346C9" w:rsidP="00CD076C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B1C5F25" w14:textId="77777777" w:rsidR="003346C9" w:rsidRPr="00191294" w:rsidRDefault="003346C9" w:rsidP="00CD07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A7AD5D8" w14:textId="77777777" w:rsidR="003346C9" w:rsidRPr="00191294" w:rsidRDefault="003346C9" w:rsidP="00CD076C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6AC3A4" w14:textId="77777777" w:rsidR="003346C9" w:rsidRPr="00191294" w:rsidRDefault="003346C9" w:rsidP="00CD07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2C66B8" w:rsidRPr="00191294" w14:paraId="2F3CF38E" w14:textId="77777777" w:rsidTr="00711709">
        <w:trPr>
          <w:trHeight w:val="20"/>
        </w:trPr>
        <w:tc>
          <w:tcPr>
            <w:tcW w:w="3852" w:type="dxa"/>
          </w:tcPr>
          <w:p w14:paraId="680EF320" w14:textId="665BBAE6" w:rsidR="002C66B8" w:rsidRPr="00191294" w:rsidRDefault="002C66B8" w:rsidP="002C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1F4DC" w14:textId="42DF0779" w:rsidR="002C66B8" w:rsidRPr="00191294" w:rsidRDefault="00E34EF5" w:rsidP="002C66B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2C66B8" w:rsidRPr="002C66B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085</w:t>
            </w:r>
            <w:r w:rsidR="002C66B8" w:rsidRPr="002C66B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539</w:t>
            </w:r>
          </w:p>
        </w:tc>
        <w:tc>
          <w:tcPr>
            <w:tcW w:w="156" w:type="dxa"/>
          </w:tcPr>
          <w:p w14:paraId="1A6B546C" w14:textId="77777777" w:rsidR="002C66B8" w:rsidRPr="00191294" w:rsidRDefault="002C66B8" w:rsidP="002C66B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2926510" w14:textId="71E786EA" w:rsidR="002C66B8" w:rsidRPr="00711709" w:rsidRDefault="00E34EF5" w:rsidP="002C66B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2C66B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606</w:t>
            </w:r>
            <w:r w:rsidR="002C66B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883</w:t>
            </w:r>
          </w:p>
        </w:tc>
        <w:tc>
          <w:tcPr>
            <w:tcW w:w="98" w:type="dxa"/>
          </w:tcPr>
          <w:p w14:paraId="653BE8A2" w14:textId="77777777" w:rsidR="002C66B8" w:rsidRPr="00711709" w:rsidRDefault="002C66B8" w:rsidP="002C66B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658762D" w14:textId="77777777" w:rsidR="002C66B8" w:rsidRPr="00711709" w:rsidRDefault="002C66B8" w:rsidP="002C66B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ABA88B2" w14:textId="77777777" w:rsidR="002C66B8" w:rsidRPr="00711709" w:rsidRDefault="002C66B8" w:rsidP="002C66B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11AE12A" w14:textId="77777777" w:rsidR="002C66B8" w:rsidRPr="00711709" w:rsidRDefault="002C66B8" w:rsidP="002C66B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C66B8" w:rsidRPr="00191294" w14:paraId="2B5DF090" w14:textId="77777777" w:rsidTr="00711709">
        <w:trPr>
          <w:trHeight w:val="20"/>
        </w:trPr>
        <w:tc>
          <w:tcPr>
            <w:tcW w:w="3852" w:type="dxa"/>
          </w:tcPr>
          <w:p w14:paraId="50586C9F" w14:textId="77777777" w:rsidR="002C66B8" w:rsidRPr="00191294" w:rsidRDefault="002C66B8" w:rsidP="002C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อื่นๆ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BE806" w14:textId="43C45658" w:rsidR="002C66B8" w:rsidRPr="00191294" w:rsidRDefault="00E34EF5" w:rsidP="002C66B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2C66B8" w:rsidRPr="002C66B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883</w:t>
            </w:r>
            <w:r w:rsidR="002C66B8" w:rsidRPr="002C66B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56" w:type="dxa"/>
          </w:tcPr>
          <w:p w14:paraId="5A112D55" w14:textId="77777777" w:rsidR="002C66B8" w:rsidRPr="00191294" w:rsidRDefault="002C66B8" w:rsidP="002C66B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004F928" w14:textId="20D981B0" w:rsidR="002C66B8" w:rsidRPr="00711709" w:rsidRDefault="00E34EF5" w:rsidP="002C66B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2C66B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  <w:r w:rsidR="002C66B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524</w:t>
            </w:r>
          </w:p>
        </w:tc>
        <w:tc>
          <w:tcPr>
            <w:tcW w:w="98" w:type="dxa"/>
          </w:tcPr>
          <w:p w14:paraId="39D76739" w14:textId="77777777" w:rsidR="002C66B8" w:rsidRPr="00711709" w:rsidRDefault="002C66B8" w:rsidP="002C66B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79FBA92" w14:textId="77777777" w:rsidR="002C66B8" w:rsidRPr="00711709" w:rsidRDefault="002C66B8" w:rsidP="002C66B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5C523BE" w14:textId="77777777" w:rsidR="002C66B8" w:rsidRPr="00711709" w:rsidRDefault="002C66B8" w:rsidP="002C66B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6F90C69" w14:textId="77777777" w:rsidR="002C66B8" w:rsidRPr="00711709" w:rsidRDefault="002C66B8" w:rsidP="002C66B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C66B8" w:rsidRPr="00191294" w14:paraId="782EEFB0" w14:textId="77777777" w:rsidTr="00711709">
        <w:trPr>
          <w:trHeight w:val="20"/>
        </w:trPr>
        <w:tc>
          <w:tcPr>
            <w:tcW w:w="3852" w:type="dxa"/>
          </w:tcPr>
          <w:p w14:paraId="4DE284AD" w14:textId="77777777" w:rsidR="002C66B8" w:rsidRPr="00191294" w:rsidRDefault="002C66B8" w:rsidP="002C66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BBD1" w14:textId="74939A3A" w:rsidR="002C66B8" w:rsidRPr="00191294" w:rsidRDefault="00E34EF5" w:rsidP="007D5B87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</w:t>
            </w:r>
            <w:r w:rsidR="002C66B8" w:rsidRPr="002C66B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  <w:r w:rsidR="002C66B8" w:rsidRPr="002C66B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726</w:t>
            </w:r>
          </w:p>
        </w:tc>
        <w:tc>
          <w:tcPr>
            <w:tcW w:w="156" w:type="dxa"/>
          </w:tcPr>
          <w:p w14:paraId="1819E1AC" w14:textId="77777777" w:rsidR="002C66B8" w:rsidRPr="00191294" w:rsidRDefault="002C66B8" w:rsidP="002C66B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456C" w14:textId="0D2528A9" w:rsidR="002C66B8" w:rsidRPr="00711709" w:rsidRDefault="00E34EF5" w:rsidP="002C66B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2C66B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2C66B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98" w:type="dxa"/>
          </w:tcPr>
          <w:p w14:paraId="16BB1415" w14:textId="77777777" w:rsidR="002C66B8" w:rsidRPr="00711709" w:rsidRDefault="002C66B8" w:rsidP="002C66B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E26EC" w14:textId="77777777" w:rsidR="002C66B8" w:rsidRPr="00711709" w:rsidRDefault="002C66B8" w:rsidP="002C66B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E27F58A" w14:textId="77777777" w:rsidR="002C66B8" w:rsidRPr="00711709" w:rsidRDefault="002C66B8" w:rsidP="002C66B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E0385C0" w14:textId="77777777" w:rsidR="002C66B8" w:rsidRPr="00711709" w:rsidRDefault="002C66B8" w:rsidP="002C66B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3BAE2414" w14:textId="77777777" w:rsidR="00CD076C" w:rsidRPr="00191294" w:rsidRDefault="00CD076C" w:rsidP="00CD076C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91294">
        <w:rPr>
          <w:rFonts w:cs="Angsana New"/>
          <w:cs/>
        </w:rPr>
        <w:br w:type="page"/>
      </w: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CD076C" w:rsidRPr="00191294" w14:paraId="269EE3E1" w14:textId="77777777" w:rsidTr="00D769B5">
        <w:trPr>
          <w:trHeight w:val="20"/>
        </w:trPr>
        <w:tc>
          <w:tcPr>
            <w:tcW w:w="3852" w:type="dxa"/>
          </w:tcPr>
          <w:p w14:paraId="22AAF7E5" w14:textId="77777777" w:rsidR="00CD076C" w:rsidRPr="00191294" w:rsidRDefault="00CD076C" w:rsidP="00D769B5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3F4E3DC" w14:textId="77777777" w:rsidR="00CD076C" w:rsidRPr="00191294" w:rsidRDefault="00CD076C" w:rsidP="00D769B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34D63654" w14:textId="77777777" w:rsidR="00CD076C" w:rsidRPr="00191294" w:rsidRDefault="00CD076C" w:rsidP="00D769B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EF1254" w14:textId="77777777" w:rsidR="00CD076C" w:rsidRPr="00191294" w:rsidRDefault="00CD076C" w:rsidP="00D769B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76C" w:rsidRPr="00191294" w14:paraId="5EE9ACF3" w14:textId="77777777" w:rsidTr="00CA57C9">
        <w:trPr>
          <w:trHeight w:val="20"/>
        </w:trPr>
        <w:tc>
          <w:tcPr>
            <w:tcW w:w="3852" w:type="dxa"/>
          </w:tcPr>
          <w:p w14:paraId="2F907388" w14:textId="77777777" w:rsidR="00CD076C" w:rsidRPr="00191294" w:rsidRDefault="00CD076C" w:rsidP="00D769B5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53ACEA7E" w14:textId="77777777" w:rsidR="00CD076C" w:rsidRPr="00191294" w:rsidRDefault="00CD076C" w:rsidP="00D769B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2BACC58E" w14:textId="77777777" w:rsidR="00CD076C" w:rsidRPr="00191294" w:rsidRDefault="00CD076C" w:rsidP="00D769B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E23B400" w14:textId="77777777" w:rsidR="00CD076C" w:rsidRPr="00191294" w:rsidRDefault="00CD076C" w:rsidP="00D769B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ABD2E8D" w14:textId="77777777" w:rsidR="00CD076C" w:rsidRPr="00191294" w:rsidRDefault="00CD076C" w:rsidP="00D769B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AFCD29" w14:textId="77777777" w:rsidR="00CD076C" w:rsidRPr="00191294" w:rsidRDefault="00CD076C" w:rsidP="00D769B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415E73FD" w14:textId="77777777" w:rsidR="00CD076C" w:rsidRPr="00191294" w:rsidRDefault="00CD076C" w:rsidP="00D769B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947F6F" w14:textId="77777777" w:rsidR="00CD076C" w:rsidRPr="00191294" w:rsidRDefault="00CD076C" w:rsidP="00D769B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191294" w14:paraId="12FAF3BD" w14:textId="77777777" w:rsidTr="00CA57C9">
        <w:trPr>
          <w:trHeight w:val="20"/>
        </w:trPr>
        <w:tc>
          <w:tcPr>
            <w:tcW w:w="3852" w:type="dxa"/>
          </w:tcPr>
          <w:p w14:paraId="459CC822" w14:textId="77777777" w:rsidR="0053723F" w:rsidRPr="00191294" w:rsidRDefault="0053723F" w:rsidP="0053723F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AB6A2BC" w14:textId="22949B41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66" w:type="dxa"/>
          </w:tcPr>
          <w:p w14:paraId="3B8DCCBB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9F3F1E2" w14:textId="4ACEF05F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E933DAD" w14:textId="77777777" w:rsidR="0053723F" w:rsidRPr="00191294" w:rsidRDefault="0053723F" w:rsidP="0053723F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1B1CFC4" w14:textId="0AEB92E0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7D7C7BB3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BA278A4" w14:textId="42FC6814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191294" w14:paraId="14B8A222" w14:textId="77777777" w:rsidTr="00CA57C9">
        <w:trPr>
          <w:trHeight w:val="20"/>
        </w:trPr>
        <w:tc>
          <w:tcPr>
            <w:tcW w:w="3852" w:type="dxa"/>
          </w:tcPr>
          <w:p w14:paraId="40654A10" w14:textId="77777777" w:rsidR="0053723F" w:rsidRPr="00191294" w:rsidRDefault="0053723F" w:rsidP="0053723F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8D72EB1" w14:textId="1B2D416D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6" w:type="dxa"/>
          </w:tcPr>
          <w:p w14:paraId="4226FED6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D0B3CF8" w14:textId="22D40DC0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632EDF24" w14:textId="77777777" w:rsidR="0053723F" w:rsidRPr="00191294" w:rsidRDefault="0053723F" w:rsidP="0053723F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8335B65" w14:textId="06902960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0545FA13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8977035" w14:textId="686F85CB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42616" w:rsidRPr="00191294" w14:paraId="46F02349" w14:textId="77777777" w:rsidTr="00CA57C9">
        <w:trPr>
          <w:trHeight w:val="20"/>
        </w:trPr>
        <w:tc>
          <w:tcPr>
            <w:tcW w:w="3852" w:type="dxa"/>
          </w:tcPr>
          <w:p w14:paraId="0A30B604" w14:textId="77777777" w:rsidR="00D42616" w:rsidRPr="00191294" w:rsidRDefault="00D42616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AD5B6D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09C36BC2" w14:textId="77777777" w:rsidR="00D42616" w:rsidRPr="00191294" w:rsidRDefault="00D42616" w:rsidP="00CD076C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29099CB6" w14:textId="77777777" w:rsidR="00D42616" w:rsidRPr="00191294" w:rsidRDefault="00D42616" w:rsidP="00CD076C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CDC489" w14:textId="77777777" w:rsidR="00D42616" w:rsidRPr="00191294" w:rsidRDefault="00D42616" w:rsidP="00CD076C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F9B47B" w14:textId="77777777" w:rsidR="00D42616" w:rsidRPr="00191294" w:rsidRDefault="00D42616" w:rsidP="00CD076C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68D9E23" w14:textId="77777777" w:rsidR="00D42616" w:rsidRPr="00191294" w:rsidRDefault="00D42616" w:rsidP="00CD076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21F87B2F" w14:textId="77777777" w:rsidR="00D42616" w:rsidRPr="00191294" w:rsidRDefault="00D42616" w:rsidP="00CD076C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49A8514" w14:textId="77777777" w:rsidR="00D42616" w:rsidRPr="00191294" w:rsidRDefault="00D42616" w:rsidP="00CD076C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EC0D58" w:rsidRPr="00191294" w14:paraId="11AA3C9A" w14:textId="77777777" w:rsidTr="00CA57C9">
        <w:trPr>
          <w:trHeight w:val="20"/>
        </w:trPr>
        <w:tc>
          <w:tcPr>
            <w:tcW w:w="3852" w:type="dxa"/>
          </w:tcPr>
          <w:p w14:paraId="05868B41" w14:textId="77777777" w:rsidR="00EC0D58" w:rsidRPr="00366337" w:rsidRDefault="00EC0D58" w:rsidP="00EC0D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98E707" w14:textId="1144A136" w:rsidR="00EC0D58" w:rsidRPr="00366337" w:rsidRDefault="00E34EF5" w:rsidP="00EC0D58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7D5B87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7D5B87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</w:p>
        </w:tc>
        <w:tc>
          <w:tcPr>
            <w:tcW w:w="66" w:type="dxa"/>
            <w:vAlign w:val="center"/>
          </w:tcPr>
          <w:p w14:paraId="25E3A3AD" w14:textId="77777777" w:rsidR="00EC0D58" w:rsidRPr="00366337" w:rsidRDefault="00EC0D58" w:rsidP="00EC0D58">
            <w:pPr>
              <w:tabs>
                <w:tab w:val="decimal" w:pos="961"/>
              </w:tabs>
              <w:ind w:left="270"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90AFD2A" w14:textId="32DA0D72" w:rsidR="00EC0D58" w:rsidRPr="00366337" w:rsidRDefault="00E34EF5" w:rsidP="00EC0D5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98" w:type="dxa"/>
            <w:vAlign w:val="center"/>
          </w:tcPr>
          <w:p w14:paraId="259EFB84" w14:textId="77777777" w:rsidR="00EC0D58" w:rsidRPr="00366337" w:rsidRDefault="00EC0D58" w:rsidP="00EC0D58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3C6D3" w14:textId="75844137" w:rsidR="00EC0D58" w:rsidRPr="00366337" w:rsidRDefault="00E34EF5" w:rsidP="00EC0D58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354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145</w:t>
            </w:r>
          </w:p>
        </w:tc>
        <w:tc>
          <w:tcPr>
            <w:tcW w:w="99" w:type="dxa"/>
            <w:vAlign w:val="center"/>
          </w:tcPr>
          <w:p w14:paraId="7A8F7E9D" w14:textId="77777777" w:rsidR="00EC0D58" w:rsidRPr="00366337" w:rsidRDefault="00EC0D58" w:rsidP="00EC0D58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DF957CD" w14:textId="5B75FD39" w:rsidR="00EC0D58" w:rsidRPr="00366337" w:rsidRDefault="00E34EF5" w:rsidP="00EC0D5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188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350</w:t>
            </w:r>
          </w:p>
        </w:tc>
      </w:tr>
      <w:tr w:rsidR="00EC0D58" w:rsidRPr="00191294" w14:paraId="4311CB85" w14:textId="77777777" w:rsidTr="00CA57C9">
        <w:trPr>
          <w:trHeight w:val="20"/>
        </w:trPr>
        <w:tc>
          <w:tcPr>
            <w:tcW w:w="3852" w:type="dxa"/>
          </w:tcPr>
          <w:p w14:paraId="4AE38D6D" w14:textId="77777777" w:rsidR="00EC0D58" w:rsidRPr="00366337" w:rsidRDefault="00EC0D58" w:rsidP="00EC0D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6B57241" w14:textId="7A2C785F" w:rsidR="00EC0D58" w:rsidRPr="00366337" w:rsidRDefault="00E34EF5" w:rsidP="00EC0D58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7237A0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  <w:r w:rsidR="007237A0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66" w:type="dxa"/>
            <w:vAlign w:val="center"/>
          </w:tcPr>
          <w:p w14:paraId="49ECF16B" w14:textId="77777777" w:rsidR="00EC0D58" w:rsidRPr="00366337" w:rsidRDefault="00EC0D58" w:rsidP="00EC0D5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21F66C7E" w14:textId="089464E7" w:rsidR="00EC0D58" w:rsidRPr="00366337" w:rsidRDefault="00E34EF5" w:rsidP="00EC0D5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8" w:type="dxa"/>
            <w:vAlign w:val="center"/>
          </w:tcPr>
          <w:p w14:paraId="05ACD05B" w14:textId="77777777" w:rsidR="00EC0D58" w:rsidRPr="00366337" w:rsidRDefault="00EC0D58" w:rsidP="00EC0D5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D779" w14:textId="67BD0475" w:rsidR="00EC0D58" w:rsidRPr="00366337" w:rsidRDefault="00E34EF5" w:rsidP="00EC0D58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7237A0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896</w:t>
            </w:r>
            <w:r w:rsidR="007237A0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99" w:type="dxa"/>
            <w:vAlign w:val="center"/>
          </w:tcPr>
          <w:p w14:paraId="14742170" w14:textId="77777777" w:rsidR="00EC0D58" w:rsidRPr="00366337" w:rsidRDefault="00EC0D58" w:rsidP="00EC0D5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46338F6B" w14:textId="74678FFD" w:rsidR="00EC0D58" w:rsidRPr="00366337" w:rsidRDefault="00E34EF5" w:rsidP="00EC0D5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EC0D58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</w:p>
        </w:tc>
      </w:tr>
      <w:tr w:rsidR="00CE1535" w:rsidRPr="00191294" w14:paraId="2F85C514" w14:textId="77777777" w:rsidTr="00CA57C9">
        <w:trPr>
          <w:trHeight w:val="20"/>
        </w:trPr>
        <w:tc>
          <w:tcPr>
            <w:tcW w:w="3852" w:type="dxa"/>
          </w:tcPr>
          <w:p w14:paraId="1CB98A61" w14:textId="77777777" w:rsidR="00CE1535" w:rsidRPr="00366337" w:rsidRDefault="00CE1535" w:rsidP="00CE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4FE75A5" w14:textId="16201402" w:rsidR="00CE1535" w:rsidRPr="00366337" w:rsidRDefault="00E34EF5" w:rsidP="00CE1535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915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874</w:t>
            </w:r>
          </w:p>
        </w:tc>
        <w:tc>
          <w:tcPr>
            <w:tcW w:w="66" w:type="dxa"/>
            <w:vAlign w:val="center"/>
          </w:tcPr>
          <w:p w14:paraId="00F3FC95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2B2D981A" w14:textId="5E9F46C7" w:rsidR="00CE1535" w:rsidRPr="00366337" w:rsidRDefault="00E34EF5" w:rsidP="00CE1535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405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875</w:t>
            </w:r>
          </w:p>
        </w:tc>
        <w:tc>
          <w:tcPr>
            <w:tcW w:w="98" w:type="dxa"/>
            <w:vAlign w:val="center"/>
          </w:tcPr>
          <w:p w14:paraId="0F30EB3A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62BCBD83" w14:textId="77777777" w:rsidR="00CE1535" w:rsidRPr="00366337" w:rsidRDefault="00CE1535" w:rsidP="00CE15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7DBF3DF0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CB82590" w14:textId="77777777" w:rsidR="00CE1535" w:rsidRPr="00366337" w:rsidRDefault="00CE1535" w:rsidP="00CE15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1535" w:rsidRPr="00191294" w14:paraId="431E7D47" w14:textId="77777777" w:rsidTr="00711709">
        <w:trPr>
          <w:trHeight w:val="20"/>
        </w:trPr>
        <w:tc>
          <w:tcPr>
            <w:tcW w:w="3852" w:type="dxa"/>
          </w:tcPr>
          <w:p w14:paraId="39E659D9" w14:textId="77777777" w:rsidR="00CE1535" w:rsidRPr="00366337" w:rsidRDefault="00CE1535" w:rsidP="00CE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5119B8B" w14:textId="4A80637A" w:rsidR="00CE1535" w:rsidRPr="00366337" w:rsidRDefault="00E34EF5" w:rsidP="00CE1535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910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66" w:type="dxa"/>
            <w:vAlign w:val="center"/>
          </w:tcPr>
          <w:p w14:paraId="1F8908CD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7236A20" w14:textId="3BA0510E" w:rsidR="00CE1535" w:rsidRPr="00366337" w:rsidRDefault="00E34EF5" w:rsidP="00CE1535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475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394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</w:p>
        </w:tc>
        <w:tc>
          <w:tcPr>
            <w:tcW w:w="98" w:type="dxa"/>
            <w:vAlign w:val="center"/>
          </w:tcPr>
          <w:p w14:paraId="54AB3CAB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8434D4E" w14:textId="1DC21FDA" w:rsidR="00CE1535" w:rsidRPr="00366337" w:rsidRDefault="00E34EF5" w:rsidP="00CE1535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204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99" w:type="dxa"/>
            <w:vAlign w:val="center"/>
          </w:tcPr>
          <w:p w14:paraId="58F9735D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CBA24E" w14:textId="3527CFAC" w:rsidR="00CE1535" w:rsidRPr="00366337" w:rsidRDefault="00E34EF5" w:rsidP="00CE1535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174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</w:p>
        </w:tc>
      </w:tr>
      <w:tr w:rsidR="00CE1535" w:rsidRPr="00191294" w14:paraId="117C3561" w14:textId="77777777" w:rsidTr="00CA57C9">
        <w:trPr>
          <w:trHeight w:val="20"/>
        </w:trPr>
        <w:tc>
          <w:tcPr>
            <w:tcW w:w="3852" w:type="dxa"/>
          </w:tcPr>
          <w:p w14:paraId="03B8D8D9" w14:textId="77777777" w:rsidR="00CE1535" w:rsidRPr="00366337" w:rsidRDefault="00CE1535" w:rsidP="00CE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6563BE51" w14:textId="77777777" w:rsidR="00CE1535" w:rsidRPr="00366337" w:rsidRDefault="00CE1535" w:rsidP="00CE1535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CE1535" w:rsidRPr="00366337" w:rsidRDefault="00CE1535" w:rsidP="00CE1535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3845A31" w14:textId="77777777" w:rsidR="00CE1535" w:rsidRPr="00366337" w:rsidRDefault="00CE1535" w:rsidP="00CE1535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CE1535" w:rsidRPr="00366337" w:rsidRDefault="00CE1535" w:rsidP="00CE1535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CE1535" w:rsidRPr="00191294" w14:paraId="7B2CD0A6" w14:textId="77777777" w:rsidTr="00711709">
        <w:trPr>
          <w:trHeight w:val="20"/>
        </w:trPr>
        <w:tc>
          <w:tcPr>
            <w:tcW w:w="3852" w:type="dxa"/>
          </w:tcPr>
          <w:p w14:paraId="65189431" w14:textId="747716E8" w:rsidR="00CE1535" w:rsidRPr="00366337" w:rsidRDefault="00CE1535" w:rsidP="00CE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AFA005A" w14:textId="43B6D72E" w:rsidR="00CE1535" w:rsidRPr="00366337" w:rsidRDefault="00E34EF5" w:rsidP="00CE1535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524</w:t>
            </w:r>
          </w:p>
        </w:tc>
        <w:tc>
          <w:tcPr>
            <w:tcW w:w="66" w:type="dxa"/>
          </w:tcPr>
          <w:p w14:paraId="63EC73C1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6F4A6DB6" w:rsidR="00CE1535" w:rsidRPr="00366337" w:rsidRDefault="00E34EF5" w:rsidP="00CE1535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  <w:r w:rsidR="00CE1535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98" w:type="dxa"/>
          </w:tcPr>
          <w:p w14:paraId="02C6D4AC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98D40" w14:textId="7763187A" w:rsidR="00CE1535" w:rsidRPr="00366337" w:rsidRDefault="00E34EF5" w:rsidP="00CE1535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045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</w:p>
        </w:tc>
        <w:tc>
          <w:tcPr>
            <w:tcW w:w="99" w:type="dxa"/>
          </w:tcPr>
          <w:p w14:paraId="550C8928" w14:textId="77777777" w:rsidR="00CE1535" w:rsidRPr="00366337" w:rsidRDefault="00CE1535" w:rsidP="00CE1535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CF697DD" w14:textId="63FA25C0" w:rsidR="00CE1535" w:rsidRPr="00366337" w:rsidRDefault="00E34EF5" w:rsidP="00CE1535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401</w:t>
            </w:r>
            <w:r w:rsidR="00E7611C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</w:p>
        </w:tc>
      </w:tr>
      <w:tr w:rsidR="00AE4F99" w:rsidRPr="00E7611C" w14:paraId="1318465D" w14:textId="77777777" w:rsidTr="00711709">
        <w:trPr>
          <w:trHeight w:val="20"/>
        </w:trPr>
        <w:tc>
          <w:tcPr>
            <w:tcW w:w="3852" w:type="dxa"/>
          </w:tcPr>
          <w:p w14:paraId="014D6892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 xml:space="preserve"> -</w:t>
            </w: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  <w:shd w:val="clear" w:color="auto" w:fill="auto"/>
          </w:tcPr>
          <w:p w14:paraId="11B14AAF" w14:textId="3AEB44E6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634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</w:p>
        </w:tc>
        <w:tc>
          <w:tcPr>
            <w:tcW w:w="66" w:type="dxa"/>
          </w:tcPr>
          <w:p w14:paraId="598AE468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76FFEFC7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994</w:t>
            </w:r>
          </w:p>
        </w:tc>
        <w:tc>
          <w:tcPr>
            <w:tcW w:w="98" w:type="dxa"/>
          </w:tcPr>
          <w:p w14:paraId="207DD61C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A6CC" w14:textId="77777777" w:rsidR="00AE4F99" w:rsidRPr="00366337" w:rsidRDefault="00AE4F99" w:rsidP="00AE4F9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68AA38C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095C5E29" w:rsidR="00AE4F99" w:rsidRPr="00366337" w:rsidRDefault="00E34EF5" w:rsidP="00AB786B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="00E7611C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</w:p>
        </w:tc>
      </w:tr>
      <w:tr w:rsidR="00AE4F99" w:rsidRPr="00191294" w14:paraId="37E2D2C2" w14:textId="77777777" w:rsidTr="00CA57C9">
        <w:trPr>
          <w:trHeight w:val="20"/>
        </w:trPr>
        <w:tc>
          <w:tcPr>
            <w:tcW w:w="3852" w:type="dxa"/>
          </w:tcPr>
          <w:p w14:paraId="255008B9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0A6B57C2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62958B3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E5A43AC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E4F99" w:rsidRPr="00191294" w14:paraId="67E40217" w14:textId="77777777" w:rsidTr="00711709">
        <w:trPr>
          <w:trHeight w:val="20"/>
        </w:trPr>
        <w:tc>
          <w:tcPr>
            <w:tcW w:w="3852" w:type="dxa"/>
          </w:tcPr>
          <w:p w14:paraId="13BC3BF0" w14:textId="0E10F3B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szCs w:val="28"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7542966" w14:textId="684E86EF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876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724</w:t>
            </w:r>
          </w:p>
        </w:tc>
        <w:tc>
          <w:tcPr>
            <w:tcW w:w="66" w:type="dxa"/>
          </w:tcPr>
          <w:p w14:paraId="32C50546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B681264" w14:textId="5219006D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165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98" w:type="dxa"/>
          </w:tcPr>
          <w:p w14:paraId="72965680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C8153FB" w14:textId="341C0FD1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245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645</w:t>
            </w:r>
          </w:p>
        </w:tc>
        <w:tc>
          <w:tcPr>
            <w:tcW w:w="99" w:type="dxa"/>
          </w:tcPr>
          <w:p w14:paraId="587F71D0" w14:textId="77777777" w:rsidR="00AE4F99" w:rsidRPr="00366337" w:rsidRDefault="00AE4F99" w:rsidP="00AE4F99">
            <w:pPr>
              <w:tabs>
                <w:tab w:val="decimal" w:pos="1080"/>
              </w:tabs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10E3FE0F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504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649</w:t>
            </w:r>
          </w:p>
        </w:tc>
      </w:tr>
      <w:tr w:rsidR="00AE4F99" w:rsidRPr="00191294" w14:paraId="74943CEB" w14:textId="77777777" w:rsidTr="00711709">
        <w:trPr>
          <w:trHeight w:val="20"/>
        </w:trPr>
        <w:tc>
          <w:tcPr>
            <w:tcW w:w="3852" w:type="dxa"/>
          </w:tcPr>
          <w:p w14:paraId="31312A16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6285FE4" w14:textId="3EBF5185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66" w:type="dxa"/>
          </w:tcPr>
          <w:p w14:paraId="15F375C3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7F97BB4" w14:textId="55BD2021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998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038</w:t>
            </w:r>
          </w:p>
        </w:tc>
        <w:tc>
          <w:tcPr>
            <w:tcW w:w="98" w:type="dxa"/>
          </w:tcPr>
          <w:p w14:paraId="790B7544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79E997B" w14:textId="62960BDB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</w:p>
        </w:tc>
        <w:tc>
          <w:tcPr>
            <w:tcW w:w="99" w:type="dxa"/>
          </w:tcPr>
          <w:p w14:paraId="2A72CD31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28E84FDA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</w:p>
        </w:tc>
      </w:tr>
      <w:tr w:rsidR="00AE4F99" w:rsidRPr="00191294" w14:paraId="6FA1734A" w14:textId="77777777" w:rsidTr="00711709">
        <w:trPr>
          <w:trHeight w:val="20"/>
        </w:trPr>
        <w:tc>
          <w:tcPr>
            <w:tcW w:w="3852" w:type="dxa"/>
          </w:tcPr>
          <w:p w14:paraId="75F1F303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04ACCE" w14:textId="658D6513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</w:p>
        </w:tc>
        <w:tc>
          <w:tcPr>
            <w:tcW w:w="66" w:type="dxa"/>
          </w:tcPr>
          <w:p w14:paraId="74663845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0899C51" w14:textId="2C406027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996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149</w:t>
            </w:r>
          </w:p>
        </w:tc>
        <w:tc>
          <w:tcPr>
            <w:tcW w:w="98" w:type="dxa"/>
          </w:tcPr>
          <w:p w14:paraId="0A3E7C9C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3475" w14:textId="3F332FF7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9" w:type="dxa"/>
          </w:tcPr>
          <w:p w14:paraId="05CC206F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191D1187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217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179</w:t>
            </w:r>
          </w:p>
        </w:tc>
      </w:tr>
      <w:tr w:rsidR="00AE4F99" w:rsidRPr="00191294" w14:paraId="74EED7D8" w14:textId="77777777" w:rsidTr="00711709">
        <w:trPr>
          <w:trHeight w:val="20"/>
        </w:trPr>
        <w:tc>
          <w:tcPr>
            <w:tcW w:w="3852" w:type="dxa"/>
          </w:tcPr>
          <w:p w14:paraId="1FD0D4B9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97D8AE9" w14:textId="36A50529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405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184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950</w:t>
            </w:r>
          </w:p>
        </w:tc>
        <w:tc>
          <w:tcPr>
            <w:tcW w:w="66" w:type="dxa"/>
            <w:vAlign w:val="bottom"/>
          </w:tcPr>
          <w:p w14:paraId="5046CDFB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58FF02" w14:textId="39027C9C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394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8" w:type="dxa"/>
          </w:tcPr>
          <w:p w14:paraId="3C3BCDFD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29B7" w14:textId="63C4564A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931C7B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026</w:t>
            </w:r>
            <w:r w:rsidR="00931C7B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</w:p>
        </w:tc>
        <w:tc>
          <w:tcPr>
            <w:tcW w:w="99" w:type="dxa"/>
          </w:tcPr>
          <w:p w14:paraId="66FF4445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612975F2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035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</w:tr>
      <w:tr w:rsidR="00AE4F99" w:rsidRPr="00191294" w14:paraId="2E7208F9" w14:textId="77777777" w:rsidTr="00711709">
        <w:trPr>
          <w:trHeight w:val="20"/>
        </w:trPr>
        <w:tc>
          <w:tcPr>
            <w:tcW w:w="3852" w:type="dxa"/>
          </w:tcPr>
          <w:p w14:paraId="1A82FE1E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5B75C1" w14:textId="5005D08C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  <w:tc>
          <w:tcPr>
            <w:tcW w:w="66" w:type="dxa"/>
          </w:tcPr>
          <w:p w14:paraId="05C13114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F847613" w14:textId="10CF96C7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843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</w:tcPr>
          <w:p w14:paraId="77B29E60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C329" w14:textId="7981580D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  <w:tc>
          <w:tcPr>
            <w:tcW w:w="99" w:type="dxa"/>
          </w:tcPr>
          <w:p w14:paraId="3FB5C028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998437" w14:textId="5E9C0E58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843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</w:tr>
      <w:tr w:rsidR="00AE4F99" w:rsidRPr="00191294" w14:paraId="68594784" w14:textId="77777777" w:rsidTr="00CA57C9">
        <w:trPr>
          <w:trHeight w:val="20"/>
        </w:trPr>
        <w:tc>
          <w:tcPr>
            <w:tcW w:w="3852" w:type="dxa"/>
          </w:tcPr>
          <w:p w14:paraId="67CF0DE0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 w:hint="cs"/>
                <w:snapToGrid w:val="0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5426EA" w14:textId="77777777" w:rsidR="00AE4F99" w:rsidRPr="00366337" w:rsidRDefault="00AE4F99" w:rsidP="00AE4F9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70659EFE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5917B20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92D300D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59929C2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2FE3B272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D419761" w14:textId="77777777" w:rsidR="00AE4F99" w:rsidRPr="00366337" w:rsidRDefault="00AE4F99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E4F99" w:rsidRPr="00191294" w14:paraId="72982857" w14:textId="77777777" w:rsidTr="00CA57C9">
        <w:trPr>
          <w:trHeight w:val="20"/>
        </w:trPr>
        <w:tc>
          <w:tcPr>
            <w:tcW w:w="3852" w:type="dxa"/>
          </w:tcPr>
          <w:p w14:paraId="441986A4" w14:textId="352CADB6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24F2CCD" w14:textId="3521923A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52768B8A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28D40985" w14:textId="1209474E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697E0BBB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394EBAA" w14:textId="77777777" w:rsidR="00AE4F99" w:rsidRPr="00366337" w:rsidRDefault="00AE4F99" w:rsidP="00AE4F9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3218D5C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5938C987" w14:textId="77777777" w:rsidR="00AE4F99" w:rsidRPr="00366337" w:rsidRDefault="00AE4F99" w:rsidP="00AE4F9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E4F99" w:rsidRPr="00191294" w14:paraId="2E888285" w14:textId="77777777" w:rsidTr="00711709">
        <w:trPr>
          <w:trHeight w:val="324"/>
        </w:trPr>
        <w:tc>
          <w:tcPr>
            <w:tcW w:w="3852" w:type="dxa"/>
          </w:tcPr>
          <w:p w14:paraId="52508BD0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  <w:r w:rsidRPr="00366337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7108E4A" w14:textId="3139C7A4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D5B87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7D5B87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</w:p>
        </w:tc>
        <w:tc>
          <w:tcPr>
            <w:tcW w:w="66" w:type="dxa"/>
          </w:tcPr>
          <w:p w14:paraId="512FA405" w14:textId="77777777" w:rsidR="00AE4F99" w:rsidRPr="00366337" w:rsidRDefault="00AE4F99" w:rsidP="00AE4F99">
            <w:pPr>
              <w:tabs>
                <w:tab w:val="decimal" w:pos="961"/>
                <w:tab w:val="decimal" w:pos="1170"/>
              </w:tabs>
              <w:ind w:left="27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341EB720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559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442</w:t>
            </w:r>
          </w:p>
        </w:tc>
        <w:tc>
          <w:tcPr>
            <w:tcW w:w="98" w:type="dxa"/>
          </w:tcPr>
          <w:p w14:paraId="3934641E" w14:textId="77777777" w:rsidR="00AE4F99" w:rsidRPr="00366337" w:rsidRDefault="00AE4F99" w:rsidP="00AE4F99">
            <w:pPr>
              <w:tabs>
                <w:tab w:val="decimal" w:pos="961"/>
              </w:tabs>
              <w:ind w:left="27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9F1B847" w14:textId="433889D6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537</w:t>
            </w:r>
          </w:p>
        </w:tc>
        <w:tc>
          <w:tcPr>
            <w:tcW w:w="99" w:type="dxa"/>
          </w:tcPr>
          <w:p w14:paraId="39374C6B" w14:textId="77777777" w:rsidR="00AE4F99" w:rsidRPr="00366337" w:rsidRDefault="00AE4F99" w:rsidP="00AE4F99">
            <w:pPr>
              <w:tabs>
                <w:tab w:val="decimal" w:pos="961"/>
              </w:tabs>
              <w:ind w:left="27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2D82D40B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318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</w:p>
        </w:tc>
      </w:tr>
      <w:tr w:rsidR="00AE4F99" w:rsidRPr="00191294" w14:paraId="62AA47BD" w14:textId="77777777" w:rsidTr="00711709">
        <w:trPr>
          <w:trHeight w:val="20"/>
        </w:trPr>
        <w:tc>
          <w:tcPr>
            <w:tcW w:w="3852" w:type="dxa"/>
          </w:tcPr>
          <w:p w14:paraId="4603EED3" w14:textId="77777777" w:rsidR="00AE4F99" w:rsidRPr="00366337" w:rsidRDefault="00AE4F99" w:rsidP="00AE4F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3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366337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DEB92" w14:textId="2E196B1D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8353E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487</w:t>
            </w:r>
            <w:r w:rsidR="0018353E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953</w:t>
            </w:r>
            <w:r w:rsidR="0018353E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586</w:t>
            </w:r>
          </w:p>
        </w:tc>
        <w:tc>
          <w:tcPr>
            <w:tcW w:w="66" w:type="dxa"/>
          </w:tcPr>
          <w:p w14:paraId="05730E7E" w14:textId="77777777" w:rsidR="00AE4F99" w:rsidRPr="00366337" w:rsidRDefault="00AE4F99" w:rsidP="00AE4F99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5F5A3C9C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413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98" w:type="dxa"/>
          </w:tcPr>
          <w:p w14:paraId="515F1C27" w14:textId="77777777" w:rsidR="00AE4F99" w:rsidRPr="00366337" w:rsidRDefault="00AE4F99" w:rsidP="00AE4F99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7E62D" w14:textId="491C1D26" w:rsidR="00AE4F99" w:rsidRPr="00366337" w:rsidRDefault="00E34EF5" w:rsidP="00AE4F99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730</w:t>
            </w:r>
            <w:r w:rsidR="00931C7B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793</w:t>
            </w:r>
            <w:r w:rsidR="00931C7B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</w:p>
        </w:tc>
        <w:tc>
          <w:tcPr>
            <w:tcW w:w="99" w:type="dxa"/>
          </w:tcPr>
          <w:p w14:paraId="37D6164D" w14:textId="77777777" w:rsidR="00AE4F99" w:rsidRPr="00366337" w:rsidRDefault="00AE4F99" w:rsidP="00AE4F99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7EEE395E" w:rsidR="00AE4F99" w:rsidRPr="00366337" w:rsidRDefault="00E34EF5" w:rsidP="00AE4F99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639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045</w:t>
            </w:r>
            <w:r w:rsidR="00AE4F99" w:rsidRPr="003663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</w:tr>
    </w:tbl>
    <w:p w14:paraId="4E48BF47" w14:textId="77777777" w:rsidR="0096677B" w:rsidRDefault="002A0124" w:rsidP="0096677B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  <w:r w:rsidR="0096677B" w:rsidRPr="00191294">
        <w:rPr>
          <w:rFonts w:ascii="Angsana New" w:hAnsi="Angsana New" w:cs="Angsana New"/>
          <w:snapToGrid w:val="0"/>
          <w:cs/>
          <w:lang w:val="en-US"/>
        </w:rPr>
        <w:lastRenderedPageBreak/>
        <w:t>ลูกหนี้การค้าและลูกหน</w:t>
      </w:r>
      <w:r w:rsidR="0096677B" w:rsidRPr="00191294">
        <w:rPr>
          <w:rFonts w:ascii="Angsana New" w:hAnsi="Angsana New" w:cs="Angsana New" w:hint="cs"/>
          <w:snapToGrid w:val="0"/>
          <w:cs/>
          <w:lang w:val="en-US"/>
        </w:rPr>
        <w:t>ี้ไม่</w:t>
      </w:r>
      <w:r w:rsidR="0096677B" w:rsidRPr="00191294">
        <w:rPr>
          <w:rFonts w:ascii="Angsana New" w:hAnsi="Angsana New" w:cs="Angsana New"/>
          <w:snapToGrid w:val="0"/>
          <w:cs/>
          <w:lang w:val="en-US"/>
        </w:rPr>
        <w:t>หมุนเวียนอื่น</w:t>
      </w:r>
      <w:r w:rsidR="0096677B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96677B" w:rsidRPr="00191294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14:paraId="57DED910" w14:textId="77777777" w:rsidR="00000746" w:rsidRPr="00000746" w:rsidRDefault="00000746" w:rsidP="00000746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96677B" w:rsidRPr="00191294" w14:paraId="236C7D6F" w14:textId="77777777" w:rsidTr="001B290F">
        <w:trPr>
          <w:trHeight w:val="20"/>
        </w:trPr>
        <w:tc>
          <w:tcPr>
            <w:tcW w:w="4050" w:type="dxa"/>
          </w:tcPr>
          <w:p w14:paraId="1B3A2596" w14:textId="77777777" w:rsidR="0096677B" w:rsidRPr="00191294" w:rsidRDefault="0096677B" w:rsidP="0093705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20C0BF1D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1D708A4A" w14:textId="77777777" w:rsidR="0096677B" w:rsidRPr="00191294" w:rsidRDefault="0096677B" w:rsidP="0093705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0175E8B1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77B" w:rsidRPr="00191294" w14:paraId="78743DD0" w14:textId="77777777" w:rsidTr="001B290F">
        <w:trPr>
          <w:trHeight w:val="20"/>
        </w:trPr>
        <w:tc>
          <w:tcPr>
            <w:tcW w:w="4050" w:type="dxa"/>
          </w:tcPr>
          <w:p w14:paraId="010F397B" w14:textId="77777777" w:rsidR="0096677B" w:rsidRPr="00191294" w:rsidRDefault="0096677B" w:rsidP="0093705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1CE0C0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EE70104" w14:textId="77777777" w:rsidR="0096677B" w:rsidRPr="00191294" w:rsidRDefault="0096677B" w:rsidP="0093705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6F1EBE88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9805D92" w14:textId="77777777" w:rsidR="0096677B" w:rsidRPr="00191294" w:rsidRDefault="0096677B" w:rsidP="0093705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C926EC0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38AF84E1" w14:textId="77777777" w:rsidR="0096677B" w:rsidRPr="00191294" w:rsidRDefault="0096677B" w:rsidP="0093705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89905E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191294" w14:paraId="52A84E59" w14:textId="77777777" w:rsidTr="001B290F">
        <w:trPr>
          <w:trHeight w:val="20"/>
        </w:trPr>
        <w:tc>
          <w:tcPr>
            <w:tcW w:w="4050" w:type="dxa"/>
          </w:tcPr>
          <w:p w14:paraId="1E744256" w14:textId="77777777" w:rsidR="0053723F" w:rsidRPr="00191294" w:rsidRDefault="0053723F" w:rsidP="0053723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2194C3" w14:textId="4D85582C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54ED88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21295B71" w14:textId="4A81A2C6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4AA5BA25" w14:textId="77777777" w:rsidR="0053723F" w:rsidRPr="00191294" w:rsidRDefault="0053723F" w:rsidP="0053723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E2EAD7" w14:textId="5CA88FA2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66582C4B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A8328E" w14:textId="5E57B313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191294" w14:paraId="01FF0772" w14:textId="77777777" w:rsidTr="001B290F">
        <w:trPr>
          <w:trHeight w:val="20"/>
        </w:trPr>
        <w:tc>
          <w:tcPr>
            <w:tcW w:w="4050" w:type="dxa"/>
          </w:tcPr>
          <w:p w14:paraId="1DD2813A" w14:textId="77777777" w:rsidR="0053723F" w:rsidRPr="00191294" w:rsidRDefault="0053723F" w:rsidP="0053723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B46031" w14:textId="1191B3A6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5DB14A3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0B38D14" w14:textId="694D166E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73380643" w14:textId="77777777" w:rsidR="0053723F" w:rsidRPr="00191294" w:rsidRDefault="0053723F" w:rsidP="0053723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7553BEA" w14:textId="7754C3A0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2BE8585A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B922E18" w14:textId="2892F45D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6677B" w:rsidRPr="00191294" w14:paraId="20F8B2B2" w14:textId="77777777" w:rsidTr="001B290F">
        <w:trPr>
          <w:trHeight w:val="20"/>
        </w:trPr>
        <w:tc>
          <w:tcPr>
            <w:tcW w:w="4050" w:type="dxa"/>
          </w:tcPr>
          <w:p w14:paraId="2FCD40C9" w14:textId="77777777" w:rsidR="0096677B" w:rsidRPr="00191294" w:rsidRDefault="0096677B" w:rsidP="009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  <w:r w:rsidRPr="00191294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14:paraId="703B247A" w14:textId="77777777" w:rsidR="0096677B" w:rsidRPr="00191294" w:rsidRDefault="0096677B" w:rsidP="0093705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7F35BC6" w14:textId="77777777" w:rsidR="0096677B" w:rsidRPr="00191294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3E1493B8" w14:textId="77777777" w:rsidR="0096677B" w:rsidRPr="00191294" w:rsidRDefault="0096677B" w:rsidP="0093705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673DD0D" w14:textId="77777777" w:rsidR="0096677B" w:rsidRPr="00191294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5F40215" w14:textId="77777777" w:rsidR="0096677B" w:rsidRPr="00191294" w:rsidRDefault="0096677B" w:rsidP="0093705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4D00A89C" w14:textId="77777777" w:rsidR="0096677B" w:rsidRPr="00191294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D513F5E" w14:textId="77777777" w:rsidR="0096677B" w:rsidRPr="00191294" w:rsidRDefault="0096677B" w:rsidP="00937052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6677B" w:rsidRPr="00191294" w14:paraId="3F9ED19E" w14:textId="77777777" w:rsidTr="001B290F">
        <w:trPr>
          <w:trHeight w:val="20"/>
        </w:trPr>
        <w:tc>
          <w:tcPr>
            <w:tcW w:w="4050" w:type="dxa"/>
          </w:tcPr>
          <w:p w14:paraId="7FEC1D51" w14:textId="77777777" w:rsidR="0096677B" w:rsidRPr="00191294" w:rsidRDefault="0096677B" w:rsidP="009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ไม่หมุนเวียน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บุคคลที่เกี่ยวข้องกัน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2DB7A5" w14:textId="77777777" w:rsidR="0096677B" w:rsidRPr="00191294" w:rsidRDefault="0096677B" w:rsidP="00937052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EAFB4D" w14:textId="77777777" w:rsidR="0096677B" w:rsidRPr="00191294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15B781F5" w14:textId="77777777" w:rsidR="0096677B" w:rsidRPr="00191294" w:rsidRDefault="0096677B" w:rsidP="00937052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C014455" w14:textId="77777777" w:rsidR="0096677B" w:rsidRPr="00191294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7A750CA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8D31C0B" w14:textId="77777777" w:rsidR="0096677B" w:rsidRPr="00191294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E7907D" w14:textId="77777777" w:rsidR="0096677B" w:rsidRPr="00191294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25D6D" w:rsidRPr="00191294" w14:paraId="5BE56A42" w14:textId="77777777" w:rsidTr="00711709">
        <w:trPr>
          <w:trHeight w:val="20"/>
        </w:trPr>
        <w:tc>
          <w:tcPr>
            <w:tcW w:w="4050" w:type="dxa"/>
          </w:tcPr>
          <w:p w14:paraId="4ADC7BCE" w14:textId="497EF1E4" w:rsidR="00F25D6D" w:rsidRPr="00191294" w:rsidRDefault="00F25D6D" w:rsidP="00F25D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66CC6" w14:textId="485FB007" w:rsidR="00F25D6D" w:rsidRPr="00191294" w:rsidRDefault="00E34EF5" w:rsidP="00F25D6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F25D6D" w:rsidRPr="00F25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  <w:r w:rsidR="00F25D6D" w:rsidRPr="00F25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790</w:t>
            </w:r>
          </w:p>
        </w:tc>
        <w:tc>
          <w:tcPr>
            <w:tcW w:w="90" w:type="dxa"/>
          </w:tcPr>
          <w:p w14:paraId="4B07A0BA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EADCD44" w14:textId="4A513D43" w:rsidR="00F25D6D" w:rsidRPr="00711709" w:rsidRDefault="00E34EF5" w:rsidP="00F25D6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529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98" w:type="dxa"/>
          </w:tcPr>
          <w:p w14:paraId="6CA8B7C4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F9EC308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8ACC1E1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696A285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25D6D" w:rsidRPr="00191294" w14:paraId="58B698AA" w14:textId="77777777" w:rsidTr="00711709">
        <w:trPr>
          <w:trHeight w:val="20"/>
        </w:trPr>
        <w:tc>
          <w:tcPr>
            <w:tcW w:w="4050" w:type="dxa"/>
          </w:tcPr>
          <w:p w14:paraId="0B2A4AAF" w14:textId="2BCC8F3B" w:rsidR="00F25D6D" w:rsidRPr="00191294" w:rsidRDefault="00F25D6D" w:rsidP="00F25D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 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ไม่หมุนเวียน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="00E1234E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="00E1234E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D3D8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2EEEF1D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358303B" w14:textId="2D8A60D8" w:rsidR="00F25D6D" w:rsidRPr="00711709" w:rsidRDefault="00E34EF5" w:rsidP="00F25D6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191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</w:p>
        </w:tc>
        <w:tc>
          <w:tcPr>
            <w:tcW w:w="98" w:type="dxa"/>
          </w:tcPr>
          <w:p w14:paraId="793F3BA5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9E01E95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7601F47F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40D9915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25D6D" w:rsidRPr="00191294" w14:paraId="15D2D752" w14:textId="77777777" w:rsidTr="00711709">
        <w:trPr>
          <w:trHeight w:val="20"/>
        </w:trPr>
        <w:tc>
          <w:tcPr>
            <w:tcW w:w="4050" w:type="dxa"/>
          </w:tcPr>
          <w:p w14:paraId="700B8A05" w14:textId="77777777" w:rsidR="00F25D6D" w:rsidRPr="00191294" w:rsidRDefault="00F25D6D" w:rsidP="00F25D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AE0F9" w14:textId="00864391" w:rsidR="00F25D6D" w:rsidRPr="00191294" w:rsidRDefault="00E34EF5" w:rsidP="00F25D6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F25D6D" w:rsidRPr="00F25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  <w:r w:rsidR="00F25D6D" w:rsidRPr="00F25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790</w:t>
            </w:r>
          </w:p>
        </w:tc>
        <w:tc>
          <w:tcPr>
            <w:tcW w:w="90" w:type="dxa"/>
          </w:tcPr>
          <w:p w14:paraId="6D556D5F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1C935" w14:textId="519A0CDA" w:rsidR="00F25D6D" w:rsidRPr="00711709" w:rsidRDefault="00E34EF5" w:rsidP="00F25D6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377</w:t>
            </w:r>
          </w:p>
        </w:tc>
        <w:tc>
          <w:tcPr>
            <w:tcW w:w="98" w:type="dxa"/>
          </w:tcPr>
          <w:p w14:paraId="39A094C0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760D1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ECA19C6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A4BB7B2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25D6D" w:rsidRPr="00191294" w14:paraId="2CF2F902" w14:textId="77777777" w:rsidTr="00C2716A">
        <w:trPr>
          <w:trHeight w:val="20"/>
        </w:trPr>
        <w:tc>
          <w:tcPr>
            <w:tcW w:w="4050" w:type="dxa"/>
          </w:tcPr>
          <w:p w14:paraId="549B2C58" w14:textId="77777777" w:rsidR="00F25D6D" w:rsidRPr="00191294" w:rsidRDefault="00F25D6D" w:rsidP="00F25D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</w:t>
            </w:r>
            <w:r w:rsidRPr="00191294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ไม่</w:t>
            </w: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117B7" w14:textId="77777777" w:rsidR="00F25D6D" w:rsidRPr="00191294" w:rsidRDefault="00F25D6D" w:rsidP="00F25D6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4F7A8F7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4C19CB45" w14:textId="77777777" w:rsidR="00F25D6D" w:rsidRPr="00191294" w:rsidRDefault="00F25D6D" w:rsidP="00F25D6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497F11B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66E3" w14:textId="77777777" w:rsidR="00F25D6D" w:rsidRPr="00191294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17BCD049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18F2E60" w14:textId="77777777" w:rsidR="00F25D6D" w:rsidRPr="00191294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25D6D" w:rsidRPr="00191294" w14:paraId="27C9C601" w14:textId="77777777" w:rsidTr="00711709">
        <w:trPr>
          <w:trHeight w:val="20"/>
        </w:trPr>
        <w:tc>
          <w:tcPr>
            <w:tcW w:w="4050" w:type="dxa"/>
          </w:tcPr>
          <w:p w14:paraId="00479D4B" w14:textId="7D2CFD2E" w:rsidR="00F25D6D" w:rsidRPr="00191294" w:rsidRDefault="00F25D6D" w:rsidP="00F25D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 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</w:t>
            </w: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จากการขายสินทรัพย์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ดูหมายเหตุข้อ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10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9F85F" w14:textId="1DD742C3" w:rsidR="00F25D6D" w:rsidRPr="00711709" w:rsidRDefault="00E34EF5" w:rsidP="003359BA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</w:t>
            </w:r>
            <w:r w:rsidR="003359BA" w:rsidRPr="003359B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847</w:t>
            </w:r>
            <w:r w:rsidR="003359BA" w:rsidRPr="003359B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90" w:type="dxa"/>
          </w:tcPr>
          <w:p w14:paraId="3A6A4235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197AD07C" w14:textId="4A3B018C" w:rsidR="00F25D6D" w:rsidRPr="00711709" w:rsidRDefault="00E34EF5" w:rsidP="001E0A1C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8" w:type="dxa"/>
            <w:vAlign w:val="center"/>
          </w:tcPr>
          <w:p w14:paraId="179CE7BC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2E418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47A573E4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15BBF61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25D6D" w:rsidRPr="00191294" w14:paraId="27CF83D1" w14:textId="77777777" w:rsidTr="00711709">
        <w:trPr>
          <w:trHeight w:val="314"/>
        </w:trPr>
        <w:tc>
          <w:tcPr>
            <w:tcW w:w="4050" w:type="dxa"/>
          </w:tcPr>
          <w:p w14:paraId="02BDDF12" w14:textId="77777777" w:rsidR="00F25D6D" w:rsidRPr="00191294" w:rsidRDefault="00F25D6D" w:rsidP="00F25D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7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รวมลูกหนี้การค้าและลูกหนี้</w:t>
            </w:r>
            <w:r w:rsidRPr="00191294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ไม่</w:t>
            </w: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236CB0" w14:textId="06A7C614" w:rsidR="00F25D6D" w:rsidRPr="00191294" w:rsidRDefault="00E34EF5" w:rsidP="00F25D6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3359BA" w:rsidRPr="003359B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247</w:t>
            </w:r>
            <w:r w:rsidR="003359BA" w:rsidRPr="003359B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210</w:t>
            </w:r>
          </w:p>
        </w:tc>
        <w:tc>
          <w:tcPr>
            <w:tcW w:w="90" w:type="dxa"/>
          </w:tcPr>
          <w:p w14:paraId="6F0D69CA" w14:textId="77777777" w:rsidR="00F25D6D" w:rsidRPr="00191294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050A8" w14:textId="3590D4C1" w:rsidR="00F25D6D" w:rsidRPr="00711709" w:rsidRDefault="00E34EF5" w:rsidP="00F25D6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506</w:t>
            </w:r>
            <w:r w:rsidR="00F25D6D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  <w:vAlign w:val="center"/>
          </w:tcPr>
          <w:p w14:paraId="51433AFC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ABC6D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375B6423" w14:textId="77777777" w:rsidR="00F25D6D" w:rsidRPr="00711709" w:rsidRDefault="00F25D6D" w:rsidP="00F25D6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5194" w14:textId="77777777" w:rsidR="00F25D6D" w:rsidRPr="00711709" w:rsidRDefault="00F25D6D" w:rsidP="00F25D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F00B5BA" w14:textId="113FC59E" w:rsidR="002C5DEA" w:rsidRDefault="005E2C05" w:rsidP="001C6EE1">
      <w:pPr>
        <w:tabs>
          <w:tab w:val="left" w:pos="6660"/>
          <w:tab w:val="left" w:pos="6840"/>
        </w:tabs>
        <w:spacing w:before="120"/>
        <w:ind w:left="576"/>
        <w:jc w:val="thaiDistribute"/>
        <w:rPr>
          <w:rFonts w:ascii="Angsana New" w:hAnsi="Angsana New" w:cs="Angsana New"/>
        </w:rPr>
      </w:pPr>
      <w:r w:rsidRPr="00377129">
        <w:rPr>
          <w:rFonts w:ascii="Angsana New" w:hAnsi="Angsana New" w:cs="Angsana New"/>
          <w:cs/>
        </w:rPr>
        <w:t xml:space="preserve">ลูกหนี้การค้าประกอบด้วยลูกหนี้ค่าขายอาคารชุดและลูกหนี้จากการขายส่งวัสดุอุปกรณ์เครื่องตกแต่งที่ใช้ในงานก่อสร้าง โดย ณ 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="00377129">
        <w:rPr>
          <w:rFonts w:ascii="Angsana New" w:hAnsi="Angsana New" w:cs="Angsana New"/>
          <w:lang w:val="en-US"/>
        </w:rPr>
        <w:t xml:space="preserve"> </w:t>
      </w:r>
      <w:r w:rsidR="00377129">
        <w:rPr>
          <w:rFonts w:ascii="Angsana New" w:hAnsi="Angsana New" w:cs="Angsana New" w:hint="cs"/>
          <w:cs/>
          <w:lang w:val="en-US"/>
        </w:rPr>
        <w:t>มีนาคม</w:t>
      </w:r>
      <w:r w:rsidRPr="00377129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2567</w:t>
      </w:r>
      <w:r w:rsidRPr="00377129">
        <w:rPr>
          <w:rFonts w:ascii="Angsana New" w:hAnsi="Angsana New" w:cs="Angsana New"/>
          <w:lang w:val="en-US"/>
        </w:rPr>
        <w:t xml:space="preserve"> </w:t>
      </w:r>
      <w:r w:rsidRPr="00377129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377129">
        <w:rPr>
          <w:rFonts w:ascii="Angsana New" w:hAnsi="Angsana New" w:cs="Angsana New"/>
          <w:lang w:val="en-US"/>
        </w:rPr>
        <w:t xml:space="preserve"> </w:t>
      </w:r>
      <w:r w:rsidRPr="0037712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377129">
        <w:rPr>
          <w:rFonts w:ascii="Angsana New" w:hAnsi="Angsana New" w:cs="Angsana New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377129">
        <w:rPr>
          <w:rFonts w:ascii="Angsana New" w:hAnsi="Angsana New" w:cs="Angsana New"/>
          <w:cs/>
        </w:rPr>
        <w:t xml:space="preserve"> </w:t>
      </w:r>
      <w:r w:rsidR="003165A4" w:rsidRPr="00377129">
        <w:rPr>
          <w:rFonts w:ascii="Angsana New" w:hAnsi="Angsana New" w:cs="Angsana New" w:hint="cs"/>
          <w:cs/>
        </w:rPr>
        <w:t>-</w:t>
      </w:r>
      <w:r w:rsidRPr="00377129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2568</w:t>
      </w:r>
      <w:r w:rsidRPr="00377129">
        <w:rPr>
          <w:rFonts w:ascii="Angsana New" w:hAnsi="Angsana New" w:cs="Angsana New"/>
          <w:lang w:val="en-US"/>
        </w:rPr>
        <w:t xml:space="preserve"> </w:t>
      </w:r>
      <w:r w:rsidRPr="00377129">
        <w:rPr>
          <w:rFonts w:ascii="Angsana New" w:hAnsi="Angsana New" w:cs="Angsana New" w:hint="cs"/>
          <w:cs/>
          <w:lang w:val="en-US"/>
        </w:rPr>
        <w:t>ลูกหนี้การค้า</w:t>
      </w:r>
      <w:r w:rsidRPr="00377129">
        <w:rPr>
          <w:rFonts w:ascii="Angsana New" w:hAnsi="Angsana New" w:cs="Angsana New"/>
          <w:lang w:val="en-US"/>
        </w:rPr>
        <w:t xml:space="preserve"> </w:t>
      </w:r>
      <w:r w:rsidRPr="00377129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="00377129">
        <w:rPr>
          <w:rFonts w:ascii="Angsana New" w:hAnsi="Angsana New" w:cs="Angsana New"/>
          <w:lang w:val="en-US"/>
        </w:rPr>
        <w:t xml:space="preserve"> </w:t>
      </w:r>
      <w:r w:rsidR="00377129">
        <w:rPr>
          <w:rFonts w:ascii="Angsana New" w:hAnsi="Angsana New" w:cs="Angsana New" w:hint="cs"/>
          <w:cs/>
          <w:lang w:val="en-US"/>
        </w:rPr>
        <w:t>มีนาคม</w:t>
      </w:r>
      <w:r w:rsidR="00377129" w:rsidRPr="00377129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2567</w:t>
      </w:r>
      <w:r w:rsidR="00377129" w:rsidRPr="00377129">
        <w:rPr>
          <w:rFonts w:ascii="Angsana New" w:hAnsi="Angsana New" w:cs="Angsana New"/>
          <w:lang w:val="en-US"/>
        </w:rPr>
        <w:t xml:space="preserve"> </w:t>
      </w:r>
      <w:r w:rsidRPr="00377129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377129">
        <w:rPr>
          <w:rFonts w:ascii="Angsana New" w:hAnsi="Angsana New" w:cs="Angsana New"/>
          <w:lang w:val="en-US"/>
        </w:rPr>
        <w:t xml:space="preserve"> </w:t>
      </w:r>
      <w:r w:rsidRPr="0037712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377129">
        <w:rPr>
          <w:rFonts w:ascii="Angsana New" w:hAnsi="Angsana New" w:cs="Angsana New"/>
          <w:lang w:val="en-US"/>
        </w:rPr>
        <w:t xml:space="preserve"> </w:t>
      </w:r>
      <w:r w:rsidRPr="00377129">
        <w:rPr>
          <w:rFonts w:ascii="Angsana New" w:hAnsi="Angsana New" w:cs="Angsana New" w:hint="cs"/>
          <w:cs/>
          <w:lang w:val="en-US"/>
        </w:rPr>
        <w:t>มี</w:t>
      </w:r>
      <w:r w:rsidRPr="00377129">
        <w:rPr>
          <w:rFonts w:ascii="Angsana New" w:hAnsi="Angsana New" w:cs="Angsana New"/>
          <w:cs/>
        </w:rPr>
        <w:t>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430EFA" w:rsidRPr="00191294" w14:paraId="3B28D3A8" w14:textId="77777777" w:rsidTr="00430EFA">
        <w:trPr>
          <w:trHeight w:val="144"/>
        </w:trPr>
        <w:tc>
          <w:tcPr>
            <w:tcW w:w="3204" w:type="dxa"/>
          </w:tcPr>
          <w:p w14:paraId="39488161" w14:textId="77777777" w:rsidR="00C87730" w:rsidRPr="00191294" w:rsidRDefault="00C87730" w:rsidP="00937052">
            <w:pPr>
              <w:spacing w:line="36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2D9833CA" w14:textId="77777777" w:rsidR="00C87730" w:rsidRPr="00191294" w:rsidRDefault="00C87730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307A626" w14:textId="77777777" w:rsidR="00C87730" w:rsidRPr="00191294" w:rsidRDefault="00C87730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7DCA83" w14:textId="77777777" w:rsidR="00C87730" w:rsidRPr="00191294" w:rsidRDefault="00C87730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4FCEBABD" w14:textId="77777777" w:rsidR="00C87730" w:rsidRPr="00191294" w:rsidRDefault="00C87730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DEB283" w14:textId="77777777" w:rsidR="00C87730" w:rsidRPr="00191294" w:rsidRDefault="00C87730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2731ADE" w14:textId="77777777" w:rsidR="00C87730" w:rsidRPr="00191294" w:rsidRDefault="00C87730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4DA70DE" w14:textId="77777777" w:rsidR="00C87730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  <w:t>(หน่วย : บาท)</w:t>
            </w:r>
          </w:p>
        </w:tc>
      </w:tr>
      <w:tr w:rsidR="00430EFA" w:rsidRPr="00191294" w14:paraId="4FE38A08" w14:textId="77777777" w:rsidTr="00781C76">
        <w:trPr>
          <w:trHeight w:val="144"/>
        </w:trPr>
        <w:tc>
          <w:tcPr>
            <w:tcW w:w="3204" w:type="dxa"/>
          </w:tcPr>
          <w:p w14:paraId="284CBA29" w14:textId="77777777" w:rsidR="00430EFA" w:rsidRPr="00191294" w:rsidRDefault="00430EFA" w:rsidP="00937052">
            <w:pPr>
              <w:spacing w:line="36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28E807A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30EFA" w:rsidRPr="00191294" w14:paraId="1EA98B72" w14:textId="77777777" w:rsidTr="00781C76">
        <w:trPr>
          <w:trHeight w:val="144"/>
        </w:trPr>
        <w:tc>
          <w:tcPr>
            <w:tcW w:w="3204" w:type="dxa"/>
          </w:tcPr>
          <w:p w14:paraId="6F6E4D4E" w14:textId="77777777" w:rsidR="00430EFA" w:rsidRPr="00191294" w:rsidRDefault="00430EFA" w:rsidP="00937052">
            <w:pPr>
              <w:spacing w:line="36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7598A99C" w14:textId="070AE2B4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</w:tcPr>
          <w:p w14:paraId="7CAFC4AC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7E18F630" w14:textId="6464F2E5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30EFA" w:rsidRPr="00191294" w14:paraId="7F8702ED" w14:textId="77777777" w:rsidTr="00430EFA">
        <w:trPr>
          <w:trHeight w:val="144"/>
        </w:trPr>
        <w:tc>
          <w:tcPr>
            <w:tcW w:w="3204" w:type="dxa"/>
          </w:tcPr>
          <w:p w14:paraId="69575F91" w14:textId="77777777" w:rsidR="00430EFA" w:rsidRPr="00191294" w:rsidRDefault="00430EFA" w:rsidP="00937052">
            <w:pPr>
              <w:spacing w:line="36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7FA1EA2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1760857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2AC321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B8C9471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B278985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6D37E52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AA1E2D0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430EFA" w:rsidRPr="00191294" w14:paraId="3C242FA8" w14:textId="77777777" w:rsidTr="00430EFA">
        <w:trPr>
          <w:trHeight w:val="144"/>
        </w:trPr>
        <w:tc>
          <w:tcPr>
            <w:tcW w:w="3204" w:type="dxa"/>
          </w:tcPr>
          <w:p w14:paraId="7AAC0B6B" w14:textId="77777777" w:rsidR="00430EFA" w:rsidRPr="00191294" w:rsidRDefault="00430EFA" w:rsidP="00937052">
            <w:pPr>
              <w:spacing w:line="36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53F0959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4E567060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521F2EE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62718F6B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997D87C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1158D402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CA04BB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430EFA" w:rsidRPr="00191294" w14:paraId="1247FD76" w14:textId="77777777" w:rsidTr="00430EFA">
        <w:trPr>
          <w:trHeight w:val="144"/>
        </w:trPr>
        <w:tc>
          <w:tcPr>
            <w:tcW w:w="3204" w:type="dxa"/>
          </w:tcPr>
          <w:p w14:paraId="534522F0" w14:textId="77777777" w:rsidR="00430EFA" w:rsidRPr="00191294" w:rsidRDefault="00430EFA" w:rsidP="00937052">
            <w:pPr>
              <w:spacing w:line="360" w:lineRule="exact"/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E5A220A" w14:textId="7AB7BD19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ภายใน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02D88CBD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9BDD7D" w14:textId="70B265EC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E8CF269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03C6323" w14:textId="320283AA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ภายใน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47B40A02" w14:textId="77777777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0F0D5D4" w14:textId="02377699" w:rsidR="00430EFA" w:rsidRPr="00191294" w:rsidRDefault="00430EFA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30EFA" w:rsidRPr="00191294" w14:paraId="00747B8E" w14:textId="77777777" w:rsidTr="00430EFA">
        <w:trPr>
          <w:trHeight w:val="144"/>
        </w:trPr>
        <w:tc>
          <w:tcPr>
            <w:tcW w:w="3204" w:type="dxa"/>
          </w:tcPr>
          <w:p w14:paraId="6ED34A5E" w14:textId="77777777" w:rsidR="00430EFA" w:rsidRPr="00191294" w:rsidRDefault="00430EFA" w:rsidP="009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hanging="18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ลูกหนี้การค้าที่มีการผ่อนผัน</w:t>
            </w:r>
            <w:r w:rsidRPr="00191294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และ</w:t>
            </w:r>
          </w:p>
        </w:tc>
        <w:tc>
          <w:tcPr>
            <w:tcW w:w="1244" w:type="dxa"/>
          </w:tcPr>
          <w:p w14:paraId="3AD8E253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D6F4C77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1D5418E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D40B3A4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6383FE5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6F7F934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21FFE87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30EFA" w:rsidRPr="00191294" w14:paraId="42B4C7C6" w14:textId="77777777" w:rsidTr="00430EFA">
        <w:trPr>
          <w:trHeight w:val="144"/>
        </w:trPr>
        <w:tc>
          <w:tcPr>
            <w:tcW w:w="3204" w:type="dxa"/>
          </w:tcPr>
          <w:p w14:paraId="0FB4A964" w14:textId="77777777" w:rsidR="00430EFA" w:rsidRPr="00191294" w:rsidRDefault="00430EFA" w:rsidP="009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firstLine="9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0D31AA7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DB235EC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CB783D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0D081B1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A0C52B8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5CE3A80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3A742A8" w14:textId="77777777" w:rsidR="00430EFA" w:rsidRPr="00191294" w:rsidRDefault="00430EFA" w:rsidP="00937052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EC0D58" w:rsidRPr="00191294" w14:paraId="549A874C" w14:textId="77777777" w:rsidTr="00711709">
        <w:trPr>
          <w:trHeight w:val="144"/>
        </w:trPr>
        <w:tc>
          <w:tcPr>
            <w:tcW w:w="3204" w:type="dxa"/>
          </w:tcPr>
          <w:p w14:paraId="2C60DF3B" w14:textId="77777777" w:rsidR="00EC0D58" w:rsidRPr="00191294" w:rsidRDefault="00EC0D58" w:rsidP="00EC0D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</w:tcPr>
          <w:p w14:paraId="1B60AE48" w14:textId="65105953" w:rsidR="00EC0D58" w:rsidRPr="00191294" w:rsidRDefault="00E34EF5" w:rsidP="00EC0D5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0ABD72" w14:textId="77777777" w:rsidR="00EC0D58" w:rsidRPr="00191294" w:rsidRDefault="00EC0D58" w:rsidP="00EC0D58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2212AE95" w14:textId="15913FF6" w:rsidR="00EC0D58" w:rsidRPr="00191294" w:rsidRDefault="00E34EF5" w:rsidP="00EC0D5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41C060BF" w14:textId="77777777" w:rsidR="00EC0D58" w:rsidRPr="00191294" w:rsidRDefault="00EC0D58" w:rsidP="00EC0D58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C4C5855" w14:textId="6204883D" w:rsidR="00EC0D58" w:rsidRPr="00711709" w:rsidRDefault="00E34EF5" w:rsidP="00EC0D5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EC0D5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EC0D5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E5594B" w14:textId="77777777" w:rsidR="00EC0D58" w:rsidRPr="00711709" w:rsidRDefault="00EC0D58" w:rsidP="00EC0D58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649F76B9" w14:textId="03C86F63" w:rsidR="00EC0D58" w:rsidRPr="00711709" w:rsidRDefault="00E34EF5" w:rsidP="00EC0D5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EC0D5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EC0D5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22FA4" w:rsidRPr="00191294" w14:paraId="77B7C00D" w14:textId="77777777" w:rsidTr="00711709">
        <w:trPr>
          <w:trHeight w:val="144"/>
        </w:trPr>
        <w:tc>
          <w:tcPr>
            <w:tcW w:w="3204" w:type="dxa"/>
          </w:tcPr>
          <w:p w14:paraId="4745649F" w14:textId="77777777" w:rsidR="00622FA4" w:rsidRPr="00191294" w:rsidRDefault="00622FA4" w:rsidP="0062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ลูกหนี้การค้า 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</w:tcPr>
          <w:p w14:paraId="4C3204D2" w14:textId="7B35CCDE" w:rsidR="00622FA4" w:rsidRPr="00191294" w:rsidRDefault="00E34EF5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766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66" w:type="dxa"/>
          </w:tcPr>
          <w:p w14:paraId="35EFDD0F" w14:textId="77777777" w:rsidR="00622FA4" w:rsidRPr="00191294" w:rsidRDefault="00622FA4" w:rsidP="00622FA4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4E004A16" w14:textId="77777777" w:rsidR="00622FA4" w:rsidRPr="00711709" w:rsidRDefault="00622FA4" w:rsidP="00622FA4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7C270C53" w14:textId="77777777" w:rsidR="00622FA4" w:rsidRPr="00191294" w:rsidRDefault="00622FA4" w:rsidP="00622FA4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110C04C" w14:textId="41C6AFF7" w:rsidR="00622FA4" w:rsidRPr="00711709" w:rsidRDefault="00E34EF5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66" w:type="dxa"/>
          </w:tcPr>
          <w:p w14:paraId="7AADC5B3" w14:textId="77777777" w:rsidR="00622FA4" w:rsidRPr="00711709" w:rsidRDefault="00622FA4" w:rsidP="00622FA4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778656AA" w14:textId="4B26195B" w:rsidR="00622FA4" w:rsidRPr="00711709" w:rsidRDefault="00E34EF5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191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</w:p>
        </w:tc>
      </w:tr>
      <w:tr w:rsidR="00622FA4" w:rsidRPr="00191294" w14:paraId="624BCD99" w14:textId="77777777" w:rsidTr="00711709">
        <w:trPr>
          <w:trHeight w:val="144"/>
        </w:trPr>
        <w:tc>
          <w:tcPr>
            <w:tcW w:w="3204" w:type="dxa"/>
          </w:tcPr>
          <w:p w14:paraId="5F4F9C25" w14:textId="77777777" w:rsidR="00622FA4" w:rsidRPr="00191294" w:rsidRDefault="00622FA4" w:rsidP="0062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26272A" w14:textId="2CE7FB75" w:rsidR="00622FA4" w:rsidRPr="00191294" w:rsidRDefault="005E13D8" w:rsidP="005E13D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914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EB92311" w14:textId="77777777" w:rsidR="00622FA4" w:rsidRPr="00191294" w:rsidRDefault="00622FA4" w:rsidP="005E13D8">
            <w:pPr>
              <w:tabs>
                <w:tab w:val="decimal" w:pos="1045"/>
                <w:tab w:val="decimal" w:pos="108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F830E7B" w14:textId="6A30DFDD" w:rsidR="00622FA4" w:rsidRPr="00191294" w:rsidRDefault="00622FA4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600</w:t>
            </w:r>
            <w:r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210</w:t>
            </w:r>
            <w:r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31CF4D37" w14:textId="77777777" w:rsidR="00622FA4" w:rsidRPr="00191294" w:rsidRDefault="00622FA4" w:rsidP="00622FA4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78D20A39" w14:textId="41B59F11" w:rsidR="00622FA4" w:rsidRPr="00711709" w:rsidRDefault="00622FA4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393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CDF2558" w14:textId="77777777" w:rsidR="00622FA4" w:rsidRPr="00711709" w:rsidRDefault="00622FA4" w:rsidP="00622FA4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7A86588" w14:textId="009A2C35" w:rsidR="00622FA4" w:rsidRPr="00711709" w:rsidRDefault="00622FA4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470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168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7D5B87" w:rsidRPr="00191294" w14:paraId="618317BB" w14:textId="77777777" w:rsidTr="003C6D39">
        <w:trPr>
          <w:trHeight w:val="233"/>
        </w:trPr>
        <w:tc>
          <w:tcPr>
            <w:tcW w:w="3204" w:type="dxa"/>
          </w:tcPr>
          <w:p w14:paraId="111B5375" w14:textId="77777777" w:rsidR="007D5B87" w:rsidRPr="00191294" w:rsidRDefault="007D5B87" w:rsidP="007D5B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7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05D600E" w14:textId="05A70892" w:rsidR="007D5B87" w:rsidRPr="00191294" w:rsidRDefault="00E34EF5" w:rsidP="00E00F37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156417" w:rsidRPr="0015641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</w:t>
            </w:r>
            <w:r w:rsidR="00156417" w:rsidRPr="0015641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719</w:t>
            </w:r>
          </w:p>
        </w:tc>
        <w:tc>
          <w:tcPr>
            <w:tcW w:w="166" w:type="dxa"/>
          </w:tcPr>
          <w:p w14:paraId="793AEDE5" w14:textId="77777777" w:rsidR="007D5B87" w:rsidRPr="00191294" w:rsidDel="001A0B95" w:rsidRDefault="007D5B87" w:rsidP="007D5B87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64C57136" w14:textId="2EE35F2D" w:rsidR="007D5B87" w:rsidRPr="00191294" w:rsidRDefault="00E34EF5" w:rsidP="007D5B87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7D5B87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  <w:r w:rsidR="007D5B87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790</w:t>
            </w:r>
          </w:p>
        </w:tc>
        <w:tc>
          <w:tcPr>
            <w:tcW w:w="166" w:type="dxa"/>
          </w:tcPr>
          <w:p w14:paraId="05950AC0" w14:textId="77777777" w:rsidR="007D5B87" w:rsidRPr="00191294" w:rsidRDefault="007D5B87" w:rsidP="007D5B87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41CA0AF7" w14:textId="34D078ED" w:rsidR="007D5B87" w:rsidRPr="00711709" w:rsidRDefault="00E34EF5" w:rsidP="007D5B87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7D5B8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070</w:t>
            </w:r>
            <w:r w:rsidR="007D5B8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66" w:type="dxa"/>
          </w:tcPr>
          <w:p w14:paraId="7F138DCD" w14:textId="77777777" w:rsidR="007D5B87" w:rsidRPr="00711709" w:rsidRDefault="007D5B87" w:rsidP="007D5B87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2C33FD24" w14:textId="5D405374" w:rsidR="007D5B87" w:rsidRPr="00711709" w:rsidRDefault="00E34EF5" w:rsidP="007D5B87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7D5B8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  <w:r w:rsidR="007D5B8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377</w:t>
            </w:r>
          </w:p>
        </w:tc>
      </w:tr>
      <w:tr w:rsidR="007D5B87" w:rsidRPr="00191294" w14:paraId="5ED873C2" w14:textId="77777777" w:rsidTr="003C6D39">
        <w:trPr>
          <w:trHeight w:val="360"/>
        </w:trPr>
        <w:tc>
          <w:tcPr>
            <w:tcW w:w="3204" w:type="dxa"/>
          </w:tcPr>
          <w:p w14:paraId="7D324FF9" w14:textId="77777777" w:rsidR="007D5B87" w:rsidRPr="0096131F" w:rsidRDefault="007D5B87" w:rsidP="007D5B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96131F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E330B01" w14:textId="136A4281" w:rsidR="007D5B87" w:rsidRPr="00191294" w:rsidRDefault="00E34EF5" w:rsidP="00547E2C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15641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15641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5739EF77" w14:textId="77777777" w:rsidR="007D5B87" w:rsidRPr="00191294" w:rsidDel="0032410F" w:rsidRDefault="007D5B87" w:rsidP="007D5B87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4A49AB8" w14:textId="77777777" w:rsidR="007D5B87" w:rsidRPr="00711709" w:rsidRDefault="007D5B87" w:rsidP="007D5B8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19D073AA" w14:textId="77777777" w:rsidR="007D5B87" w:rsidRPr="00191294" w:rsidRDefault="007D5B87" w:rsidP="007D5B87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CF20D08" w14:textId="5EEF80BC" w:rsidR="007D5B87" w:rsidRPr="00711709" w:rsidRDefault="00E34EF5" w:rsidP="007D5B87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7D5B8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7D5B87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1CEAE8AA" w14:textId="77777777" w:rsidR="007D5B87" w:rsidRPr="00711709" w:rsidRDefault="007D5B87" w:rsidP="007D5B87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AEC85DD" w14:textId="77777777" w:rsidR="007D5B87" w:rsidRPr="00711709" w:rsidRDefault="007D5B87" w:rsidP="007D5B8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22FA4" w:rsidRPr="00191294" w14:paraId="390E83CF" w14:textId="77777777" w:rsidTr="00711709">
        <w:trPr>
          <w:trHeight w:val="144"/>
        </w:trPr>
        <w:tc>
          <w:tcPr>
            <w:tcW w:w="3204" w:type="dxa"/>
          </w:tcPr>
          <w:p w14:paraId="30DDB8B6" w14:textId="77777777" w:rsidR="00622FA4" w:rsidRPr="00191294" w:rsidRDefault="00622FA4" w:rsidP="0062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503F2C9" w14:textId="659672B3" w:rsidR="00622FA4" w:rsidRPr="00191294" w:rsidRDefault="00E34EF5" w:rsidP="007D5B87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</w:t>
            </w:r>
            <w:r w:rsid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  <w:r w:rsid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726</w:t>
            </w:r>
          </w:p>
        </w:tc>
        <w:tc>
          <w:tcPr>
            <w:tcW w:w="166" w:type="dxa"/>
          </w:tcPr>
          <w:p w14:paraId="4385EC99" w14:textId="77777777" w:rsidR="00622FA4" w:rsidRPr="00191294" w:rsidRDefault="00622FA4" w:rsidP="00622FA4">
            <w:pPr>
              <w:tabs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292C9" w14:textId="5F3AFFB8" w:rsidR="00622FA4" w:rsidRPr="00191294" w:rsidRDefault="00E34EF5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790</w:t>
            </w:r>
          </w:p>
        </w:tc>
        <w:tc>
          <w:tcPr>
            <w:tcW w:w="166" w:type="dxa"/>
          </w:tcPr>
          <w:p w14:paraId="4055DD65" w14:textId="77777777" w:rsidR="00622FA4" w:rsidRPr="00191294" w:rsidRDefault="00622FA4" w:rsidP="00622FA4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B4442" w14:textId="5A675F8A" w:rsidR="00622FA4" w:rsidRPr="00711709" w:rsidRDefault="00E34EF5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166" w:type="dxa"/>
          </w:tcPr>
          <w:p w14:paraId="66166646" w14:textId="77777777" w:rsidR="00622FA4" w:rsidRPr="00711709" w:rsidRDefault="00622FA4" w:rsidP="00622FA4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5E8485" w14:textId="39B58515" w:rsidR="00622FA4" w:rsidRPr="00711709" w:rsidRDefault="00E34EF5" w:rsidP="00622FA4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  <w:r w:rsidR="00622FA4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377</w:t>
            </w:r>
          </w:p>
        </w:tc>
      </w:tr>
    </w:tbl>
    <w:p w14:paraId="7CE37D74" w14:textId="112DD350" w:rsidR="00BB4713" w:rsidRPr="00191294" w:rsidRDefault="00937052" w:rsidP="00937052">
      <w:pPr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  <w:r w:rsidR="00F54213" w:rsidRPr="00191294">
        <w:rPr>
          <w:rFonts w:ascii="Angsana New" w:hAnsi="Angsana New" w:cs="Angsana New"/>
          <w:snapToGrid w:val="0"/>
          <w:cs/>
          <w:lang w:val="en-US"/>
        </w:rPr>
        <w:lastRenderedPageBreak/>
        <w:t xml:space="preserve">สำหรับลูกหนี้การค้า กลุ่มบริษัทได้ใช้วิธีการอย่างง่ายตาม </w:t>
      </w:r>
      <w:r w:rsidR="00F54213" w:rsidRPr="00191294">
        <w:rPr>
          <w:rFonts w:ascii="Angsana New" w:hAnsi="Angsana New" w:cs="Angsana New"/>
          <w:snapToGrid w:val="0"/>
          <w:lang w:val="en-US"/>
        </w:rPr>
        <w:t>TFRS</w:t>
      </w:r>
      <w:r w:rsidR="00F61AE5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9</w:t>
      </w:r>
      <w:r w:rsidR="00F54213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F54213" w:rsidRPr="00191294">
        <w:rPr>
          <w:rFonts w:ascii="Angsana New" w:hAnsi="Angsana New" w:cs="Angsana New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F54213" w:rsidRPr="00191294">
        <w:rPr>
          <w:rFonts w:ascii="Angsana New" w:hAnsi="Angsana New" w:cs="Angsana New"/>
          <w:snapToGrid w:val="0"/>
          <w:cs/>
          <w:lang w:val="en-US"/>
        </w:rPr>
        <w:t xml:space="preserve"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 </w:t>
      </w:r>
      <w:r w:rsidR="004B6934" w:rsidRPr="00191294">
        <w:rPr>
          <w:rFonts w:ascii="Angsana New" w:hAnsi="Angsana New" w:cs="Angsana New"/>
          <w:snapToGrid w:val="0"/>
          <w:lang w:val="en-US"/>
        </w:rPr>
        <w:t xml:space="preserve">       </w:t>
      </w:r>
      <w:r w:rsidR="00F54213" w:rsidRPr="00191294">
        <w:rPr>
          <w:rFonts w:ascii="Angsana New" w:hAnsi="Angsana New" w:cs="Angsana New"/>
          <w:snapToGrid w:val="0"/>
          <w:cs/>
          <w:lang w:val="en-US"/>
        </w:rPr>
        <w:t>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F54213" w:rsidRPr="00191294">
        <w:rPr>
          <w:rFonts w:ascii="Angsana New" w:hAnsi="Angsana New" w:cs="Angsana New"/>
          <w:snapToGrid w:val="0"/>
          <w:cs/>
          <w:lang w:val="en-US"/>
        </w:rPr>
        <w:t>ดังนั้นข้อมูลความเสี่ยงด้านเครดิต</w:t>
      </w:r>
      <w:r w:rsidR="00F54213" w:rsidRPr="00191294">
        <w:rPr>
          <w:rFonts w:ascii="Angsana New" w:hAnsi="Angsana New" w:cs="Angsana New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</w:t>
      </w:r>
      <w:r w:rsidR="004B6934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       </w:t>
      </w:r>
      <w:r w:rsidR="00F54213" w:rsidRPr="00191294">
        <w:rPr>
          <w:rFonts w:ascii="Angsana New" w:hAnsi="Angsana New" w:cs="Angsana New"/>
          <w:snapToGrid w:val="0"/>
          <w:spacing w:val="-6"/>
          <w:cs/>
          <w:lang w:val="en-US"/>
        </w:rPr>
        <w:t>การตั้งสำรอง</w:t>
      </w:r>
    </w:p>
    <w:p w14:paraId="3E50C280" w14:textId="5D6ABE2B" w:rsidR="00F54213" w:rsidRPr="00191294" w:rsidRDefault="00F54213" w:rsidP="00937052">
      <w:pPr>
        <w:spacing w:before="240"/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ลูกหนี้การค้า ณ วันที่</w:t>
      </w:r>
      <w:r w:rsidR="008E64F7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="008E64F7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53723F">
        <w:rPr>
          <w:rFonts w:ascii="Angsana New" w:hAnsi="Angsana New" w:cs="Angsana New" w:hint="cs"/>
          <w:snapToGrid w:val="0"/>
          <w:cs/>
          <w:lang w:val="en-US"/>
        </w:rPr>
        <w:t>มีนาคม</w:t>
      </w:r>
      <w:r w:rsidR="008E64F7" w:rsidRPr="0019129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="008E64F7" w:rsidRPr="00191294">
        <w:rPr>
          <w:rFonts w:ascii="Angsana New" w:hAnsi="Angsana New" w:cs="Angsana New"/>
          <w:snapToGrid w:val="0"/>
          <w:cs/>
          <w:lang w:val="en-US"/>
        </w:rPr>
        <w:t xml:space="preserve"> และวันที่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ธันวาคม</w:t>
      </w:r>
      <w:r w:rsidR="008E64F7" w:rsidRPr="0019129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สามารถวิเคราะห์ตามอายุหนี้ที่ค้างชำระได้ดังนี้</w:t>
      </w:r>
    </w:p>
    <w:p w14:paraId="3B428FFA" w14:textId="77777777" w:rsidR="00F54213" w:rsidRPr="00191294" w:rsidRDefault="00F54213" w:rsidP="00F54213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F54213" w:rsidRPr="00191294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191294" w:rsidRDefault="00F54213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191294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191294" w:rsidRDefault="00F54213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191294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213" w:rsidRPr="00191294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191294" w:rsidRDefault="00F54213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191294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191294" w:rsidRDefault="00F54213" w:rsidP="00CD076C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191294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191294" w:rsidRDefault="00F54213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191294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191294" w:rsidRDefault="00F54213" w:rsidP="00CD076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191294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191294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53723F" w:rsidRPr="00191294" w:rsidRDefault="0053723F" w:rsidP="0053723F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5BE85205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65B985BE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4EE47F88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53723F" w:rsidRPr="00191294" w:rsidRDefault="0053723F" w:rsidP="0053723F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49FB5E36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113B2DA1" w14:textId="77777777" w:rsidR="0053723F" w:rsidRPr="00191294" w:rsidRDefault="0053723F" w:rsidP="0053723F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5C875B0D" w:rsidR="0053723F" w:rsidRPr="00191294" w:rsidRDefault="00E34EF5" w:rsidP="0053723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265F0" w:rsidRPr="00191294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A265F0" w:rsidRPr="00191294" w:rsidRDefault="00A265F0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3B995C86" w:rsidR="00A265F0" w:rsidRPr="00191294" w:rsidRDefault="00E34EF5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64F9D3C5" w14:textId="77777777" w:rsidR="00A265F0" w:rsidRPr="00191294" w:rsidRDefault="00A265F0" w:rsidP="00CD076C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7C97F36A" w:rsidR="00A265F0" w:rsidRPr="00191294" w:rsidRDefault="00E34EF5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6B741F56" w14:textId="77777777" w:rsidR="00A265F0" w:rsidRPr="00191294" w:rsidRDefault="00A265F0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0355BFC2" w:rsidR="00A265F0" w:rsidRPr="00191294" w:rsidRDefault="00E34EF5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03162E4F" w14:textId="77777777" w:rsidR="00A265F0" w:rsidRPr="00191294" w:rsidRDefault="00A265F0" w:rsidP="00CD076C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1002198F" w:rsidR="00A265F0" w:rsidRPr="00191294" w:rsidRDefault="00E34EF5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54213" w:rsidRPr="00191294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191294" w:rsidRDefault="00F54213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191294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191294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191294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191294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191294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191294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191294" w:rsidRDefault="00F54213" w:rsidP="00CD076C">
            <w:pPr>
              <w:tabs>
                <w:tab w:val="decimal" w:pos="971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22FA4" w:rsidRPr="00191294" w14:paraId="1B7F82B0" w14:textId="77777777" w:rsidTr="00731920">
        <w:trPr>
          <w:trHeight w:val="20"/>
        </w:trPr>
        <w:tc>
          <w:tcPr>
            <w:tcW w:w="3852" w:type="dxa"/>
          </w:tcPr>
          <w:p w14:paraId="4F87155D" w14:textId="77777777" w:rsidR="00622FA4" w:rsidRPr="00191294" w:rsidRDefault="00622FA4" w:rsidP="0062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C4B6C6D" w14:textId="5DDE0514" w:rsidR="00622FA4" w:rsidRPr="00191294" w:rsidRDefault="00E34EF5" w:rsidP="00622FA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</w:t>
            </w:r>
            <w:r w:rsidR="00710168" w:rsidRPr="0071016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251</w:t>
            </w:r>
            <w:r w:rsidR="00710168" w:rsidRPr="0071016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510</w:t>
            </w:r>
          </w:p>
        </w:tc>
        <w:tc>
          <w:tcPr>
            <w:tcW w:w="98" w:type="dxa"/>
          </w:tcPr>
          <w:p w14:paraId="448B4AB1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BD51E0" w14:textId="27AE400C" w:rsidR="00622FA4" w:rsidRPr="00711709" w:rsidRDefault="00E34EF5" w:rsidP="00622FA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92</w:t>
            </w:r>
            <w:r w:rsidR="00622FA4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038</w:t>
            </w:r>
            <w:r w:rsidR="00622FA4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090</w:t>
            </w:r>
          </w:p>
        </w:tc>
        <w:tc>
          <w:tcPr>
            <w:tcW w:w="98" w:type="dxa"/>
          </w:tcPr>
          <w:p w14:paraId="2FFAD598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4E0EC2E" w14:textId="77777777" w:rsidR="00622FA4" w:rsidRPr="00191294" w:rsidRDefault="00622FA4" w:rsidP="00622FA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77777777" w:rsidR="00622FA4" w:rsidRPr="00191294" w:rsidRDefault="00622FA4" w:rsidP="00622FA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22FA4" w:rsidRPr="00191294" w14:paraId="61FB39C8" w14:textId="77777777" w:rsidTr="00731920">
        <w:trPr>
          <w:trHeight w:val="20"/>
        </w:trPr>
        <w:tc>
          <w:tcPr>
            <w:tcW w:w="3852" w:type="dxa"/>
          </w:tcPr>
          <w:p w14:paraId="05C55E33" w14:textId="77777777" w:rsidR="00622FA4" w:rsidRPr="00191294" w:rsidRDefault="00622FA4" w:rsidP="0062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FBB9035" w14:textId="77777777" w:rsidR="00622FA4" w:rsidRPr="00191294" w:rsidRDefault="00622FA4" w:rsidP="00622FA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0A6BC2A" w14:textId="77777777" w:rsidR="00622FA4" w:rsidRPr="00711709" w:rsidRDefault="00622FA4" w:rsidP="00622FA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9AB6D12" w14:textId="77777777" w:rsidR="00622FA4" w:rsidRPr="00191294" w:rsidRDefault="00622FA4" w:rsidP="00622FA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622FA4" w:rsidRPr="00191294" w:rsidRDefault="00622FA4" w:rsidP="00622FA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22FA4" w:rsidRPr="00191294" w14:paraId="50F6AC5A" w14:textId="77777777" w:rsidTr="002D7BAE">
        <w:trPr>
          <w:trHeight w:val="20"/>
        </w:trPr>
        <w:tc>
          <w:tcPr>
            <w:tcW w:w="3852" w:type="dxa"/>
          </w:tcPr>
          <w:p w14:paraId="7DE49BF2" w14:textId="1034636D" w:rsidR="00622FA4" w:rsidRPr="00191294" w:rsidRDefault="00622FA4" w:rsidP="0062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  ไม่เกิน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63FA181" w14:textId="4EB16C2E" w:rsidR="00622FA4" w:rsidRPr="00191294" w:rsidRDefault="00E34EF5" w:rsidP="00622FA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246</w:t>
            </w:r>
            <w:r w:rsidR="00622FA4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313</w:t>
            </w:r>
          </w:p>
        </w:tc>
        <w:tc>
          <w:tcPr>
            <w:tcW w:w="98" w:type="dxa"/>
          </w:tcPr>
          <w:p w14:paraId="12239ED1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77777777" w:rsidR="00622FA4" w:rsidRPr="00711709" w:rsidRDefault="00622FA4" w:rsidP="00622FA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1971C01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D1A5350" w14:textId="77777777" w:rsidR="00622FA4" w:rsidRPr="00191294" w:rsidRDefault="00622FA4" w:rsidP="00622FA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622FA4" w:rsidRPr="00191294" w:rsidRDefault="00622FA4" w:rsidP="00622FA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77777777" w:rsidR="00622FA4" w:rsidRPr="00191294" w:rsidRDefault="00622FA4" w:rsidP="00622FA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10168" w:rsidRPr="00191294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3A663B11" w:rsidR="00710168" w:rsidRPr="00191294" w:rsidRDefault="00710168" w:rsidP="007101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  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6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5D8A55AD" w14:textId="77777777" w:rsidR="00710168" w:rsidRPr="00711709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F05ACDC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24BF32EE" w:rsidR="00710168" w:rsidRPr="00711709" w:rsidRDefault="00E34EF5" w:rsidP="0071016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1016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597</w:t>
            </w:r>
            <w:r w:rsidR="0071016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933</w:t>
            </w:r>
          </w:p>
        </w:tc>
        <w:tc>
          <w:tcPr>
            <w:tcW w:w="98" w:type="dxa"/>
          </w:tcPr>
          <w:p w14:paraId="235CB085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5ECA008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10168" w:rsidRPr="00191294" w14:paraId="0DF6ED4F" w14:textId="77777777" w:rsidTr="00F13E18">
        <w:trPr>
          <w:trHeight w:val="20"/>
        </w:trPr>
        <w:tc>
          <w:tcPr>
            <w:tcW w:w="3852" w:type="dxa"/>
          </w:tcPr>
          <w:p w14:paraId="675FDA89" w14:textId="109A17C4" w:rsidR="00710168" w:rsidRPr="00191294" w:rsidRDefault="00710168" w:rsidP="007101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  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6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12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634FAA29" w14:textId="0549B2D0" w:rsidR="00710168" w:rsidRPr="00191294" w:rsidRDefault="00E34EF5" w:rsidP="0071016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10168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787</w:t>
            </w:r>
            <w:r w:rsidR="00710168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909</w:t>
            </w:r>
          </w:p>
        </w:tc>
        <w:tc>
          <w:tcPr>
            <w:tcW w:w="98" w:type="dxa"/>
          </w:tcPr>
          <w:p w14:paraId="023FD26C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781F72" w14:textId="5D4B2B56" w:rsidR="00710168" w:rsidRPr="00711709" w:rsidRDefault="00E34EF5" w:rsidP="0071016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71016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893</w:t>
            </w:r>
            <w:r w:rsidR="0071016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914</w:t>
            </w:r>
          </w:p>
        </w:tc>
        <w:tc>
          <w:tcPr>
            <w:tcW w:w="98" w:type="dxa"/>
          </w:tcPr>
          <w:p w14:paraId="4C5B4AAE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54CE620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10168" w:rsidRPr="00191294" w14:paraId="09C66666" w14:textId="77777777" w:rsidTr="00F13E18">
        <w:trPr>
          <w:trHeight w:val="20"/>
        </w:trPr>
        <w:tc>
          <w:tcPr>
            <w:tcW w:w="3852" w:type="dxa"/>
          </w:tcPr>
          <w:p w14:paraId="54FAB0F6" w14:textId="7B802927" w:rsidR="00710168" w:rsidRPr="00191294" w:rsidRDefault="00710168" w:rsidP="007101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เกิน </w:t>
            </w:r>
            <w:r w:rsidR="00E34EF5" w:rsidRPr="00E34EF5">
              <w:rPr>
                <w:rFonts w:ascii="Angsana New" w:hAnsi="Angsana New" w:cs="Angsana New"/>
                <w:snapToGrid w:val="0"/>
                <w:szCs w:val="28"/>
              </w:rPr>
              <w:t>12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063AF3A" w14:textId="6ACFB449" w:rsidR="00710168" w:rsidRPr="00191294" w:rsidRDefault="00E34EF5" w:rsidP="00523633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710168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082</w:t>
            </w:r>
            <w:r w:rsidR="00710168" w:rsidRPr="00622FA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784</w:t>
            </w:r>
          </w:p>
        </w:tc>
        <w:tc>
          <w:tcPr>
            <w:tcW w:w="98" w:type="dxa"/>
          </w:tcPr>
          <w:p w14:paraId="7B460016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77E38CA" w14:textId="3B25CB60" w:rsidR="00710168" w:rsidRPr="00711709" w:rsidRDefault="00E34EF5" w:rsidP="0071016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71016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 w:rsidR="00710168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847</w:t>
            </w:r>
          </w:p>
        </w:tc>
        <w:tc>
          <w:tcPr>
            <w:tcW w:w="98" w:type="dxa"/>
          </w:tcPr>
          <w:p w14:paraId="50556D55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8502872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10168" w:rsidRPr="00191294" w14:paraId="3F449F7A" w14:textId="77777777" w:rsidTr="0052150B">
        <w:trPr>
          <w:trHeight w:val="20"/>
        </w:trPr>
        <w:tc>
          <w:tcPr>
            <w:tcW w:w="3852" w:type="dxa"/>
          </w:tcPr>
          <w:p w14:paraId="1B531B04" w14:textId="77777777" w:rsidR="00710168" w:rsidRPr="00191294" w:rsidRDefault="00710168" w:rsidP="007101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4038A0" w14:textId="47C1C83F" w:rsidR="00710168" w:rsidRPr="00191294" w:rsidRDefault="00E34EF5" w:rsidP="00710168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127</w:t>
            </w:r>
            <w:r w:rsidR="005329E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368</w:t>
            </w:r>
            <w:r w:rsidR="005329E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</w:p>
        </w:tc>
        <w:tc>
          <w:tcPr>
            <w:tcW w:w="98" w:type="dxa"/>
            <w:vAlign w:val="center"/>
          </w:tcPr>
          <w:p w14:paraId="60C93999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2B39CDE" w14:textId="1DFE2C78" w:rsidR="00710168" w:rsidRPr="00711709" w:rsidRDefault="00E34EF5" w:rsidP="00710168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127</w:t>
            </w:r>
            <w:r w:rsidR="0071016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908</w:t>
            </w:r>
            <w:r w:rsidR="00710168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98" w:type="dxa"/>
          </w:tcPr>
          <w:p w14:paraId="5F95B4E8" w14:textId="77777777" w:rsidR="00710168" w:rsidRPr="00191294" w:rsidRDefault="00710168" w:rsidP="00710168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A1455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710168" w:rsidRPr="00191294" w:rsidRDefault="00710168" w:rsidP="00710168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77777777" w:rsidR="00710168" w:rsidRPr="00191294" w:rsidRDefault="00710168" w:rsidP="00710168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46A6F1AC" w14:textId="5747B05C" w:rsidR="00E23770" w:rsidRPr="00191294" w:rsidRDefault="00E34EF5" w:rsidP="00430EFA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t>7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9909C3" w:rsidRPr="00191294">
        <w:rPr>
          <w:rFonts w:ascii="Angsana New" w:hAnsi="Angsana New" w:cs="Angsana New"/>
          <w:b/>
          <w:bCs/>
          <w:cs/>
        </w:rPr>
        <w:t>ต้นทุนของ</w:t>
      </w:r>
      <w:r w:rsidR="00E23770" w:rsidRPr="00191294">
        <w:rPr>
          <w:rFonts w:ascii="Angsana New" w:hAnsi="Angsana New" w:cs="Angsana New"/>
          <w:b/>
          <w:bCs/>
          <w:cs/>
        </w:rPr>
        <w:t>สัญญา</w:t>
      </w:r>
    </w:p>
    <w:p w14:paraId="0D9231F9" w14:textId="77777777" w:rsidR="00E23770" w:rsidRPr="00191294" w:rsidRDefault="009909C3" w:rsidP="00E23770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ต้นทุนของ</w:t>
      </w:r>
      <w:r w:rsidR="00E23770" w:rsidRPr="00191294">
        <w:rPr>
          <w:rFonts w:ascii="Angsana New" w:hAnsi="Angsana New" w:cs="Angsana New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191294" w:rsidRDefault="00E23770" w:rsidP="00E23770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E23770" w:rsidRPr="00191294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191294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191294" w:rsidRDefault="00E23770" w:rsidP="003E5EB5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3770" w:rsidRPr="00191294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191294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2D2677E4" w:rsidR="00E23770" w:rsidRPr="00191294" w:rsidRDefault="00E34EF5" w:rsidP="003E5EB5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5366373" w14:textId="77777777" w:rsidR="00E23770" w:rsidRPr="00191294" w:rsidRDefault="00E23770" w:rsidP="003E5EB5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288844B4" w:rsidR="00E23770" w:rsidRPr="00191294" w:rsidRDefault="00E34EF5" w:rsidP="003E5EB5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4A67DD" w:rsidRPr="00191294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273FD3F9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ยอด</w:t>
            </w:r>
            <w:r w:rsidRPr="00191294">
              <w:rPr>
                <w:rFonts w:ascii="Angsana New" w:hAnsi="Angsana New" w:cs="Angsana New" w:hint="cs"/>
                <w:szCs w:val="28"/>
                <w:cs/>
              </w:rPr>
              <w:t>คงเหลือ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ต้นงวด</w:t>
            </w:r>
            <w:r w:rsidRPr="00191294">
              <w:rPr>
                <w:rFonts w:ascii="Angsana New" w:hAnsi="Angsana New" w:cs="Angsana New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Cs w:val="28"/>
              </w:rPr>
              <w:t>1</w:t>
            </w:r>
            <w:r w:rsidRPr="00191294">
              <w:rPr>
                <w:rFonts w:ascii="Angsana New" w:hAnsi="Angsana New" w:cs="Angsana New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A205" w14:textId="07FF267D" w:rsidR="004A67DD" w:rsidRPr="00191294" w:rsidRDefault="00E34EF5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ED0158"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806</w:t>
            </w:r>
            <w:r w:rsidR="00ED0158"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50" w:type="dxa"/>
          </w:tcPr>
          <w:p w14:paraId="118E7C33" w14:textId="77777777" w:rsidR="004A67DD" w:rsidRPr="00191294" w:rsidRDefault="004A67DD" w:rsidP="004A67DD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0CC545FD" w:rsidR="004A67DD" w:rsidRPr="00191294" w:rsidRDefault="00E34EF5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972</w:t>
            </w:r>
          </w:p>
        </w:tc>
      </w:tr>
      <w:tr w:rsidR="004A67DD" w:rsidRPr="00191294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3B12" w14:textId="0C5B60D7" w:rsidR="004A67DD" w:rsidRPr="00191294" w:rsidRDefault="00E34EF5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ED0158"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ED0158"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50" w:type="dxa"/>
          </w:tcPr>
          <w:p w14:paraId="3CEBF29D" w14:textId="77777777" w:rsidR="004A67DD" w:rsidRPr="00191294" w:rsidRDefault="004A67DD" w:rsidP="004A67DD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496A9D86" w:rsidR="004A67DD" w:rsidRPr="00191294" w:rsidRDefault="00E34EF5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</w:p>
        </w:tc>
      </w:tr>
      <w:tr w:rsidR="004A67DD" w:rsidRPr="00191294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E21CA" w14:textId="007EB55B" w:rsidR="004A67DD" w:rsidRPr="00191294" w:rsidRDefault="00ED0158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015</w:t>
            </w:r>
            <w:r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705</w:t>
            </w:r>
            <w:r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6A3359F" w14:textId="77777777" w:rsidR="004A67DD" w:rsidRPr="00191294" w:rsidRDefault="004A67DD" w:rsidP="004A67DD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0B4EA8A4" w:rsidR="004A67DD" w:rsidRPr="00191294" w:rsidRDefault="004A67DD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102</w:t>
            </w:r>
            <w:r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030</w:t>
            </w:r>
            <w:r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255</w:t>
            </w:r>
            <w:r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A67DD" w:rsidRPr="00191294" w14:paraId="5379AC99" w14:textId="77777777" w:rsidTr="00767162">
        <w:trPr>
          <w:cantSplit/>
          <w:trHeight w:val="144"/>
        </w:trPr>
        <w:tc>
          <w:tcPr>
            <w:tcW w:w="6012" w:type="dxa"/>
          </w:tcPr>
          <w:p w14:paraId="3F02392E" w14:textId="2FE5695A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ยอดคงเหลือ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ปลายงวด</w:t>
            </w:r>
            <w:r w:rsidRPr="00191294">
              <w:rPr>
                <w:rFonts w:ascii="Angsana New" w:hAnsi="Angsana New" w:cs="Angsana New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Cs w:val="28"/>
              </w:rPr>
              <w:t>31</w:t>
            </w:r>
            <w:r w:rsidRPr="00191294">
              <w:rPr>
                <w:rFonts w:ascii="Angsana New" w:hAnsi="Angsana New" w:cs="Angsana New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Cs w:val="28"/>
                <w:cs/>
              </w:rPr>
              <w:t>มีนาคม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8647D" w14:textId="584B6C81" w:rsidR="004A67DD" w:rsidRPr="00191294" w:rsidRDefault="00E34EF5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ED0158"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944</w:t>
            </w:r>
            <w:r w:rsidR="00ED0158" w:rsidRPr="00ED015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150" w:type="dxa"/>
          </w:tcPr>
          <w:p w14:paraId="0113F3E5" w14:textId="77777777" w:rsidR="004A67DD" w:rsidRPr="00191294" w:rsidRDefault="004A67DD" w:rsidP="004A67DD">
            <w:pP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03B8E" w14:textId="081472F0" w:rsidR="004A67DD" w:rsidRPr="00191294" w:rsidRDefault="00E34EF5" w:rsidP="004A67D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624</w:t>
            </w:r>
          </w:p>
        </w:tc>
      </w:tr>
    </w:tbl>
    <w:p w14:paraId="7DDF5241" w14:textId="0B44DDFE" w:rsidR="00E23770" w:rsidRPr="00191294" w:rsidRDefault="00430EFA" w:rsidP="00430EFA">
      <w:pPr>
        <w:ind w:left="547" w:hanging="547"/>
        <w:rPr>
          <w:rFonts w:ascii="Angsana New" w:hAnsi="Angsana New" w:cs="Angsana New"/>
          <w:spacing w:val="-8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E34EF5"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8</w:t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14:paraId="7B637E4C" w14:textId="77777777" w:rsidR="00E23770" w:rsidRPr="00191294" w:rsidRDefault="00E23770" w:rsidP="00E23770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32F11F06" w14:textId="77777777" w:rsidR="00E23770" w:rsidRPr="00191294" w:rsidRDefault="00E23770" w:rsidP="002B2C91">
      <w:pPr>
        <w:ind w:left="547" w:right="-43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CD076C" w:rsidRPr="00191294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191294" w:rsidRDefault="00CD076C" w:rsidP="00234A4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191294" w:rsidRDefault="00CD076C" w:rsidP="00234A4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191294" w:rsidRDefault="00CD076C" w:rsidP="00234A4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191294" w:rsidRDefault="00CD076C" w:rsidP="00234A4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76C" w:rsidRPr="00191294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191294" w:rsidRDefault="00CD076C" w:rsidP="00CD076C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191294" w:rsidRDefault="00CD076C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191294" w:rsidRDefault="00CD076C" w:rsidP="00CD076C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191294" w:rsidRDefault="00CD076C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191294" w:rsidRDefault="00CD076C" w:rsidP="00CD076C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191294" w:rsidRDefault="00CD076C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191294" w:rsidRDefault="00CD076C" w:rsidP="00CD076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191294" w:rsidRDefault="00CD076C" w:rsidP="00CD076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191294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53723F" w:rsidRPr="00191294" w:rsidRDefault="0053723F" w:rsidP="0053723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02FBAA09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3BA5187D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7FBBC055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53723F" w:rsidRPr="00191294" w:rsidRDefault="0053723F" w:rsidP="0053723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6CA3E44F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09B9F41A" w14:textId="77777777" w:rsidR="0053723F" w:rsidRPr="00191294" w:rsidRDefault="0053723F" w:rsidP="0053723F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06524744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191294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53723F" w:rsidRPr="00191294" w:rsidRDefault="0053723F" w:rsidP="0053723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359D7488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5DDC5959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3F7E459D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20EE924F" w14:textId="77777777" w:rsidR="0053723F" w:rsidRPr="00191294" w:rsidRDefault="0053723F" w:rsidP="0053723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46239D19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54BF4BA" w14:textId="77777777" w:rsidR="0053723F" w:rsidRPr="00191294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017A7BD5" w:rsidR="0053723F" w:rsidRPr="00191294" w:rsidRDefault="00E34EF5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A67DD" w:rsidRPr="00191294" w14:paraId="1A04DEBD" w14:textId="77777777" w:rsidTr="00CD076C">
        <w:trPr>
          <w:trHeight w:val="144"/>
        </w:trPr>
        <w:tc>
          <w:tcPr>
            <w:tcW w:w="3477" w:type="dxa"/>
          </w:tcPr>
          <w:p w14:paraId="6335F9BB" w14:textId="77777777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8BA6E06" w14:textId="1C60D55C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31BB606" w14:textId="77777777" w:rsidR="004A67DD" w:rsidRPr="00191294" w:rsidRDefault="004A67DD" w:rsidP="004A67D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7EE7DFE9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32B327CD" w14:textId="77777777" w:rsidR="004A67DD" w:rsidRPr="00191294" w:rsidRDefault="004A67DD" w:rsidP="004A67D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E0AB1B3" w14:textId="21DA717A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B4FEBC8" w14:textId="77777777" w:rsidR="004A67DD" w:rsidRPr="00191294" w:rsidRDefault="004A67DD" w:rsidP="004A67D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6BDC9FF8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</w:tr>
      <w:tr w:rsidR="004A67DD" w:rsidRPr="00191294" w14:paraId="5FA29288" w14:textId="77777777" w:rsidTr="00CD076C">
        <w:trPr>
          <w:trHeight w:val="144"/>
        </w:trPr>
        <w:tc>
          <w:tcPr>
            <w:tcW w:w="3477" w:type="dxa"/>
          </w:tcPr>
          <w:p w14:paraId="47E1A6D1" w14:textId="0E042488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ค่าก่อสร้างและอื่น</w:t>
            </w:r>
            <w:r w:rsidR="004F7D0F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6C97592" w14:textId="161F0CA8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428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991</w:t>
            </w:r>
          </w:p>
        </w:tc>
        <w:tc>
          <w:tcPr>
            <w:tcW w:w="144" w:type="dxa"/>
          </w:tcPr>
          <w:p w14:paraId="69B02D1D" w14:textId="77777777" w:rsidR="004A67DD" w:rsidRPr="00191294" w:rsidRDefault="004A67DD" w:rsidP="004A67D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</w:tcPr>
          <w:p w14:paraId="26BFB1E4" w14:textId="76436B8C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014</w:t>
            </w:r>
          </w:p>
        </w:tc>
        <w:tc>
          <w:tcPr>
            <w:tcW w:w="144" w:type="dxa"/>
          </w:tcPr>
          <w:p w14:paraId="23183113" w14:textId="77777777" w:rsidR="004A67DD" w:rsidRPr="00191294" w:rsidRDefault="004A67DD" w:rsidP="004A67D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721F770C" w14:textId="205D3777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143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144" w:type="dxa"/>
          </w:tcPr>
          <w:p w14:paraId="3C26FCB3" w14:textId="77777777" w:rsidR="004A67DD" w:rsidRPr="00191294" w:rsidRDefault="004A67DD" w:rsidP="004A67D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209F6EEE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101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718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370</w:t>
            </w:r>
          </w:p>
        </w:tc>
      </w:tr>
      <w:tr w:rsidR="004A67DD" w:rsidRPr="00191294" w14:paraId="4C46F851" w14:textId="77777777" w:rsidTr="00CD076C">
        <w:trPr>
          <w:trHeight w:val="144"/>
        </w:trPr>
        <w:tc>
          <w:tcPr>
            <w:tcW w:w="3477" w:type="dxa"/>
          </w:tcPr>
          <w:p w14:paraId="7ADC47CA" w14:textId="77777777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B0F29" w14:textId="0C86B4C7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366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682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623</w:t>
            </w:r>
          </w:p>
        </w:tc>
        <w:tc>
          <w:tcPr>
            <w:tcW w:w="144" w:type="dxa"/>
          </w:tcPr>
          <w:p w14:paraId="76417E9E" w14:textId="77777777" w:rsidR="004A67DD" w:rsidRPr="00191294" w:rsidRDefault="004A67DD" w:rsidP="004A67D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53AA2319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063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" w:type="dxa"/>
          </w:tcPr>
          <w:p w14:paraId="1EC4AAA0" w14:textId="77777777" w:rsidR="004A67DD" w:rsidRPr="00191294" w:rsidRDefault="004A67DD" w:rsidP="004A67D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280E8" w14:textId="5E697795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44" w:type="dxa"/>
          </w:tcPr>
          <w:p w14:paraId="1BA83ABF" w14:textId="77777777" w:rsidR="004A67DD" w:rsidRPr="00191294" w:rsidRDefault="004A67DD" w:rsidP="004A67D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7702FBBF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</w:tr>
      <w:tr w:rsidR="004A67DD" w:rsidRPr="00191294" w14:paraId="485D561C" w14:textId="77777777" w:rsidTr="00CD076C">
        <w:trPr>
          <w:trHeight w:val="144"/>
        </w:trPr>
        <w:tc>
          <w:tcPr>
            <w:tcW w:w="3477" w:type="dxa"/>
          </w:tcPr>
          <w:p w14:paraId="59B1218D" w14:textId="77777777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10E2A" w14:textId="77777777" w:rsidR="004A67DD" w:rsidRPr="00191294" w:rsidRDefault="004A67DD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5694955" w14:textId="77777777" w:rsidR="004A67DD" w:rsidRPr="00191294" w:rsidRDefault="004A67DD" w:rsidP="004A67D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32F2742" w14:textId="77777777" w:rsidR="004A67DD" w:rsidRPr="00191294" w:rsidRDefault="004A67DD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01DF9A" w14:textId="77777777" w:rsidR="004A67DD" w:rsidRPr="00191294" w:rsidRDefault="004A67DD" w:rsidP="004A67D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BDB80" w14:textId="77777777" w:rsidR="004A67DD" w:rsidRPr="00191294" w:rsidRDefault="004A67DD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850C56C" w14:textId="77777777" w:rsidR="004A67DD" w:rsidRPr="00191294" w:rsidRDefault="004A67DD" w:rsidP="004A67D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DB29DD1" w14:textId="77777777" w:rsidR="004A67DD" w:rsidRPr="00191294" w:rsidRDefault="004A67DD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A67DD" w:rsidRPr="00191294" w14:paraId="2B73E7F0" w14:textId="77777777" w:rsidTr="00CD076C">
        <w:trPr>
          <w:trHeight w:val="144"/>
        </w:trPr>
        <w:tc>
          <w:tcPr>
            <w:tcW w:w="3477" w:type="dxa"/>
          </w:tcPr>
          <w:p w14:paraId="3FBD3B53" w14:textId="77777777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99C01C" w14:textId="132B0A5B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BE7003" w:rsidRPr="00BE700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051</w:t>
            </w:r>
            <w:r w:rsidR="00BE7003" w:rsidRPr="00BE700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  <w:r w:rsidR="00BE7003" w:rsidRPr="00BE700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44" w:type="dxa"/>
          </w:tcPr>
          <w:p w14:paraId="7A6BCDA8" w14:textId="77777777" w:rsidR="004A67DD" w:rsidRPr="00191294" w:rsidRDefault="004A67DD" w:rsidP="004A67D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79CC3E44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44" w:type="dxa"/>
          </w:tcPr>
          <w:p w14:paraId="49600BD3" w14:textId="77777777" w:rsidR="004A67DD" w:rsidRPr="00191294" w:rsidRDefault="004A67DD" w:rsidP="004A67D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27420" w14:textId="283D4743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690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997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144" w:type="dxa"/>
          </w:tcPr>
          <w:p w14:paraId="4D1D9444" w14:textId="77777777" w:rsidR="004A67DD" w:rsidRPr="00191294" w:rsidRDefault="004A67DD" w:rsidP="004A67DD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696EDE88" w:rsidR="004A67DD" w:rsidRPr="00191294" w:rsidRDefault="00E34EF5" w:rsidP="004A67DD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655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="004A67DD" w:rsidRPr="004A67D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846</w:t>
            </w:r>
          </w:p>
        </w:tc>
      </w:tr>
    </w:tbl>
    <w:p w14:paraId="1895B2F7" w14:textId="77777777" w:rsidR="00E23770" w:rsidRPr="00191294" w:rsidRDefault="00E23770" w:rsidP="002B2C91">
      <w:pPr>
        <w:spacing w:before="240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000A98" w:rsidRPr="00191294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191294" w:rsidRDefault="00000A98" w:rsidP="00D769B5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191294" w:rsidRDefault="00000A98" w:rsidP="00D769B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191294" w:rsidRDefault="00000A98" w:rsidP="00D769B5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191294" w:rsidRDefault="00000A98" w:rsidP="00D769B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A98" w:rsidRPr="00191294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191294" w:rsidRDefault="00000A98" w:rsidP="00D769B5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59FAFA94" w:rsidR="00000A98" w:rsidRPr="00191294" w:rsidRDefault="00000A98" w:rsidP="00D769B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31</w:t>
            </w:r>
            <w:r w:rsidR="0053723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000A98" w:rsidRPr="00191294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000A98" w:rsidRPr="00191294" w:rsidRDefault="00000A98" w:rsidP="00000A98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51C77377" w:rsidR="00000A98" w:rsidRPr="00191294" w:rsidRDefault="00E34EF5" w:rsidP="00000A9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20C4BCB" w14:textId="77777777" w:rsidR="00000A98" w:rsidRPr="00191294" w:rsidRDefault="00000A98" w:rsidP="00000A98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0DB0CB16" w:rsidR="00000A98" w:rsidRPr="00191294" w:rsidRDefault="00E34EF5" w:rsidP="00000A9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043A2411" w14:textId="77777777" w:rsidR="00000A98" w:rsidRPr="00191294" w:rsidRDefault="00000A98" w:rsidP="00000A98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46281CC7" w:rsidR="00000A98" w:rsidRPr="00191294" w:rsidRDefault="00E34EF5" w:rsidP="00000A9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4D2D0060" w14:textId="77777777" w:rsidR="00000A98" w:rsidRPr="00191294" w:rsidRDefault="00000A98" w:rsidP="00000A98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4F4ADE06" w:rsidR="00000A98" w:rsidRPr="00191294" w:rsidRDefault="00E34EF5" w:rsidP="00000A9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00A98" w:rsidRPr="00191294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77777777" w:rsidR="00000A98" w:rsidRPr="00191294" w:rsidRDefault="00000A98" w:rsidP="00000A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75F35B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000A98" w:rsidRPr="00191294" w:rsidRDefault="00000A98" w:rsidP="00000A9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</w:tcPr>
          <w:p w14:paraId="3BC82BB9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000A98" w:rsidRPr="00191294" w:rsidRDefault="00000A98" w:rsidP="00000A9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7EEF16A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000A98" w:rsidRPr="00191294" w:rsidRDefault="00000A98" w:rsidP="00000A9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191294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77777777" w:rsidR="00000A98" w:rsidRPr="00191294" w:rsidRDefault="00724F7C" w:rsidP="00000A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   </w:t>
            </w:r>
            <w:r w:rsidR="00000A98"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24259F1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000A98" w:rsidRPr="00191294" w:rsidRDefault="00000A98" w:rsidP="00000A98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000A98" w:rsidRPr="00191294" w:rsidRDefault="00000A98" w:rsidP="00000A9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8430E12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000A98" w:rsidRPr="00191294" w:rsidRDefault="00000A98" w:rsidP="00000A9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191294" w14:paraId="3675CC56" w14:textId="77777777" w:rsidTr="00000A98">
        <w:trPr>
          <w:trHeight w:val="144"/>
        </w:trPr>
        <w:tc>
          <w:tcPr>
            <w:tcW w:w="3477" w:type="dxa"/>
          </w:tcPr>
          <w:p w14:paraId="3ED3EF70" w14:textId="77777777" w:rsidR="00000A98" w:rsidRPr="00191294" w:rsidRDefault="00000A98" w:rsidP="00B743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3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3958470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A06A25D" w14:textId="77777777" w:rsidR="00000A98" w:rsidRPr="00191294" w:rsidRDefault="00000A98" w:rsidP="00000A9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B8FB647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50C299" w14:textId="77777777" w:rsidR="00000A98" w:rsidRPr="00191294" w:rsidRDefault="00000A98" w:rsidP="00000A9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C462459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9ED5016" w14:textId="77777777" w:rsidR="00000A98" w:rsidRPr="00191294" w:rsidRDefault="00000A98" w:rsidP="00000A98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0264018" w14:textId="77777777" w:rsidR="00000A98" w:rsidRPr="00191294" w:rsidRDefault="00000A98" w:rsidP="00000A9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37597" w:rsidRPr="00191294" w14:paraId="455B300B" w14:textId="77777777" w:rsidTr="00D769B5">
        <w:trPr>
          <w:trHeight w:val="144"/>
        </w:trPr>
        <w:tc>
          <w:tcPr>
            <w:tcW w:w="3477" w:type="dxa"/>
          </w:tcPr>
          <w:p w14:paraId="602CBD22" w14:textId="77777777" w:rsidR="00537597" w:rsidRPr="00191294" w:rsidRDefault="00537597" w:rsidP="005375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609C8A" w14:textId="232C72C5" w:rsidR="00537597" w:rsidRPr="00191294" w:rsidRDefault="00E34EF5" w:rsidP="0053759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489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856</w:t>
            </w:r>
            <w:r w:rsidR="00537597" w:rsidRP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</w:p>
        </w:tc>
        <w:tc>
          <w:tcPr>
            <w:tcW w:w="144" w:type="dxa"/>
            <w:vAlign w:val="center"/>
          </w:tcPr>
          <w:p w14:paraId="28623626" w14:textId="77777777" w:rsidR="00537597" w:rsidRPr="00191294" w:rsidRDefault="00537597" w:rsidP="0053759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AC40561" w14:textId="245FDB17" w:rsidR="00537597" w:rsidRPr="00711709" w:rsidRDefault="00E34EF5" w:rsidP="0053759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701</w:t>
            </w:r>
            <w:r w:rsid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53759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458</w:t>
            </w:r>
          </w:p>
        </w:tc>
        <w:tc>
          <w:tcPr>
            <w:tcW w:w="144" w:type="dxa"/>
          </w:tcPr>
          <w:p w14:paraId="2D0F2F35" w14:textId="77777777" w:rsidR="00537597" w:rsidRPr="00711709" w:rsidRDefault="00537597" w:rsidP="0053759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92DD58" w14:textId="77777777" w:rsidR="00537597" w:rsidRPr="00711709" w:rsidRDefault="00537597" w:rsidP="00537597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537597" w:rsidRPr="00711709" w:rsidRDefault="00537597" w:rsidP="0053759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77777777" w:rsidR="00537597" w:rsidRPr="00711709" w:rsidRDefault="00537597" w:rsidP="00537597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64EDE9A" w14:textId="005EF741" w:rsidR="00E23770" w:rsidRPr="00191294" w:rsidRDefault="00E23770" w:rsidP="00366337">
      <w:pPr>
        <w:spacing w:before="240"/>
        <w:ind w:left="547" w:right="-2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790285" w:rsidRPr="00191294">
        <w:rPr>
          <w:rFonts w:ascii="Angsana New" w:hAnsi="Angsana New" w:cs="Angsana New"/>
          <w:snapToGrid w:val="0"/>
          <w:spacing w:val="-4"/>
          <w:cs/>
          <w:lang w:val="en-US"/>
        </w:rPr>
        <w:t>แ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ละบริษัทได้นำที่ดินและสิ่งปลูกสร้างในโครงการไปจดจำนองเพื่อเป็นหลักประกันวงเงินสินเชื่อ</w:t>
      </w:r>
      <w:r w:rsidRPr="00A87D0A">
        <w:rPr>
          <w:rFonts w:ascii="Angsana New" w:hAnsi="Angsana New" w:cs="Angsana New"/>
          <w:snapToGrid w:val="0"/>
          <w:spacing w:val="-4"/>
          <w:cs/>
          <w:lang w:val="en-US"/>
        </w:rPr>
        <w:t>และการออกหุ้นกู้</w:t>
      </w:r>
      <w:r w:rsidR="008A1148" w:rsidRPr="00A87D0A">
        <w:rPr>
          <w:rFonts w:ascii="Angsana New" w:hAnsi="Angsana New" w:cs="Angsana New" w:hint="cs"/>
          <w:snapToGrid w:val="0"/>
          <w:spacing w:val="-4"/>
          <w:cs/>
          <w:lang w:val="en-US"/>
        </w:rPr>
        <w:t>ระยะยาว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(ดูหมายเหตุข้อ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15</w:t>
      </w:r>
      <w:r w:rsidR="00460C32" w:rsidRPr="0019129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และข้อ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34EF5" w:rsidRPr="00E34EF5">
        <w:rPr>
          <w:rFonts w:ascii="Angsana New" w:hAnsi="Angsana New" w:cs="Angsana New" w:hint="cs"/>
          <w:snapToGrid w:val="0"/>
          <w:spacing w:val="-4"/>
          <w:lang w:val="en-US"/>
        </w:rPr>
        <w:t>7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4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>)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โดยมีมูลค่าตามบัญชีสุทธิดังนี้</w:t>
      </w:r>
    </w:p>
    <w:p w14:paraId="2ABE9429" w14:textId="77777777" w:rsidR="00E23770" w:rsidRPr="00191294" w:rsidRDefault="00E23770" w:rsidP="002C5DEA">
      <w:pPr>
        <w:tabs>
          <w:tab w:val="left" w:pos="1080"/>
        </w:tabs>
        <w:spacing w:before="240"/>
        <w:ind w:left="547" w:right="-86"/>
        <w:jc w:val="right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E23770" w:rsidRPr="00191294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191294" w:rsidRDefault="00E23770" w:rsidP="007158C2">
            <w:pPr>
              <w:spacing w:line="32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191294" w:rsidRDefault="00E23770" w:rsidP="007158C2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191294" w:rsidRDefault="00E23770" w:rsidP="007158C2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191294" w:rsidRDefault="00E23770" w:rsidP="007158C2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191294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191294" w:rsidRDefault="00E23770" w:rsidP="007158C2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191294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191294" w:rsidRDefault="00E23770" w:rsidP="007158C2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191294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191294" w:rsidRDefault="00E23770" w:rsidP="007158C2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191294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191294" w:rsidRDefault="00E23770" w:rsidP="007158C2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191294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191294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53723F" w:rsidRPr="00191294" w:rsidRDefault="0053723F" w:rsidP="0053723F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0E016CC6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9381551" w14:textId="77777777" w:rsidR="0053723F" w:rsidRPr="00191294" w:rsidRDefault="0053723F" w:rsidP="0053723F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64E4BCE7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53723F" w:rsidRPr="00191294" w:rsidRDefault="0053723F" w:rsidP="0053723F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61789B04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3F53887" w14:textId="77777777" w:rsidR="0053723F" w:rsidRPr="00191294" w:rsidRDefault="0053723F" w:rsidP="0053723F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2A3DEE98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191294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53723F" w:rsidRPr="00191294" w:rsidRDefault="0053723F" w:rsidP="0053723F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7486DB71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5BB779F" w14:textId="77777777" w:rsidR="0053723F" w:rsidRPr="00191294" w:rsidRDefault="0053723F" w:rsidP="0053723F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3483D9C6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4A6E1DE" w14:textId="77777777" w:rsidR="0053723F" w:rsidRPr="00191294" w:rsidRDefault="0053723F" w:rsidP="0053723F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59CA8C4E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9F184B1" w14:textId="77777777" w:rsidR="0053723F" w:rsidRPr="00191294" w:rsidRDefault="0053723F" w:rsidP="0053723F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3F7D524F" w:rsidR="0053723F" w:rsidRPr="00191294" w:rsidRDefault="00E34EF5" w:rsidP="005372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A67DD" w:rsidRPr="00191294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4A67DD" w:rsidRPr="00191294" w:rsidRDefault="004A67DD" w:rsidP="004A6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5E32F" w14:textId="252FE0D9" w:rsidR="004A67DD" w:rsidRPr="00191294" w:rsidRDefault="00E34EF5" w:rsidP="004A67DD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2B367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</w:tcPr>
          <w:p w14:paraId="78B936D2" w14:textId="77777777" w:rsidR="004A67DD" w:rsidRPr="00191294" w:rsidRDefault="004A67DD" w:rsidP="004A67DD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5E790197" w:rsidR="004A67DD" w:rsidRPr="00711709" w:rsidRDefault="00E34EF5" w:rsidP="004A67DD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A67DD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433</w:t>
            </w:r>
          </w:p>
        </w:tc>
        <w:tc>
          <w:tcPr>
            <w:tcW w:w="90" w:type="dxa"/>
          </w:tcPr>
          <w:p w14:paraId="63A8B9CC" w14:textId="77777777" w:rsidR="004A67DD" w:rsidRPr="00711709" w:rsidRDefault="004A67DD" w:rsidP="004A67DD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CA2BF" w14:textId="3C01569D" w:rsidR="004A67DD" w:rsidRPr="00711709" w:rsidRDefault="00E34EF5" w:rsidP="004A67DD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90" w:type="dxa"/>
          </w:tcPr>
          <w:p w14:paraId="432C58D8" w14:textId="77777777" w:rsidR="004A67DD" w:rsidRPr="00711709" w:rsidRDefault="004A67DD" w:rsidP="004A67DD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0B7C8020" w:rsidR="004A67DD" w:rsidRPr="00711709" w:rsidRDefault="00E34EF5" w:rsidP="004A67DD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644</w:t>
            </w:r>
          </w:p>
        </w:tc>
      </w:tr>
    </w:tbl>
    <w:p w14:paraId="0F39AAF2" w14:textId="213B4888" w:rsidR="00017239" w:rsidRPr="00191294" w:rsidRDefault="00366337" w:rsidP="00A87D0A">
      <w:pPr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E34EF5"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9</w:t>
      </w:r>
      <w:r w:rsidR="00E23770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191294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bookmarkStart w:id="2" w:name="_Hlk69809523"/>
      <w:r w:rsidR="00017239" w:rsidRPr="00191294">
        <w:rPr>
          <w:rFonts w:ascii="Angsana New" w:hAnsi="Angsana New" w:cs="Angsana New"/>
          <w:b/>
          <w:bCs/>
          <w:cs/>
          <w:lang w:val="en-US"/>
        </w:rPr>
        <w:t>สินทรัพย์ทางการเงินไม่หมุนเวียนอื่น</w:t>
      </w:r>
      <w:bookmarkEnd w:id="2"/>
    </w:p>
    <w:p w14:paraId="325FAFBA" w14:textId="77777777" w:rsidR="00017239" w:rsidRPr="00191294" w:rsidRDefault="00017239" w:rsidP="00017239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191294" w:rsidRDefault="00017239" w:rsidP="00272DA6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BE1592" w:rsidRPr="00191294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191294" w:rsidRDefault="00BE1592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191294" w:rsidRDefault="00BE1592" w:rsidP="00000A98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191294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191294" w:rsidRDefault="00BE1592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191294" w:rsidRDefault="00BE1592" w:rsidP="00000A98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191294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191294" w:rsidRDefault="00BE1592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191294" w:rsidRDefault="00BE1592" w:rsidP="00000A98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191294" w:rsidRDefault="00BE1592" w:rsidP="00000A98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191294" w:rsidRDefault="00BE1592" w:rsidP="00000A98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53723F" w:rsidRPr="00191294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53723F" w:rsidRPr="00191294" w:rsidRDefault="0053723F" w:rsidP="0053723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60D6BE0C" w:rsidR="0053723F" w:rsidRPr="00191294" w:rsidRDefault="00E34EF5" w:rsidP="0053723F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10E6E0B2" w14:textId="77777777" w:rsidR="0053723F" w:rsidRPr="00191294" w:rsidRDefault="0053723F" w:rsidP="0053723F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718FCAD3" w:rsidR="0053723F" w:rsidRPr="00191294" w:rsidRDefault="00E34EF5" w:rsidP="0053723F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191294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53723F" w:rsidRPr="00191294" w:rsidRDefault="0053723F" w:rsidP="0053723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22F30635" w:rsidR="0053723F" w:rsidRPr="00191294" w:rsidRDefault="00E34EF5" w:rsidP="0053723F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1C8DDAD" w14:textId="77777777" w:rsidR="0053723F" w:rsidRPr="00191294" w:rsidRDefault="0053723F" w:rsidP="0053723F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5F2FD545" w:rsidR="0053723F" w:rsidRPr="00191294" w:rsidRDefault="00E34EF5" w:rsidP="0053723F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E1592" w:rsidRPr="00191294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191294" w:rsidRDefault="00BE1592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191294" w:rsidRDefault="00BE1592" w:rsidP="00000A98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E1592" w:rsidRPr="00191294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191294" w:rsidRDefault="00B2138C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191294" w:rsidRDefault="00BE1592" w:rsidP="00000A98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191294" w:rsidRDefault="00BE1592" w:rsidP="00000A98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191294" w:rsidRDefault="00BE1592" w:rsidP="00000A98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30EFA" w:rsidRPr="00191294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191294" w:rsidRDefault="00430EFA" w:rsidP="00000A98">
            <w:pPr>
              <w:pStyle w:val="Header"/>
              <w:tabs>
                <w:tab w:val="clear" w:pos="4153"/>
                <w:tab w:val="clear" w:pos="8306"/>
              </w:tabs>
              <w:ind w:firstLine="151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191294" w:rsidRDefault="00430EFA" w:rsidP="00000A98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191294" w:rsidRDefault="00430EFA" w:rsidP="00000A98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191294" w:rsidRDefault="00430EFA" w:rsidP="00000A98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93E7D" w:rsidRPr="00191294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191294" w:rsidRDefault="005113AB" w:rsidP="00000A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64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</w:t>
            </w:r>
            <w:r w:rsidR="00D93E7D"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191294" w:rsidRDefault="00D93E7D" w:rsidP="00000A98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191294" w:rsidRDefault="00D93E7D" w:rsidP="00000A98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191294" w:rsidRDefault="00D93E7D" w:rsidP="00000A98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94410" w:rsidRPr="00191294" w14:paraId="7E0139BF" w14:textId="77777777" w:rsidTr="00316F9D">
        <w:trPr>
          <w:cantSplit/>
        </w:trPr>
        <w:tc>
          <w:tcPr>
            <w:tcW w:w="6171" w:type="dxa"/>
          </w:tcPr>
          <w:p w14:paraId="05EB1347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</w:tcPr>
          <w:p w14:paraId="264F43BE" w14:textId="7BBD735C" w:rsidR="00D94410" w:rsidRPr="00191294" w:rsidRDefault="00E34EF5" w:rsidP="00D94410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959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135" w:type="dxa"/>
          </w:tcPr>
          <w:p w14:paraId="49E6854C" w14:textId="77777777" w:rsidR="00D94410" w:rsidRPr="00191294" w:rsidRDefault="00D94410" w:rsidP="00D94410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70A5AED1" w:rsidR="00D94410" w:rsidRPr="00191294" w:rsidRDefault="00E34EF5" w:rsidP="00D94410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107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143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</w:p>
        </w:tc>
      </w:tr>
      <w:tr w:rsidR="00D94410" w:rsidRPr="00191294" w14:paraId="55E5AD0F" w14:textId="77777777" w:rsidTr="00316F9D">
        <w:trPr>
          <w:cantSplit/>
          <w:trHeight w:val="270"/>
        </w:trPr>
        <w:tc>
          <w:tcPr>
            <w:tcW w:w="6171" w:type="dxa"/>
          </w:tcPr>
          <w:p w14:paraId="101151F8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91" w:type="dxa"/>
            <w:vAlign w:val="center"/>
          </w:tcPr>
          <w:p w14:paraId="03825B0F" w14:textId="7AA60711" w:rsidR="00D94410" w:rsidRPr="00191294" w:rsidRDefault="00E34EF5" w:rsidP="00D94410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14:paraId="3AEBF843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99FE375" w14:textId="225C3D53" w:rsidR="00D94410" w:rsidRPr="00191294" w:rsidRDefault="00E34EF5" w:rsidP="00D94410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94410" w:rsidRPr="00191294" w14:paraId="1C7E55C5" w14:textId="77777777" w:rsidTr="00316F9D">
        <w:trPr>
          <w:cantSplit/>
        </w:trPr>
        <w:tc>
          <w:tcPr>
            <w:tcW w:w="6171" w:type="dxa"/>
          </w:tcPr>
          <w:p w14:paraId="672D0312" w14:textId="77777777" w:rsidR="00D94410" w:rsidRPr="00191294" w:rsidRDefault="00D94410" w:rsidP="00D94410">
            <w:pPr>
              <w:ind w:left="522" w:firstLine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BB596" w14:textId="4147D144" w:rsidR="00D94410" w:rsidRPr="00191294" w:rsidRDefault="00E34EF5" w:rsidP="00D94410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110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409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135" w:type="dxa"/>
          </w:tcPr>
          <w:p w14:paraId="3BD2127C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114B80F8" w:rsidR="00D94410" w:rsidRPr="00191294" w:rsidRDefault="00E34EF5" w:rsidP="00D94410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</w:p>
        </w:tc>
      </w:tr>
    </w:tbl>
    <w:p w14:paraId="35AD268E" w14:textId="450A39F2" w:rsidR="00017239" w:rsidRPr="00191294" w:rsidRDefault="00017239" w:rsidP="00A87D0A">
      <w:pPr>
        <w:spacing w:before="24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รายการเคลื่อนไหวของ</w:t>
      </w:r>
      <w:r w:rsidRPr="00191294">
        <w:rPr>
          <w:rFonts w:ascii="Angsana New" w:hAnsi="Angsana New" w:cs="Angsana New"/>
          <w:snapToGrid w:val="0"/>
          <w:cs/>
          <w:lang w:val="en-US"/>
        </w:rPr>
        <w:t>สินทรัพย์ทางการเงินไม่หมุนเวียนอื่น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ที่เกิดขึ้นในระหว่างงวด</w:t>
      </w:r>
      <w:r w:rsidR="0053723F">
        <w:rPr>
          <w:rFonts w:ascii="Angsana New" w:hAnsi="Angsana New" w:cs="Angsana New" w:hint="cs"/>
          <w:snapToGrid w:val="0"/>
          <w:spacing w:val="-4"/>
          <w:cs/>
          <w:lang w:val="en-US"/>
        </w:rPr>
        <w:t>สาม</w:t>
      </w:r>
      <w:r w:rsidR="00C24D1D" w:rsidRPr="00191294">
        <w:rPr>
          <w:rFonts w:ascii="Angsana New" w:hAnsi="Angsana New" w:cs="Angsana New"/>
          <w:snapToGrid w:val="0"/>
          <w:spacing w:val="-4"/>
          <w:cs/>
          <w:lang w:val="en-US"/>
        </w:rPr>
        <w:t>เดือน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สิ้นสุดวันที่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53723F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191294" w:rsidRDefault="00017239" w:rsidP="00017239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="Angsana New" w:hAnsi="Angsana New" w:cs="Angsana New"/>
          <w:snapToGrid w:val="0"/>
          <w:spacing w:val="2"/>
          <w:szCs w:val="32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BE1592" w:rsidRPr="00191294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191294" w:rsidRDefault="00BE1592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191294" w:rsidRDefault="00BE1592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191294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191294" w:rsidRDefault="00BE1592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191294" w:rsidRDefault="00BE1592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191294" w14:paraId="5153872E" w14:textId="77777777" w:rsidTr="00BE1592">
        <w:trPr>
          <w:cantSplit/>
        </w:trPr>
        <w:tc>
          <w:tcPr>
            <w:tcW w:w="6174" w:type="dxa"/>
          </w:tcPr>
          <w:p w14:paraId="054E5595" w14:textId="77777777" w:rsidR="00BE1592" w:rsidRPr="00191294" w:rsidRDefault="00BE1592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49687A8F" w:rsidR="00BE1592" w:rsidRPr="00191294" w:rsidRDefault="00E34EF5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</w:tcPr>
          <w:p w14:paraId="16683A1E" w14:textId="77777777" w:rsidR="00BE1592" w:rsidRPr="00191294" w:rsidRDefault="00BE1592" w:rsidP="00000A98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6A5D0CC2" w:rsidR="00BE1592" w:rsidRPr="00191294" w:rsidRDefault="00E34EF5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00AB5D7A" w14:textId="77777777" w:rsidTr="00BE1592">
        <w:trPr>
          <w:cantSplit/>
        </w:trPr>
        <w:tc>
          <w:tcPr>
            <w:tcW w:w="6174" w:type="dxa"/>
          </w:tcPr>
          <w:p w14:paraId="0C75D40B" w14:textId="07C9D245" w:rsidR="00D94410" w:rsidRPr="00191294" w:rsidRDefault="00D94410" w:rsidP="00D9441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5F50FA01" w:rsidR="00D94410" w:rsidRPr="00191294" w:rsidRDefault="00E34EF5" w:rsidP="00D94410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6" w:type="dxa"/>
          </w:tcPr>
          <w:p w14:paraId="03D1CE47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0291FF74" w:rsidR="00D94410" w:rsidRPr="00191294" w:rsidRDefault="00E34EF5" w:rsidP="00D94410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130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001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</w:p>
        </w:tc>
      </w:tr>
      <w:tr w:rsidR="00D94410" w:rsidRPr="00191294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D94410" w:rsidRPr="00191294" w:rsidRDefault="00D94410" w:rsidP="00D94410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11516056" w:rsidR="00D94410" w:rsidRPr="00191294" w:rsidRDefault="001A62E5" w:rsidP="00D94410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133</w:t>
            </w:r>
            <w:r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708</w:t>
            </w:r>
            <w:r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20DED5AC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74225D59" w:rsidR="00D94410" w:rsidRPr="00191294" w:rsidRDefault="00E34EF5" w:rsidP="00D94410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451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</w:p>
        </w:tc>
      </w:tr>
      <w:tr w:rsidR="00D94410" w:rsidRPr="00191294" w14:paraId="7F215262" w14:textId="77777777" w:rsidTr="00BE1592">
        <w:trPr>
          <w:cantSplit/>
        </w:trPr>
        <w:tc>
          <w:tcPr>
            <w:tcW w:w="6174" w:type="dxa"/>
          </w:tcPr>
          <w:p w14:paraId="14F2D272" w14:textId="3AE97CFF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15C0293F" w:rsidR="00D94410" w:rsidRPr="00191294" w:rsidRDefault="00E34EF5" w:rsidP="00D94410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110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409</w:t>
            </w:r>
            <w:r w:rsidR="001A62E5" w:rsidRPr="001A62E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146" w:type="dxa"/>
          </w:tcPr>
          <w:p w14:paraId="47BA76FB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45821FF7" w:rsidR="00D94410" w:rsidRPr="00191294" w:rsidRDefault="00E34EF5" w:rsidP="00D94410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452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</w:p>
        </w:tc>
      </w:tr>
    </w:tbl>
    <w:p w14:paraId="3C626B1E" w14:textId="77777777" w:rsidR="00017239" w:rsidRPr="00191294" w:rsidRDefault="00017239" w:rsidP="00017239">
      <w:pPr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14:paraId="26B43EEF" w14:textId="454F7EB3" w:rsidR="00B829FA" w:rsidRPr="00191294" w:rsidRDefault="001E6C8A" w:rsidP="00A43C9B">
      <w:pPr>
        <w:spacing w:before="240"/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1A62E5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bookmarkStart w:id="3" w:name="OLE_LINK5"/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1A62E5">
        <w:rPr>
          <w:rFonts w:ascii="Angsana New" w:hAnsi="Angsana New" w:cs="Angsana New"/>
          <w:snapToGrid w:val="0"/>
          <w:lang w:val="en-US"/>
        </w:rPr>
        <w:t xml:space="preserve"> </w:t>
      </w:r>
      <w:r w:rsidR="005243FB" w:rsidRPr="001A62E5">
        <w:rPr>
          <w:rFonts w:ascii="Angsana New" w:hAnsi="Angsana New" w:cs="Angsana New" w:hint="cs"/>
          <w:snapToGrid w:val="0"/>
          <w:cs/>
          <w:lang w:val="en-US"/>
        </w:rPr>
        <w:t>มีนาคม</w:t>
      </w:r>
      <w:r w:rsidRPr="001A62E5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</w:t>
      </w:r>
      <w:bookmarkEnd w:id="3"/>
      <w:r w:rsidR="00E34EF5" w:rsidRPr="00E34EF5">
        <w:rPr>
          <w:rFonts w:ascii="Angsana New" w:hAnsi="Angsana New" w:cs="Angsana New"/>
          <w:snapToGrid w:val="0"/>
          <w:lang w:val="en-US"/>
        </w:rPr>
        <w:t>7</w:t>
      </w:r>
      <w:r w:rsidRPr="001A62E5">
        <w:rPr>
          <w:rFonts w:ascii="Angsana New" w:hAnsi="Angsana New" w:cs="Angsana New"/>
          <w:snapToGrid w:val="0"/>
          <w:lang w:val="en-US"/>
        </w:rPr>
        <w:t xml:space="preserve"> </w:t>
      </w:r>
      <w:r w:rsidRPr="001A62E5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="007F7EA4" w:rsidRPr="001A62E5">
        <w:rPr>
          <w:rFonts w:ascii="Angsana New" w:hAnsi="Angsana New" w:cs="Angsana New" w:hint="cs"/>
          <w:snapToGrid w:val="0"/>
          <w:cs/>
          <w:lang w:val="en-US"/>
        </w:rPr>
        <w:t>วันที่</w:t>
      </w:r>
      <w:r w:rsidRPr="001A62E5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1A62E5">
        <w:rPr>
          <w:rFonts w:ascii="Angsana New" w:hAnsi="Angsana New" w:cs="Angsana New"/>
          <w:snapToGrid w:val="0"/>
          <w:lang w:val="en-US"/>
        </w:rPr>
        <w:t xml:space="preserve"> </w:t>
      </w:r>
      <w:r w:rsidRPr="001A62E5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1A62E5">
        <w:rPr>
          <w:rFonts w:ascii="Angsana New" w:hAnsi="Angsana New" w:cs="Angsana New"/>
          <w:snapToGrid w:val="0"/>
          <w:lang w:val="en-US"/>
        </w:rPr>
        <w:t xml:space="preserve"> </w:t>
      </w:r>
      <w:r w:rsidRPr="001A62E5">
        <w:rPr>
          <w:rFonts w:ascii="Angsana New" w:hAnsi="Angsana New" w:cs="Angsana New"/>
          <w:snapToGrid w:val="0"/>
          <w:cs/>
          <w:lang w:val="en-US"/>
        </w:rPr>
        <w:t>บริษัทได้จำนำเงินลงทุนในหุ้นสามัญบางส่วนและเงินลงทุนในหน่วยทรัสต์</w:t>
      </w:r>
      <w:r w:rsidRPr="001A62E5">
        <w:rPr>
          <w:rFonts w:ascii="Angsana New" w:hAnsi="Angsana New" w:cs="Angsana New" w:hint="cs"/>
          <w:snapToGrid w:val="0"/>
          <w:cs/>
          <w:lang w:val="en-US"/>
        </w:rPr>
        <w:t>มีมูลค่าตามบัญชี</w:t>
      </w:r>
      <w:r w:rsidRPr="001A62E5">
        <w:rPr>
          <w:rFonts w:ascii="Angsana New" w:hAnsi="Angsana New" w:cs="Angsana New"/>
          <w:snapToGrid w:val="0"/>
          <w:spacing w:val="-8"/>
          <w:cs/>
          <w:lang w:val="en-US"/>
        </w:rPr>
        <w:t>ทั้งหมดจำนวน</w:t>
      </w:r>
      <w:r w:rsidR="00D94FA2" w:rsidRPr="001A62E5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54</w:t>
      </w:r>
      <w:r w:rsidR="001A62E5" w:rsidRPr="001A62E5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05</w:t>
      </w:r>
      <w:r w:rsidRPr="001A62E5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A62E5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Pr="001A62E5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A62E5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62</w:t>
      </w:r>
      <w:r w:rsidRPr="001A62E5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90</w:t>
      </w:r>
      <w:r w:rsidRPr="001A62E5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ตามลำดับ </w:t>
      </w:r>
      <w:r w:rsidRPr="001A62E5">
        <w:rPr>
          <w:rFonts w:ascii="Angsana New" w:hAnsi="Angsana New" w:cs="Angsana New"/>
          <w:snapToGrid w:val="0"/>
          <w:spacing w:val="-8"/>
          <w:cs/>
          <w:lang w:val="en-US"/>
        </w:rPr>
        <w:t>เพื่อเป็นหลักทรัพย์ค้ำประกันการออกหุ้นกู้ระยะยาว และได้จำนำเงินลงทุน</w:t>
      </w:r>
      <w:r w:rsidRPr="001A62E5">
        <w:rPr>
          <w:rFonts w:ascii="Angsana New" w:hAnsi="Angsana New" w:cs="Angsana New"/>
          <w:snapToGrid w:val="0"/>
          <w:cs/>
          <w:lang w:val="en-US"/>
        </w:rPr>
        <w:t>ในหุ้นสามัญบางส่วน</w:t>
      </w:r>
      <w:r w:rsidRPr="001A62E5">
        <w:rPr>
          <w:rFonts w:ascii="Angsana New" w:hAnsi="Angsana New" w:cs="Angsana New" w:hint="cs"/>
          <w:snapToGrid w:val="0"/>
          <w:cs/>
          <w:lang w:val="en-US"/>
        </w:rPr>
        <w:t>มีมูลค่า</w:t>
      </w:r>
      <w:r w:rsidRPr="001A62E5">
        <w:rPr>
          <w:rFonts w:ascii="Angsana New" w:hAnsi="Angsana New" w:cs="Angsana New" w:hint="cs"/>
          <w:snapToGrid w:val="0"/>
          <w:spacing w:val="-6"/>
          <w:cs/>
          <w:lang w:val="en-US"/>
        </w:rPr>
        <w:t>ตามบัญชี</w:t>
      </w:r>
      <w:r w:rsidRPr="001A62E5">
        <w:rPr>
          <w:rFonts w:ascii="Angsana New" w:hAnsi="Angsana New" w:cs="Angsana New"/>
          <w:snapToGrid w:val="0"/>
          <w:spacing w:val="-6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51</w:t>
      </w:r>
      <w:r w:rsidR="001A62E5" w:rsidRPr="001A62E5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20</w:t>
      </w:r>
      <w:r w:rsidRPr="001A62E5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A62E5">
        <w:rPr>
          <w:rFonts w:ascii="Angsana New" w:hAnsi="Angsana New" w:cs="Angsana New"/>
          <w:snapToGrid w:val="0"/>
          <w:spacing w:val="-6"/>
          <w:cs/>
          <w:lang w:val="en-US"/>
        </w:rPr>
        <w:t>ล้านบาท</w:t>
      </w:r>
      <w:r w:rsidRPr="001A62E5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A62E5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และ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56</w:t>
      </w:r>
      <w:r w:rsidRPr="001A62E5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00</w:t>
      </w:r>
      <w:r w:rsidRPr="001A62E5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A62E5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ล้านบาท ตามลำดับ </w:t>
      </w:r>
      <w:r w:rsidRPr="001A62E5">
        <w:rPr>
          <w:rFonts w:ascii="Angsana New" w:hAnsi="Angsana New" w:cs="Angsana New"/>
          <w:snapToGrid w:val="0"/>
          <w:spacing w:val="-6"/>
          <w:cs/>
          <w:lang w:val="en-US"/>
        </w:rPr>
        <w:t>เป็นหลักทรัพย์ค้ำประกันเงินกู้ยืมระยะสั้น</w:t>
      </w:r>
      <w:r w:rsidR="007F7EA4" w:rsidRPr="001A62E5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7F7EA4" w:rsidRPr="001A62E5">
        <w:rPr>
          <w:rFonts w:ascii="Angsana New" w:hAnsi="Angsana New" w:cs="Angsana New"/>
          <w:snapToGrid w:val="0"/>
          <w:spacing w:val="-6"/>
          <w:lang w:val="en-US"/>
        </w:rPr>
        <w:t>(</w:t>
      </w:r>
      <w:r w:rsidR="007F7EA4" w:rsidRPr="001A62E5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ดูหมายเหตุข้อ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E34EF5" w:rsidRPr="00E34EF5">
        <w:rPr>
          <w:rFonts w:ascii="Angsana New" w:hAnsi="Angsana New" w:cs="Angsana New" w:hint="cs"/>
          <w:snapToGrid w:val="0"/>
          <w:spacing w:val="-6"/>
          <w:lang w:val="en-US"/>
        </w:rPr>
        <w:t>3</w:t>
      </w:r>
      <w:r w:rsidR="007F7EA4" w:rsidRPr="001A62E5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14:paraId="6BDF12EA" w14:textId="6D7001B4" w:rsidR="001B45D6" w:rsidRPr="00191294" w:rsidRDefault="00A87D0A" w:rsidP="00A87D0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E34EF5"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10</w:t>
      </w:r>
      <w:r w:rsidR="001B45D6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1B45D6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1B45D6" w:rsidRPr="00191294">
        <w:rPr>
          <w:rFonts w:ascii="Angsana New" w:hAnsi="Angsana New" w:cs="Angsana New"/>
          <w:b/>
          <w:bCs/>
          <w:cs/>
          <w:lang w:val="en-US"/>
        </w:rPr>
        <w:t>อสังหาริมทรัพย์เพื่อการลงทุน</w:t>
      </w:r>
    </w:p>
    <w:p w14:paraId="67E58EC5" w14:textId="76EEDE94" w:rsidR="000D6031" w:rsidRPr="005243FB" w:rsidRDefault="00E34EF5" w:rsidP="00A87D0A">
      <w:pPr>
        <w:tabs>
          <w:tab w:val="left" w:pos="1170"/>
        </w:tabs>
        <w:spacing w:after="240"/>
        <w:ind w:left="1166" w:hanging="623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10</w:t>
      </w:r>
      <w:r w:rsidR="00E17BA2" w:rsidRPr="005243FB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17BA2" w:rsidRPr="005243FB">
        <w:rPr>
          <w:rFonts w:ascii="Angsana New" w:hAnsi="Angsana New" w:cs="Angsana New"/>
          <w:snapToGrid w:val="0"/>
          <w:spacing w:val="-4"/>
          <w:lang w:val="en-US"/>
        </w:rPr>
        <w:tab/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กรกฎาคม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2559</w:t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 ซีจียูเค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</w:t>
      </w:r>
      <w:r w:rsidR="000D6031" w:rsidRPr="005243FB">
        <w:rPr>
          <w:rFonts w:ascii="Angsana New" w:hAnsi="Angsana New" w:cs="Angsana New"/>
          <w:snapToGrid w:val="0"/>
          <w:spacing w:val="10"/>
          <w:cs/>
          <w:lang w:val="en-US"/>
        </w:rPr>
        <w:t>อสังหาริมทรัพย์ซึ่งตั้งอยู่ที่เมืองไบรตัน ประเทศอังกฤษ ประกอบด้วย ที่ดิน อาคารและสิ่ง</w:t>
      </w:r>
      <w:r w:rsidR="000D6031" w:rsidRPr="005243FB">
        <w:rPr>
          <w:rFonts w:ascii="Angsana New" w:hAnsi="Angsana New" w:cs="Angsana New"/>
          <w:snapToGrid w:val="0"/>
          <w:spacing w:val="-6"/>
          <w:cs/>
          <w:lang w:val="en-US"/>
        </w:rPr>
        <w:t>ปลูกสร้าง</w:t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โดยสัญญาเช่าจะครบกำหนดในปี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2575</w:t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ทั้งนี้ บริษัท ซีจียูเค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ได้มีการทำข้อตกลงยกเลิกสัญญาเช่าดังกล่าวกับผู้เช่ารายดังกล่าวไปเมื่อวันที่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0D6031"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2564</w:t>
      </w:r>
    </w:p>
    <w:p w14:paraId="6CA30DD4" w14:textId="0DD19A91" w:rsidR="000D6031" w:rsidRPr="005243FB" w:rsidRDefault="000D6031" w:rsidP="00474347">
      <w:pPr>
        <w:spacing w:after="240"/>
        <w:ind w:left="117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6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 ซีจียูเค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ได้ทำสัญญาเช่าระยะยาวฉบับใหม่กับผู้เช่า (“</w:t>
      </w:r>
      <w:r w:rsidRPr="005243FB">
        <w:rPr>
          <w:rFonts w:ascii="Angsana New" w:hAnsi="Angsana New"/>
          <w:snapToGrid w:val="0"/>
          <w:spacing w:val="-4"/>
          <w:lang w:val="en-US"/>
        </w:rPr>
        <w:t xml:space="preserve">Oxford International School Limited” 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ภายใต้กลุ่ม </w:t>
      </w:r>
      <w:r w:rsidRPr="005243FB">
        <w:rPr>
          <w:rFonts w:ascii="Angsana New" w:hAnsi="Angsana New"/>
          <w:snapToGrid w:val="0"/>
          <w:spacing w:val="-4"/>
          <w:lang w:val="en-US"/>
        </w:rPr>
        <w:t xml:space="preserve">Nord Anglia Education Limited) 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ที่ประกอบกิจการด้านการศึกษาเป็นระยะเวลาเช่า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32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โดยอสังหาริมทรัพย์เพื่อการลงทุนดังกล่าวได้มีการประเมินราคาใหม่โดยผู้ประเมินราคาอิสระ 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ซึ่งราคาประเมินมูลค่าอสังหาริมทรัพย์เพื่อการลงทุนใหม่มีจำนวน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243FB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60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ล้านปอนด์สเตอร์ลิง หรือเทียบเท่ากับ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766</w:t>
      </w:r>
      <w:r w:rsidRPr="005243FB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94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โดยในระหว่างปี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 ซีจียูเค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43F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มีการปรับปรุงอสังหาริมทรัพย์เพื่อการลงทุนตามเงื่อนไขสัญญาเช่าระยะยาวดังกล่าว</w:t>
      </w:r>
    </w:p>
    <w:p w14:paraId="46567E4B" w14:textId="12DE9651" w:rsidR="00B85B40" w:rsidRPr="005243FB" w:rsidRDefault="00B85B40" w:rsidP="00A87D0A">
      <w:pPr>
        <w:spacing w:after="240"/>
        <w:ind w:left="1170"/>
        <w:jc w:val="thaiDistribute"/>
        <w:rPr>
          <w:rFonts w:ascii="Angsana New" w:hAnsi="Angsana New" w:cs="Angsana New"/>
          <w:lang w:val="en-US"/>
        </w:rPr>
      </w:pPr>
      <w:r w:rsidRPr="005243FB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11</w:t>
      </w:r>
      <w:r w:rsidRPr="005243FB">
        <w:rPr>
          <w:rFonts w:ascii="Angsana New" w:hAnsi="Angsana New" w:cs="Angsana New"/>
          <w:cs/>
          <w:lang w:val="en-US"/>
        </w:rPr>
        <w:t xml:space="preserve"> สิงหาคม </w:t>
      </w:r>
      <w:r w:rsidR="00E34EF5" w:rsidRPr="00E34EF5">
        <w:rPr>
          <w:rFonts w:ascii="Angsana New" w:hAnsi="Angsana New" w:cs="Angsana New"/>
          <w:lang w:val="en-US"/>
        </w:rPr>
        <w:t>2565</w:t>
      </w:r>
      <w:r w:rsidRPr="005243FB">
        <w:rPr>
          <w:rFonts w:ascii="Angsana New" w:hAnsi="Angsana New" w:cs="Angsana New"/>
          <w:cs/>
          <w:lang w:val="en-US"/>
        </w:rPr>
        <w:t xml:space="preserve"> ที่ประชุมคณะกรรม</w:t>
      </w:r>
      <w:r w:rsidRPr="005243FB">
        <w:rPr>
          <w:rFonts w:ascii="Angsana New" w:hAnsi="Angsana New" w:cs="Angsana New" w:hint="cs"/>
          <w:cs/>
          <w:lang w:val="en-US"/>
        </w:rPr>
        <w:t>การของ</w:t>
      </w:r>
      <w:r w:rsidRPr="005243FB">
        <w:rPr>
          <w:rFonts w:ascii="Angsana New" w:hAnsi="Angsana New" w:cs="Angsana New"/>
          <w:cs/>
          <w:lang w:val="en-US"/>
        </w:rPr>
        <w:t xml:space="preserve">บริษัทได้มีมติเห็นชอบให้ขายโครงการโอวิงค์ดีน ฮอลล์ ของบริษัท ซีจียูเค </w:t>
      </w:r>
      <w:r w:rsidR="00E34EF5" w:rsidRPr="00E34EF5">
        <w:rPr>
          <w:rFonts w:ascii="Angsana New" w:hAnsi="Angsana New" w:cs="Angsana New"/>
          <w:lang w:val="en-US"/>
        </w:rPr>
        <w:t>1</w:t>
      </w:r>
      <w:r w:rsidRPr="005243FB">
        <w:rPr>
          <w:rFonts w:ascii="Angsana New" w:hAnsi="Angsana New" w:cs="Angsana New"/>
          <w:cs/>
          <w:lang w:val="en-US"/>
        </w:rPr>
        <w:t xml:space="preserve"> จำกัด ซึ่งเป็นบริษัทย่อยทางอ้อมที่บริษัทถือหุ้นทางอ้อมผ่านบริษัท ลีดดิ้ง สคูล พาร์ทเนอร์ชิพ จำกัด ในอัตราร้อยละ </w:t>
      </w:r>
      <w:r w:rsidR="00E34EF5" w:rsidRPr="00E34EF5">
        <w:rPr>
          <w:rFonts w:ascii="Angsana New" w:hAnsi="Angsana New" w:cs="Angsana New"/>
          <w:lang w:val="en-US"/>
        </w:rPr>
        <w:t>96</w:t>
      </w:r>
      <w:r w:rsidRPr="005243FB">
        <w:rPr>
          <w:rFonts w:ascii="Angsana New" w:hAnsi="Angsana New" w:cs="Angsana New"/>
          <w:cs/>
          <w:lang w:val="en-US"/>
        </w:rPr>
        <w:t>.</w:t>
      </w:r>
      <w:r w:rsidR="00E34EF5" w:rsidRPr="00E34EF5">
        <w:rPr>
          <w:rFonts w:ascii="Angsana New" w:hAnsi="Angsana New" w:cs="Angsana New"/>
          <w:lang w:val="en-US"/>
        </w:rPr>
        <w:t>45</w:t>
      </w:r>
      <w:r w:rsidRPr="005243FB">
        <w:rPr>
          <w:rFonts w:ascii="Angsana New" w:hAnsi="Angsana New" w:cs="Angsana New"/>
          <w:cs/>
          <w:lang w:val="en-US"/>
        </w:rPr>
        <w:t xml:space="preserve"> ของหุ้นทั้งหมด</w:t>
      </w:r>
    </w:p>
    <w:p w14:paraId="1CFB68BC" w14:textId="06866312" w:rsidR="002178A1" w:rsidRPr="00906073" w:rsidRDefault="00B85B40" w:rsidP="00906073">
      <w:pPr>
        <w:spacing w:after="200"/>
        <w:ind w:left="1170"/>
        <w:jc w:val="thaiDistribute"/>
        <w:rPr>
          <w:rFonts w:ascii="Angsana New" w:hAnsi="Angsana New"/>
          <w:szCs w:val="30"/>
          <w:lang w:val="en-US"/>
        </w:rPr>
      </w:pPr>
      <w:r w:rsidRPr="00512AD2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19</w:t>
      </w:r>
      <w:r w:rsidRPr="00512AD2">
        <w:rPr>
          <w:rFonts w:ascii="Angsana New" w:hAnsi="Angsana New" w:cs="Angsana New"/>
          <w:cs/>
          <w:lang w:val="en-US"/>
        </w:rPr>
        <w:t xml:space="preserve"> มิถุนายน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512AD2">
        <w:rPr>
          <w:rFonts w:ascii="Angsana New" w:hAnsi="Angsana New" w:cs="Angsana New"/>
          <w:cs/>
          <w:lang w:val="en-US"/>
        </w:rPr>
        <w:t xml:space="preserve"> บริษัท ซีจียูเค </w:t>
      </w:r>
      <w:r w:rsidR="00E34EF5" w:rsidRPr="00E34EF5">
        <w:rPr>
          <w:rFonts w:ascii="Angsana New" w:hAnsi="Angsana New" w:cs="Angsana New"/>
          <w:lang w:val="en-US"/>
        </w:rPr>
        <w:t>1</w:t>
      </w:r>
      <w:r w:rsidRPr="00512AD2">
        <w:rPr>
          <w:rFonts w:ascii="Angsana New" w:hAnsi="Angsana New" w:cs="Angsana New"/>
          <w:cs/>
          <w:lang w:val="en-US"/>
        </w:rPr>
        <w:t xml:space="preserve"> จำกัด ได้ทำสัญญา </w:t>
      </w:r>
      <w:r w:rsidRPr="00512AD2">
        <w:rPr>
          <w:rFonts w:ascii="Angsana New" w:hAnsi="Angsana New"/>
          <w:szCs w:val="30"/>
          <w:lang w:val="en-US"/>
        </w:rPr>
        <w:t xml:space="preserve">Conditional Assignment Agreement </w:t>
      </w:r>
      <w:r w:rsidRPr="00512AD2">
        <w:rPr>
          <w:rFonts w:ascii="Angsana New" w:hAnsi="Angsana New" w:cs="Angsana New"/>
          <w:cs/>
          <w:lang w:val="en-US"/>
        </w:rPr>
        <w:t xml:space="preserve"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ในราคาขายเท่ากับ </w:t>
      </w:r>
      <w:r w:rsidR="00E34EF5" w:rsidRPr="00E34EF5">
        <w:rPr>
          <w:rFonts w:ascii="Angsana New" w:hAnsi="Angsana New" w:cs="Angsana New"/>
          <w:lang w:val="en-US"/>
        </w:rPr>
        <w:t>28</w:t>
      </w:r>
      <w:r w:rsidRPr="00512AD2">
        <w:rPr>
          <w:rFonts w:ascii="Angsana New" w:hAnsi="Angsana New" w:cs="Angsana New"/>
          <w:cs/>
          <w:lang w:val="en-US"/>
        </w:rPr>
        <w:t>.</w:t>
      </w:r>
      <w:r w:rsidR="00E34EF5" w:rsidRPr="00E34EF5">
        <w:rPr>
          <w:rFonts w:ascii="Angsana New" w:hAnsi="Angsana New" w:cs="Angsana New"/>
          <w:lang w:val="en-US"/>
        </w:rPr>
        <w:t>13</w:t>
      </w:r>
      <w:r w:rsidRPr="00512AD2">
        <w:rPr>
          <w:rFonts w:ascii="Angsana New" w:hAnsi="Angsana New" w:cs="Angsana New"/>
          <w:cs/>
          <w:lang w:val="en-US"/>
        </w:rPr>
        <w:t xml:space="preserve"> ล้านปอนด์สเตอร์ลิง โดยจะ</w:t>
      </w:r>
      <w:r w:rsidRPr="007470F3">
        <w:rPr>
          <w:rFonts w:ascii="Angsana New" w:hAnsi="Angsana New" w:cs="Angsana New"/>
          <w:spacing w:val="-8"/>
          <w:cs/>
          <w:lang w:val="en-US"/>
        </w:rPr>
        <w:t xml:space="preserve">ได้รับชำระเมื่อการขายเสร็จสมบูรณ์จำนวน </w:t>
      </w:r>
      <w:r w:rsidR="00E34EF5" w:rsidRPr="00E34EF5">
        <w:rPr>
          <w:rFonts w:ascii="Angsana New" w:hAnsi="Angsana New" w:cs="Angsana New"/>
          <w:spacing w:val="-8"/>
          <w:lang w:val="en-US"/>
        </w:rPr>
        <w:t>26</w:t>
      </w:r>
      <w:r w:rsidRPr="007470F3">
        <w:rPr>
          <w:rFonts w:ascii="Angsana New" w:hAnsi="Angsana New" w:cs="Angsana New"/>
          <w:spacing w:val="-8"/>
          <w:cs/>
          <w:lang w:val="en-US"/>
        </w:rPr>
        <w:t>.</w:t>
      </w:r>
      <w:r w:rsidR="00E34EF5" w:rsidRPr="00E34EF5">
        <w:rPr>
          <w:rFonts w:ascii="Angsana New" w:hAnsi="Angsana New" w:cs="Angsana New"/>
          <w:spacing w:val="-8"/>
          <w:lang w:val="en-US"/>
        </w:rPr>
        <w:t>73</w:t>
      </w:r>
      <w:r w:rsidRPr="007470F3">
        <w:rPr>
          <w:rFonts w:ascii="Angsana New" w:hAnsi="Angsana New" w:cs="Angsana New"/>
          <w:spacing w:val="-8"/>
          <w:cs/>
          <w:lang w:val="en-US"/>
        </w:rPr>
        <w:t xml:space="preserve"> ล้านปอนด์สเตอร์ลิง ส่วนที่เหลือ </w:t>
      </w:r>
      <w:r w:rsidR="00E34EF5" w:rsidRPr="00E34EF5">
        <w:rPr>
          <w:rFonts w:ascii="Angsana New" w:hAnsi="Angsana New" w:cs="Angsana New"/>
          <w:spacing w:val="-8"/>
          <w:lang w:val="en-US"/>
        </w:rPr>
        <w:t>1</w:t>
      </w:r>
      <w:r w:rsidRPr="007470F3">
        <w:rPr>
          <w:rFonts w:ascii="Angsana New" w:hAnsi="Angsana New" w:cs="Angsana New"/>
          <w:spacing w:val="-8"/>
          <w:cs/>
          <w:lang w:val="en-US"/>
        </w:rPr>
        <w:t>.</w:t>
      </w:r>
      <w:r w:rsidR="00E34EF5" w:rsidRPr="00E34EF5">
        <w:rPr>
          <w:rFonts w:ascii="Angsana New" w:hAnsi="Angsana New" w:cs="Angsana New"/>
          <w:spacing w:val="-8"/>
          <w:lang w:val="en-US"/>
        </w:rPr>
        <w:t>4</w:t>
      </w:r>
      <w:r w:rsidRPr="007470F3">
        <w:rPr>
          <w:rFonts w:ascii="Angsana New" w:hAnsi="Angsana New" w:cs="Angsana New"/>
          <w:spacing w:val="-8"/>
          <w:cs/>
          <w:lang w:val="en-US"/>
        </w:rPr>
        <w:t xml:space="preserve"> ล้าน</w:t>
      </w:r>
      <w:r w:rsidRPr="00512AD2">
        <w:rPr>
          <w:rFonts w:ascii="Angsana New" w:hAnsi="Angsana New" w:cs="Angsana New"/>
          <w:cs/>
          <w:lang w:val="en-US"/>
        </w:rPr>
        <w:t>ปอนด์สเตอร์ลิง</w:t>
      </w:r>
      <w:r w:rsidR="009F627C" w:rsidRPr="00512AD2">
        <w:rPr>
          <w:rFonts w:ascii="Angsana New" w:hAnsi="Angsana New" w:cs="Angsana New"/>
          <w:lang w:val="en-US"/>
        </w:rPr>
        <w:t xml:space="preserve"> </w:t>
      </w:r>
      <w:r w:rsidRPr="00512AD2">
        <w:rPr>
          <w:rFonts w:ascii="Angsana New" w:hAnsi="Angsana New" w:cs="Angsana New"/>
          <w:cs/>
          <w:lang w:val="en-US"/>
        </w:rPr>
        <w:t>จะทยอยได้รับชำระตามเงื่อนไขในสัญญา</w:t>
      </w:r>
      <w:r w:rsidRPr="00906073">
        <w:rPr>
          <w:rFonts w:ascii="Angsana New" w:hAnsi="Angsana New" w:cs="Angsana New"/>
          <w:snapToGrid w:val="0"/>
          <w:cs/>
          <w:lang w:val="en-US"/>
        </w:rPr>
        <w:t xml:space="preserve">ภายในวันที่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21</w:t>
      </w:r>
      <w:r w:rsidRPr="00906073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2568</w:t>
      </w:r>
      <w:r w:rsidRPr="00906073">
        <w:rPr>
          <w:rFonts w:ascii="Angsana New" w:hAnsi="Angsana New" w:cs="Angsana New"/>
          <w:snapToGrid w:val="0"/>
          <w:cs/>
          <w:lang w:val="en-US"/>
        </w:rPr>
        <w:t xml:space="preserve"> ทั้งนี้ รายการขายดังกล่าวได้เสร็จสมบูรณ์แล้วในวันที่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14</w:t>
      </w:r>
      <w:r w:rsidRPr="00906073">
        <w:rPr>
          <w:rFonts w:ascii="Angsana New" w:hAnsi="Angsana New" w:cs="Angsana New"/>
          <w:snapToGrid w:val="0"/>
          <w:cs/>
          <w:lang w:val="en-US"/>
        </w:rPr>
        <w:t xml:space="preserve"> กรกฎาคม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906073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906073" w:rsidRPr="00906073">
        <w:rPr>
          <w:rFonts w:ascii="Angsana New" w:hAnsi="Angsana New" w:cs="Angsana New" w:hint="cs"/>
          <w:snapToGrid w:val="0"/>
          <w:cs/>
          <w:lang w:val="en-US"/>
        </w:rPr>
        <w:t>และเมื่อ</w:t>
      </w:r>
      <w:r w:rsidR="00EC2EC3">
        <w:rPr>
          <w:rFonts w:ascii="Angsana New" w:hAnsi="Angsana New" w:cs="Angsana New" w:hint="cs"/>
          <w:snapToGrid w:val="0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 w:hint="cs"/>
          <w:snapToGrid w:val="0"/>
          <w:lang w:val="en-US"/>
        </w:rPr>
        <w:t>1</w:t>
      </w:r>
      <w:r w:rsidR="00EC2EC3">
        <w:rPr>
          <w:rFonts w:ascii="Angsana New" w:hAnsi="Angsana New" w:cs="Angsana New" w:hint="cs"/>
          <w:snapToGrid w:val="0"/>
          <w:cs/>
          <w:lang w:val="en-US"/>
        </w:rPr>
        <w:t xml:space="preserve"> กุมภาพันธ์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="00EC2EC3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5A23FD" w:rsidRPr="00512AD2">
        <w:rPr>
          <w:rFonts w:ascii="Angsana New" w:hAnsi="Angsana New" w:cs="Angsana New"/>
          <w:cs/>
          <w:lang w:val="en-US"/>
        </w:rPr>
        <w:t xml:space="preserve">บริษัท ซีจียูเค </w:t>
      </w:r>
      <w:r w:rsidR="00E34EF5" w:rsidRPr="00E34EF5">
        <w:rPr>
          <w:rFonts w:ascii="Angsana New" w:hAnsi="Angsana New" w:cs="Angsana New"/>
          <w:lang w:val="en-US"/>
        </w:rPr>
        <w:t>1</w:t>
      </w:r>
      <w:r w:rsidR="005A23FD" w:rsidRPr="00512AD2">
        <w:rPr>
          <w:rFonts w:ascii="Angsana New" w:hAnsi="Angsana New" w:cs="Angsana New"/>
          <w:cs/>
          <w:lang w:val="en-US"/>
        </w:rPr>
        <w:t xml:space="preserve"> จำกัด </w:t>
      </w:r>
      <w:r w:rsidR="00EC2EC3">
        <w:rPr>
          <w:rFonts w:ascii="Angsana New" w:hAnsi="Angsana New" w:cs="Angsana New" w:hint="cs"/>
          <w:snapToGrid w:val="0"/>
          <w:cs/>
          <w:lang w:val="en-US"/>
        </w:rPr>
        <w:t>ได้ทำ</w:t>
      </w:r>
      <w:r w:rsidR="0043468F">
        <w:rPr>
          <w:rFonts w:ascii="Angsana New" w:hAnsi="Angsana New" w:cs="Angsana New" w:hint="cs"/>
          <w:snapToGrid w:val="0"/>
          <w:cs/>
          <w:lang w:val="en-US"/>
        </w:rPr>
        <w:t>ข้อตกลงมอบอำนาจในการรับ</w:t>
      </w:r>
      <w:r w:rsidR="00EC2EC3">
        <w:rPr>
          <w:rFonts w:ascii="Angsana New" w:hAnsi="Angsana New" w:cs="Angsana New" w:hint="cs"/>
          <w:snapToGrid w:val="0"/>
          <w:cs/>
          <w:lang w:val="en-US"/>
        </w:rPr>
        <w:t>เงินส่วนที่เหลือ</w:t>
      </w:r>
      <w:r w:rsidR="005A23FD">
        <w:rPr>
          <w:rFonts w:ascii="Angsana New" w:hAnsi="Angsana New" w:cs="Angsana New" w:hint="cs"/>
          <w:snapToGrid w:val="0"/>
          <w:cs/>
          <w:lang w:val="en-US"/>
        </w:rPr>
        <w:t xml:space="preserve">ดังกล่าวให้กับ </w:t>
      </w:r>
      <w:r w:rsidR="007470F3">
        <w:rPr>
          <w:rFonts w:ascii="Angsana New" w:hAnsi="Angsana New" w:cs="Angsana New"/>
          <w:snapToGrid w:val="0"/>
          <w:lang w:val="en-US"/>
        </w:rPr>
        <w:t xml:space="preserve">           </w:t>
      </w:r>
      <w:r w:rsidR="005A23FD">
        <w:rPr>
          <w:rFonts w:ascii="Angsana New" w:hAnsi="Angsana New" w:cs="Angsana New" w:hint="cs"/>
          <w:snapToGrid w:val="0"/>
          <w:cs/>
          <w:lang w:val="en-US"/>
        </w:rPr>
        <w:t xml:space="preserve">บริษัท </w:t>
      </w:r>
      <w:r w:rsidR="005A23FD" w:rsidRPr="005A23FD">
        <w:rPr>
          <w:rFonts w:ascii="Angsana New" w:hAnsi="Angsana New" w:cs="Angsana New"/>
          <w:snapToGrid w:val="0"/>
          <w:cs/>
          <w:lang w:val="en-US"/>
        </w:rPr>
        <w:t>ลีดดิ้ง สคูล พาร์ทเนอร์ชิพ จำกัด</w:t>
      </w:r>
      <w:r w:rsidR="005A23FD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43468F">
        <w:rPr>
          <w:rFonts w:ascii="Angsana New" w:hAnsi="Angsana New" w:cs="Angsana New" w:hint="cs"/>
          <w:snapToGrid w:val="0"/>
          <w:cs/>
          <w:lang w:val="en-US"/>
        </w:rPr>
        <w:t>โดย</w:t>
      </w:r>
      <w:r w:rsidR="00EC2EC3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BF6A6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BF6A6D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512AD2" w:rsidRPr="00BF6A6D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Pr="00BF6A6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BF6A6D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82C0A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C82C0A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82C0A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B76C2C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BF6A6D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Pr="00BF6A6D">
        <w:rPr>
          <w:rFonts w:ascii="Angsana New" w:hAnsi="Angsana New" w:cs="Angsana New" w:hint="cs"/>
          <w:cs/>
          <w:lang w:val="en-US"/>
        </w:rPr>
        <w:t>มีลูกหนี้จากการขาย</w:t>
      </w:r>
      <w:r w:rsidR="002178A1" w:rsidRPr="00BF6A6D">
        <w:rPr>
          <w:rFonts w:ascii="Angsana New" w:hAnsi="Angsana New" w:cs="Angsana New" w:hint="cs"/>
          <w:cs/>
          <w:lang w:val="en-US"/>
        </w:rPr>
        <w:t>สินทรัพย์ดังกล่าว</w:t>
      </w:r>
      <w:r w:rsidRPr="00BF6A6D">
        <w:rPr>
          <w:rFonts w:ascii="Angsana New" w:hAnsi="Angsana New" w:cs="Angsana New" w:hint="cs"/>
          <w:cs/>
          <w:lang w:val="en-US"/>
        </w:rPr>
        <w:t xml:space="preserve">คงเหลือ </w:t>
      </w:r>
      <w:r w:rsidR="00E34EF5" w:rsidRPr="00E34EF5">
        <w:rPr>
          <w:rFonts w:ascii="Angsana New" w:hAnsi="Angsana New" w:cs="Angsana New"/>
          <w:lang w:val="en-US"/>
        </w:rPr>
        <w:t>1</w:t>
      </w:r>
      <w:r w:rsidRPr="00BF6A6D">
        <w:rPr>
          <w:rFonts w:ascii="Angsana New" w:hAnsi="Angsana New" w:cs="Angsana New"/>
          <w:lang w:val="en-US"/>
        </w:rPr>
        <w:t>.</w:t>
      </w:r>
      <w:r w:rsidR="00E34EF5" w:rsidRPr="00E34EF5">
        <w:rPr>
          <w:rFonts w:ascii="Angsana New" w:hAnsi="Angsana New" w:cs="Angsana New"/>
          <w:lang w:val="en-US"/>
        </w:rPr>
        <w:t>4</w:t>
      </w:r>
      <w:r w:rsidRPr="00BF6A6D">
        <w:rPr>
          <w:rFonts w:ascii="Angsana New" w:hAnsi="Angsana New" w:cs="Angsana New"/>
          <w:lang w:val="en-US"/>
        </w:rPr>
        <w:t xml:space="preserve"> </w:t>
      </w:r>
      <w:r w:rsidRPr="00BF6A6D">
        <w:rPr>
          <w:rFonts w:ascii="Angsana New" w:hAnsi="Angsana New" w:cs="Angsana New"/>
          <w:cs/>
          <w:lang w:val="en-US"/>
        </w:rPr>
        <w:t>ล้านปอนด์สเตอร์ลิง</w:t>
      </w:r>
      <w:r w:rsidRPr="00BF6A6D">
        <w:rPr>
          <w:rFonts w:ascii="Angsana New" w:hAnsi="Angsana New" w:cs="Angsana New" w:hint="cs"/>
          <w:cs/>
          <w:lang w:val="en-US"/>
        </w:rPr>
        <w:t xml:space="preserve"> </w:t>
      </w:r>
      <w:r w:rsidRPr="00BF6A6D">
        <w:rPr>
          <w:rFonts w:ascii="Angsana New" w:hAnsi="Angsana New" w:cs="Angsana New"/>
          <w:snapToGrid w:val="0"/>
          <w:spacing w:val="-4"/>
          <w:cs/>
          <w:lang w:val="en-US"/>
        </w:rPr>
        <w:t xml:space="preserve">หรือเทียบเท่ากับ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63</w:t>
      </w:r>
      <w:r w:rsidR="000C48B3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85</w:t>
      </w:r>
      <w:r w:rsidR="000C48B3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C48B3">
        <w:rPr>
          <w:rFonts w:ascii="Angsana New" w:hAnsi="Angsana New" w:cs="Angsana New" w:hint="cs"/>
          <w:snapToGrid w:val="0"/>
          <w:spacing w:val="-4"/>
          <w:cs/>
          <w:lang w:val="en-US"/>
        </w:rPr>
        <w:t>ล้านบาท และ</w:t>
      </w:r>
      <w:r w:rsidR="006B660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60</w:t>
      </w:r>
      <w:r w:rsidR="009A6068" w:rsidRPr="00BF6A6D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79</w:t>
      </w:r>
      <w:r w:rsidRPr="00512AD2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</w:t>
      </w:r>
      <w:r w:rsidR="006B660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ตามลำดับ</w:t>
      </w:r>
      <w:r w:rsidR="001A5699">
        <w:rPr>
          <w:rFonts w:ascii="Angsana New" w:hAnsi="Angsana New" w:cs="Angsana New"/>
          <w:snapToGrid w:val="0"/>
          <w:spacing w:val="-4"/>
          <w:lang w:val="en-US"/>
        </w:rPr>
        <w:t xml:space="preserve"> (</w:t>
      </w:r>
      <w:r w:rsidR="001A569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ดูหมายเหตุข้อ </w:t>
      </w:r>
      <w:r w:rsidR="001A5699">
        <w:rPr>
          <w:rFonts w:ascii="Angsana New" w:hAnsi="Angsana New" w:cs="Angsana New"/>
          <w:snapToGrid w:val="0"/>
          <w:spacing w:val="-4"/>
          <w:lang w:val="en-US"/>
        </w:rPr>
        <w:t>6)</w:t>
      </w:r>
    </w:p>
    <w:p w14:paraId="73EDC30B" w14:textId="4BA27818" w:rsidR="00FB6573" w:rsidRPr="00191294" w:rsidRDefault="00A87D0A" w:rsidP="00A87D0A">
      <w:pPr>
        <w:tabs>
          <w:tab w:val="left" w:pos="1170"/>
        </w:tabs>
        <w:spacing w:after="240"/>
        <w:ind w:left="1166" w:hanging="623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snapToGrid w:val="0"/>
          <w:spacing w:val="-8"/>
          <w:lang w:val="en-US"/>
        </w:rPr>
        <w:br w:type="page"/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lastRenderedPageBreak/>
        <w:t>10</w:t>
      </w:r>
      <w:r w:rsidR="00E17BA2" w:rsidRPr="00191294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</w:t>
      </w:r>
      <w:r w:rsidR="00E17BA2" w:rsidRPr="00191294">
        <w:rPr>
          <w:rFonts w:ascii="Angsana New" w:hAnsi="Angsana New" w:cs="Angsana New"/>
          <w:snapToGrid w:val="0"/>
          <w:spacing w:val="-8"/>
          <w:lang w:val="en-US"/>
        </w:rPr>
        <w:tab/>
      </w:r>
      <w:r w:rsidR="00555A4E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ในเดือนกันยายน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2564</w:t>
      </w:r>
      <w:r w:rsidR="00555A4E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55A4E" w:rsidRPr="00191294">
        <w:rPr>
          <w:rFonts w:ascii="Angsana New" w:hAnsi="Angsana New" w:cs="Angsana New"/>
          <w:snapToGrid w:val="0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="00555A4E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55A4E" w:rsidRPr="00191294">
        <w:rPr>
          <w:rFonts w:ascii="Angsana New" w:hAnsi="Angsana New" w:cs="Angsana New"/>
          <w:snapToGrid w:val="0"/>
          <w:spacing w:val="-8"/>
          <w:cs/>
          <w:lang w:val="en-US"/>
        </w:rPr>
        <w:t>เป็นการถือครองเพื่อหาประโยชน์จากการเพิ่มขึ้นของมูลค่าของสินทรัพย์ ดังนั้นบริษัทจึงได้โอนเปลี่ยนประเภทที่ดินแปลงดังกล่าวจากที่ดิน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B07645" w:rsidRPr="00191294">
        <w:rPr>
          <w:rFonts w:ascii="Angsana New" w:hAnsi="Angsana New" w:cs="Angsana New"/>
          <w:spacing w:val="-6"/>
          <w:cs/>
        </w:rPr>
        <w:t xml:space="preserve"> </w:t>
      </w:r>
      <w:r w:rsidR="00555A4E" w:rsidRPr="00191294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655</w:t>
      </w:r>
      <w:r w:rsidR="00555A4E"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55</w:t>
      </w:r>
      <w:r w:rsidR="00555A4E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555A4E" w:rsidRPr="00191294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="00555A4E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555A4E" w:rsidRPr="00191294">
        <w:rPr>
          <w:rFonts w:ascii="Angsana New" w:hAnsi="Angsana New" w:cs="Angsana New"/>
          <w:snapToGrid w:val="0"/>
          <w:cs/>
          <w:lang w:val="en-US"/>
        </w:rPr>
        <w:t>เป็นส่วนเกินทุนจากการตีราคาสินทรัพย์ในส่วนของผู้ถือหุ้น</w:t>
      </w:r>
      <w:r w:rsidR="00555A4E" w:rsidRPr="00191294">
        <w:rPr>
          <w:rFonts w:ascii="Angsana New" w:hAnsi="Angsana New" w:cs="Angsana New"/>
          <w:snapToGrid w:val="0"/>
          <w:lang w:val="en-US"/>
        </w:rPr>
        <w:t xml:space="preserve"> </w:t>
      </w:r>
    </w:p>
    <w:p w14:paraId="03607988" w14:textId="161463E0" w:rsidR="0061581E" w:rsidRPr="00191294" w:rsidRDefault="005266C8" w:rsidP="00A87D0A">
      <w:pPr>
        <w:spacing w:after="240"/>
        <w:ind w:left="1166"/>
        <w:jc w:val="thaiDistribute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9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พฤษภาคม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2565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191294">
        <w:rPr>
          <w:rFonts w:ascii="Angsana New" w:hAnsi="Angsana New" w:cs="Angsana New"/>
          <w:snapToGrid w:val="0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lang w:val="en-US"/>
        </w:rPr>
        <w:t>278</w:t>
      </w:r>
      <w:r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52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ล้านบาท</w:t>
      </w:r>
    </w:p>
    <w:p w14:paraId="272305B0" w14:textId="41DA06DD" w:rsidR="00882B03" w:rsidRPr="00191294" w:rsidRDefault="00882B03" w:rsidP="00A87D0A">
      <w:pPr>
        <w:spacing w:before="120" w:after="240"/>
        <w:ind w:left="116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ต่อมาวันที่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12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พฤษภาคม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191294">
        <w:rPr>
          <w:rFonts w:ascii="Angsana New" w:hAnsi="Angsana New" w:cs="Angsana New"/>
          <w:snapToGrid w:val="0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lang w:val="en-US"/>
        </w:rPr>
        <w:t>358</w:t>
      </w:r>
      <w:r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43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ล้านบาท</w:t>
      </w:r>
    </w:p>
    <w:p w14:paraId="059DFC05" w14:textId="721A6C54" w:rsidR="00847A13" w:rsidRPr="00191294" w:rsidRDefault="00E17BA2" w:rsidP="00A87D0A">
      <w:pPr>
        <w:spacing w:before="240" w:after="240"/>
        <w:ind w:left="1166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512AD2" w:rsidRPr="00512A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512AD2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="00512AD2" w:rsidRPr="00512AD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512AD2" w:rsidRPr="00512A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</w:t>
      </w:r>
      <w:r w:rsidRPr="00191294">
        <w:rPr>
          <w:rFonts w:ascii="Angsana New" w:hAnsi="Angsana New" w:cs="Angsana New"/>
          <w:snapToGrid w:val="0"/>
          <w:cs/>
          <w:lang w:val="en-US"/>
        </w:rPr>
        <w:t>ที่ดินซึ่งมีมูลค่าตาม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บัญชี</w:t>
      </w:r>
      <w:r w:rsidRPr="006901AC">
        <w:rPr>
          <w:rFonts w:ascii="Angsana New" w:hAnsi="Angsana New" w:cs="Angsana New"/>
          <w:snapToGrid w:val="0"/>
          <w:spacing w:val="-10"/>
          <w:cs/>
          <w:lang w:val="en-US"/>
        </w:rPr>
        <w:t>จำนวน</w:t>
      </w:r>
      <w:r w:rsidR="00882B03" w:rsidRPr="006901A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6901AC" w:rsidRPr="006901AC">
        <w:rPr>
          <w:rFonts w:ascii="Angsana New" w:hAnsi="Angsana New" w:cs="Angsana New"/>
          <w:snapToGrid w:val="0"/>
          <w:spacing w:val="-10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358</w:t>
      </w:r>
      <w:r w:rsidR="006901AC" w:rsidRPr="006901AC">
        <w:rPr>
          <w:rFonts w:ascii="Angsana New" w:hAnsi="Angsana New" w:cs="Angsana New"/>
          <w:snapToGrid w:val="0"/>
          <w:spacing w:val="-1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43</w:t>
      </w:r>
      <w:r w:rsidR="00882B03" w:rsidRPr="006901AC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ล้านบาท</w:t>
      </w:r>
      <w:r w:rsidR="009F627C" w:rsidRPr="006901A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</w:t>
      </w:r>
      <w:r w:rsidRPr="00191294">
        <w:rPr>
          <w:rFonts w:ascii="Angsana New" w:hAnsi="Angsana New" w:cs="Angsana New" w:hint="cs"/>
          <w:snapToGrid w:val="0"/>
          <w:spacing w:val="-10"/>
          <w:cs/>
          <w:lang w:val="en-US"/>
        </w:rPr>
        <w:t>การออกหุ้นกู้</w:t>
      </w:r>
      <w:r w:rsidR="005266C8" w:rsidRPr="00191294">
        <w:rPr>
          <w:rFonts w:ascii="Angsana New" w:hAnsi="Angsana New" w:cs="Angsana New" w:hint="cs"/>
          <w:snapToGrid w:val="0"/>
          <w:spacing w:val="-10"/>
          <w:cs/>
          <w:lang w:val="en-US"/>
        </w:rPr>
        <w:t>ระยะยาว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โดยมีวงเงินจำนอง</w:t>
      </w:r>
      <w:r w:rsidR="00B74323"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1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000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ล้านบาท</w:t>
      </w:r>
      <w:r w:rsidRPr="0019129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="000B01B2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              </w:t>
      </w:r>
      <w:r w:rsidRPr="00191294">
        <w:rPr>
          <w:rFonts w:ascii="Angsana New" w:hAnsi="Angsana New" w:cs="Angsana New"/>
          <w:snapToGrid w:val="0"/>
          <w:spacing w:val="-10"/>
          <w:lang w:val="en-US"/>
        </w:rPr>
        <w:t>(</w:t>
      </w:r>
      <w:r w:rsidRPr="00191294">
        <w:rPr>
          <w:rFonts w:ascii="Angsana New" w:hAnsi="Angsana New" w:cs="Angsana New" w:hint="cs"/>
          <w:snapToGrid w:val="0"/>
          <w:spacing w:val="-10"/>
          <w:cs/>
          <w:lang w:val="en-US"/>
        </w:rPr>
        <w:t>ดูหมายเหตุ</w:t>
      </w:r>
      <w:r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ข้อ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17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14:paraId="18D9FF72" w14:textId="48D7374A" w:rsidR="001B45D6" w:rsidRPr="00191294" w:rsidRDefault="001B45D6" w:rsidP="00000A98">
      <w:pPr>
        <w:ind w:firstLine="547"/>
        <w:jc w:val="thaiDistribute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รายการกระทบยอดของอสัง</w:t>
      </w:r>
      <w:r w:rsidR="001F4FAE" w:rsidRPr="00191294">
        <w:rPr>
          <w:rFonts w:ascii="Angsana New" w:hAnsi="Angsana New" w:cs="Angsana New"/>
          <w:snapToGrid w:val="0"/>
          <w:spacing w:val="-4"/>
          <w:cs/>
          <w:lang w:val="en-US"/>
        </w:rPr>
        <w:t>หาริมทรัพย์เพื่อการลงทุนสำหรับงวด</w:t>
      </w:r>
      <w:r w:rsidR="0053723F">
        <w:rPr>
          <w:rFonts w:ascii="Angsana New" w:hAnsi="Angsana New" w:cs="Angsana New" w:hint="cs"/>
          <w:snapToGrid w:val="0"/>
          <w:spacing w:val="-4"/>
          <w:cs/>
          <w:lang w:val="en-US"/>
        </w:rPr>
        <w:t>สาม</w:t>
      </w:r>
      <w:r w:rsidR="00A5220F" w:rsidRPr="00191294">
        <w:rPr>
          <w:rFonts w:ascii="Angsana New" w:hAnsi="Angsana New" w:cs="Angsana New"/>
          <w:snapToGrid w:val="0"/>
          <w:spacing w:val="-4"/>
          <w:cs/>
          <w:lang w:val="en-US"/>
        </w:rPr>
        <w:t>เดือน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สิ้นสุดวันที่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53723F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="001F4FAE"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มีดังนี้</w:t>
      </w:r>
    </w:p>
    <w:p w14:paraId="7E2971A8" w14:textId="77777777" w:rsidR="001B45D6" w:rsidRPr="00191294" w:rsidRDefault="001B45D6" w:rsidP="00F068AF">
      <w:pPr>
        <w:ind w:left="7920" w:right="-29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19129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191294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19129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50"/>
        <w:gridCol w:w="1290"/>
      </w:tblGrid>
      <w:tr w:rsidR="00E87D9F" w:rsidRPr="00191294" w14:paraId="44297689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16FA318B" w14:textId="77777777" w:rsidR="00E87D9F" w:rsidRPr="00191294" w:rsidRDefault="00E87D9F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74B708C" w14:textId="77777777" w:rsidR="00E87D9F" w:rsidRPr="00191294" w:rsidRDefault="00E87D9F" w:rsidP="00000A9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87D9F" w:rsidRPr="00191294" w14:paraId="2669DD8E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05B55125" w14:textId="77777777" w:rsidR="00E87D9F" w:rsidRPr="00191294" w:rsidRDefault="00E87D9F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F6B716" w14:textId="6AB4896B" w:rsidR="00E87D9F" w:rsidRPr="00191294" w:rsidRDefault="00E34EF5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6EDA74C5" w14:textId="77777777" w:rsidR="00E87D9F" w:rsidRPr="00191294" w:rsidRDefault="00E87D9F" w:rsidP="00000A98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DBEA918" w14:textId="34D52A58" w:rsidR="00E87D9F" w:rsidRPr="00191294" w:rsidRDefault="00E34EF5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19CC70E9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6655046" w14:textId="056C9588" w:rsidR="00D94410" w:rsidRPr="00191294" w:rsidRDefault="00D94410" w:rsidP="00D94410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260" w:type="dxa"/>
            <w:shd w:val="clear" w:color="auto" w:fill="auto"/>
          </w:tcPr>
          <w:p w14:paraId="37C57668" w14:textId="6B5278AD" w:rsidR="00D94410" w:rsidRPr="00191294" w:rsidRDefault="00E34EF5" w:rsidP="00D94410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504EE" w:rsidRPr="00F504E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F504EE" w:rsidRPr="00F504E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F504EE" w:rsidRPr="00F504E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2D5C399E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61B20F7" w14:textId="6B23F336" w:rsidR="00D94410" w:rsidRPr="00191294" w:rsidRDefault="00E34EF5" w:rsidP="00D94410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045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  <w:tr w:rsidR="00BF6A6D" w:rsidRPr="00191294" w14:paraId="0B9D41FC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53145191" w14:textId="77777777" w:rsidR="00BF6A6D" w:rsidRPr="00191294" w:rsidRDefault="00BF6A6D" w:rsidP="00BF6A6D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</w:pPr>
            <w:bookmarkStart w:id="4" w:name="_Hlk145511449"/>
            <w:r w:rsidRPr="00191294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ab/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เงินสดจ่ายเพื่อพัฒนาอสังหาริมทรัพย์เพื่อการลงทุน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4D8A06FC" w14:textId="77777777" w:rsidR="00BF6A6D" w:rsidRPr="00191294" w:rsidRDefault="00BF6A6D" w:rsidP="00BF6A6D">
            <w:pPr>
              <w:tabs>
                <w:tab w:val="decimal" w:pos="631"/>
              </w:tabs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33ACD2F" w14:textId="77777777" w:rsidR="00BF6A6D" w:rsidRPr="00191294" w:rsidRDefault="00BF6A6D" w:rsidP="00BF6A6D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1DE6388" w14:textId="56F8F0A7" w:rsidR="00BF6A6D" w:rsidRPr="00191294" w:rsidRDefault="00E34EF5" w:rsidP="00BF6A6D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</w:t>
            </w:r>
            <w:r w:rsidR="00BF6A6D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022</w:t>
            </w:r>
            <w:r w:rsidR="00BF6A6D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744</w:t>
            </w:r>
          </w:p>
        </w:tc>
      </w:tr>
      <w:tr w:rsidR="00BF6A6D" w:rsidRPr="00191294" w14:paraId="187E9FC2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2AF91167" w14:textId="77777777" w:rsidR="00BF6A6D" w:rsidRPr="00191294" w:rsidRDefault="00BF6A6D" w:rsidP="00BF6A6D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u w:val="single"/>
                <w:lang w:val="en-US"/>
              </w:rPr>
              <w:t xml:space="preserve"> (</w:t>
            </w:r>
            <w:r w:rsidRPr="00191294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ผลต่าง</w:t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ของ</w:t>
            </w:r>
            <w:r w:rsidRPr="00191294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301D6061" w14:textId="77777777" w:rsidR="00BF6A6D" w:rsidRPr="00191294" w:rsidRDefault="00BF6A6D" w:rsidP="00BF6A6D">
            <w:pPr>
              <w:tabs>
                <w:tab w:val="decimal" w:pos="631"/>
              </w:tabs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72073969" w14:textId="77777777" w:rsidR="00BF6A6D" w:rsidRPr="00191294" w:rsidRDefault="00BF6A6D" w:rsidP="00BF6A6D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1A3258A0" w14:textId="3A6815A8" w:rsidR="00BF6A6D" w:rsidRPr="00191294" w:rsidRDefault="00E34EF5" w:rsidP="00BF6A6D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BF6A6D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BF6A6D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742</w:t>
            </w:r>
          </w:p>
        </w:tc>
      </w:tr>
      <w:tr w:rsidR="00BF6A6D" w:rsidRPr="00191294" w14:paraId="25BBF9F3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CC3A0B4" w14:textId="0E418526" w:rsidR="00BF6A6D" w:rsidRPr="00191294" w:rsidRDefault="00BF6A6D" w:rsidP="00BF6A6D">
            <w:pPr>
              <w:ind w:left="519" w:hanging="441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 xml:space="preserve"> (แสดงด้วยมูลค่ายุติธรรม)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90152" w14:textId="092B581D" w:rsidR="00BF6A6D" w:rsidRPr="00191294" w:rsidRDefault="00E34EF5" w:rsidP="00BF6A6D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76B457CA" w14:textId="77777777" w:rsidR="00BF6A6D" w:rsidRPr="00191294" w:rsidRDefault="00BF6A6D" w:rsidP="00BF6A6D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8D8A4" w14:textId="19FBE28F" w:rsidR="00BF6A6D" w:rsidRPr="00191294" w:rsidRDefault="00E34EF5" w:rsidP="00AE4FA2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F6A6D" w:rsidRPr="00F504E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123</w:t>
            </w:r>
            <w:r w:rsidR="00BF6A6D" w:rsidRPr="00F504E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  <w:r w:rsidR="00BF6A6D" w:rsidRPr="00F504E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066</w:t>
            </w:r>
          </w:p>
        </w:tc>
      </w:tr>
    </w:tbl>
    <w:bookmarkEnd w:id="4"/>
    <w:p w14:paraId="3770A82F" w14:textId="77777777" w:rsidR="00FE7981" w:rsidRPr="00191294" w:rsidRDefault="00FE7981" w:rsidP="000D5ADA">
      <w:pPr>
        <w:spacing w:before="120"/>
        <w:ind w:left="518" w:right="-29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19129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191294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19129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50"/>
        <w:gridCol w:w="1290"/>
      </w:tblGrid>
      <w:tr w:rsidR="00FE7981" w:rsidRPr="00191294" w14:paraId="0E5B7B70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77F0E2CB" w14:textId="77777777" w:rsidR="00FE7981" w:rsidRPr="00191294" w:rsidRDefault="00FE7981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F399023" w14:textId="77777777" w:rsidR="00FE7981" w:rsidRPr="00191294" w:rsidRDefault="00FE7981" w:rsidP="00000A9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BD0" w:rsidRPr="00191294" w14:paraId="32959C21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669B40BE" w14:textId="77777777" w:rsidR="008C2BD0" w:rsidRPr="00191294" w:rsidRDefault="008C2BD0" w:rsidP="00000A9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0F96AE" w14:textId="3FEC7659" w:rsidR="008C2BD0" w:rsidRPr="00191294" w:rsidRDefault="00E34EF5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0A14935D" w14:textId="77777777" w:rsidR="008C2BD0" w:rsidRPr="00191294" w:rsidRDefault="008C2BD0" w:rsidP="00000A98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52661DE4" w14:textId="5B4083CD" w:rsidR="008C2BD0" w:rsidRPr="00191294" w:rsidRDefault="00E34EF5" w:rsidP="00000A9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502C2141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309371D6" w14:textId="6442214C" w:rsidR="00D94410" w:rsidRPr="00191294" w:rsidRDefault="00D94410" w:rsidP="00D94410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382DC09" w14:textId="58D01459" w:rsidR="00D94410" w:rsidRPr="00191294" w:rsidRDefault="00E34EF5" w:rsidP="00D94410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="00F504EE" w:rsidRPr="00F504E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358</w:t>
            </w:r>
            <w:r w:rsidR="00F504EE" w:rsidRPr="00F504E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427</w:t>
            </w:r>
            <w:r w:rsidR="00F504EE" w:rsidRPr="00F504E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6E400F12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shd w:val="clear" w:color="auto" w:fill="auto"/>
          </w:tcPr>
          <w:p w14:paraId="2A8F2285" w14:textId="1CB24F78" w:rsidR="00D94410" w:rsidRPr="00191294" w:rsidRDefault="00E34EF5" w:rsidP="00D94410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520</w:t>
            </w:r>
            <w:r w:rsidR="00D94410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94410" w:rsidRPr="00191294" w14:paraId="79B1D128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804ABC1" w14:textId="440C6163" w:rsidR="00D94410" w:rsidRPr="00191294" w:rsidRDefault="00D94410" w:rsidP="00D94410">
            <w:pPr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="00A60C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="00A60C7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 xml:space="preserve"> (แสดงด้วยมูลค่ายุติธรรม)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3DEF97" w14:textId="23567D9F" w:rsidR="00D94410" w:rsidRPr="00191294" w:rsidRDefault="00E34EF5" w:rsidP="00D94410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411D63F3" w14:textId="77777777" w:rsidR="00D94410" w:rsidRPr="00191294" w:rsidRDefault="00D94410" w:rsidP="00D94410">
            <w:pP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9030EE" w14:textId="44E2E8CA" w:rsidR="00D94410" w:rsidRPr="00191294" w:rsidRDefault="00E34EF5" w:rsidP="00AE4FA2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504EE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F504EE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520</w:t>
            </w:r>
            <w:r w:rsidR="00F504EE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</w:tbl>
    <w:p w14:paraId="35B1DC4D" w14:textId="369A32DE" w:rsidR="00790285" w:rsidRPr="00191294" w:rsidRDefault="00A87D0A" w:rsidP="00AE4FA2">
      <w:pPr>
        <w:ind w:left="547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  <w:r w:rsidR="001B45D6" w:rsidRPr="00191294">
        <w:rPr>
          <w:rFonts w:ascii="Angsana New" w:hAnsi="Angsana New" w:cs="Angsana New"/>
          <w:cs/>
          <w:lang w:val="en-US"/>
        </w:rPr>
        <w:lastRenderedPageBreak/>
        <w:t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</w:t>
      </w:r>
      <w:r w:rsidR="00000977" w:rsidRPr="00191294">
        <w:rPr>
          <w:rFonts w:ascii="Angsana New" w:hAnsi="Angsana New" w:cs="Angsana New"/>
          <w:cs/>
          <w:lang w:val="en-US"/>
        </w:rPr>
        <w:t>หรับงวด</w:t>
      </w:r>
      <w:r w:rsidR="00790285" w:rsidRPr="00191294">
        <w:rPr>
          <w:rFonts w:ascii="Angsana New" w:hAnsi="Angsana New" w:cs="Angsana New"/>
          <w:cs/>
          <w:lang w:val="en-US"/>
        </w:rPr>
        <w:t>สามเดือ</w:t>
      </w:r>
      <w:r w:rsidR="00B93C09">
        <w:rPr>
          <w:rFonts w:ascii="Angsana New" w:hAnsi="Angsana New" w:cs="Angsana New" w:hint="cs"/>
          <w:cs/>
          <w:lang w:val="en-US"/>
        </w:rPr>
        <w:t>น</w:t>
      </w:r>
      <w:r w:rsidR="001B45D6" w:rsidRPr="00191294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="001B45D6" w:rsidRPr="00191294">
        <w:rPr>
          <w:rFonts w:ascii="Angsana New" w:hAnsi="Angsana New" w:cs="Angsana New"/>
          <w:lang w:val="en-US"/>
        </w:rPr>
        <w:t xml:space="preserve"> </w:t>
      </w:r>
      <w:r w:rsidR="00B93C09">
        <w:rPr>
          <w:rFonts w:ascii="Angsana New" w:hAnsi="Angsana New" w:cs="Angsana New" w:hint="cs"/>
          <w:cs/>
          <w:lang w:val="en-US"/>
        </w:rPr>
        <w:t>มีนาคม</w:t>
      </w:r>
      <w:r w:rsidR="001B45D6" w:rsidRPr="00191294">
        <w:rPr>
          <w:rFonts w:ascii="Angsana New" w:hAnsi="Angsana New" w:cs="Angsana New"/>
          <w:cs/>
          <w:lang w:val="en-US"/>
        </w:rPr>
        <w:t xml:space="preserve"> มีดังนี้</w:t>
      </w:r>
    </w:p>
    <w:p w14:paraId="035D37B0" w14:textId="77777777" w:rsidR="001B45D6" w:rsidRPr="00191294" w:rsidRDefault="001B45D6" w:rsidP="001C4063">
      <w:pPr>
        <w:tabs>
          <w:tab w:val="left" w:pos="1680"/>
          <w:tab w:val="right" w:pos="9243"/>
        </w:tabs>
        <w:ind w:left="547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19129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19129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19129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23"/>
        <w:gridCol w:w="1189"/>
        <w:gridCol w:w="110"/>
        <w:gridCol w:w="1188"/>
      </w:tblGrid>
      <w:tr w:rsidR="00B93C09" w:rsidRPr="00191294" w14:paraId="2FCD6960" w14:textId="77777777" w:rsidTr="00512AD2">
        <w:trPr>
          <w:trHeight w:hRule="exact" w:val="328"/>
        </w:trPr>
        <w:tc>
          <w:tcPr>
            <w:tcW w:w="6323" w:type="dxa"/>
          </w:tcPr>
          <w:p w14:paraId="2A2E19E1" w14:textId="77777777" w:rsidR="00B93C09" w:rsidRPr="00191294" w:rsidRDefault="00B93C09" w:rsidP="00000A98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7" w:type="dxa"/>
            <w:gridSpan w:val="3"/>
          </w:tcPr>
          <w:p w14:paraId="45A39665" w14:textId="77777777" w:rsidR="00B93C09" w:rsidRPr="00191294" w:rsidRDefault="00B93C09" w:rsidP="00000A9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93C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93C09" w:rsidRPr="00191294" w14:paraId="37BF21D3" w14:textId="77777777" w:rsidTr="00512AD2">
        <w:trPr>
          <w:trHeight w:hRule="exact" w:val="328"/>
        </w:trPr>
        <w:tc>
          <w:tcPr>
            <w:tcW w:w="6323" w:type="dxa"/>
          </w:tcPr>
          <w:p w14:paraId="765042B1" w14:textId="77777777" w:rsidR="00B93C09" w:rsidRPr="00191294" w:rsidRDefault="00B93C09" w:rsidP="00B93C09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7" w:type="dxa"/>
            <w:gridSpan w:val="3"/>
          </w:tcPr>
          <w:p w14:paraId="001B70B3" w14:textId="77777777" w:rsidR="00B93C09" w:rsidRPr="00191294" w:rsidRDefault="00B93C09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B93C09" w:rsidRPr="00191294" w14:paraId="3BB28353" w14:textId="77777777" w:rsidTr="00512AD2">
        <w:trPr>
          <w:trHeight w:hRule="exact" w:val="328"/>
        </w:trPr>
        <w:tc>
          <w:tcPr>
            <w:tcW w:w="6323" w:type="dxa"/>
          </w:tcPr>
          <w:p w14:paraId="3A81683B" w14:textId="77777777" w:rsidR="00B93C09" w:rsidRPr="00191294" w:rsidRDefault="00B93C09" w:rsidP="00B93C09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7" w:type="dxa"/>
            <w:gridSpan w:val="3"/>
          </w:tcPr>
          <w:p w14:paraId="118879BA" w14:textId="55670B11" w:rsidR="00B93C09" w:rsidRPr="00191294" w:rsidRDefault="00B93C09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B93C09" w:rsidRPr="00191294" w14:paraId="708A4101" w14:textId="77777777" w:rsidTr="00512AD2">
        <w:trPr>
          <w:trHeight w:hRule="exact" w:val="328"/>
        </w:trPr>
        <w:tc>
          <w:tcPr>
            <w:tcW w:w="6323" w:type="dxa"/>
          </w:tcPr>
          <w:p w14:paraId="4A64EE2E" w14:textId="77777777" w:rsidR="00B93C09" w:rsidRPr="00191294" w:rsidRDefault="00B93C09" w:rsidP="00B93C09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D122B30" w14:textId="30C5277C" w:rsidR="00B93C09" w:rsidRPr="00BF6A6D" w:rsidRDefault="00E34EF5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5D0F870F" w14:textId="77777777" w:rsidR="00B93C09" w:rsidRPr="00BF6A6D" w:rsidRDefault="00B93C09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37BD3440" w14:textId="08D8EB4B" w:rsidR="00B93C09" w:rsidRPr="00BF6A6D" w:rsidRDefault="00E34EF5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F6A6D" w:rsidRPr="00512AD2" w14:paraId="0F88AD14" w14:textId="77777777" w:rsidTr="00512AD2">
        <w:trPr>
          <w:trHeight w:hRule="exact" w:val="328"/>
        </w:trPr>
        <w:tc>
          <w:tcPr>
            <w:tcW w:w="6323" w:type="dxa"/>
          </w:tcPr>
          <w:p w14:paraId="02ECC7B1" w14:textId="77777777" w:rsidR="00BF6A6D" w:rsidRPr="000D5ADA" w:rsidRDefault="00BF6A6D" w:rsidP="00BF6A6D">
            <w:pPr>
              <w:ind w:left="720" w:hanging="64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D5ADA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รายได้ค่าเช่าจาก</w:t>
            </w:r>
            <w:r w:rsidRPr="000D5A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89" w:type="dxa"/>
          </w:tcPr>
          <w:p w14:paraId="50B57C62" w14:textId="77777777" w:rsidR="00BF6A6D" w:rsidRPr="00BF6A6D" w:rsidRDefault="00BF6A6D" w:rsidP="00BF6A6D">
            <w:pPr>
              <w:tabs>
                <w:tab w:val="decimal" w:pos="631"/>
              </w:tabs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14:paraId="5D71A673" w14:textId="77777777" w:rsidR="00BF6A6D" w:rsidRPr="00BF6A6D" w:rsidRDefault="00BF6A6D" w:rsidP="00BF6A6D">
            <w:pPr>
              <w:tabs>
                <w:tab w:val="decimal" w:pos="1168"/>
              </w:tabs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6C0B7B5E" w14:textId="5C3520C1" w:rsidR="00BF6A6D" w:rsidRPr="00BF6A6D" w:rsidRDefault="00E34EF5" w:rsidP="00BF6A6D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198</w:t>
            </w:r>
          </w:p>
        </w:tc>
      </w:tr>
      <w:tr w:rsidR="00BF6A6D" w:rsidRPr="00191294" w14:paraId="124BCAE2" w14:textId="77777777" w:rsidTr="00512AD2">
        <w:trPr>
          <w:trHeight w:hRule="exact" w:val="328"/>
        </w:trPr>
        <w:tc>
          <w:tcPr>
            <w:tcW w:w="6323" w:type="dxa"/>
          </w:tcPr>
          <w:p w14:paraId="09648959" w14:textId="77777777" w:rsidR="00BF6A6D" w:rsidRPr="00191294" w:rsidRDefault="00BF6A6D" w:rsidP="00BF6A6D">
            <w:pPr>
              <w:ind w:left="720" w:hanging="64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189" w:type="dxa"/>
          </w:tcPr>
          <w:p w14:paraId="70F5CDD5" w14:textId="77777777" w:rsidR="00BF6A6D" w:rsidRPr="00BF6A6D" w:rsidRDefault="00BF6A6D" w:rsidP="00BF6A6D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0E64E8E" w14:textId="77777777" w:rsidR="00BF6A6D" w:rsidRPr="00BF6A6D" w:rsidRDefault="00BF6A6D" w:rsidP="00BF6A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3E605FE6" w14:textId="77777777" w:rsidR="00BF6A6D" w:rsidRPr="00BF6A6D" w:rsidRDefault="00BF6A6D" w:rsidP="00BF6A6D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F6A6D" w:rsidRPr="00191294" w14:paraId="162C5D9B" w14:textId="77777777" w:rsidTr="00512AD2">
        <w:trPr>
          <w:trHeight w:hRule="exact" w:val="328"/>
        </w:trPr>
        <w:tc>
          <w:tcPr>
            <w:tcW w:w="6323" w:type="dxa"/>
          </w:tcPr>
          <w:p w14:paraId="00B2E8CB" w14:textId="77777777" w:rsidR="00BF6A6D" w:rsidRPr="00191294" w:rsidRDefault="00BF6A6D" w:rsidP="00BF6A6D">
            <w:pPr>
              <w:ind w:left="720" w:hanging="51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191294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เพื่อการลงทุนซึ่งก่อให้เกิด</w:t>
            </w:r>
          </w:p>
        </w:tc>
        <w:tc>
          <w:tcPr>
            <w:tcW w:w="1189" w:type="dxa"/>
          </w:tcPr>
          <w:p w14:paraId="6A99590F" w14:textId="77777777" w:rsidR="00BF6A6D" w:rsidRPr="00BF6A6D" w:rsidRDefault="00BF6A6D" w:rsidP="00BF6A6D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17FA7FD3" w14:textId="77777777" w:rsidR="00BF6A6D" w:rsidRPr="00BF6A6D" w:rsidRDefault="00BF6A6D" w:rsidP="00BF6A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00068BC3" w14:textId="77777777" w:rsidR="00BF6A6D" w:rsidRPr="00BF6A6D" w:rsidRDefault="00BF6A6D" w:rsidP="00BF6A6D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F6A6D" w:rsidRPr="00191294" w14:paraId="21C17599" w14:textId="77777777" w:rsidTr="00512AD2">
        <w:trPr>
          <w:trHeight w:hRule="exact" w:val="328"/>
        </w:trPr>
        <w:tc>
          <w:tcPr>
            <w:tcW w:w="6323" w:type="dxa"/>
          </w:tcPr>
          <w:p w14:paraId="3F0FCBC4" w14:textId="77777777" w:rsidR="00BF6A6D" w:rsidRPr="00191294" w:rsidRDefault="00BF6A6D" w:rsidP="00BF6A6D">
            <w:pPr>
              <w:ind w:left="720" w:hanging="51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รายได้ค่าเช่าสำหรับงวด</w:t>
            </w:r>
          </w:p>
        </w:tc>
        <w:tc>
          <w:tcPr>
            <w:tcW w:w="1189" w:type="dxa"/>
          </w:tcPr>
          <w:p w14:paraId="5C08F822" w14:textId="77777777" w:rsidR="00BF6A6D" w:rsidRPr="00BF6A6D" w:rsidRDefault="00BF6A6D" w:rsidP="00BF6A6D">
            <w:pPr>
              <w:tabs>
                <w:tab w:val="decimal" w:pos="631"/>
              </w:tabs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14:paraId="5F24277C" w14:textId="77777777" w:rsidR="00BF6A6D" w:rsidRPr="00BF6A6D" w:rsidRDefault="00BF6A6D" w:rsidP="00BF6A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090BB8E9" w14:textId="4C7C58B9" w:rsidR="00BF6A6D" w:rsidRPr="00BF6A6D" w:rsidRDefault="00E34EF5" w:rsidP="00BF6A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632</w:t>
            </w:r>
            <w:r w:rsidR="00BF6A6D" w:rsidRPr="00BF6A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063</w:t>
            </w:r>
          </w:p>
        </w:tc>
      </w:tr>
    </w:tbl>
    <w:p w14:paraId="5D7B3F5B" w14:textId="74A78A62" w:rsidR="00A43C9B" w:rsidRPr="00191294" w:rsidRDefault="00E34EF5" w:rsidP="002C5DEA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 w:cs="Angsana New"/>
          <w:b/>
          <w:bCs/>
          <w:snapToGrid w:val="0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A43C9B" w:rsidRPr="00191294">
        <w:rPr>
          <w:rFonts w:ascii="Angsana New" w:hAnsi="Angsana New" w:cs="Angsana New"/>
          <w:b/>
          <w:bCs/>
          <w:snapToGrid w:val="0"/>
          <w:cs/>
        </w:rPr>
        <w:t>.</w:t>
      </w:r>
      <w:r w:rsidR="00A43C9B" w:rsidRPr="00191294">
        <w:rPr>
          <w:rFonts w:ascii="Angsana New" w:hAnsi="Angsana New" w:cs="Angsana New"/>
          <w:b/>
          <w:bCs/>
          <w:snapToGrid w:val="0"/>
          <w:cs/>
        </w:rPr>
        <w:tab/>
      </w:r>
      <w:bookmarkStart w:id="5" w:name="OLE_LINK11"/>
      <w:r w:rsidR="00A43C9B" w:rsidRPr="00191294">
        <w:rPr>
          <w:rFonts w:ascii="Angsana New" w:hAnsi="Angsana New" w:cs="Angsana New"/>
          <w:b/>
          <w:bCs/>
          <w:snapToGrid w:val="0"/>
          <w:cs/>
        </w:rPr>
        <w:t>ที่ดิน อาคารและอุปกรณ์</w:t>
      </w:r>
      <w:bookmarkEnd w:id="5"/>
    </w:p>
    <w:p w14:paraId="5C3A8031" w14:textId="2A2E48D5" w:rsidR="00A43C9B" w:rsidRPr="00191294" w:rsidRDefault="00A43C9B" w:rsidP="00793F9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napToGrid w:val="0"/>
        </w:rPr>
      </w:pPr>
      <w:r w:rsidRPr="00191294">
        <w:rPr>
          <w:rFonts w:ascii="Angsana New" w:hAnsi="Angsana New" w:cs="Angsana New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B93C09">
        <w:rPr>
          <w:rFonts w:ascii="Angsana New" w:hAnsi="Angsana New" w:cs="Angsana New" w:hint="cs"/>
          <w:snapToGrid w:val="0"/>
          <w:cs/>
        </w:rPr>
        <w:t>สาม</w:t>
      </w:r>
      <w:r w:rsidRPr="00191294">
        <w:rPr>
          <w:rFonts w:ascii="Angsana New" w:hAnsi="Angsana New" w:cs="Angsana New"/>
          <w:snapToGrid w:val="0"/>
          <w:cs/>
        </w:rPr>
        <w:t xml:space="preserve">เดือนสิ้นสุดวันที่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191294">
        <w:rPr>
          <w:rFonts w:ascii="Angsana New" w:hAnsi="Angsana New" w:cs="Angsana New"/>
          <w:snapToGrid w:val="0"/>
          <w:cs/>
        </w:rPr>
        <w:t xml:space="preserve"> </w:t>
      </w:r>
      <w:r w:rsidR="00B93C09">
        <w:rPr>
          <w:rFonts w:ascii="Angsana New" w:hAnsi="Angsana New" w:cs="Angsana New" w:hint="cs"/>
          <w:snapToGrid w:val="0"/>
          <w:cs/>
        </w:rPr>
        <w:t>มีนาคม</w:t>
      </w:r>
      <w:r w:rsidRPr="00191294">
        <w:rPr>
          <w:rFonts w:ascii="Angsana New" w:hAnsi="Angsana New" w:cs="Angsana New"/>
          <w:snapToGrid w:val="0"/>
          <w:cs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Pr="00191294">
        <w:rPr>
          <w:rFonts w:ascii="Angsana New" w:hAnsi="Angsana New" w:cs="Angsana New"/>
          <w:snapToGrid w:val="0"/>
          <w:cs/>
        </w:rPr>
        <w:t xml:space="preserve"> สรุปได้ดังนี้</w:t>
      </w:r>
    </w:p>
    <w:p w14:paraId="4B54B47D" w14:textId="77777777" w:rsidR="00A43C9B" w:rsidRPr="00191294" w:rsidRDefault="00A43C9B" w:rsidP="00C379B7">
      <w:pPr>
        <w:spacing w:before="120"/>
        <w:ind w:left="518" w:right="-29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19129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191294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19129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6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578"/>
      </w:tblGrid>
      <w:tr w:rsidR="00A43C9B" w:rsidRPr="00191294" w14:paraId="6DDEC846" w14:textId="77777777" w:rsidTr="001C0BF4">
        <w:trPr>
          <w:trHeight w:val="20"/>
        </w:trPr>
        <w:tc>
          <w:tcPr>
            <w:tcW w:w="5400" w:type="dxa"/>
          </w:tcPr>
          <w:p w14:paraId="0B9CED57" w14:textId="77777777" w:rsidR="00A43C9B" w:rsidRPr="00191294" w:rsidRDefault="00A43C9B" w:rsidP="00E34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620" w:type="dxa"/>
          </w:tcPr>
          <w:p w14:paraId="1E49D27D" w14:textId="77777777" w:rsidR="00A43C9B" w:rsidRPr="00191294" w:rsidRDefault="00A43C9B" w:rsidP="00E34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111CBB83" w14:textId="77777777" w:rsidR="00A43C9B" w:rsidRPr="00191294" w:rsidRDefault="00A43C9B" w:rsidP="00E34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1652499D" w14:textId="77777777" w:rsidR="00A43C9B" w:rsidRPr="00191294" w:rsidRDefault="00A43C9B" w:rsidP="00E34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A43C9B" w:rsidRPr="00191294" w14:paraId="314A598A" w14:textId="77777777" w:rsidTr="001C0BF4">
        <w:trPr>
          <w:trHeight w:val="20"/>
        </w:trPr>
        <w:tc>
          <w:tcPr>
            <w:tcW w:w="5400" w:type="dxa"/>
          </w:tcPr>
          <w:p w14:paraId="16B62722" w14:textId="77777777" w:rsidR="00A43C9B" w:rsidRPr="00191294" w:rsidRDefault="00A43C9B" w:rsidP="00E34EF5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080703" w14:textId="77777777" w:rsidR="00A43C9B" w:rsidRPr="00191294" w:rsidRDefault="00A43C9B" w:rsidP="00E34EF5">
            <w:pPr>
              <w:ind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1D8C2" w14:textId="77777777" w:rsidR="00A43C9B" w:rsidRPr="00191294" w:rsidRDefault="00A43C9B" w:rsidP="00E34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1E535B5" w14:textId="77777777" w:rsidR="00A43C9B" w:rsidRPr="00191294" w:rsidRDefault="00B93C09" w:rsidP="00E34EF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43C9B" w:rsidRPr="00191294" w14:paraId="04A72718" w14:textId="77777777" w:rsidTr="001C0BF4">
        <w:trPr>
          <w:trHeight w:val="20"/>
        </w:trPr>
        <w:tc>
          <w:tcPr>
            <w:tcW w:w="5400" w:type="dxa"/>
          </w:tcPr>
          <w:p w14:paraId="0C59E358" w14:textId="1F0A268E" w:rsidR="00A43C9B" w:rsidRPr="00191294" w:rsidRDefault="00A43C9B" w:rsidP="00E34EF5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36322" w14:textId="60818551" w:rsidR="00A43C9B" w:rsidRPr="00191294" w:rsidRDefault="00E34EF5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986BEC" w:rsidRPr="00986BE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  <w:r w:rsidR="00986BEC" w:rsidRPr="00986BE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550</w:t>
            </w:r>
            <w:r w:rsidR="00986BEC" w:rsidRPr="00986BE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0" w:type="dxa"/>
            <w:tcBorders>
              <w:left w:val="nil"/>
            </w:tcBorders>
          </w:tcPr>
          <w:p w14:paraId="38AF0A16" w14:textId="77777777" w:rsidR="00A43C9B" w:rsidRPr="00191294" w:rsidRDefault="00A43C9B" w:rsidP="00E34EF5">
            <w:pPr>
              <w:tabs>
                <w:tab w:val="decimal" w:pos="1080"/>
                <w:tab w:val="decimal" w:pos="1143"/>
              </w:tabs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E22B5DA" w14:textId="49EE891D" w:rsidR="00A43C9B" w:rsidRPr="00191294" w:rsidRDefault="00E34EF5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986BEC" w:rsidRPr="00986BE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846</w:t>
            </w:r>
            <w:r w:rsidR="00986BEC" w:rsidRPr="00986BE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="00986BEC" w:rsidRPr="00986BE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</w:p>
        </w:tc>
      </w:tr>
      <w:tr w:rsidR="00A43C9B" w:rsidRPr="00191294" w14:paraId="19CA8E0F" w14:textId="77777777" w:rsidTr="00BE3C52">
        <w:trPr>
          <w:trHeight w:val="20"/>
        </w:trPr>
        <w:tc>
          <w:tcPr>
            <w:tcW w:w="5400" w:type="dxa"/>
          </w:tcPr>
          <w:p w14:paraId="1B936E5B" w14:textId="77777777" w:rsidR="00A43C9B" w:rsidRPr="00191294" w:rsidRDefault="00A43C9B" w:rsidP="00E34EF5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D5A1A" w14:textId="2E5077FB" w:rsidR="00A43C9B" w:rsidRPr="00191294" w:rsidRDefault="00E34EF5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C70FE6"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610</w:t>
            </w:r>
            <w:r w:rsidR="00C70FE6"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</w:p>
        </w:tc>
        <w:tc>
          <w:tcPr>
            <w:tcW w:w="90" w:type="dxa"/>
            <w:tcBorders>
              <w:left w:val="nil"/>
            </w:tcBorders>
          </w:tcPr>
          <w:p w14:paraId="6F763E08" w14:textId="77777777" w:rsidR="00A43C9B" w:rsidRPr="00191294" w:rsidRDefault="00A43C9B" w:rsidP="00E34EF5">
            <w:pPr>
              <w:tabs>
                <w:tab w:val="decimal" w:pos="1080"/>
                <w:tab w:val="decimal" w:pos="1143"/>
              </w:tabs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636A7A8" w14:textId="0585FF57" w:rsidR="00A43C9B" w:rsidRPr="00191294" w:rsidRDefault="00E34EF5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C70FE6"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173</w:t>
            </w:r>
            <w:r w:rsidR="00C70FE6"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</w:p>
        </w:tc>
      </w:tr>
      <w:tr w:rsidR="00A43C9B" w:rsidRPr="00191294" w14:paraId="6E43772C" w14:textId="77777777" w:rsidTr="00BE3C52">
        <w:trPr>
          <w:trHeight w:val="20"/>
        </w:trPr>
        <w:tc>
          <w:tcPr>
            <w:tcW w:w="5400" w:type="dxa"/>
          </w:tcPr>
          <w:p w14:paraId="0AB88781" w14:textId="77777777" w:rsidR="00A43C9B" w:rsidRPr="00BE3C52" w:rsidRDefault="00A43C9B" w:rsidP="00E34EF5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3203A" w14:textId="5E00DADA" w:rsidR="00A43C9B" w:rsidRPr="00191294" w:rsidRDefault="00C70FE6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833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474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18682C09" w14:textId="77777777" w:rsidR="00A43C9B" w:rsidRPr="00191294" w:rsidRDefault="00A43C9B" w:rsidP="00E34EF5">
            <w:pPr>
              <w:tabs>
                <w:tab w:val="decimal" w:pos="1080"/>
                <w:tab w:val="decimal" w:pos="1143"/>
              </w:tabs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F6E1C60" w14:textId="568D30EB" w:rsidR="00A43C9B" w:rsidRPr="00191294" w:rsidRDefault="00C70FE6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034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318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E3C52" w:rsidRPr="00191294" w14:paraId="2E710B92" w14:textId="77777777" w:rsidTr="00BE3C52">
        <w:trPr>
          <w:trHeight w:val="20"/>
        </w:trPr>
        <w:tc>
          <w:tcPr>
            <w:tcW w:w="5400" w:type="dxa"/>
          </w:tcPr>
          <w:p w14:paraId="2D3FCD32" w14:textId="77777777" w:rsidR="00C70FE6" w:rsidRPr="00191294" w:rsidRDefault="00BE3C52" w:rsidP="00E34EF5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BE3C5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FB489" w14:textId="02A27F34" w:rsidR="00BE3C52" w:rsidRPr="00191294" w:rsidRDefault="00C70FE6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6AD962F" w14:textId="77777777" w:rsidR="00BE3C52" w:rsidRPr="00191294" w:rsidRDefault="00BE3C52" w:rsidP="00E34EF5">
            <w:pPr>
              <w:tabs>
                <w:tab w:val="decimal" w:pos="1080"/>
                <w:tab w:val="decimal" w:pos="1143"/>
              </w:tabs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4C673535" w14:textId="468DE557" w:rsidR="00BE3C52" w:rsidRPr="00191294" w:rsidRDefault="00C70FE6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70FE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3C9B" w:rsidRPr="00B80E0F" w14:paraId="3669F2E1" w14:textId="77777777" w:rsidTr="009D5455">
        <w:trPr>
          <w:trHeight w:val="20"/>
        </w:trPr>
        <w:tc>
          <w:tcPr>
            <w:tcW w:w="5400" w:type="dxa"/>
          </w:tcPr>
          <w:p w14:paraId="41D5A74C" w14:textId="4DCB09EC" w:rsidR="00A43C9B" w:rsidRPr="00191294" w:rsidRDefault="00A43C9B" w:rsidP="00E34EF5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31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en-US"/>
              </w:rPr>
              <w:t>มีนาคม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FDE7C" w14:textId="4CB2F77C" w:rsidR="00A43C9B" w:rsidRPr="00BE3C52" w:rsidRDefault="00E34EF5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E3C52" w:rsidRPr="00BE3C5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958</w:t>
            </w:r>
            <w:r w:rsidR="00BE3C52" w:rsidRPr="00BE3C5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326</w:t>
            </w:r>
            <w:r w:rsidR="00BE3C52" w:rsidRPr="00BE3C5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Borders>
              <w:left w:val="nil"/>
            </w:tcBorders>
          </w:tcPr>
          <w:p w14:paraId="108706A7" w14:textId="77777777" w:rsidR="00A43C9B" w:rsidRPr="00191294" w:rsidRDefault="00A43C9B" w:rsidP="00E34EF5">
            <w:pPr>
              <w:tabs>
                <w:tab w:val="decimal" w:pos="1080"/>
                <w:tab w:val="decimal" w:pos="1143"/>
              </w:tabs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14:paraId="2716F2B6" w14:textId="4508A15B" w:rsidR="00A43C9B" w:rsidRPr="00191294" w:rsidRDefault="00E34EF5" w:rsidP="00E34EF5">
            <w:pPr>
              <w:tabs>
                <w:tab w:val="decimal" w:pos="1440"/>
              </w:tabs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E3C52" w:rsidRPr="00BE3C5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952</w:t>
            </w:r>
            <w:r w:rsidR="00BE3C52" w:rsidRPr="00BE3C5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344</w:t>
            </w:r>
            <w:r w:rsidR="00BE3C52" w:rsidRPr="00BE3C5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534</w:t>
            </w:r>
          </w:p>
        </w:tc>
      </w:tr>
    </w:tbl>
    <w:p w14:paraId="19977583" w14:textId="37F87A1B" w:rsidR="00A43C9B" w:rsidRPr="00793F90" w:rsidRDefault="00FA0195" w:rsidP="006449CF">
      <w:pPr>
        <w:tabs>
          <w:tab w:val="left" w:pos="720"/>
        </w:tabs>
        <w:overflowPunct/>
        <w:autoSpaceDE/>
        <w:autoSpaceDN/>
        <w:adjustRightInd/>
        <w:spacing w:before="240"/>
        <w:ind w:left="549"/>
        <w:jc w:val="thaiDistribute"/>
        <w:textAlignment w:val="auto"/>
        <w:rPr>
          <w:rFonts w:ascii="Angsana New" w:hAnsi="Angsana New" w:cs="Angsana New"/>
          <w:spacing w:val="-4"/>
          <w:sz w:val="27"/>
          <w:szCs w:val="27"/>
          <w:lang w:val="en-US"/>
        </w:rPr>
      </w:pPr>
      <w:r w:rsidRPr="00FA0195">
        <w:rPr>
          <w:rFonts w:ascii="Angsana New" w:hAnsi="Angsana New" w:cs="Angsana New"/>
          <w:sz w:val="27"/>
          <w:szCs w:val="27"/>
          <w:lang w:val="en-US"/>
        </w:rPr>
        <w:t>*</w:t>
      </w:r>
      <w:r w:rsidR="002C5DEA">
        <w:rPr>
          <w:rFonts w:ascii="Angsana New" w:hAnsi="Angsana New" w:cs="Angsana New"/>
          <w:sz w:val="27"/>
          <w:szCs w:val="27"/>
          <w:lang w:val="en-US"/>
        </w:rPr>
        <w:tab/>
      </w:r>
      <w:r w:rsidRPr="00793F90">
        <w:rPr>
          <w:rFonts w:ascii="Angsana New" w:hAnsi="Angsana New" w:cs="Angsana New"/>
          <w:spacing w:val="-4"/>
          <w:sz w:val="27"/>
          <w:szCs w:val="27"/>
          <w:cs/>
          <w:lang w:val="en-US"/>
        </w:rPr>
        <w:t>ยอด</w:t>
      </w:r>
      <w:r w:rsidR="00793F90" w:rsidRPr="00793F90">
        <w:rPr>
          <w:rFonts w:ascii="Angsana New" w:hAnsi="Angsana New" w:cs="Angsana New" w:hint="cs"/>
          <w:spacing w:val="-4"/>
          <w:sz w:val="27"/>
          <w:szCs w:val="27"/>
          <w:cs/>
          <w:lang w:val="en-US"/>
        </w:rPr>
        <w:t>ที่เพิ่มขึ้นระหว่างงวดโดยหลักเกิดจาก</w:t>
      </w:r>
      <w:r w:rsidRPr="00793F90">
        <w:rPr>
          <w:rFonts w:ascii="Angsana New" w:hAnsi="Angsana New" w:cs="Angsana New"/>
          <w:spacing w:val="-4"/>
          <w:sz w:val="27"/>
          <w:szCs w:val="27"/>
          <w:cs/>
          <w:lang w:val="en-US"/>
        </w:rPr>
        <w:t xml:space="preserve">การเพิ่มขึ้นของงานระหว่างก่อสร้างของโครงการโรงเรียนนานาชาติพระราม </w:t>
      </w:r>
      <w:r w:rsidR="00E34EF5" w:rsidRPr="00E34EF5">
        <w:rPr>
          <w:rFonts w:ascii="Angsana New" w:hAnsi="Angsana New" w:cs="Angsana New"/>
          <w:spacing w:val="-4"/>
          <w:sz w:val="27"/>
          <w:szCs w:val="27"/>
          <w:lang w:val="en-US"/>
        </w:rPr>
        <w:t>3</w:t>
      </w:r>
    </w:p>
    <w:p w14:paraId="6283D8E9" w14:textId="4C576656" w:rsidR="00786EFB" w:rsidRPr="0058448B" w:rsidRDefault="00786EFB" w:rsidP="0058448B">
      <w:pPr>
        <w:tabs>
          <w:tab w:val="left" w:pos="540"/>
        </w:tabs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 w:cs="Angsana New"/>
          <w:snapToGrid w:val="0"/>
        </w:rPr>
      </w:pPr>
      <w:r w:rsidRPr="00BE3C52">
        <w:rPr>
          <w:rFonts w:ascii="Angsana New" w:hAnsi="Angsana New" w:cs="Angsana New"/>
          <w:snapToGrid w:val="0"/>
          <w:spacing w:val="-6"/>
          <w:cs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Pr="00BE3C52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777DC9" w:rsidRPr="00BE3C52">
        <w:rPr>
          <w:rFonts w:ascii="Angsana New" w:hAnsi="Angsana New" w:cs="Angsana New" w:hint="cs"/>
          <w:snapToGrid w:val="0"/>
          <w:spacing w:val="-6"/>
          <w:cs/>
        </w:rPr>
        <w:t>มีนาคม</w:t>
      </w:r>
      <w:r w:rsidRPr="00BE3C52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Pr="00BE3C52">
        <w:rPr>
          <w:rFonts w:ascii="Angsana New" w:hAnsi="Angsana New" w:cs="Angsana New"/>
          <w:snapToGrid w:val="0"/>
          <w:spacing w:val="-6"/>
          <w:cs/>
        </w:rPr>
        <w:t xml:space="preserve"> และ</w:t>
      </w:r>
      <w:r w:rsidR="0081229A" w:rsidRPr="00BE3C52">
        <w:rPr>
          <w:rFonts w:ascii="Angsana New" w:hAnsi="Angsana New" w:cs="Angsana New" w:hint="cs"/>
          <w:snapToGrid w:val="0"/>
          <w:spacing w:val="-6"/>
          <w:cs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81229A" w:rsidRPr="00BE3C52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81229A" w:rsidRPr="00BE3C52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Pr="00BE3C52">
        <w:rPr>
          <w:rFonts w:ascii="Angsana New" w:hAnsi="Angsana New" w:cs="Angsana New"/>
          <w:snapToGrid w:val="0"/>
          <w:spacing w:val="-6"/>
          <w:cs/>
        </w:rPr>
        <w:t xml:space="preserve"> บริษัท</w:t>
      </w:r>
      <w:r w:rsidRPr="0058448B">
        <w:rPr>
          <w:rFonts w:ascii="Angsana New" w:hAnsi="Angsana New" w:cs="Angsana New"/>
          <w:snapToGrid w:val="0"/>
          <w:spacing w:val="-6"/>
          <w:cs/>
        </w:rPr>
        <w:t xml:space="preserve">ได้จดจำนองที่ดินซึ่งมีมูลค่าตามบัญชีจำนวน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58448B">
        <w:rPr>
          <w:rFonts w:ascii="Angsana New" w:hAnsi="Angsana New" w:cs="Angsana New"/>
          <w:snapToGrid w:val="0"/>
          <w:spacing w:val="-6"/>
        </w:rPr>
        <w:t>,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432</w:t>
      </w:r>
      <w:r w:rsidRPr="0058448B">
        <w:rPr>
          <w:rFonts w:ascii="Angsana New" w:hAnsi="Angsana New" w:cs="Angsana New"/>
          <w:snapToGrid w:val="0"/>
          <w:spacing w:val="-6"/>
          <w:cs/>
        </w:rPr>
        <w:t>.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37</w:t>
      </w:r>
      <w:r w:rsidRPr="0058448B">
        <w:rPr>
          <w:rFonts w:ascii="Angsana New" w:hAnsi="Angsana New" w:cs="Angsana New"/>
          <w:snapToGrid w:val="0"/>
          <w:spacing w:val="-6"/>
          <w:cs/>
        </w:rPr>
        <w:t xml:space="preserve"> ล้านบาท</w:t>
      </w:r>
      <w:r w:rsidRPr="0058448B">
        <w:rPr>
          <w:rFonts w:ascii="Angsana New" w:hAnsi="Angsana New" w:cs="Angsana New"/>
          <w:snapToGrid w:val="0"/>
          <w:cs/>
        </w:rPr>
        <w:t xml:space="preserve">  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E34EF5" w:rsidRPr="00E34EF5">
        <w:rPr>
          <w:rFonts w:ascii="Angsana New" w:hAnsi="Angsana New" w:cs="Angsana New"/>
          <w:snapToGrid w:val="0"/>
          <w:lang w:val="en-US"/>
        </w:rPr>
        <w:t>17</w:t>
      </w:r>
      <w:r w:rsidRPr="0058448B">
        <w:rPr>
          <w:rFonts w:ascii="Angsana New" w:hAnsi="Angsana New" w:cs="Angsana New"/>
          <w:snapToGrid w:val="0"/>
          <w:cs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4</w:t>
      </w:r>
      <w:r w:rsidRPr="0058448B">
        <w:rPr>
          <w:rFonts w:ascii="Angsana New" w:hAnsi="Angsana New" w:cs="Angsana New"/>
          <w:snapToGrid w:val="0"/>
          <w:cs/>
        </w:rPr>
        <w:t>)</w:t>
      </w:r>
    </w:p>
    <w:p w14:paraId="772556EE" w14:textId="2E0AC709" w:rsidR="004024B3" w:rsidRPr="00191294" w:rsidRDefault="002C5DEA" w:rsidP="00827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snapToGrid w:val="0"/>
          <w:cs/>
        </w:rPr>
        <w:br w:type="page"/>
      </w:r>
      <w:r w:rsidR="00E34EF5"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12</w:t>
      </w:r>
      <w:r w:rsidR="004024B3" w:rsidRPr="00191294">
        <w:rPr>
          <w:rFonts w:ascii="Angsana New" w:hAnsi="Angsana New" w:cs="Angsana New"/>
          <w:b/>
          <w:bCs/>
          <w:snapToGrid w:val="0"/>
        </w:rPr>
        <w:t>.</w:t>
      </w:r>
      <w:r w:rsidR="004024B3" w:rsidRPr="00191294">
        <w:rPr>
          <w:rFonts w:ascii="Angsana New" w:hAnsi="Angsana New" w:cs="Angsana New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191294" w:rsidRDefault="004024B3" w:rsidP="004024B3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191294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191294" w:rsidRDefault="004024B3" w:rsidP="004024B3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61581E" w:rsidRPr="00191294" w14:paraId="78DFADCD" w14:textId="77777777" w:rsidTr="00781C76">
        <w:trPr>
          <w:trHeight w:val="144"/>
        </w:trPr>
        <w:tc>
          <w:tcPr>
            <w:tcW w:w="4018" w:type="dxa"/>
          </w:tcPr>
          <w:p w14:paraId="7799C18B" w14:textId="77777777" w:rsidR="0061581E" w:rsidRPr="00191294" w:rsidRDefault="0061581E" w:rsidP="00553939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60A2D706" w14:textId="77777777" w:rsidR="0061581E" w:rsidRPr="00191294" w:rsidRDefault="0061581E" w:rsidP="0055393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621FDFD0" w14:textId="77777777" w:rsidR="0061581E" w:rsidRPr="00191294" w:rsidRDefault="0061581E" w:rsidP="00553939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</w:tcPr>
          <w:p w14:paraId="7BDA1835" w14:textId="77777777" w:rsidR="0061581E" w:rsidRPr="00191294" w:rsidRDefault="0061581E" w:rsidP="0055393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191294" w14:paraId="658FE983" w14:textId="77777777" w:rsidTr="0061581E">
        <w:trPr>
          <w:trHeight w:val="144"/>
        </w:trPr>
        <w:tc>
          <w:tcPr>
            <w:tcW w:w="4018" w:type="dxa"/>
          </w:tcPr>
          <w:p w14:paraId="104C000D" w14:textId="77777777" w:rsidR="0061581E" w:rsidRPr="00191294" w:rsidRDefault="0061581E" w:rsidP="0061581E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77777777" w:rsidR="0061581E" w:rsidRPr="00191294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9D9FD" w14:textId="77777777" w:rsidR="0061581E" w:rsidRPr="00191294" w:rsidRDefault="0061581E" w:rsidP="0061581E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1D4C5F48" w14:textId="77777777" w:rsidR="0061581E" w:rsidRPr="00191294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15F0129E" w14:textId="77777777" w:rsidR="0061581E" w:rsidRPr="00191294" w:rsidRDefault="0061581E" w:rsidP="0061581E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606F97C" w14:textId="77777777" w:rsidR="0061581E" w:rsidRPr="00191294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49DEBD4" w14:textId="77777777" w:rsidR="0061581E" w:rsidRPr="00191294" w:rsidRDefault="0061581E" w:rsidP="0061581E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796CFF6D" w14:textId="77777777" w:rsidR="0061581E" w:rsidRPr="00191294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3C09" w:rsidRPr="00191294" w14:paraId="3935CDCB" w14:textId="77777777" w:rsidTr="0061581E">
        <w:trPr>
          <w:trHeight w:val="144"/>
        </w:trPr>
        <w:tc>
          <w:tcPr>
            <w:tcW w:w="4018" w:type="dxa"/>
          </w:tcPr>
          <w:p w14:paraId="5CFE3C9A" w14:textId="77777777" w:rsidR="00B93C09" w:rsidRPr="00191294" w:rsidRDefault="00B93C09" w:rsidP="00B93C09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17403F5C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6CAC021" w14:textId="77777777" w:rsidR="00B93C09" w:rsidRPr="00191294" w:rsidRDefault="00B93C09" w:rsidP="00B93C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6B3999FD" w14:textId="1701E000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1BD55D3F" w14:textId="77777777" w:rsidR="00B93C09" w:rsidRPr="00191294" w:rsidRDefault="00B93C09" w:rsidP="00B93C09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36707BC" w14:textId="6596F070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02A0ACF0" w14:textId="77777777" w:rsidR="00B93C09" w:rsidRPr="00191294" w:rsidRDefault="00B93C09" w:rsidP="00B93C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9172D68" w14:textId="1F0206F0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93C09" w:rsidRPr="00191294" w14:paraId="1BE17E4C" w14:textId="77777777" w:rsidTr="0061581E">
        <w:trPr>
          <w:trHeight w:val="144"/>
        </w:trPr>
        <w:tc>
          <w:tcPr>
            <w:tcW w:w="4018" w:type="dxa"/>
          </w:tcPr>
          <w:p w14:paraId="6024BB83" w14:textId="77777777" w:rsidR="00B93C09" w:rsidRPr="00191294" w:rsidRDefault="00B93C09" w:rsidP="00B93C09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57A0E813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A05F921" w14:textId="77777777" w:rsidR="00B93C09" w:rsidRPr="00191294" w:rsidRDefault="00B93C09" w:rsidP="00B93C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02334C38" w14:textId="5D768E75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0" w:type="dxa"/>
          </w:tcPr>
          <w:p w14:paraId="04FFC309" w14:textId="77777777" w:rsidR="00B93C09" w:rsidRPr="00191294" w:rsidRDefault="00B93C09" w:rsidP="00B93C09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2E9D6B5" w14:textId="75E41150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3FDED58E" w14:textId="77777777" w:rsidR="00B93C09" w:rsidRPr="00191294" w:rsidRDefault="00B93C09" w:rsidP="00B93C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2B38426" w14:textId="4661EC91" w:rsidR="00B93C09" w:rsidRPr="00191294" w:rsidRDefault="00E34EF5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1581E" w:rsidRPr="00191294" w14:paraId="1E663FB0" w14:textId="77777777" w:rsidTr="0061581E">
        <w:trPr>
          <w:trHeight w:val="144"/>
        </w:trPr>
        <w:tc>
          <w:tcPr>
            <w:tcW w:w="4018" w:type="dxa"/>
          </w:tcPr>
          <w:p w14:paraId="34B6F0F1" w14:textId="77777777" w:rsidR="0061581E" w:rsidRPr="00191294" w:rsidRDefault="0061581E" w:rsidP="006158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191294" w:rsidRDefault="0061581E" w:rsidP="0061581E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EEFE2C" w14:textId="77777777" w:rsidR="0061581E" w:rsidRPr="00191294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6599C2C3" w14:textId="77777777" w:rsidR="0061581E" w:rsidRPr="00191294" w:rsidRDefault="0061581E" w:rsidP="0061581E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56D19871" w14:textId="77777777" w:rsidR="0061581E" w:rsidRPr="00191294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1D20C94" w14:textId="77777777" w:rsidR="0061581E" w:rsidRPr="00191294" w:rsidRDefault="0061581E" w:rsidP="0061581E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2396854" w14:textId="77777777" w:rsidR="0061581E" w:rsidRPr="00191294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5F641AD5" w14:textId="77777777" w:rsidR="0061581E" w:rsidRPr="00191294" w:rsidRDefault="0061581E" w:rsidP="0061581E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C2F47" w:rsidRPr="00191294" w14:paraId="4C3DCCBE" w14:textId="77777777" w:rsidTr="00711709">
        <w:trPr>
          <w:trHeight w:val="144"/>
        </w:trPr>
        <w:tc>
          <w:tcPr>
            <w:tcW w:w="4018" w:type="dxa"/>
          </w:tcPr>
          <w:p w14:paraId="53A60267" w14:textId="405892C1" w:rsidR="00BC2F47" w:rsidRPr="00191294" w:rsidRDefault="00BC2F47" w:rsidP="00BC2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เจ้าหนี้ค่าก่อสร้าง</w:t>
            </w:r>
            <w:r w:rsidRPr="00191294">
              <w:rPr>
                <w:rFonts w:ascii="Angsana New" w:hAnsi="Angsana New" w:cs="Angsana New"/>
                <w:szCs w:val="28"/>
              </w:rPr>
              <w:t xml:space="preserve"> (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zCs w:val="28"/>
              </w:rPr>
              <w:t>1</w:t>
            </w:r>
            <w:r w:rsidR="00E34EF5" w:rsidRPr="00E34EF5">
              <w:rPr>
                <w:rFonts w:ascii="Angsana New" w:hAnsi="Angsana New" w:cs="Angsana New" w:hint="cs"/>
                <w:szCs w:val="28"/>
              </w:rPr>
              <w:t>5</w:t>
            </w:r>
            <w:r w:rsidRPr="00191294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FD7D" w14:textId="3E4D377B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6127769B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1FDFC1D" w14:textId="0D0668E0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0" w:type="dxa"/>
          </w:tcPr>
          <w:p w14:paraId="47BDBC47" w14:textId="77777777" w:rsidR="00BC2F47" w:rsidRPr="00D94410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CBE2B" w14:textId="77777777" w:rsidR="00BC2F47" w:rsidRPr="00191294" w:rsidRDefault="00BC2F47" w:rsidP="00BC2F47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9485150" w14:textId="77777777" w:rsidR="00BC2F47" w:rsidRPr="00D94410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642DCD" w14:textId="77777777" w:rsidR="00BC2F47" w:rsidRPr="00191294" w:rsidRDefault="00BC2F47" w:rsidP="00BC2F47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C2F47" w:rsidRPr="00191294" w14:paraId="694898EC" w14:textId="77777777" w:rsidTr="00711709">
        <w:trPr>
          <w:trHeight w:val="144"/>
        </w:trPr>
        <w:tc>
          <w:tcPr>
            <w:tcW w:w="4018" w:type="dxa"/>
          </w:tcPr>
          <w:p w14:paraId="79E4627F" w14:textId="77777777" w:rsidR="00BC2F47" w:rsidRPr="00191294" w:rsidRDefault="00BC2F47" w:rsidP="00BC2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9B4C" w14:textId="12F0E8B4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092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  <w:vAlign w:val="center"/>
          </w:tcPr>
          <w:p w14:paraId="24898183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A3A3C55" w14:textId="32874C8A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511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10" w:type="dxa"/>
          </w:tcPr>
          <w:p w14:paraId="37295621" w14:textId="77777777" w:rsidR="00BC2F47" w:rsidRPr="00D94410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7DA143E" w14:textId="51F0088F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F0CA7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661</w:t>
            </w:r>
            <w:r w:rsidR="006F0CA7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173</w:t>
            </w:r>
          </w:p>
        </w:tc>
        <w:tc>
          <w:tcPr>
            <w:tcW w:w="98" w:type="dxa"/>
            <w:vAlign w:val="center"/>
          </w:tcPr>
          <w:p w14:paraId="144769B7" w14:textId="77777777" w:rsidR="00BC2F47" w:rsidRPr="00D94410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AF4722" w14:textId="1358A999" w:rsidR="00BC2F47" w:rsidRPr="00D94410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</w:tr>
      <w:tr w:rsidR="00BC2F47" w:rsidRPr="00191294" w14:paraId="6A443793" w14:textId="77777777" w:rsidTr="00711709">
        <w:trPr>
          <w:trHeight w:val="144"/>
        </w:trPr>
        <w:tc>
          <w:tcPr>
            <w:tcW w:w="4018" w:type="dxa"/>
          </w:tcPr>
          <w:p w14:paraId="211F9112" w14:textId="77777777" w:rsidR="00BC2F47" w:rsidRPr="00191294" w:rsidRDefault="00BC2F47" w:rsidP="00BC2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1244" w14:textId="6559DF13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787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056</w:t>
            </w:r>
          </w:p>
        </w:tc>
        <w:tc>
          <w:tcPr>
            <w:tcW w:w="90" w:type="dxa"/>
            <w:vAlign w:val="center"/>
          </w:tcPr>
          <w:p w14:paraId="3782936B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75E4C1C" w14:textId="1350C221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528</w:t>
            </w:r>
          </w:p>
        </w:tc>
        <w:tc>
          <w:tcPr>
            <w:tcW w:w="110" w:type="dxa"/>
          </w:tcPr>
          <w:p w14:paraId="679A98A6" w14:textId="77777777" w:rsidR="00BC2F47" w:rsidRPr="00D94410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0DF0746" w14:textId="6DA1F991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373</w:t>
            </w:r>
            <w:r w:rsidR="00BC2F47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601</w:t>
            </w:r>
          </w:p>
        </w:tc>
        <w:tc>
          <w:tcPr>
            <w:tcW w:w="98" w:type="dxa"/>
            <w:vAlign w:val="center"/>
          </w:tcPr>
          <w:p w14:paraId="7726E2A4" w14:textId="77777777" w:rsidR="00BC2F47" w:rsidRPr="00D94410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9D1A218" w14:textId="77777777" w:rsidR="00BC2F47" w:rsidRPr="00D94410" w:rsidRDefault="00BC2F47" w:rsidP="00BC2F47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C2F47" w:rsidRPr="00191294" w14:paraId="798AD0C0" w14:textId="77777777" w:rsidTr="00711709">
        <w:trPr>
          <w:trHeight w:val="144"/>
        </w:trPr>
        <w:tc>
          <w:tcPr>
            <w:tcW w:w="4018" w:type="dxa"/>
          </w:tcPr>
          <w:p w14:paraId="5614FFD5" w14:textId="77777777" w:rsidR="00BC2F47" w:rsidRPr="00191294" w:rsidRDefault="00BC2F47" w:rsidP="00BC2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76AC3" w14:textId="33875BB7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6F0CA7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="006F0CA7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="006F0CA7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</w:p>
        </w:tc>
        <w:tc>
          <w:tcPr>
            <w:tcW w:w="90" w:type="dxa"/>
            <w:vAlign w:val="center"/>
          </w:tcPr>
          <w:p w14:paraId="77B7B99E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3C5D3369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541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298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587</w:t>
            </w:r>
          </w:p>
        </w:tc>
        <w:tc>
          <w:tcPr>
            <w:tcW w:w="110" w:type="dxa"/>
          </w:tcPr>
          <w:p w14:paraId="0F28ABAB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6D6" w14:textId="7435A669" w:rsidR="00BC2F47" w:rsidRPr="00191294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F0CA7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034</w:t>
            </w:r>
            <w:r w:rsidR="006F0CA7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774</w:t>
            </w:r>
          </w:p>
        </w:tc>
        <w:tc>
          <w:tcPr>
            <w:tcW w:w="98" w:type="dxa"/>
          </w:tcPr>
          <w:p w14:paraId="28CBDD8F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6C31094D" w:rsidR="00BC2F47" w:rsidRPr="00D94410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BC2F47" w:rsidRPr="00D9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</w:tr>
      <w:tr w:rsidR="00BC2F47" w:rsidRPr="00191294" w14:paraId="1AEF71E4" w14:textId="77777777" w:rsidTr="0082738A">
        <w:trPr>
          <w:trHeight w:val="144"/>
        </w:trPr>
        <w:tc>
          <w:tcPr>
            <w:tcW w:w="4018" w:type="dxa"/>
          </w:tcPr>
          <w:p w14:paraId="5D7757AD" w14:textId="77777777" w:rsidR="00BC2F47" w:rsidRPr="00191294" w:rsidRDefault="00BC2F47" w:rsidP="00BC2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B607D" w14:textId="77777777" w:rsidR="00BC2F47" w:rsidRPr="00191294" w:rsidRDefault="00BC2F47" w:rsidP="00BC2F4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06170AE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552C91CF" w14:textId="77777777" w:rsidR="00BC2F47" w:rsidRPr="00191294" w:rsidRDefault="00BC2F47" w:rsidP="00BC2F4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9E2A0CC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63F697A" w14:textId="77777777" w:rsidR="00BC2F47" w:rsidRPr="00191294" w:rsidRDefault="00BC2F47" w:rsidP="00EB4A8C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9BE7670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1AD2901D" w14:textId="77777777" w:rsidR="00BC2F47" w:rsidRPr="00191294" w:rsidRDefault="00BC2F47" w:rsidP="00BC2F47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C2F47" w:rsidRPr="00191294" w14:paraId="76CB051D" w14:textId="77777777" w:rsidTr="0082738A">
        <w:trPr>
          <w:trHeight w:val="144"/>
        </w:trPr>
        <w:tc>
          <w:tcPr>
            <w:tcW w:w="4018" w:type="dxa"/>
          </w:tcPr>
          <w:p w14:paraId="6EF10AFF" w14:textId="77777777" w:rsidR="00BC2F47" w:rsidRPr="00191294" w:rsidRDefault="00BC2F47" w:rsidP="00BC2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  <w:vAlign w:val="center"/>
          </w:tcPr>
          <w:p w14:paraId="303FCA4E" w14:textId="77777777" w:rsidR="00BC2F47" w:rsidRPr="00191294" w:rsidRDefault="00BC2F47" w:rsidP="00BC2F47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A40DAF2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451C29C4" w14:textId="77777777" w:rsidR="00BC2F47" w:rsidRPr="00191294" w:rsidRDefault="00BC2F47" w:rsidP="00BC2F47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47B125A" w14:textId="77777777" w:rsidR="00BC2F47" w:rsidRPr="00191294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center"/>
          </w:tcPr>
          <w:p w14:paraId="607BF1D7" w14:textId="77777777" w:rsidR="00BC2F47" w:rsidRPr="00EB4A8C" w:rsidRDefault="00BC2F47" w:rsidP="00EB4A8C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DF9BB92" w14:textId="77777777" w:rsidR="00BC2F47" w:rsidRPr="00191294" w:rsidRDefault="00BC2F47" w:rsidP="00BC2F4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409D8A2F" w14:textId="77777777" w:rsidR="00BC2F47" w:rsidRPr="00191294" w:rsidRDefault="00BC2F47" w:rsidP="00BC2F47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C2F47" w:rsidRPr="00191294" w14:paraId="0A6DD360" w14:textId="77777777" w:rsidTr="0061581E">
        <w:trPr>
          <w:trHeight w:val="144"/>
        </w:trPr>
        <w:tc>
          <w:tcPr>
            <w:tcW w:w="4018" w:type="dxa"/>
          </w:tcPr>
          <w:p w14:paraId="659013C8" w14:textId="77777777" w:rsidR="00BC2F47" w:rsidRPr="00191294" w:rsidRDefault="00BC2F47" w:rsidP="00BC2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pacing w:val="-4"/>
                <w:szCs w:val="28"/>
              </w:rPr>
            </w:pPr>
            <w:r w:rsidRPr="00191294">
              <w:rPr>
                <w:rFonts w:ascii="Angsana New" w:hAnsi="Angsana New" w:cs="Angsana New"/>
                <w:spacing w:val="-4"/>
                <w:szCs w:val="28"/>
                <w:cs/>
              </w:rPr>
              <w:t>เจ้าหนี้อื่น</w:t>
            </w:r>
            <w:r w:rsidRPr="00191294">
              <w:rPr>
                <w:rFonts w:ascii="Angsana New" w:hAnsi="Angsana New" w:cs="Angsana New" w:hint="cs"/>
                <w:spacing w:val="-4"/>
                <w:szCs w:val="28"/>
                <w:cs/>
              </w:rPr>
              <w:t>จาก</w:t>
            </w:r>
            <w:r w:rsidRPr="00191294">
              <w:rPr>
                <w:rFonts w:ascii="Angsana New" w:hAnsi="Angsana New" w:cs="Angsana New"/>
                <w:spacing w:val="-4"/>
                <w:szCs w:val="28"/>
                <w:cs/>
              </w:rPr>
              <w:t>บริษัทที่เกี่ยวข้องกัน</w:t>
            </w:r>
            <w:r w:rsidRPr="00191294">
              <w:rPr>
                <w:rFonts w:ascii="Angsana New" w:hAnsi="Angsana New" w:cs="Angsana New" w:hint="cs"/>
                <w:spacing w:val="-4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/>
                <w:spacing w:val="-4"/>
                <w:szCs w:val="28"/>
              </w:rPr>
              <w:t xml:space="preserve">- </w:t>
            </w:r>
            <w:r w:rsidRPr="00191294">
              <w:rPr>
                <w:rFonts w:ascii="Angsana New" w:hAnsi="Angsana New" w:cs="Angsana New" w:hint="cs"/>
                <w:spacing w:val="-4"/>
                <w:szCs w:val="28"/>
                <w:cs/>
              </w:rPr>
              <w:t>เงินทดรองรับ</w:t>
            </w:r>
            <w:r w:rsidRPr="00191294">
              <w:rPr>
                <w:rFonts w:ascii="Angsana New" w:hAnsi="Angsana New" w:cs="Angsana New"/>
                <w:spacing w:val="-4"/>
                <w:szCs w:val="28"/>
                <w:cs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6353CF5F" w14:textId="77777777" w:rsidR="00BC2F47" w:rsidRPr="00191294" w:rsidRDefault="00BC2F47" w:rsidP="00BC2F47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147690C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4B95BCA9" w14:textId="77777777" w:rsidR="00BC2F47" w:rsidRPr="00191294" w:rsidRDefault="00BC2F47" w:rsidP="00BC2F47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4A738E4A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E268021" w14:textId="77777777" w:rsidR="00BC2F47" w:rsidRPr="00EB4A8C" w:rsidRDefault="00BC2F47" w:rsidP="00EB4A8C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60E4443" w14:textId="77777777" w:rsidR="00BC2F47" w:rsidRPr="00191294" w:rsidRDefault="00BC2F47" w:rsidP="00BC2F47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5C5D82BF" w14:textId="77777777" w:rsidR="00BC2F47" w:rsidRPr="00191294" w:rsidRDefault="00BC2F47" w:rsidP="00BC2F47">
            <w:pPr>
              <w:tabs>
                <w:tab w:val="decimal" w:pos="1063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768FA" w:rsidRPr="00191294" w14:paraId="64F9C3BA" w14:textId="77777777" w:rsidTr="00711709">
        <w:trPr>
          <w:trHeight w:val="144"/>
        </w:trPr>
        <w:tc>
          <w:tcPr>
            <w:tcW w:w="4018" w:type="dxa"/>
          </w:tcPr>
          <w:p w14:paraId="3252B243" w14:textId="317F3DE4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zCs w:val="28"/>
              </w:rPr>
            </w:pPr>
            <w:r w:rsidRPr="00191294">
              <w:rPr>
                <w:rFonts w:ascii="Angsana New" w:hAnsi="Angsana New" w:cs="Angsana New"/>
                <w:szCs w:val="28"/>
              </w:rPr>
              <w:t>(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zCs w:val="28"/>
              </w:rPr>
              <w:t>2</w:t>
            </w:r>
            <w:r w:rsidRPr="00191294">
              <w:rPr>
                <w:rFonts w:ascii="Angsana New" w:hAnsi="Angsana New" w:cs="Angsana New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zCs w:val="28"/>
              </w:rPr>
              <w:t>5</w:t>
            </w:r>
            <w:r w:rsidRPr="00191294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298D8A82" w14:textId="77777777" w:rsidR="009768FA" w:rsidRPr="00711709" w:rsidRDefault="009768FA" w:rsidP="009768F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60772B8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6C8E059" w14:textId="77777777" w:rsidR="009768FA" w:rsidRPr="00711709" w:rsidRDefault="009768FA" w:rsidP="009768F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353988F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910AB2B" w14:textId="7078E465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819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013</w:t>
            </w:r>
          </w:p>
        </w:tc>
        <w:tc>
          <w:tcPr>
            <w:tcW w:w="98" w:type="dxa"/>
          </w:tcPr>
          <w:p w14:paraId="3F838F53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51E42E9" w14:textId="67ABBD5F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9768FA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321</w:t>
            </w:r>
            <w:r w:rsidR="009768FA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  <w:r w:rsidR="009768FA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282</w:t>
            </w:r>
          </w:p>
        </w:tc>
      </w:tr>
      <w:tr w:rsidR="009768FA" w:rsidRPr="00191294" w14:paraId="3D4FACB7" w14:textId="77777777" w:rsidTr="00711709">
        <w:trPr>
          <w:trHeight w:val="144"/>
        </w:trPr>
        <w:tc>
          <w:tcPr>
            <w:tcW w:w="4018" w:type="dxa"/>
          </w:tcPr>
          <w:p w14:paraId="5CD6A3AA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360"/>
              <w:rPr>
                <w:rFonts w:ascii="Angsana New" w:hAnsi="Angsana New" w:cs="Angsana New"/>
                <w:szCs w:val="28"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191294">
              <w:rPr>
                <w:rFonts w:ascii="Angsana New" w:hAnsi="Angsana New" w:cs="Angsana New"/>
                <w:spacing w:val="-4"/>
                <w:szCs w:val="28"/>
              </w:rPr>
              <w:t xml:space="preserve"> - </w:t>
            </w:r>
            <w:r w:rsidRPr="00191294">
              <w:rPr>
                <w:rFonts w:ascii="Angsana New" w:hAnsi="Angsana New" w:cs="Angsana New"/>
                <w:spacing w:val="-4"/>
                <w:szCs w:val="28"/>
                <w:cs/>
              </w:rPr>
              <w:t>บริษัทที่เกี่ยวข้องกัน</w:t>
            </w:r>
            <w:r w:rsidRPr="00191294">
              <w:rPr>
                <w:rFonts w:ascii="Angsana New" w:hAnsi="Angsana New" w:cs="Angsana New"/>
                <w:spacing w:val="-4"/>
                <w:szCs w:val="28"/>
              </w:rPr>
              <w:t xml:space="preserve">  </w:t>
            </w:r>
          </w:p>
        </w:tc>
        <w:tc>
          <w:tcPr>
            <w:tcW w:w="1169" w:type="dxa"/>
            <w:vAlign w:val="center"/>
          </w:tcPr>
          <w:p w14:paraId="31519C95" w14:textId="77777777" w:rsidR="009768FA" w:rsidRPr="00711709" w:rsidRDefault="009768FA" w:rsidP="009768F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2F0C238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95799C4" w14:textId="77777777" w:rsidR="009768FA" w:rsidRPr="00711709" w:rsidRDefault="009768FA" w:rsidP="009768F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00B2A942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113ED2A" w14:textId="77777777" w:rsidR="009768FA" w:rsidRPr="00711709" w:rsidRDefault="009768FA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47E5A32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E5711B9" w14:textId="77777777" w:rsidR="009768FA" w:rsidRPr="00EB4A8C" w:rsidRDefault="009768FA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768FA" w:rsidRPr="00191294" w14:paraId="4A1627E1" w14:textId="77777777" w:rsidTr="0061581E">
        <w:trPr>
          <w:trHeight w:val="144"/>
        </w:trPr>
        <w:tc>
          <w:tcPr>
            <w:tcW w:w="4018" w:type="dxa"/>
          </w:tcPr>
          <w:p w14:paraId="34A1BF66" w14:textId="415EDD5C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54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</w:rPr>
              <w:t>(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zCs w:val="28"/>
              </w:rPr>
              <w:t>2</w:t>
            </w:r>
            <w:r w:rsidRPr="00191294">
              <w:rPr>
                <w:rFonts w:ascii="Angsana New" w:hAnsi="Angsana New" w:cs="Angsana New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zCs w:val="28"/>
              </w:rPr>
              <w:t>5</w:t>
            </w:r>
            <w:r w:rsidRPr="00191294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3C387A81" w14:textId="2FD46BFE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686</w:t>
            </w:r>
          </w:p>
        </w:tc>
        <w:tc>
          <w:tcPr>
            <w:tcW w:w="90" w:type="dxa"/>
            <w:vAlign w:val="center"/>
          </w:tcPr>
          <w:p w14:paraId="5DC08785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E1BDF4B" w14:textId="48237572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925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</w:p>
        </w:tc>
        <w:tc>
          <w:tcPr>
            <w:tcW w:w="110" w:type="dxa"/>
            <w:vAlign w:val="center"/>
          </w:tcPr>
          <w:p w14:paraId="4E522240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FF8E191" w14:textId="01692DA5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759</w:t>
            </w:r>
          </w:p>
        </w:tc>
        <w:tc>
          <w:tcPr>
            <w:tcW w:w="98" w:type="dxa"/>
          </w:tcPr>
          <w:p w14:paraId="49F25C3B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1C91421" w14:textId="5A2F6E5D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749</w:t>
            </w:r>
          </w:p>
        </w:tc>
      </w:tr>
      <w:tr w:rsidR="009768FA" w:rsidRPr="00191294" w14:paraId="2C0153CD" w14:textId="77777777" w:rsidTr="0061581E">
        <w:trPr>
          <w:trHeight w:val="144"/>
        </w:trPr>
        <w:tc>
          <w:tcPr>
            <w:tcW w:w="4018" w:type="dxa"/>
          </w:tcPr>
          <w:p w14:paraId="4F04C02C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191294">
              <w:rPr>
                <w:rFonts w:ascii="Angsana New" w:hAnsi="Angsana New" w:cs="Angsana New"/>
                <w:szCs w:val="28"/>
              </w:rPr>
              <w:t xml:space="preserve"> -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บริษัทอื่น</w:t>
            </w:r>
          </w:p>
        </w:tc>
        <w:tc>
          <w:tcPr>
            <w:tcW w:w="1169" w:type="dxa"/>
            <w:vAlign w:val="center"/>
          </w:tcPr>
          <w:p w14:paraId="044D453C" w14:textId="5C67ACAB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475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</w:p>
        </w:tc>
        <w:tc>
          <w:tcPr>
            <w:tcW w:w="90" w:type="dxa"/>
            <w:vAlign w:val="center"/>
          </w:tcPr>
          <w:p w14:paraId="2365BBD5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0E3943A" w14:textId="1B32DCA5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743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10" w:type="dxa"/>
            <w:vAlign w:val="center"/>
          </w:tcPr>
          <w:p w14:paraId="05BA313E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2FFC587" w14:textId="7ACCD249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</w:p>
        </w:tc>
        <w:tc>
          <w:tcPr>
            <w:tcW w:w="98" w:type="dxa"/>
          </w:tcPr>
          <w:p w14:paraId="3949BA1D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C75BDDB" w14:textId="3C8E664C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947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</w:tr>
      <w:tr w:rsidR="009768FA" w:rsidRPr="00191294" w14:paraId="7F858E0B" w14:textId="77777777" w:rsidTr="0061581E">
        <w:trPr>
          <w:trHeight w:val="144"/>
        </w:trPr>
        <w:tc>
          <w:tcPr>
            <w:tcW w:w="4018" w:type="dxa"/>
          </w:tcPr>
          <w:p w14:paraId="49F89FC3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เจ้าหนี้ค่าซื้อสินทรัพย์ถาว</w:t>
            </w:r>
            <w:r w:rsidRPr="00191294">
              <w:rPr>
                <w:rFonts w:ascii="Angsana New" w:hAnsi="Angsana New" w:cs="Angsana New" w:hint="cs"/>
                <w:szCs w:val="28"/>
                <w:cs/>
              </w:rPr>
              <w:t>ร</w:t>
            </w:r>
          </w:p>
        </w:tc>
        <w:tc>
          <w:tcPr>
            <w:tcW w:w="1169" w:type="dxa"/>
            <w:vAlign w:val="center"/>
          </w:tcPr>
          <w:p w14:paraId="6215CFD5" w14:textId="6FCB26C3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9768FA" w:rsidRPr="00BC2F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90" w:type="dxa"/>
            <w:vAlign w:val="center"/>
          </w:tcPr>
          <w:p w14:paraId="79D30FF8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1188505" w14:textId="55E36B5A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791</w:t>
            </w:r>
          </w:p>
        </w:tc>
        <w:tc>
          <w:tcPr>
            <w:tcW w:w="110" w:type="dxa"/>
            <w:vAlign w:val="center"/>
          </w:tcPr>
          <w:p w14:paraId="14B3E843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204D7" w14:textId="06BA54F0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689</w:t>
            </w:r>
          </w:p>
        </w:tc>
        <w:tc>
          <w:tcPr>
            <w:tcW w:w="98" w:type="dxa"/>
          </w:tcPr>
          <w:p w14:paraId="7DE09647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BF20A65" w14:textId="0E7C6592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919</w:t>
            </w:r>
          </w:p>
        </w:tc>
      </w:tr>
      <w:tr w:rsidR="009768FA" w:rsidRPr="00191294" w14:paraId="157E45EA" w14:textId="77777777" w:rsidTr="0061581E">
        <w:trPr>
          <w:trHeight w:val="144"/>
        </w:trPr>
        <w:tc>
          <w:tcPr>
            <w:tcW w:w="4018" w:type="dxa"/>
          </w:tcPr>
          <w:p w14:paraId="41A73588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69" w:type="dxa"/>
            <w:vAlign w:val="center"/>
          </w:tcPr>
          <w:p w14:paraId="46BD6DDC" w14:textId="209E2111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90" w:type="dxa"/>
            <w:vAlign w:val="center"/>
          </w:tcPr>
          <w:p w14:paraId="6C2C6763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E873254" w14:textId="2EADEBE6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110" w:type="dxa"/>
            <w:vAlign w:val="center"/>
          </w:tcPr>
          <w:p w14:paraId="23A2B9FA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4C5703B" w14:textId="6192F90E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98" w:type="dxa"/>
          </w:tcPr>
          <w:p w14:paraId="156F5B0E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C04F6D5" w14:textId="0DC77522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</w:p>
        </w:tc>
      </w:tr>
      <w:tr w:rsidR="009768FA" w:rsidRPr="00191294" w14:paraId="024762BC" w14:textId="77777777" w:rsidTr="003C6D39">
        <w:trPr>
          <w:trHeight w:val="144"/>
        </w:trPr>
        <w:tc>
          <w:tcPr>
            <w:tcW w:w="4018" w:type="dxa"/>
          </w:tcPr>
          <w:p w14:paraId="284CD14A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69" w:type="dxa"/>
            <w:vAlign w:val="center"/>
          </w:tcPr>
          <w:p w14:paraId="2605CEF6" w14:textId="414CF7FA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562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228</w:t>
            </w:r>
          </w:p>
        </w:tc>
        <w:tc>
          <w:tcPr>
            <w:tcW w:w="90" w:type="dxa"/>
            <w:vAlign w:val="center"/>
          </w:tcPr>
          <w:p w14:paraId="47E18D5B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2F8BBAB" w14:textId="02DC51AF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025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10" w:type="dxa"/>
            <w:vAlign w:val="center"/>
          </w:tcPr>
          <w:p w14:paraId="0B446046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592E060A" w14:textId="77777777" w:rsidR="009768FA" w:rsidRPr="00711709" w:rsidRDefault="009768FA" w:rsidP="009768FA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14:paraId="55AA98B4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CB120E3" w14:textId="51EB8889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271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082</w:t>
            </w:r>
          </w:p>
        </w:tc>
      </w:tr>
      <w:tr w:rsidR="009768FA" w:rsidRPr="00191294" w14:paraId="2EC66D55" w14:textId="77777777" w:rsidTr="0061581E">
        <w:trPr>
          <w:trHeight w:val="144"/>
        </w:trPr>
        <w:tc>
          <w:tcPr>
            <w:tcW w:w="4018" w:type="dxa"/>
          </w:tcPr>
          <w:p w14:paraId="07A3779A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69" w:type="dxa"/>
            <w:vAlign w:val="center"/>
          </w:tcPr>
          <w:p w14:paraId="2530165B" w14:textId="199E24B9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165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844</w:t>
            </w:r>
          </w:p>
        </w:tc>
        <w:tc>
          <w:tcPr>
            <w:tcW w:w="90" w:type="dxa"/>
            <w:vAlign w:val="center"/>
          </w:tcPr>
          <w:p w14:paraId="40D66F80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D8052E8" w14:textId="290D1453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542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10" w:type="dxa"/>
            <w:vAlign w:val="center"/>
          </w:tcPr>
          <w:p w14:paraId="3EF988DD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604666C" w14:textId="166B8619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806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993</w:t>
            </w:r>
          </w:p>
        </w:tc>
        <w:tc>
          <w:tcPr>
            <w:tcW w:w="98" w:type="dxa"/>
          </w:tcPr>
          <w:p w14:paraId="71D9F26E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13664D0" w14:textId="32FFCCF5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068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213</w:t>
            </w:r>
          </w:p>
        </w:tc>
      </w:tr>
      <w:tr w:rsidR="009768FA" w:rsidRPr="00191294" w14:paraId="4E630451" w14:textId="77777777" w:rsidTr="0061581E">
        <w:trPr>
          <w:trHeight w:val="144"/>
        </w:trPr>
        <w:tc>
          <w:tcPr>
            <w:tcW w:w="4018" w:type="dxa"/>
          </w:tcPr>
          <w:p w14:paraId="0D5D33B1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69" w:type="dxa"/>
            <w:vAlign w:val="center"/>
          </w:tcPr>
          <w:p w14:paraId="4B94D0A9" w14:textId="6B7E2021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015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306</w:t>
            </w:r>
          </w:p>
        </w:tc>
        <w:tc>
          <w:tcPr>
            <w:tcW w:w="90" w:type="dxa"/>
            <w:vAlign w:val="center"/>
          </w:tcPr>
          <w:p w14:paraId="2715C88D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9BB84F2" w14:textId="59C34434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10" w:type="dxa"/>
            <w:vAlign w:val="center"/>
          </w:tcPr>
          <w:p w14:paraId="79E7E278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FE81C64" w14:textId="5CDA4051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706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622</w:t>
            </w:r>
          </w:p>
        </w:tc>
        <w:tc>
          <w:tcPr>
            <w:tcW w:w="98" w:type="dxa"/>
          </w:tcPr>
          <w:p w14:paraId="1695F97A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908C4C" w14:textId="62C10161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854</w:t>
            </w:r>
          </w:p>
        </w:tc>
      </w:tr>
      <w:tr w:rsidR="009768FA" w:rsidRPr="00191294" w14:paraId="02F635A8" w14:textId="77777777" w:rsidTr="00711709">
        <w:trPr>
          <w:trHeight w:val="144"/>
        </w:trPr>
        <w:tc>
          <w:tcPr>
            <w:tcW w:w="4018" w:type="dxa"/>
          </w:tcPr>
          <w:p w14:paraId="47A986EB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CA00" w14:textId="5DF81C9A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455</w:t>
            </w:r>
          </w:p>
        </w:tc>
        <w:tc>
          <w:tcPr>
            <w:tcW w:w="90" w:type="dxa"/>
            <w:vAlign w:val="center"/>
          </w:tcPr>
          <w:p w14:paraId="05B739AC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12C1C87" w14:textId="65CE2DD5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293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966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10" w:type="dxa"/>
            <w:vAlign w:val="center"/>
          </w:tcPr>
          <w:p w14:paraId="744F44DA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01148EC" w14:textId="77777777" w:rsidR="009768FA" w:rsidRPr="00711709" w:rsidRDefault="009768FA" w:rsidP="009768FA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14:paraId="52274499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477F8AA2" w14:textId="77777777" w:rsidR="009768FA" w:rsidRPr="00711709" w:rsidRDefault="009768FA" w:rsidP="009768FA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768FA" w:rsidRPr="00191294" w14:paraId="5DCE71CC" w14:textId="77777777" w:rsidTr="00711709">
        <w:trPr>
          <w:trHeight w:val="144"/>
        </w:trPr>
        <w:tc>
          <w:tcPr>
            <w:tcW w:w="4018" w:type="dxa"/>
          </w:tcPr>
          <w:p w14:paraId="3A75287A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E9DE0" w14:textId="5BE17749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291</w:t>
            </w:r>
            <w:r w:rsidR="009768FA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326</w:t>
            </w:r>
            <w:r w:rsidR="009768FA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811</w:t>
            </w:r>
          </w:p>
        </w:tc>
        <w:tc>
          <w:tcPr>
            <w:tcW w:w="90" w:type="dxa"/>
            <w:vAlign w:val="center"/>
          </w:tcPr>
          <w:p w14:paraId="4F1B64C7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8F60E4B" w14:textId="52D84847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297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089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0" w:type="dxa"/>
            <w:vAlign w:val="center"/>
          </w:tcPr>
          <w:p w14:paraId="428F3195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A6DEEE8" w14:textId="7D236B00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9768FA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718</w:t>
            </w:r>
            <w:r w:rsidR="009768FA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827</w:t>
            </w:r>
          </w:p>
        </w:tc>
        <w:tc>
          <w:tcPr>
            <w:tcW w:w="98" w:type="dxa"/>
          </w:tcPr>
          <w:p w14:paraId="36730297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5371931" w14:textId="6032CD71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385</w:t>
            </w:r>
          </w:p>
        </w:tc>
      </w:tr>
      <w:tr w:rsidR="009768FA" w:rsidRPr="00191294" w14:paraId="44BD2A63" w14:textId="77777777" w:rsidTr="00711709">
        <w:trPr>
          <w:trHeight w:val="144"/>
        </w:trPr>
        <w:tc>
          <w:tcPr>
            <w:tcW w:w="4018" w:type="dxa"/>
          </w:tcPr>
          <w:p w14:paraId="53F088D5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E3888" w14:textId="5D48955C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903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628</w:t>
            </w:r>
          </w:p>
        </w:tc>
        <w:tc>
          <w:tcPr>
            <w:tcW w:w="90" w:type="dxa"/>
            <w:vAlign w:val="center"/>
          </w:tcPr>
          <w:p w14:paraId="158B9B7E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7D8DB56" w14:textId="519A6883" w:rsidR="009768FA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0" w:type="dxa"/>
            <w:vAlign w:val="center"/>
          </w:tcPr>
          <w:p w14:paraId="45632C50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8A7CA23" w14:textId="6A1EAB8A" w:rsidR="009768FA" w:rsidRPr="00711709" w:rsidRDefault="00E34EF5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9768FA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259</w:t>
            </w:r>
          </w:p>
        </w:tc>
        <w:tc>
          <w:tcPr>
            <w:tcW w:w="98" w:type="dxa"/>
          </w:tcPr>
          <w:p w14:paraId="280268B9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F784A09" w14:textId="7FBCC216" w:rsidR="009768FA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9768FA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936</w:t>
            </w:r>
          </w:p>
        </w:tc>
      </w:tr>
      <w:tr w:rsidR="009768FA" w:rsidRPr="00191294" w14:paraId="7B9A7E60" w14:textId="77777777" w:rsidTr="0061581E">
        <w:trPr>
          <w:trHeight w:val="144"/>
        </w:trPr>
        <w:tc>
          <w:tcPr>
            <w:tcW w:w="4018" w:type="dxa"/>
          </w:tcPr>
          <w:p w14:paraId="28100031" w14:textId="77777777" w:rsidR="009768FA" w:rsidRPr="00191294" w:rsidRDefault="009768FA" w:rsidP="009768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ดอกเบี้ยค้างจ่าย</w:t>
            </w:r>
            <w:r w:rsidRPr="00191294">
              <w:rPr>
                <w:rFonts w:ascii="Angsana New" w:hAnsi="Angsana New" w:cs="Angsana New"/>
                <w:szCs w:val="28"/>
              </w:rPr>
              <w:t xml:space="preserve"> -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บริษัทที่เกี่ยวข้องกัน</w:t>
            </w:r>
            <w:r w:rsidRPr="00191294">
              <w:rPr>
                <w:rFonts w:ascii="Angsana New" w:hAnsi="Angsana New" w:cs="Angsana New"/>
                <w:szCs w:val="28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08E424AE" w14:textId="77777777" w:rsidR="009768FA" w:rsidRPr="00711709" w:rsidRDefault="009768FA" w:rsidP="009768F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35FE8A0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16C0B8F" w14:textId="77777777" w:rsidR="009768FA" w:rsidRPr="00711709" w:rsidRDefault="009768FA" w:rsidP="009768F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90420BA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1E6846C1" w14:textId="77777777" w:rsidR="009768FA" w:rsidRPr="00711709" w:rsidRDefault="009768FA" w:rsidP="009768F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216F2E86" w14:textId="77777777" w:rsidR="009768FA" w:rsidRPr="00711709" w:rsidRDefault="009768FA" w:rsidP="009768F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15882B0" w14:textId="77777777" w:rsidR="009768FA" w:rsidRPr="00EB4A8C" w:rsidRDefault="009768FA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E1678" w:rsidRPr="00191294" w14:paraId="09487FD9" w14:textId="77777777" w:rsidTr="00811B23">
        <w:trPr>
          <w:trHeight w:val="234"/>
        </w:trPr>
        <w:tc>
          <w:tcPr>
            <w:tcW w:w="4018" w:type="dxa"/>
          </w:tcPr>
          <w:p w14:paraId="70EF28B3" w14:textId="278F1888" w:rsidR="009E1678" w:rsidRPr="00191294" w:rsidRDefault="009E1678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</w:rPr>
              <w:t>(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zCs w:val="28"/>
              </w:rPr>
              <w:t>2</w:t>
            </w:r>
            <w:r w:rsidRPr="00191294">
              <w:rPr>
                <w:rFonts w:ascii="Angsana New" w:hAnsi="Angsana New" w:cs="Angsana New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zCs w:val="28"/>
              </w:rPr>
              <w:t>5</w:t>
            </w:r>
            <w:r w:rsidRPr="00191294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21F956BC" w14:textId="77777777" w:rsidR="009E1678" w:rsidRPr="00711709" w:rsidRDefault="009E1678" w:rsidP="009E167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5813FF0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A7ECBA0" w14:textId="77777777" w:rsidR="009E1678" w:rsidRPr="00711709" w:rsidRDefault="009E1678" w:rsidP="009E167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D56B9A0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31C1CBF" w14:textId="7AE9DA1B" w:rsidR="009E1678" w:rsidRPr="00711709" w:rsidRDefault="00E34EF5" w:rsidP="009E167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754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</w:p>
        </w:tc>
        <w:tc>
          <w:tcPr>
            <w:tcW w:w="98" w:type="dxa"/>
          </w:tcPr>
          <w:p w14:paraId="58879B56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55F04D0" w14:textId="3A999491" w:rsidR="009E1678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</w:tr>
      <w:tr w:rsidR="009E1678" w:rsidRPr="00191294" w14:paraId="7E203498" w14:textId="77777777" w:rsidTr="00711709">
        <w:trPr>
          <w:trHeight w:val="144"/>
        </w:trPr>
        <w:tc>
          <w:tcPr>
            <w:tcW w:w="4018" w:type="dxa"/>
          </w:tcPr>
          <w:p w14:paraId="3D5D6AF8" w14:textId="77777777" w:rsidR="009E1678" w:rsidRPr="00191294" w:rsidRDefault="009E1678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191294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69" w:type="dxa"/>
            <w:vAlign w:val="center"/>
          </w:tcPr>
          <w:p w14:paraId="43DD7C58" w14:textId="68D23983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470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548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vAlign w:val="center"/>
          </w:tcPr>
          <w:p w14:paraId="22F8040D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FC03686" w14:textId="79DE814F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464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499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  <w:vAlign w:val="center"/>
          </w:tcPr>
          <w:p w14:paraId="2BF87751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6062096" w14:textId="53DB99D7" w:rsidR="009E1678" w:rsidRPr="00711709" w:rsidRDefault="00E34EF5" w:rsidP="009E167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818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98" w:type="dxa"/>
          </w:tcPr>
          <w:p w14:paraId="641D033D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81238F7" w14:textId="4BB269DA" w:rsidR="009E1678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</w:p>
        </w:tc>
      </w:tr>
      <w:tr w:rsidR="009E1678" w:rsidRPr="00191294" w14:paraId="595377B5" w14:textId="77777777" w:rsidTr="00C2716A">
        <w:trPr>
          <w:trHeight w:val="144"/>
        </w:trPr>
        <w:tc>
          <w:tcPr>
            <w:tcW w:w="4018" w:type="dxa"/>
          </w:tcPr>
          <w:p w14:paraId="348E9565" w14:textId="77777777" w:rsidR="009E1678" w:rsidRPr="00191294" w:rsidRDefault="009E1678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69" w:type="dxa"/>
            <w:vAlign w:val="center"/>
          </w:tcPr>
          <w:p w14:paraId="5D060600" w14:textId="069323E6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  <w:vAlign w:val="center"/>
          </w:tcPr>
          <w:p w14:paraId="4B2124B0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18942FC" w14:textId="37B2E6AE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923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110" w:type="dxa"/>
            <w:vAlign w:val="center"/>
          </w:tcPr>
          <w:p w14:paraId="19DBAF97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1BEBF8DE" w14:textId="77777777" w:rsidR="009E1678" w:rsidRPr="00711709" w:rsidRDefault="009E1678" w:rsidP="009E167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14:paraId="46B71B4A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799EBA06" w14:textId="77777777" w:rsidR="009E1678" w:rsidRPr="00711709" w:rsidRDefault="009E1678" w:rsidP="009E167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1678" w:rsidRPr="00191294" w14:paraId="3DE614F3" w14:textId="77777777" w:rsidTr="00711709">
        <w:trPr>
          <w:trHeight w:val="144"/>
        </w:trPr>
        <w:tc>
          <w:tcPr>
            <w:tcW w:w="4018" w:type="dxa"/>
          </w:tcPr>
          <w:p w14:paraId="72243A96" w14:textId="77777777" w:rsidR="009E1678" w:rsidRPr="00191294" w:rsidRDefault="009E1678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รายได้รับล่วงหน้า 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19129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69" w:type="dxa"/>
            <w:vAlign w:val="center"/>
          </w:tcPr>
          <w:p w14:paraId="72E8728B" w14:textId="77777777" w:rsidR="009E1678" w:rsidRPr="00711709" w:rsidRDefault="009E1678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A7F279F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B1FD29B" w14:textId="77777777" w:rsidR="009E1678" w:rsidRPr="00711709" w:rsidRDefault="009E1678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EDF67F6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BA4388A" w14:textId="77777777" w:rsidR="009E1678" w:rsidRPr="00711709" w:rsidRDefault="009E1678" w:rsidP="009E167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619B676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1379ACC7" w14:textId="77777777" w:rsidR="009E1678" w:rsidRPr="00711709" w:rsidRDefault="009E1678" w:rsidP="009E167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E1678" w:rsidRPr="00191294" w14:paraId="187DA393" w14:textId="77777777" w:rsidTr="004B0160">
        <w:trPr>
          <w:trHeight w:val="144"/>
        </w:trPr>
        <w:tc>
          <w:tcPr>
            <w:tcW w:w="4018" w:type="dxa"/>
          </w:tcPr>
          <w:p w14:paraId="3EBE9322" w14:textId="7DA9AFD6" w:rsidR="009E1678" w:rsidRPr="00191294" w:rsidRDefault="009E1678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</w:rPr>
              <w:t>(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34EF5" w:rsidRPr="00E34EF5">
              <w:rPr>
                <w:rFonts w:ascii="Angsana New" w:hAnsi="Angsana New" w:cs="Angsana New"/>
                <w:szCs w:val="28"/>
              </w:rPr>
              <w:t>2</w:t>
            </w:r>
            <w:r w:rsidR="00E72B9A">
              <w:rPr>
                <w:rFonts w:ascii="Angsana New" w:hAnsi="Angsana New" w:cs="Angsana New"/>
                <w:szCs w:val="28"/>
              </w:rPr>
              <w:t>2</w:t>
            </w:r>
            <w:r w:rsidRPr="00191294">
              <w:rPr>
                <w:rFonts w:ascii="Angsana New" w:hAnsi="Angsana New" w:cs="Angsana New"/>
                <w:szCs w:val="28"/>
              </w:rPr>
              <w:t>.</w:t>
            </w:r>
            <w:r w:rsidR="00E34EF5" w:rsidRPr="00E34EF5">
              <w:rPr>
                <w:rFonts w:ascii="Angsana New" w:hAnsi="Angsana New" w:cs="Angsana New"/>
                <w:szCs w:val="28"/>
              </w:rPr>
              <w:t>5</w:t>
            </w:r>
            <w:r w:rsidRPr="00191294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301F4590" w14:textId="24FF3D6D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940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867</w:t>
            </w:r>
          </w:p>
        </w:tc>
        <w:tc>
          <w:tcPr>
            <w:tcW w:w="90" w:type="dxa"/>
            <w:vAlign w:val="center"/>
          </w:tcPr>
          <w:p w14:paraId="3ABC605B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7C961FE" w14:textId="488EF8F4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940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867</w:t>
            </w:r>
          </w:p>
        </w:tc>
        <w:tc>
          <w:tcPr>
            <w:tcW w:w="110" w:type="dxa"/>
            <w:vAlign w:val="center"/>
          </w:tcPr>
          <w:p w14:paraId="33C12C6F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14D26C07" w14:textId="77777777" w:rsidR="009E1678" w:rsidRPr="00711709" w:rsidRDefault="009E1678" w:rsidP="009E167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14:paraId="678709E1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4292E590" w14:textId="77777777" w:rsidR="009E1678" w:rsidRPr="00711709" w:rsidRDefault="009E1678" w:rsidP="009E167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B0160" w:rsidRPr="00191294" w14:paraId="7FA82954" w14:textId="77777777" w:rsidTr="004B0160">
        <w:trPr>
          <w:trHeight w:val="144"/>
        </w:trPr>
        <w:tc>
          <w:tcPr>
            <w:tcW w:w="4018" w:type="dxa"/>
          </w:tcPr>
          <w:p w14:paraId="4A493D55" w14:textId="3D4A562A" w:rsidR="004B0160" w:rsidRPr="00191294" w:rsidRDefault="004B0160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69" w:type="dxa"/>
            <w:vAlign w:val="center"/>
          </w:tcPr>
          <w:p w14:paraId="76C2C5B6" w14:textId="13DAC737" w:rsidR="004B0160" w:rsidRPr="00294D2B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4B01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837</w:t>
            </w:r>
            <w:r w:rsidR="004B01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544</w:t>
            </w:r>
          </w:p>
        </w:tc>
        <w:tc>
          <w:tcPr>
            <w:tcW w:w="90" w:type="dxa"/>
            <w:vAlign w:val="center"/>
          </w:tcPr>
          <w:p w14:paraId="2927BD2C" w14:textId="77777777" w:rsidR="004B0160" w:rsidRPr="00294D2B" w:rsidRDefault="004B0160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49103BE" w14:textId="634D87F6" w:rsidR="004B0160" w:rsidRPr="00EB4A8C" w:rsidRDefault="004B0160" w:rsidP="004B0160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A498A27" w14:textId="77777777" w:rsidR="004B0160" w:rsidRPr="00711709" w:rsidRDefault="004B0160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245FD5D" w14:textId="218A2469" w:rsidR="004B0160" w:rsidRPr="008F0529" w:rsidRDefault="004B0160" w:rsidP="004B0160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0215DB17" w14:textId="77777777" w:rsidR="004B0160" w:rsidRPr="00711709" w:rsidRDefault="004B0160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B82B00A" w14:textId="57DCF560" w:rsidR="004B0160" w:rsidRPr="00EB4A8C" w:rsidRDefault="004B0160" w:rsidP="004B0160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1678" w:rsidRPr="00191294" w14:paraId="608952C4" w14:textId="77777777" w:rsidTr="004B0160">
        <w:trPr>
          <w:trHeight w:val="144"/>
        </w:trPr>
        <w:tc>
          <w:tcPr>
            <w:tcW w:w="4018" w:type="dxa"/>
          </w:tcPr>
          <w:p w14:paraId="26F90536" w14:textId="77777777" w:rsidR="009E1678" w:rsidRPr="00191294" w:rsidRDefault="009E1678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A49B50B" w14:textId="20D555D4" w:rsidR="009E1678" w:rsidRPr="00294D2B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="004B01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  <w:r w:rsidR="004B01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  <w:vAlign w:val="center"/>
          </w:tcPr>
          <w:p w14:paraId="38B34B53" w14:textId="77777777" w:rsidR="009E1678" w:rsidRPr="00294D2B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15D914F" w14:textId="4643E95A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110" w:type="dxa"/>
            <w:vAlign w:val="center"/>
          </w:tcPr>
          <w:p w14:paraId="0D9C5B98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2728C2B" w14:textId="61D95B51" w:rsidR="009E1678" w:rsidRPr="00711709" w:rsidRDefault="00E34EF5" w:rsidP="009E167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  <w:r w:rsidR="009E1678" w:rsidRPr="00C2716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98" w:type="dxa"/>
          </w:tcPr>
          <w:p w14:paraId="3F781F12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E4CBA05" w14:textId="62647352" w:rsidR="009E1678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</w:tr>
      <w:tr w:rsidR="009E1678" w:rsidRPr="00191294" w14:paraId="7FC83BAA" w14:textId="77777777" w:rsidTr="00711709">
        <w:trPr>
          <w:trHeight w:val="144"/>
        </w:trPr>
        <w:tc>
          <w:tcPr>
            <w:tcW w:w="4018" w:type="dxa"/>
          </w:tcPr>
          <w:p w14:paraId="0F391A46" w14:textId="77777777" w:rsidR="009E1678" w:rsidRPr="00191294" w:rsidRDefault="009E1678" w:rsidP="009E1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40EBB449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9E1678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610</w:t>
            </w:r>
            <w:r w:rsidR="009E1678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9E1678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</w:t>
            </w:r>
            <w:r w:rsidRPr="00E34EF5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vAlign w:val="center"/>
          </w:tcPr>
          <w:p w14:paraId="6650499D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5AC110AA" w:rsidR="009E1678" w:rsidRPr="00711709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391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827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110" w:type="dxa"/>
            <w:vAlign w:val="center"/>
          </w:tcPr>
          <w:p w14:paraId="73BE0410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663CCE6B" w:rsidR="009E1678" w:rsidRPr="00711709" w:rsidRDefault="00E34EF5" w:rsidP="009E167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9E1678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9E1678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622</w:t>
            </w:r>
            <w:r w:rsidR="009E1678" w:rsidRPr="006F0CA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98" w:type="dxa"/>
          </w:tcPr>
          <w:p w14:paraId="5EB4F433" w14:textId="77777777" w:rsidR="009E1678" w:rsidRPr="00711709" w:rsidRDefault="009E1678" w:rsidP="009E1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1F35F40B" w:rsidR="009E1678" w:rsidRPr="00EB4A8C" w:rsidRDefault="00E34EF5" w:rsidP="00EB4A8C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087</w:t>
            </w:r>
            <w:r w:rsidR="009E1678" w:rsidRPr="00EB4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263</w:t>
            </w:r>
          </w:p>
        </w:tc>
      </w:tr>
    </w:tbl>
    <w:p w14:paraId="3FA5F46D" w14:textId="33C3ED32" w:rsidR="004024B3" w:rsidRPr="00191294" w:rsidRDefault="00256544" w:rsidP="00234A48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191294">
        <w:rPr>
          <w:rFonts w:ascii="Angsana New" w:hAnsi="Angsana New" w:cs="Angsana New"/>
          <w:b/>
          <w:bCs/>
          <w:lang w:val="en-US"/>
        </w:rPr>
        <w:br w:type="page"/>
      </w:r>
      <w:r w:rsidR="00E34EF5" w:rsidRPr="00E34EF5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E34EF5" w:rsidRPr="00E34EF5">
        <w:rPr>
          <w:rFonts w:ascii="Angsana New" w:hAnsi="Angsana New" w:cs="Angsana New" w:hint="cs"/>
          <w:b/>
          <w:bCs/>
          <w:lang w:val="en-US"/>
        </w:rPr>
        <w:t>3</w:t>
      </w:r>
      <w:r w:rsidR="004024B3" w:rsidRPr="00191294">
        <w:rPr>
          <w:rFonts w:ascii="Angsana New" w:hAnsi="Angsana New" w:cs="Angsana New"/>
          <w:b/>
          <w:bCs/>
          <w:lang w:val="en-US"/>
        </w:rPr>
        <w:t>.</w:t>
      </w:r>
      <w:r w:rsidR="004024B3" w:rsidRPr="00191294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191294" w:rsidRDefault="003E2BCE" w:rsidP="00234A48">
      <w:pPr>
        <w:ind w:left="547" w:hanging="25"/>
        <w:rPr>
          <w:rFonts w:ascii="Angsana New" w:hAnsi="Angsana New" w:cs="Angsana New"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>เงินกู้ยืมระยะสั้น</w:t>
      </w:r>
      <w:r w:rsidR="004A572A"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61581E" w:rsidRPr="00191294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191294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E67C94" w:rsidRDefault="00E67C94" w:rsidP="00E67C94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="0061581E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191294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191294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3A0068B9" w:rsidR="0061581E" w:rsidRPr="00191294" w:rsidRDefault="008C70F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" w:type="dxa"/>
          </w:tcPr>
          <w:p w14:paraId="4B8045B4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2" w:type="dxa"/>
            <w:gridSpan w:val="3"/>
          </w:tcPr>
          <w:p w14:paraId="12FEDACB" w14:textId="35099289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1581E" w:rsidRPr="00191294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191294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B5A56B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300FFEF0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B12995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1581E" w:rsidRPr="00191294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191294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FE1219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6F40F1F5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EB8874" w14:textId="77777777" w:rsidR="0061581E" w:rsidRPr="0019129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9129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D94410" w:rsidRPr="00191294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D94410" w:rsidRPr="00191294" w:rsidRDefault="00D94410" w:rsidP="00D94410">
            <w:pPr>
              <w:snapToGrid w:val="0"/>
              <w:spacing w:line="320" w:lineRule="exact"/>
              <w:ind w:left="825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  <w:shd w:val="clear" w:color="auto" w:fill="auto"/>
          </w:tcPr>
          <w:p w14:paraId="613FDA62" w14:textId="751CC4D4" w:rsidR="00D94410" w:rsidRPr="00191294" w:rsidRDefault="00E34EF5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40672" w:rsidRPr="0071170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140672" w:rsidRPr="0071170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140672" w:rsidRPr="0071170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  <w:shd w:val="clear" w:color="auto" w:fill="auto"/>
          </w:tcPr>
          <w:p w14:paraId="69A9C0AF" w14:textId="77777777" w:rsidR="00D94410" w:rsidRPr="00191294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51E6AC" w14:textId="79F31C92" w:rsidR="00D94410" w:rsidRPr="00191294" w:rsidRDefault="00E34EF5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 w:rsidR="00140672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0672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D94410" w:rsidRPr="00191294" w:rsidRDefault="00D94410" w:rsidP="00D94410">
            <w:pPr>
              <w:snapToGrid w:val="0"/>
              <w:spacing w:line="320" w:lineRule="exact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1EF1B01" w14:textId="0D2E1C18" w:rsidR="00D94410" w:rsidRPr="00711709" w:rsidRDefault="00E34EF5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D94410" w:rsidRPr="0071170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D94410" w:rsidRPr="0071170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D94410" w:rsidRPr="0071170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3CEBB0C8" w14:textId="77777777" w:rsidR="00D94410" w:rsidRPr="00711709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E9C412" w14:textId="5920E37D" w:rsidR="00D94410" w:rsidRPr="00711709" w:rsidRDefault="00E34EF5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 w:rsidR="00D94410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94410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94410" w:rsidRPr="00191294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D94410" w:rsidRPr="00191294" w:rsidRDefault="00D94410" w:rsidP="00D94410">
            <w:pPr>
              <w:snapToGrid w:val="0"/>
              <w:spacing w:line="320" w:lineRule="exact"/>
              <w:ind w:left="63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  <w:shd w:val="clear" w:color="auto" w:fill="auto"/>
          </w:tcPr>
          <w:p w14:paraId="1AA0D47E" w14:textId="77777777" w:rsidR="00D94410" w:rsidRPr="00191294" w:rsidRDefault="00D94410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7049BE0" w14:textId="77777777" w:rsidR="00D94410" w:rsidRPr="00191294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DC9964" w14:textId="217E7AFA" w:rsidR="00D94410" w:rsidRPr="00191294" w:rsidRDefault="00140672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</w:rPr>
            </w:pPr>
            <w:r w:rsidRPr="0014067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4067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507</w:t>
            </w:r>
            <w:r w:rsidRPr="0014067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950</w:t>
            </w:r>
            <w:r w:rsidRPr="0014067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" w:type="dxa"/>
          </w:tcPr>
          <w:p w14:paraId="07F59A4D" w14:textId="77777777" w:rsidR="00D94410" w:rsidRPr="00191294" w:rsidRDefault="00D94410" w:rsidP="00D94410">
            <w:pPr>
              <w:snapToGrid w:val="0"/>
              <w:spacing w:line="320" w:lineRule="exact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42D30F2" w14:textId="77777777" w:rsidR="00D94410" w:rsidRPr="00711709" w:rsidRDefault="00D94410" w:rsidP="00D94410">
            <w:pPr>
              <w:tabs>
                <w:tab w:val="decimal" w:pos="1080"/>
              </w:tabs>
              <w:snapToGrid w:val="0"/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04BB9DDE" w14:textId="77777777" w:rsidR="00D94410" w:rsidRPr="00711709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26064692" w:rsidR="00D94410" w:rsidRPr="00711709" w:rsidRDefault="00D94410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  <w:r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23ED5079" w14:textId="77777777" w:rsidTr="00781C76">
        <w:trPr>
          <w:trHeight w:val="20"/>
          <w:jc w:val="center"/>
        </w:trPr>
        <w:tc>
          <w:tcPr>
            <w:tcW w:w="4014" w:type="dxa"/>
          </w:tcPr>
          <w:p w14:paraId="784CF7BE" w14:textId="77777777" w:rsidR="00D94410" w:rsidRPr="00191294" w:rsidRDefault="00D94410" w:rsidP="00D94410">
            <w:pPr>
              <w:snapToGrid w:val="0"/>
              <w:spacing w:line="320" w:lineRule="exact"/>
              <w:ind w:left="984" w:right="2" w:hanging="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19129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7" w:type="dxa"/>
            <w:shd w:val="clear" w:color="auto" w:fill="auto"/>
          </w:tcPr>
          <w:p w14:paraId="3BC93101" w14:textId="77777777" w:rsidR="00D94410" w:rsidRPr="00191294" w:rsidRDefault="00D94410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069CC4E" w14:textId="77777777" w:rsidR="00D94410" w:rsidRPr="00191294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F971D" w14:textId="50854524" w:rsidR="00D94410" w:rsidRPr="00140672" w:rsidRDefault="00E34EF5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 w:rsidR="008930EF" w:rsidRPr="008930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492</w:t>
            </w:r>
            <w:r w:rsidR="008930EF" w:rsidRPr="008930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151" w:type="dxa"/>
          </w:tcPr>
          <w:p w14:paraId="67E51803" w14:textId="77777777" w:rsidR="00D94410" w:rsidRPr="00191294" w:rsidRDefault="00D94410" w:rsidP="00D94410">
            <w:pPr>
              <w:snapToGrid w:val="0"/>
              <w:spacing w:line="320" w:lineRule="exact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AD71B2E" w14:textId="77777777" w:rsidR="00D94410" w:rsidRPr="00711709" w:rsidRDefault="00D94410" w:rsidP="00D94410">
            <w:pPr>
              <w:tabs>
                <w:tab w:val="decimal" w:pos="1080"/>
              </w:tabs>
              <w:snapToGrid w:val="0"/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093AA9BA" w14:textId="77777777" w:rsidR="00D94410" w:rsidRPr="00711709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31627EBB" w:rsidR="00D94410" w:rsidRPr="00711709" w:rsidRDefault="00E34EF5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 w:rsidR="00D94410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390</w:t>
            </w:r>
            <w:r w:rsidR="00D94410" w:rsidRPr="0071170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679</w:t>
            </w:r>
          </w:p>
        </w:tc>
      </w:tr>
    </w:tbl>
    <w:p w14:paraId="6234F398" w14:textId="0778C5A0" w:rsidR="004A572A" w:rsidRPr="00191294" w:rsidRDefault="004A572A" w:rsidP="005225C3">
      <w:pPr>
        <w:shd w:val="clear" w:color="auto" w:fill="FFFFFF"/>
        <w:spacing w:before="120" w:line="400" w:lineRule="exact"/>
        <w:ind w:left="547"/>
        <w:jc w:val="thaiDistribute"/>
        <w:rPr>
          <w:rFonts w:ascii="Angsana New" w:hAnsi="Angsana New"/>
          <w:snapToGrid w:val="0"/>
          <w:spacing w:val="-12"/>
        </w:rPr>
      </w:pPr>
      <w:r w:rsidRPr="00512AD2">
        <w:rPr>
          <w:rFonts w:ascii="Angsana New" w:hAnsi="Angsana New" w:cs="Angsana New" w:hint="cs"/>
          <w:snapToGrid w:val="0"/>
          <w:cs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="00512AD2" w:rsidRPr="00512AD2">
        <w:rPr>
          <w:rFonts w:ascii="Angsana New" w:hAnsi="Angsana New" w:cs="Angsana New" w:hint="cs"/>
          <w:snapToGrid w:val="0"/>
          <w:cs/>
        </w:rPr>
        <w:t xml:space="preserve"> มีนาคม</w:t>
      </w:r>
      <w:r w:rsidRPr="00512AD2">
        <w:rPr>
          <w:rFonts w:ascii="Angsana New" w:hAnsi="Angsana New" w:cs="Angsana New" w:hint="cs"/>
          <w:snapToGrid w:val="0"/>
          <w:cs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Pr="00512AD2">
        <w:rPr>
          <w:rFonts w:ascii="Angsana New" w:hAnsi="Angsana New" w:cs="Angsana New" w:hint="cs"/>
          <w:snapToGrid w:val="0"/>
          <w:cs/>
        </w:rPr>
        <w:t xml:space="preserve"> และวันที่ </w:t>
      </w:r>
      <w:r w:rsidR="00E34EF5" w:rsidRPr="00E34EF5">
        <w:rPr>
          <w:rFonts w:ascii="Angsana New" w:hAnsi="Angsana New" w:cs="Angsana New" w:hint="cs"/>
          <w:snapToGrid w:val="0"/>
          <w:lang w:val="en-US"/>
        </w:rPr>
        <w:t>3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512AD2">
        <w:rPr>
          <w:rFonts w:ascii="Angsana New" w:hAnsi="Angsana New" w:cs="Angsana New" w:hint="cs"/>
          <w:snapToGrid w:val="0"/>
          <w:cs/>
        </w:rPr>
        <w:t xml:space="preserve"> ธันวาคม</w:t>
      </w:r>
      <w:r w:rsidR="001133C4" w:rsidRPr="00512AD2">
        <w:rPr>
          <w:rFonts w:ascii="Angsana New" w:hAnsi="Angsana New" w:cs="Angsana New" w:hint="cs"/>
          <w:snapToGrid w:val="0"/>
          <w:cs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512AD2">
        <w:rPr>
          <w:rFonts w:ascii="Angsana New" w:hAnsi="Angsana New" w:cs="Angsana New" w:hint="cs"/>
          <w:snapToGrid w:val="0"/>
          <w:cs/>
        </w:rPr>
        <w:t xml:space="preserve"> บริษัทได้จํานําเงินลงทุนในหุ้นสามัญบางส่วน</w:t>
      </w:r>
      <w:r w:rsidRPr="00512AD2">
        <w:rPr>
          <w:rFonts w:ascii="Angsana New" w:hAnsi="Angsana New" w:cs="Angsana New" w:hint="cs"/>
          <w:snapToGrid w:val="0"/>
          <w:cs/>
          <w:lang w:val="en-US"/>
        </w:rPr>
        <w:t xml:space="preserve">จํานวน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51</w:t>
      </w:r>
      <w:r w:rsidR="00C2716A" w:rsidRPr="008930EF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20</w:t>
      </w:r>
      <w:r w:rsidRPr="008930EF">
        <w:rPr>
          <w:rFonts w:ascii="Angsana New" w:hAnsi="Angsana New" w:cs="Angsana New" w:hint="cs"/>
          <w:snapToGrid w:val="0"/>
          <w:cs/>
          <w:lang w:val="en-US"/>
        </w:rPr>
        <w:t xml:space="preserve"> ล้านบาท และ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56</w:t>
      </w:r>
      <w:r w:rsidR="001133C4" w:rsidRPr="008930EF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00</w:t>
      </w:r>
      <w:r w:rsidRPr="008930EF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Pr="00512AD2">
        <w:rPr>
          <w:rFonts w:ascii="Angsana New" w:hAnsi="Angsana New" w:cs="Angsana New" w:hint="cs"/>
          <w:snapToGrid w:val="0"/>
          <w:cs/>
          <w:lang w:val="en-US"/>
        </w:rPr>
        <w:t xml:space="preserve"> ตามลําดับ เพื่อเป็นหลักประกันเงินกู้ยืมระยะสั้น</w:t>
      </w:r>
      <w:r w:rsidR="000A1468" w:rsidRPr="00512AD2">
        <w:rPr>
          <w:rFonts w:ascii="Angsana New" w:hAnsi="Angsana New" w:cs="Angsana New" w:hint="cs"/>
          <w:snapToGrid w:val="0"/>
          <w:cs/>
          <w:lang w:val="en-US"/>
        </w:rPr>
        <w:t xml:space="preserve">                </w:t>
      </w:r>
      <w:r w:rsidRPr="00512AD2">
        <w:rPr>
          <w:rFonts w:ascii="Angsana New" w:hAnsi="Angsana New" w:cs="Angsana New" w:hint="cs"/>
          <w:snapToGrid w:val="0"/>
          <w:cs/>
          <w:lang w:val="en-US"/>
        </w:rPr>
        <w:t xml:space="preserve">สกุลเงินบาท (ดูหมายเหตุข้อ </w:t>
      </w:r>
      <w:r w:rsidR="00E34EF5" w:rsidRPr="00E34EF5">
        <w:rPr>
          <w:rFonts w:ascii="Angsana New" w:hAnsi="Angsana New" w:cs="Angsana New"/>
          <w:snapToGrid w:val="0"/>
          <w:lang w:val="en-US"/>
        </w:rPr>
        <w:t>9</w:t>
      </w:r>
      <w:r w:rsidRPr="00512AD2">
        <w:rPr>
          <w:rFonts w:ascii="Angsana New" w:hAnsi="Angsana New" w:cs="Angsana New" w:hint="cs"/>
          <w:snapToGrid w:val="0"/>
          <w:cs/>
          <w:lang w:val="en-US"/>
        </w:rPr>
        <w:t>)</w:t>
      </w:r>
    </w:p>
    <w:p w14:paraId="418CD15D" w14:textId="77B8FB55" w:rsidR="00774F63" w:rsidRPr="00191294" w:rsidRDefault="00E34EF5" w:rsidP="007470F3">
      <w:pPr>
        <w:shd w:val="clear" w:color="auto" w:fill="FFFFFF"/>
        <w:spacing w:before="360" w:line="400" w:lineRule="exact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t>1</w:t>
      </w:r>
      <w:r w:rsidRPr="00E34EF5">
        <w:rPr>
          <w:rFonts w:ascii="Angsana New" w:hAnsi="Angsana New" w:cs="Angsana New" w:hint="cs"/>
          <w:b/>
          <w:bCs/>
          <w:lang w:val="en-US"/>
        </w:rPr>
        <w:t>4</w:t>
      </w:r>
      <w:r w:rsidR="00774F63" w:rsidRPr="00191294">
        <w:rPr>
          <w:rFonts w:ascii="Angsana New" w:hAnsi="Angsana New" w:cs="Angsana New"/>
          <w:b/>
          <w:bCs/>
          <w:lang w:val="en-US"/>
        </w:rPr>
        <w:t>.</w:t>
      </w:r>
      <w:r w:rsidR="00774F63" w:rsidRPr="00191294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191294" w:rsidRDefault="00774F63" w:rsidP="00774F63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14:paraId="47F2480F" w14:textId="77777777" w:rsidR="00774F63" w:rsidRPr="00191294" w:rsidRDefault="00774F63" w:rsidP="00774F63">
      <w:pPr>
        <w:ind w:left="547" w:hanging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191294" w14:paraId="2426EAFB" w14:textId="77777777" w:rsidTr="00E87D9F">
        <w:tc>
          <w:tcPr>
            <w:tcW w:w="5814" w:type="dxa"/>
          </w:tcPr>
          <w:p w14:paraId="34C34616" w14:textId="77777777" w:rsidR="00774F63" w:rsidRPr="00191294" w:rsidRDefault="00774F63" w:rsidP="00731920">
            <w:pPr>
              <w:spacing w:line="360" w:lineRule="exact"/>
              <w:ind w:hanging="27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191294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191294" w14:paraId="5DEE7886" w14:textId="77777777" w:rsidTr="00E87D9F">
        <w:tc>
          <w:tcPr>
            <w:tcW w:w="5814" w:type="dxa"/>
          </w:tcPr>
          <w:p w14:paraId="04115F07" w14:textId="77777777" w:rsidR="00774F63" w:rsidRPr="00191294" w:rsidRDefault="00774F63" w:rsidP="00731920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191294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191294" w14:paraId="60997F64" w14:textId="77777777" w:rsidTr="00E87D9F">
        <w:tc>
          <w:tcPr>
            <w:tcW w:w="5814" w:type="dxa"/>
          </w:tcPr>
          <w:p w14:paraId="3086A1DE" w14:textId="77777777" w:rsidR="00774F63" w:rsidRPr="00191294" w:rsidRDefault="00774F63" w:rsidP="00731920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191294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191294" w:rsidRDefault="00774F63" w:rsidP="0073192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191294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E61AB" w:rsidRPr="00191294" w14:paraId="6C38464E" w14:textId="77777777" w:rsidTr="00E87D9F">
        <w:tc>
          <w:tcPr>
            <w:tcW w:w="5814" w:type="dxa"/>
          </w:tcPr>
          <w:p w14:paraId="7BB91244" w14:textId="77777777" w:rsidR="007E61AB" w:rsidRPr="00191294" w:rsidRDefault="007E61AB" w:rsidP="007E61A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6C972964" w:rsidR="007E61AB" w:rsidRPr="00191294" w:rsidRDefault="00E34EF5" w:rsidP="007E61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E61AB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163E8016" w14:textId="77777777" w:rsidR="007E61AB" w:rsidRPr="00191294" w:rsidRDefault="007E61AB" w:rsidP="007E61A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0A8EBF6F" w:rsidR="007E61AB" w:rsidRPr="00191294" w:rsidRDefault="00E34EF5" w:rsidP="007E61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E61AB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61AB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E63D7" w:rsidRPr="00191294" w14:paraId="5517EE81" w14:textId="77777777" w:rsidTr="00E87D9F">
        <w:tc>
          <w:tcPr>
            <w:tcW w:w="5814" w:type="dxa"/>
          </w:tcPr>
          <w:p w14:paraId="45EE13C0" w14:textId="77777777" w:rsidR="000E63D7" w:rsidRPr="00191294" w:rsidRDefault="000E63D7" w:rsidP="000E63D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1BAE510D" w:rsidR="000E63D7" w:rsidRPr="00191294" w:rsidRDefault="00E34EF5" w:rsidP="000E63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DB3B8D6" w14:textId="77777777" w:rsidR="000E63D7" w:rsidRPr="00191294" w:rsidRDefault="000E63D7" w:rsidP="000E63D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25B99A33" w:rsidR="000E63D7" w:rsidRPr="00191294" w:rsidRDefault="00E34EF5" w:rsidP="000E63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62B429AC" w14:textId="77777777" w:rsidTr="006C61E0">
        <w:tc>
          <w:tcPr>
            <w:tcW w:w="5814" w:type="dxa"/>
          </w:tcPr>
          <w:p w14:paraId="1225A78D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ตั๋วแลก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เงิน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99A26" w14:textId="0636E8A3" w:rsidR="00D94410" w:rsidRPr="00191294" w:rsidRDefault="00E34EF5" w:rsidP="00D94410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E34EF5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6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</w:t>
            </w:r>
            <w:r w:rsidR="00140672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0672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D94410" w:rsidRPr="00191294" w:rsidRDefault="00D94410" w:rsidP="00D9441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745FAD2" w14:textId="7A226CC6" w:rsidR="00D94410" w:rsidRPr="00711709" w:rsidRDefault="00E34EF5" w:rsidP="00D94410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170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94410" w:rsidRPr="00191294" w14:paraId="65A6FAA1" w14:textId="77777777" w:rsidTr="00167D7B">
        <w:tc>
          <w:tcPr>
            <w:tcW w:w="5814" w:type="dxa"/>
          </w:tcPr>
          <w:p w14:paraId="34AF8E17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ค่าใช้จ่ายทางตรงในการออก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ตั๋วแลก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เงินรอตัดจ่าย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AE3B1" w14:textId="6C09645F" w:rsidR="00D94410" w:rsidRPr="00191294" w:rsidRDefault="00140672" w:rsidP="00140672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4067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</w:t>
            </w:r>
            <w:r w:rsidRPr="0014067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760</w:t>
            </w:r>
            <w:r w:rsidRPr="0014067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72DE740" w14:textId="77777777" w:rsidR="00D94410" w:rsidRPr="00191294" w:rsidRDefault="00D94410" w:rsidP="00D9441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70D55F2" w14:textId="5D005009" w:rsidR="00D94410" w:rsidRPr="00711709" w:rsidRDefault="00D94410" w:rsidP="00D94410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364129D4" w14:textId="77777777" w:rsidTr="00167D7B">
        <w:trPr>
          <w:trHeight w:val="243"/>
        </w:trPr>
        <w:tc>
          <w:tcPr>
            <w:tcW w:w="5814" w:type="dxa"/>
          </w:tcPr>
          <w:p w14:paraId="51E9EAE6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ดอกเบี้ย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54F6D" w14:textId="115242AE" w:rsidR="00D94410" w:rsidRPr="00191294" w:rsidRDefault="00140672" w:rsidP="00140672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4067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14067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385</w:t>
            </w:r>
            <w:r w:rsidRPr="0014067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816</w:t>
            </w:r>
            <w:r w:rsidRPr="0014067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D94410" w:rsidRPr="00191294" w:rsidRDefault="00D94410" w:rsidP="00D9441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3BABF8" w14:textId="0B7062DF" w:rsidR="00D94410" w:rsidRPr="00711709" w:rsidRDefault="00D94410" w:rsidP="00D94410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433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4DC9458D" w14:textId="77777777" w:rsidTr="00EB4A8C">
        <w:tc>
          <w:tcPr>
            <w:tcW w:w="5814" w:type="dxa"/>
          </w:tcPr>
          <w:p w14:paraId="7CEE7098" w14:textId="77777777" w:rsidR="00D94410" w:rsidRPr="00191294" w:rsidRDefault="00D94410" w:rsidP="00D94410">
            <w:pPr>
              <w:pStyle w:val="MacroText"/>
              <w:spacing w:line="360" w:lineRule="exact"/>
              <w:ind w:right="-74" w:firstLine="360"/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627B77" w14:textId="593CFFB7" w:rsidR="00D94410" w:rsidRPr="00191294" w:rsidRDefault="00E34EF5" w:rsidP="00D94410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  <w:r w:rsidR="00140672" w:rsidRPr="0014067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140672" w:rsidRPr="0014067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D94410" w:rsidRPr="00191294" w:rsidRDefault="00D94410" w:rsidP="00D9441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4BA634F9" w:rsidR="00D94410" w:rsidRPr="00711709" w:rsidRDefault="00E34EF5" w:rsidP="00D94410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678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</w:p>
        </w:tc>
      </w:tr>
    </w:tbl>
    <w:p w14:paraId="3D7E0000" w14:textId="2BE69CFB" w:rsidR="00774F63" w:rsidRPr="00191294" w:rsidRDefault="00774F63" w:rsidP="0038426B">
      <w:pPr>
        <w:spacing w:before="240"/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 xml:space="preserve">ตามที่ที่ประชุมคณะกรรมการครั้งที่ </w:t>
      </w:r>
      <w:r w:rsidR="00E34EF5" w:rsidRPr="00E34EF5">
        <w:rPr>
          <w:rFonts w:ascii="Angsana New" w:hAnsi="Angsana New" w:cs="Angsana New"/>
          <w:lang w:val="en-US"/>
        </w:rPr>
        <w:t>2</w:t>
      </w:r>
      <w:r w:rsidRPr="00191294">
        <w:rPr>
          <w:rFonts w:ascii="Angsana New" w:hAnsi="Angsana New" w:cs="Angsana New"/>
          <w:cs/>
          <w:lang w:val="en-US"/>
        </w:rPr>
        <w:t>/</w:t>
      </w:r>
      <w:r w:rsidR="00E34EF5" w:rsidRPr="00E34EF5">
        <w:rPr>
          <w:rFonts w:ascii="Angsana New" w:hAnsi="Angsana New" w:cs="Angsana New"/>
          <w:lang w:val="en-US"/>
        </w:rPr>
        <w:t>2557</w:t>
      </w:r>
      <w:r w:rsidRPr="00191294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E34EF5" w:rsidRPr="00E34EF5">
        <w:rPr>
          <w:rFonts w:ascii="Angsana New" w:hAnsi="Angsana New" w:cs="Angsana New"/>
          <w:lang w:val="en-US"/>
        </w:rPr>
        <w:t>17</w:t>
      </w:r>
      <w:r w:rsidRPr="00191294">
        <w:rPr>
          <w:rFonts w:ascii="Angsana New" w:hAnsi="Angsana New" w:cs="Angsana New"/>
          <w:cs/>
          <w:lang w:val="en-US"/>
        </w:rPr>
        <w:t xml:space="preserve"> มกราคม </w:t>
      </w:r>
      <w:r w:rsidR="00E34EF5" w:rsidRPr="00E34EF5">
        <w:rPr>
          <w:rFonts w:ascii="Angsana New" w:hAnsi="Angsana New" w:cs="Angsana New"/>
          <w:lang w:val="en-US"/>
        </w:rPr>
        <w:t>2557</w:t>
      </w:r>
      <w:r w:rsidRPr="00191294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Pr="00191294">
        <w:rPr>
          <w:rFonts w:ascii="Angsana New" w:hAnsi="Angsana New" w:cs="Angsana New"/>
          <w:spacing w:val="-10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E34EF5" w:rsidRPr="00E34EF5">
        <w:rPr>
          <w:rFonts w:ascii="Angsana New" w:hAnsi="Angsana New" w:cs="Angsana New"/>
          <w:spacing w:val="-10"/>
          <w:lang w:val="en-US"/>
        </w:rPr>
        <w:t>650</w:t>
      </w:r>
      <w:r w:rsidRPr="00191294">
        <w:rPr>
          <w:rFonts w:ascii="Angsana New" w:hAnsi="Angsana New" w:cs="Angsana New"/>
          <w:spacing w:val="-10"/>
          <w:cs/>
          <w:lang w:val="en-US"/>
        </w:rPr>
        <w:t xml:space="preserve"> ล้านบาท</w:t>
      </w:r>
      <w:r w:rsidR="006D72C5" w:rsidRPr="00191294">
        <w:rPr>
          <w:rFonts w:ascii="Angsana New" w:hAnsi="Angsana New" w:cs="Angsana New"/>
          <w:spacing w:val="-10"/>
          <w:lang w:val="en-US"/>
        </w:rPr>
        <w:t xml:space="preserve"> </w:t>
      </w:r>
      <w:r w:rsidRPr="00191294">
        <w:rPr>
          <w:rFonts w:ascii="Angsana New" w:hAnsi="Angsana New" w:cs="Angsana New"/>
          <w:spacing w:val="-10"/>
          <w:cs/>
          <w:lang w:val="en-US"/>
        </w:rPr>
        <w:t xml:space="preserve">เป็น </w:t>
      </w:r>
      <w:r w:rsidR="00E34EF5" w:rsidRPr="00E34EF5">
        <w:rPr>
          <w:rFonts w:ascii="Angsana New" w:hAnsi="Angsana New" w:cs="Angsana New"/>
          <w:spacing w:val="-10"/>
          <w:lang w:val="en-US"/>
        </w:rPr>
        <w:t>1</w:t>
      </w:r>
      <w:r w:rsidRPr="00191294">
        <w:rPr>
          <w:rFonts w:ascii="Angsana New" w:hAnsi="Angsana New" w:cs="Angsana New"/>
          <w:spacing w:val="-10"/>
          <w:lang w:val="en-US"/>
        </w:rPr>
        <w:t>,</w:t>
      </w:r>
      <w:r w:rsidR="00E34EF5" w:rsidRPr="00E34EF5">
        <w:rPr>
          <w:rFonts w:ascii="Angsana New" w:hAnsi="Angsana New" w:cs="Angsana New"/>
          <w:spacing w:val="-10"/>
          <w:lang w:val="en-US"/>
        </w:rPr>
        <w:t>000</w:t>
      </w:r>
      <w:r w:rsidR="00E6752B"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ล้านบาท </w:t>
      </w:r>
      <w:r w:rsidRPr="00191294">
        <w:rPr>
          <w:rFonts w:ascii="Angsana New" w:hAnsi="Angsana New" w:cs="Angsana New"/>
          <w:spacing w:val="-2"/>
          <w:cs/>
          <w:lang w:val="en-US"/>
        </w:rPr>
        <w:t>ให้แก่</w:t>
      </w:r>
      <w:r w:rsidRPr="00191294">
        <w:rPr>
          <w:rFonts w:ascii="Angsana New" w:hAnsi="Angsana New" w:cs="Angsana New"/>
          <w:spacing w:val="-6"/>
          <w:cs/>
          <w:lang w:val="en-US"/>
        </w:rPr>
        <w:t xml:space="preserve">บุคคลในวงจำกัดไม่เกิน </w:t>
      </w:r>
      <w:r w:rsidR="00E34EF5" w:rsidRPr="00E34EF5">
        <w:rPr>
          <w:rFonts w:ascii="Angsana New" w:hAnsi="Angsana New" w:cs="Angsana New"/>
          <w:spacing w:val="-6"/>
          <w:lang w:val="en-US"/>
        </w:rPr>
        <w:t>10</w:t>
      </w:r>
      <w:r w:rsidRPr="00191294">
        <w:rPr>
          <w:rFonts w:ascii="Angsana New" w:hAnsi="Angsana New" w:cs="Angsana New"/>
          <w:spacing w:val="-6"/>
          <w:cs/>
          <w:lang w:val="en-US"/>
        </w:rPr>
        <w:t xml:space="preserve"> ฉบับ โดยมีอัตราดอกเบี้ยไม่เกินร้อยละ </w:t>
      </w:r>
      <w:r w:rsidR="00E34EF5" w:rsidRPr="00E34EF5">
        <w:rPr>
          <w:rFonts w:ascii="Angsana New" w:hAnsi="Angsana New" w:cs="Angsana New"/>
          <w:spacing w:val="-6"/>
          <w:lang w:val="en-US"/>
        </w:rPr>
        <w:t>12</w:t>
      </w:r>
      <w:r w:rsidRPr="00191294">
        <w:rPr>
          <w:rFonts w:ascii="Angsana New" w:hAnsi="Angsana New" w:cs="Angsana New"/>
          <w:spacing w:val="-6"/>
          <w:cs/>
          <w:lang w:val="en-US"/>
        </w:rPr>
        <w:t xml:space="preserve"> ต่อปี เพื่อเสริมสภาพคล่องทางการเงิน</w:t>
      </w:r>
      <w:r w:rsidRPr="00191294">
        <w:rPr>
          <w:rFonts w:ascii="Angsana New" w:hAnsi="Angsana New" w:cs="Angsana New"/>
          <w:cs/>
          <w:lang w:val="en-US"/>
        </w:rPr>
        <w:t>ของบริษัทในการขยายธุรกิจและลงทุนในโครงการใหม่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>ๆ โดยมอบอำนาจให้ประธานเจ้าหน้าที่บริหาร</w:t>
      </w:r>
      <w:r w:rsidRPr="00191294">
        <w:rPr>
          <w:rFonts w:ascii="Angsana New" w:hAnsi="Angsana New" w:cs="Angsana New"/>
          <w:spacing w:val="-6"/>
          <w:cs/>
          <w:lang w:val="en-US"/>
        </w:rPr>
        <w:t>หรือบุคคลที่ประธานเจ้าหน้าที่บริหารมอบหมายดำเนินการใด ๆ ที่เกี่ยวข้องกับการออกตั๋วแลกเงินของบริษัท</w:t>
      </w:r>
    </w:p>
    <w:p w14:paraId="25D2C84F" w14:textId="2C10CC60" w:rsidR="00774F63" w:rsidRPr="00191294" w:rsidRDefault="00EB4A8C" w:rsidP="00EB4A8C">
      <w:pPr>
        <w:spacing w:after="240"/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  <w:r w:rsidR="00774F63" w:rsidRPr="00191294">
        <w:rPr>
          <w:rFonts w:ascii="Angsana New" w:hAnsi="Angsana New" w:cs="Angsana New"/>
          <w:cs/>
          <w:lang w:val="en-US"/>
        </w:rPr>
        <w:lastRenderedPageBreak/>
        <w:t xml:space="preserve">ต่อมาที่ประชุมคณะกรรมการครั้งที่ </w:t>
      </w:r>
      <w:r w:rsidR="00E34EF5" w:rsidRPr="00E34EF5">
        <w:rPr>
          <w:rFonts w:ascii="Angsana New" w:hAnsi="Angsana New" w:cs="Angsana New"/>
          <w:lang w:val="en-US"/>
        </w:rPr>
        <w:t>3</w:t>
      </w:r>
      <w:r w:rsidR="00774F63" w:rsidRPr="00191294">
        <w:rPr>
          <w:rFonts w:ascii="Angsana New" w:hAnsi="Angsana New" w:cs="Angsana New"/>
          <w:lang w:val="en-US"/>
        </w:rPr>
        <w:t>/</w:t>
      </w:r>
      <w:r w:rsidR="00E34EF5" w:rsidRPr="00E34EF5">
        <w:rPr>
          <w:rFonts w:ascii="Angsana New" w:hAnsi="Angsana New" w:cs="Angsana New"/>
          <w:lang w:val="en-US"/>
        </w:rPr>
        <w:t>2558</w:t>
      </w:r>
      <w:r w:rsidR="00774F63" w:rsidRPr="00191294">
        <w:rPr>
          <w:rFonts w:ascii="Angsana New" w:hAnsi="Angsana New" w:cs="Angsana New"/>
          <w:lang w:val="en-US"/>
        </w:rPr>
        <w:t xml:space="preserve"> </w:t>
      </w:r>
      <w:r w:rsidR="00774F63" w:rsidRPr="00191294">
        <w:rPr>
          <w:rFonts w:ascii="Angsana New" w:hAnsi="Angsana New" w:cs="Angsana New"/>
          <w:cs/>
          <w:lang w:val="en-US"/>
        </w:rPr>
        <w:t xml:space="preserve">ของบริษัท เมื่อวันที่ </w:t>
      </w:r>
      <w:r w:rsidR="00E34EF5" w:rsidRPr="00E34EF5">
        <w:rPr>
          <w:rFonts w:ascii="Angsana New" w:hAnsi="Angsana New" w:cs="Angsana New"/>
          <w:lang w:val="en-US"/>
        </w:rPr>
        <w:t>16</w:t>
      </w:r>
      <w:r w:rsidR="00774F63" w:rsidRPr="00191294">
        <w:rPr>
          <w:rFonts w:ascii="Angsana New" w:hAnsi="Angsana New" w:cs="Angsana New"/>
          <w:lang w:val="en-US"/>
        </w:rPr>
        <w:t xml:space="preserve"> </w:t>
      </w:r>
      <w:r w:rsidR="00774F63" w:rsidRPr="00191294">
        <w:rPr>
          <w:rFonts w:ascii="Angsana New" w:hAnsi="Angsana New" w:cs="Angsana New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lang w:val="en-US"/>
        </w:rPr>
        <w:t>2558</w:t>
      </w:r>
      <w:r w:rsidR="00774F63" w:rsidRPr="00191294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="008808D1" w:rsidRPr="00191294">
        <w:rPr>
          <w:rFonts w:ascii="Angsana New" w:hAnsi="Angsana New" w:cs="Angsana New"/>
          <w:lang w:val="en-US"/>
        </w:rPr>
        <w:t xml:space="preserve">  </w:t>
      </w:r>
      <w:r w:rsidR="00774F63" w:rsidRPr="00191294">
        <w:rPr>
          <w:rFonts w:ascii="Angsana New" w:hAnsi="Angsana New" w:cs="Angsana New"/>
          <w:spacing w:val="-6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E34EF5" w:rsidRPr="00E34EF5">
        <w:rPr>
          <w:rFonts w:ascii="Angsana New" w:hAnsi="Angsana New" w:cs="Angsana New"/>
          <w:spacing w:val="-6"/>
          <w:lang w:val="en-US"/>
        </w:rPr>
        <w:t>1</w:t>
      </w:r>
      <w:r w:rsidR="00774F63" w:rsidRPr="00191294">
        <w:rPr>
          <w:rFonts w:ascii="Angsana New" w:hAnsi="Angsana New" w:cs="Angsana New"/>
          <w:spacing w:val="-6"/>
          <w:lang w:val="en-US"/>
        </w:rPr>
        <w:t>,</w:t>
      </w:r>
      <w:r w:rsidR="00E34EF5" w:rsidRPr="00E34EF5">
        <w:rPr>
          <w:rFonts w:ascii="Angsana New" w:hAnsi="Angsana New" w:cs="Angsana New"/>
          <w:spacing w:val="-6"/>
          <w:lang w:val="en-US"/>
        </w:rPr>
        <w:t>000</w:t>
      </w:r>
      <w:r w:rsidR="00774F63" w:rsidRPr="00191294">
        <w:rPr>
          <w:rFonts w:ascii="Angsana New" w:hAnsi="Angsana New" w:cs="Angsana New"/>
          <w:spacing w:val="-6"/>
          <w:lang w:val="en-US"/>
        </w:rPr>
        <w:t xml:space="preserve"> </w:t>
      </w:r>
      <w:r w:rsidR="00774F63" w:rsidRPr="00191294">
        <w:rPr>
          <w:rFonts w:ascii="Angsana New" w:hAnsi="Angsana New" w:cs="Angsana New"/>
          <w:spacing w:val="-6"/>
          <w:cs/>
          <w:lang w:val="en-US"/>
        </w:rPr>
        <w:t xml:space="preserve">ล้านบาท เป็น </w:t>
      </w:r>
      <w:r w:rsidR="00E34EF5" w:rsidRPr="00E34EF5">
        <w:rPr>
          <w:rFonts w:ascii="Angsana New" w:hAnsi="Angsana New" w:cs="Angsana New"/>
          <w:spacing w:val="-6"/>
          <w:lang w:val="en-US"/>
        </w:rPr>
        <w:t>1</w:t>
      </w:r>
      <w:r w:rsidR="00774F63" w:rsidRPr="00191294">
        <w:rPr>
          <w:rFonts w:ascii="Angsana New" w:hAnsi="Angsana New" w:cs="Angsana New"/>
          <w:spacing w:val="-6"/>
          <w:lang w:val="en-US"/>
        </w:rPr>
        <w:t>,</w:t>
      </w:r>
      <w:r w:rsidR="00E34EF5" w:rsidRPr="00E34EF5">
        <w:rPr>
          <w:rFonts w:ascii="Angsana New" w:hAnsi="Angsana New" w:cs="Angsana New"/>
          <w:spacing w:val="-6"/>
          <w:lang w:val="en-US"/>
        </w:rPr>
        <w:t>500</w:t>
      </w:r>
      <w:r w:rsidR="00774F63" w:rsidRPr="00191294">
        <w:rPr>
          <w:rFonts w:ascii="Angsana New" w:hAnsi="Angsana New" w:cs="Angsana New"/>
          <w:spacing w:val="-6"/>
          <w:lang w:val="en-US"/>
        </w:rPr>
        <w:t xml:space="preserve"> </w:t>
      </w:r>
      <w:r w:rsidR="00774F63" w:rsidRPr="00191294">
        <w:rPr>
          <w:rFonts w:ascii="Angsana New" w:hAnsi="Angsana New" w:cs="Angsana New"/>
          <w:spacing w:val="-6"/>
          <w:cs/>
          <w:lang w:val="en-US"/>
        </w:rPr>
        <w:t>ล้านบาท เสนอขายกรณีทั่วไปหรือกรณีวงจำกัดประเภทผู้ลงทุนรายใหญ่และ</w:t>
      </w:r>
      <w:r w:rsidR="00774F63" w:rsidRPr="00191294">
        <w:rPr>
          <w:rFonts w:ascii="Angsana New" w:hAnsi="Angsana New" w:cs="Angsana New"/>
          <w:spacing w:val="-6"/>
          <w:lang w:val="en-US"/>
        </w:rPr>
        <w:t>/</w:t>
      </w:r>
      <w:r w:rsidR="00774F63" w:rsidRPr="00191294">
        <w:rPr>
          <w:rFonts w:ascii="Angsana New" w:hAnsi="Angsana New" w:cs="Angsana New"/>
          <w:spacing w:val="-6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E34EF5" w:rsidRPr="00E34EF5">
        <w:rPr>
          <w:rFonts w:ascii="Angsana New" w:hAnsi="Angsana New" w:cs="Angsana New"/>
          <w:spacing w:val="-6"/>
          <w:lang w:val="en-US"/>
        </w:rPr>
        <w:t>10</w:t>
      </w:r>
      <w:r w:rsidR="00774F63" w:rsidRPr="00191294">
        <w:rPr>
          <w:rFonts w:ascii="Angsana New" w:hAnsi="Angsana New" w:cs="Angsana New"/>
          <w:spacing w:val="-6"/>
          <w:lang w:val="en-US"/>
        </w:rPr>
        <w:t xml:space="preserve"> </w:t>
      </w:r>
      <w:r w:rsidR="00774F63" w:rsidRPr="00191294">
        <w:rPr>
          <w:rFonts w:ascii="Angsana New" w:hAnsi="Angsana New" w:cs="Angsana New"/>
          <w:spacing w:val="-6"/>
          <w:cs/>
          <w:lang w:val="en-US"/>
        </w:rPr>
        <w:t>ฉบับ</w:t>
      </w:r>
    </w:p>
    <w:p w14:paraId="21418745" w14:textId="165AD997" w:rsidR="009E58F2" w:rsidRPr="00191294" w:rsidRDefault="00774F63" w:rsidP="0038426B">
      <w:pPr>
        <w:spacing w:after="120"/>
        <w:ind w:left="547"/>
        <w:jc w:val="thaiDistribute"/>
        <w:rPr>
          <w:rFonts w:ascii="Angsana New" w:hAnsi="Angsana New" w:cs="Angsana New"/>
          <w:spacing w:val="4"/>
          <w:lang w:val="en-US"/>
        </w:rPr>
      </w:pPr>
      <w:r w:rsidRPr="00191294">
        <w:rPr>
          <w:rFonts w:ascii="Angsana New" w:hAnsi="Angsana New" w:cs="Angsana New"/>
          <w:spacing w:val="4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931854" w:rsidRPr="0019129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B93C09">
        <w:rPr>
          <w:rFonts w:ascii="Angsana New" w:hAnsi="Angsana New" w:cs="Angsana New" w:hint="cs"/>
          <w:snapToGrid w:val="0"/>
          <w:spacing w:val="-12"/>
          <w:cs/>
          <w:lang w:val="en-US"/>
        </w:rPr>
        <w:t>มีนาคม</w:t>
      </w:r>
      <w:r w:rsidR="00931854" w:rsidRPr="00191294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pacing w:val="4"/>
          <w:lang w:val="en-US"/>
        </w:rPr>
        <w:t>2567</w:t>
      </w:r>
      <w:r w:rsidRPr="00191294">
        <w:rPr>
          <w:rFonts w:ascii="Angsana New" w:hAnsi="Angsana New" w:cs="Angsana New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pacing w:val="4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pacing w:val="4"/>
          <w:lang w:val="en-US"/>
        </w:rPr>
        <w:t>31</w:t>
      </w:r>
      <w:r w:rsidRPr="00191294">
        <w:rPr>
          <w:rFonts w:ascii="Angsana New" w:hAnsi="Angsana New" w:cs="Angsana New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pacing w:val="4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pacing w:val="4"/>
          <w:lang w:val="en-US"/>
        </w:rPr>
        <w:t>2566</w:t>
      </w:r>
      <w:r w:rsidRPr="00191294">
        <w:rPr>
          <w:rFonts w:ascii="Angsana New" w:hAnsi="Angsana New" w:cs="Angsana New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pacing w:val="4"/>
          <w:cs/>
          <w:lang w:val="en-US"/>
        </w:rPr>
        <w:t>บริษัทออกและเสนอขายตั๋วแลกเงินระยะสั้นให้แก่นักลงทุนในวงจำกัด โดยออกตั๋วแลกเงินชนิดระบุชื่อผู้ถือประเภทไม่ด้อยสิทธิและไม่มีหลักประกัน ดังนี้</w:t>
      </w:r>
    </w:p>
    <w:p w14:paraId="69EF255A" w14:textId="77777777" w:rsidR="00774F63" w:rsidRPr="00191294" w:rsidRDefault="00774F63" w:rsidP="009E58F2">
      <w:pPr>
        <w:ind w:left="547"/>
        <w:jc w:val="thaiDistribute"/>
        <w:rPr>
          <w:rFonts w:ascii="Angsana New" w:hAnsi="Angsana New" w:cs="Angsana New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191294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78CBE2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25CF1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191294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E5D95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9002F" w14:textId="3B6399E3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0E63D7"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74F63" w:rsidRPr="00191294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006E25" w14:textId="77777777" w:rsidR="00774F63" w:rsidRPr="00800E3F" w:rsidRDefault="00774F63" w:rsidP="007470F3">
            <w:pPr>
              <w:ind w:left="-1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800E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๋</w:t>
            </w: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800E3F" w:rsidRDefault="00436661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B318F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F977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B0D4B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191294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156A3E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9C24F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61E30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0DEEC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191294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800E3F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DA84F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800E3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F6FA8" w14:textId="77777777" w:rsidR="00774F63" w:rsidRPr="00800E3F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6269" w14:textId="77777777" w:rsidR="00774F63" w:rsidRPr="00800E3F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00E3F" w:rsidRPr="00191294" w14:paraId="07C55EF0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3E780" w14:textId="3242BBD8" w:rsidR="00800E3F" w:rsidRPr="00800E3F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00E3F" w:rsidRPr="00800E3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  <w:r w:rsidR="004D1CB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4EC13" w14:textId="48A8798A" w:rsidR="00800E3F" w:rsidRPr="00800E3F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34E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41AE1853" w:rsidR="00800E3F" w:rsidRPr="00800E3F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B7CA" w14:textId="24038828" w:rsidR="00800E3F" w:rsidRPr="00800E3F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23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E34E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261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C90A2" w14:textId="3664B627" w:rsidR="00800E3F" w:rsidRPr="00800E3F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00E3F" w:rsidRPr="00800E3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E34E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</w:t>
            </w:r>
            <w:r w:rsidR="00242A5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- </w:t>
            </w:r>
          </w:p>
        </w:tc>
      </w:tr>
      <w:tr w:rsidR="00800E3F" w:rsidRPr="00191294" w14:paraId="7F69F4EC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7C6A0" w14:textId="0EE3035A" w:rsidR="00800E3F" w:rsidRPr="00800E3F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E34E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00E3F" w:rsidRPr="00800E3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ACC3" w14:textId="77777777" w:rsidR="00800E3F" w:rsidRPr="00800E3F" w:rsidRDefault="00800E3F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4F7700" w14:textId="77777777" w:rsidR="00800E3F" w:rsidRPr="00800E3F" w:rsidRDefault="00800E3F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23C0" w14:textId="77777777" w:rsidR="00800E3F" w:rsidRPr="00800E3F" w:rsidRDefault="00800E3F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9540B" w14:textId="08BFA804" w:rsidR="00800E3F" w:rsidRPr="00800E3F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</w:t>
            </w:r>
            <w:r w:rsidR="00800E3F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00E3F" w:rsidRPr="00800E3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</w:tbl>
    <w:p w14:paraId="1EE5F427" w14:textId="77777777" w:rsidR="00774F63" w:rsidRPr="00191294" w:rsidRDefault="00774F63" w:rsidP="00774F6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191294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43DBA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064D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191294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9AB7AF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5948E" w14:textId="12684FE2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E34EF5"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74F63" w:rsidRPr="00191294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A798B22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ตั</w:t>
            </w:r>
            <w:r w:rsidR="00C36416"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๋</w:t>
            </w:r>
            <w:r w:rsidR="00C36416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ว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B844D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41378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B9D43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191294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CE6083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4D6B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AAFD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65B43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191294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191294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1554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351E6" w14:textId="77777777" w:rsidR="00774F63" w:rsidRPr="00191294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9A7FE" w14:textId="77777777" w:rsidR="00774F63" w:rsidRPr="00191294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E64B1" w:rsidRPr="00191294" w14:paraId="0DFB4EE4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EDDD" w14:textId="1F626E08" w:rsidR="003E64B1" w:rsidRPr="00191294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3E64B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  <w:r w:rsidR="003E64B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2EF3" w14:textId="607FB0A2" w:rsidR="003E64B1" w:rsidRPr="00191294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  <w:r w:rsidR="003E64B1" w:rsidRPr="008D277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3E64B1" w:rsidRPr="008D277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5812F43E" w:rsidR="003E64B1" w:rsidRPr="00191294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E64B1" w:rsidRPr="00D94410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1F5B" w14:textId="6EA62640" w:rsidR="003E64B1" w:rsidRPr="00191294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  <w:r w:rsidR="003E64B1" w:rsidRPr="00D9441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BABD0" w14:textId="6CA02829" w:rsidR="003E64B1" w:rsidRPr="00191294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3E64B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E64B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  <w:r w:rsidR="003E64B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E64B1" w:rsidRPr="00800E3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E64B1" w:rsidRPr="00191294" w14:paraId="46CB04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E2BE9" w14:textId="2F5BFA9E" w:rsidR="003E64B1" w:rsidRPr="00191294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3E64B1" w:rsidRPr="00E67C9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E64B1" w:rsidRPr="00E67C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747F" w14:textId="6298D154" w:rsidR="003E64B1" w:rsidRPr="00191294" w:rsidRDefault="003E64B1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523214A7" w:rsidR="003E64B1" w:rsidRPr="00191294" w:rsidRDefault="003E64B1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DA28" w14:textId="00C25BED" w:rsidR="003E64B1" w:rsidRPr="00191294" w:rsidRDefault="003E64B1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6FED4" w14:textId="274BEF85" w:rsidR="003E64B1" w:rsidRPr="00191294" w:rsidRDefault="00E34EF5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3E64B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เมษายน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</w:tbl>
    <w:p w14:paraId="7569214C" w14:textId="77777777" w:rsidR="006E4B19" w:rsidRPr="00191294" w:rsidRDefault="00774F63" w:rsidP="000A1468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</w:rPr>
      </w:pPr>
      <w:r w:rsidRPr="00191294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0E4E9D88" w14:textId="77777777" w:rsidR="007470F3" w:rsidRDefault="007470F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5D2F683A" w14:textId="630BA550" w:rsidR="00E142AA" w:rsidRDefault="00E34EF5" w:rsidP="00B93C09">
      <w:pPr>
        <w:snapToGrid w:val="0"/>
        <w:spacing w:before="360"/>
        <w:ind w:left="548" w:hanging="634"/>
        <w:jc w:val="thaiDistribute"/>
        <w:rPr>
          <w:rFonts w:ascii="Angsana New" w:hAnsi="Angsana New" w:cs="Angsana New"/>
          <w:b/>
          <w:b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lastRenderedPageBreak/>
        <w:t>1</w:t>
      </w:r>
      <w:r w:rsidRPr="00E34EF5">
        <w:rPr>
          <w:rFonts w:ascii="Angsana New" w:hAnsi="Angsana New" w:cs="Angsana New" w:hint="cs"/>
          <w:b/>
          <w:bCs/>
          <w:lang w:val="en-US"/>
        </w:rPr>
        <w:t>5</w:t>
      </w:r>
      <w:r w:rsidR="00E142AA" w:rsidRPr="00191294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E142AA" w:rsidRPr="00191294">
        <w:rPr>
          <w:rFonts w:ascii="Angsana New" w:hAnsi="Angsana New" w:cs="Angsana New"/>
          <w:b/>
          <w:bCs/>
          <w:cs/>
          <w:lang w:val="en-US"/>
        </w:rPr>
        <w:tab/>
        <w:t>เจ้าหนี้ค่าก่อสร้าง</w:t>
      </w:r>
    </w:p>
    <w:p w14:paraId="7EBE7094" w14:textId="7EFA0E39" w:rsidR="0004508D" w:rsidRDefault="0004508D" w:rsidP="007470F3">
      <w:pPr>
        <w:pStyle w:val="BodyTextIndent"/>
        <w:ind w:left="547" w:firstLine="0"/>
        <w:jc w:val="thaiDistribute"/>
        <w:rPr>
          <w:rFonts w:ascii="Angsana New" w:hAnsi="Angsana New" w:cs="Angsana New"/>
          <w:snapToGrid w:val="0"/>
          <w:color w:val="000000"/>
          <w:spacing w:val="-10"/>
          <w:lang w:val="en-US"/>
        </w:rPr>
      </w:pP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26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สิงหาคม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2559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ท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20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กันยายน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2563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บริษัทย่อยได้วางหลักประกันต่อผู้รับเหมาโครงการโดยมีรายละเอียดของหลักประกันดังนี้</w:t>
      </w:r>
    </w:p>
    <w:p w14:paraId="6AF1D31A" w14:textId="77777777" w:rsidR="0004508D" w:rsidRPr="0004508D" w:rsidRDefault="0004508D" w:rsidP="0004508D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/>
          <w:lang w:val="en-US"/>
        </w:rPr>
      </w:pP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จำนำหุ้น</w:t>
      </w:r>
      <w:r w:rsidRPr="0004508D">
        <w:rPr>
          <w:rFonts w:ascii="Angsana New" w:hAnsi="Angsana New" w:cs="Angsana New" w:hint="cs"/>
          <w:snapToGrid w:val="0"/>
          <w:color w:val="000000"/>
          <w:cs/>
          <w:lang w:val="en-US"/>
        </w:rPr>
        <w:t>ของ</w:t>
      </w: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บริษัท แลนด์มาร์ค โฮลดิ้งส์ จำกัด ทั้งจำนวน</w:t>
      </w:r>
    </w:p>
    <w:p w14:paraId="5A3C77AB" w14:textId="7BB07E8F" w:rsidR="0004508D" w:rsidRPr="0004508D" w:rsidRDefault="0004508D" w:rsidP="0004508D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/>
          <w:lang w:val="en-US"/>
        </w:rPr>
      </w:pP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สิทธิในการสวมสิทธิการเช่าที่ดิน และการจดจำนองสิ่งปลูกสร้างของโครงการ เจ้าพระยา เอสเตท</w:t>
      </w:r>
      <w:r w:rsidRPr="0004508D">
        <w:rPr>
          <w:rFonts w:ascii="Angsana New" w:hAnsi="Angsana New" w:cs="Angsana New" w:hint="cs"/>
          <w:snapToGrid w:val="0"/>
          <w:color w:val="000000"/>
          <w:cs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lang w:val="en-US"/>
        </w:rPr>
        <w:t xml:space="preserve">     </w:t>
      </w:r>
      <w:r w:rsidRPr="0004508D">
        <w:rPr>
          <w:rFonts w:ascii="Angsana New" w:hAnsi="Angsana New" w:cs="Angsana New" w:hint="cs"/>
          <w:snapToGrid w:val="0"/>
          <w:color w:val="000000"/>
          <w:cs/>
          <w:lang w:val="en-US"/>
        </w:rPr>
        <w:t>ภายใต้</w:t>
      </w: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สัญญาหลักประกันแบบมีเงื่อน</w:t>
      </w:r>
      <w:r w:rsidRPr="0004508D">
        <w:rPr>
          <w:rFonts w:ascii="Angsana New" w:hAnsi="Angsana New" w:cs="Angsana New" w:hint="cs"/>
          <w:snapToGrid w:val="0"/>
          <w:color w:val="000000"/>
          <w:cs/>
          <w:lang w:val="en-US"/>
        </w:rPr>
        <w:t xml:space="preserve">ไข </w:t>
      </w: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ซึ่งจะบังคับใช้สิทธิได้ภายใต้เงื่อนไขตามที่ระบุไว้ในสัญญา</w:t>
      </w:r>
      <w:r w:rsidRPr="0004508D">
        <w:rPr>
          <w:rFonts w:ascii="Angsana New" w:hAnsi="Angsana New" w:cs="Angsana New" w:hint="cs"/>
          <w:snapToGrid w:val="0"/>
          <w:color w:val="000000"/>
          <w:cs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 xml:space="preserve">(ดูหมายเหตุข้อ </w:t>
      </w:r>
      <w:r w:rsidR="00E34EF5" w:rsidRPr="00E34EF5">
        <w:rPr>
          <w:rFonts w:ascii="Angsana New" w:hAnsi="Angsana New" w:cs="Angsana New"/>
          <w:snapToGrid w:val="0"/>
          <w:color w:val="000000"/>
          <w:lang w:val="en-US"/>
        </w:rPr>
        <w:t>8</w:t>
      </w:r>
      <w:r w:rsidRPr="0004508D">
        <w:rPr>
          <w:rFonts w:ascii="Angsana New" w:hAnsi="Angsana New" w:cs="Angsana New"/>
          <w:snapToGrid w:val="0"/>
          <w:color w:val="000000"/>
          <w:lang w:val="en-US"/>
        </w:rPr>
        <w:t>)</w:t>
      </w:r>
      <w:bookmarkStart w:id="6" w:name="_Hlk61872588"/>
    </w:p>
    <w:p w14:paraId="5CC7B243" w14:textId="64C2610C" w:rsidR="0004508D" w:rsidRPr="0004508D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</w:pP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เมื่อ</w:t>
      </w:r>
      <w:bookmarkEnd w:id="6"/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16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กันยายน 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2563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</w:t>
      </w:r>
      <w:r w:rsidRPr="0004508D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เอสเต</w:t>
      </w:r>
      <w:r w:rsidRPr="0004508D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ท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จำนวน 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375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ล้านดอลลาร์สหรัฐ หรือ 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11</w:t>
      </w:r>
      <w:r w:rsidRPr="0004508D">
        <w:rPr>
          <w:rFonts w:ascii="Angsana New" w:hAnsi="Angsana New" w:cs="Angsana New"/>
          <w:snapToGrid w:val="0"/>
          <w:color w:val="000000"/>
          <w:spacing w:val="-6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754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75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ล้านบาท ได้ถูกชำระคืนแล้ว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ทั้งจำนวนก่อนวันครบกำหนด บริษัท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ย่อย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ซึ่งเป็นผู้ค้ำประกัน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ได้ตกลงร่วมกันเพื่อดำเนินการจ่ายชำระหนี้ และ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รับโอนสิทธิเรียกร้องในหนี้ค่าก่อสร้างคืนจากธนาคารซึ่งให้การสนับสนุนทางการเงินสำหรับค่าก่อสร้างก่อนวัน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45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50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ล้าน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ดอลลาร์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สหรัฐ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ถูกชำระโดยเงินฝากธนาคารของ</w:t>
      </w: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บริษัทย่อย</w:t>
      </w:r>
      <w:r w:rsidRPr="0004508D">
        <w:rPr>
          <w:rFonts w:ascii="Angsana New" w:hAnsi="Angsana New" w:cs="Angsana New"/>
          <w:snapToGrid w:val="0"/>
          <w:color w:val="00000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E34EF5" w:rsidRPr="00E34EF5">
        <w:rPr>
          <w:rFonts w:ascii="Angsana New" w:hAnsi="Angsana New" w:cs="Angsana New"/>
          <w:snapToGrid w:val="0"/>
          <w:color w:val="000000"/>
          <w:spacing w:val="-2"/>
          <w:lang w:val="en-US"/>
        </w:rPr>
        <w:t>329</w:t>
      </w:r>
      <w:r w:rsidRPr="0004508D">
        <w:rPr>
          <w:rFonts w:ascii="Angsana New" w:hAnsi="Angsana New" w:cs="Angsana New"/>
          <w:snapToGrid w:val="0"/>
          <w:color w:val="000000"/>
          <w:spacing w:val="-2"/>
          <w:cs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color w:val="000000"/>
          <w:spacing w:val="-2"/>
          <w:lang w:val="en-US"/>
        </w:rPr>
        <w:t>50</w:t>
      </w:r>
      <w:r w:rsidRPr="0004508D">
        <w:rPr>
          <w:rFonts w:ascii="Angsana New" w:hAnsi="Angsana New" w:cs="Angsana New"/>
          <w:snapToGrid w:val="0"/>
          <w:color w:val="000000"/>
          <w:spacing w:val="-2"/>
          <w:cs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ล้านดอลลาร์สหรัฐ</w:t>
      </w:r>
      <w:r w:rsidRPr="0004508D">
        <w:rPr>
          <w:rFonts w:ascii="Angsana New" w:hAnsi="Angsana New" w:cs="Angsana New"/>
          <w:snapToGrid w:val="0"/>
          <w:color w:val="000000"/>
          <w:spacing w:val="-6"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ถูกชำระโดยเงินทุนที่จัดหามาโดย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ส่งผลให้ผู้รับ</w:t>
      </w:r>
      <w:r w:rsidR="004678D9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เหมา</w:t>
      </w:r>
      <w:r w:rsidR="00735CF4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โครงการ</w:t>
      </w: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cs/>
          <w:lang w:val="en-US"/>
        </w:rPr>
        <w:t>โดยบริษัทย่อยและผู้รับ</w:t>
      </w:r>
      <w:r w:rsidR="004678D9">
        <w:rPr>
          <w:rFonts w:ascii="Angsana New" w:hAnsi="Angsana New" w:cs="Angsana New" w:hint="cs"/>
          <w:snapToGrid w:val="0"/>
          <w:color w:val="000000"/>
          <w:cs/>
          <w:lang w:val="en-US"/>
        </w:rPr>
        <w:t>เหมา</w:t>
      </w:r>
      <w:r w:rsidR="008003EC">
        <w:rPr>
          <w:rFonts w:ascii="Angsana New" w:hAnsi="Angsana New" w:cs="Angsana New" w:hint="cs"/>
          <w:snapToGrid w:val="0"/>
          <w:color w:val="000000"/>
          <w:cs/>
          <w:lang w:val="en-US"/>
        </w:rPr>
        <w:t>โครงการ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</w:p>
    <w:p w14:paraId="740E97B1" w14:textId="197C8ABF" w:rsidR="0004508D" w:rsidRPr="0004508D" w:rsidRDefault="0004508D" w:rsidP="0004508D">
      <w:pPr>
        <w:pStyle w:val="BodyTextIndent"/>
        <w:numPr>
          <w:ilvl w:val="0"/>
          <w:numId w:val="31"/>
        </w:numPr>
        <w:spacing w:after="120"/>
        <w:ind w:left="907"/>
        <w:jc w:val="thaiDistribute"/>
        <w:rPr>
          <w:rFonts w:ascii="Angsana New" w:hAnsi="Angsana New" w:cs="Angsana New"/>
          <w:snapToGrid w:val="0"/>
          <w:color w:val="000000"/>
          <w:spacing w:val="-6"/>
          <w:lang w:val="en-US"/>
        </w:rPr>
      </w:pP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369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54</w:t>
      </w:r>
      <w:r w:rsidRPr="0004508D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ล้านดอลลาร์สหรัฐ</w:t>
      </w:r>
    </w:p>
    <w:p w14:paraId="6EDE5BF5" w14:textId="05B97774" w:rsidR="0004508D" w:rsidRPr="00025DDB" w:rsidRDefault="0004508D" w:rsidP="0004508D">
      <w:pPr>
        <w:pStyle w:val="BodyTextIndent"/>
        <w:numPr>
          <w:ilvl w:val="0"/>
          <w:numId w:val="31"/>
        </w:numPr>
        <w:spacing w:after="120"/>
        <w:ind w:left="907"/>
        <w:jc w:val="thaiDistribute"/>
        <w:rPr>
          <w:rFonts w:ascii="Angsana New" w:hAnsi="Angsana New" w:cs="Angsana New"/>
          <w:snapToGrid w:val="0"/>
          <w:color w:val="000000"/>
          <w:spacing w:val="-6"/>
          <w:lang w:val="en-US"/>
        </w:rPr>
      </w:pP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200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ล้านดอลลาร์สหรัฐ ภายในวันที่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31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2564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ส่วนหนี้             ที่เหลืออีกจำนวน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169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54</w:t>
      </w:r>
      <w:bookmarkStart w:id="7" w:name="_Hlk61872572"/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30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 w:hint="cs"/>
          <w:color w:val="000000"/>
          <w:spacing w:val="-4"/>
          <w:cs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color w:val="000000"/>
          <w:spacing w:val="-10"/>
          <w:lang w:val="en-US"/>
        </w:rPr>
        <w:t>2565</w:t>
      </w:r>
      <w:r w:rsidRPr="0004508D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04508D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04508D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คิดดอกเบี้ยในอัตราที่ตกลงร่วมกันตลอดระยะเวลาที่ยังค้างชำระ</w:t>
      </w:r>
    </w:p>
    <w:p w14:paraId="5D2CB788" w14:textId="1A61F6AC" w:rsidR="007470F3" w:rsidRDefault="00025DDB" w:rsidP="007470F3">
      <w:pPr>
        <w:pStyle w:val="BodyTextIndent"/>
        <w:spacing w:after="120"/>
        <w:ind w:left="907" w:firstLine="0"/>
        <w:jc w:val="thaiDistribute"/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</w:pPr>
      <w:r w:rsidRPr="00025DD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นอกจากนั้นในระหว่างปี </w:t>
      </w:r>
      <w:r w:rsidR="00E34EF5"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2564</w:t>
      </w:r>
      <w:r w:rsidRPr="00025DD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  <w:r w:rsidR="007470F3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br w:type="page"/>
      </w:r>
    </w:p>
    <w:bookmarkEnd w:id="7"/>
    <w:p w14:paraId="637AAD2E" w14:textId="17E2DD50" w:rsidR="0004508D" w:rsidRPr="00DB5627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lang w:val="en-US"/>
        </w:rPr>
      </w:pPr>
      <w:r w:rsidRPr="0004508D">
        <w:rPr>
          <w:rFonts w:ascii="Angsana New" w:hAnsi="Angsana New" w:cs="Angsana New"/>
          <w:color w:val="000000"/>
          <w:cs/>
        </w:rPr>
        <w:lastRenderedPageBreak/>
        <w:t xml:space="preserve">ณ </w:t>
      </w:r>
      <w:r w:rsidRPr="00DB5627">
        <w:rPr>
          <w:rFonts w:ascii="Angsana New" w:hAnsi="Angsana New" w:cs="Angsana New"/>
          <w:cs/>
        </w:rPr>
        <w:t>วันที่</w:t>
      </w:r>
      <w:r w:rsidRPr="00DB5627">
        <w:rPr>
          <w:rFonts w:ascii="Angsana New" w:hAnsi="Angsana New" w:cs="Angsana New" w:hint="cs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</w:t>
      </w:r>
      <w:r w:rsidR="000337BE">
        <w:rPr>
          <w:rFonts w:ascii="Angsana New" w:hAnsi="Angsana New" w:cs="Angsana New" w:hint="cs"/>
          <w:cs/>
        </w:rPr>
        <w:t>มีนาคม</w:t>
      </w:r>
      <w:r w:rsidRPr="00DB5627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256</w:t>
      </w:r>
      <w:r w:rsidR="00E34EF5" w:rsidRPr="00E34EF5">
        <w:rPr>
          <w:rFonts w:ascii="Angsana New" w:hAnsi="Angsana New" w:cs="Angsana New" w:hint="cs"/>
          <w:lang w:val="en-US"/>
        </w:rPr>
        <w:t>7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เจ้า</w:t>
      </w:r>
      <w:r w:rsidRPr="00DB5627">
        <w:rPr>
          <w:rFonts w:ascii="Angsana New" w:hAnsi="Angsana New" w:cs="Angsana New"/>
          <w:cs/>
        </w:rPr>
        <w:t>หนี้ค่าก่อสร้างและดอกเบี้ยค้างจ่ายระหว่างบริษัทย่อยและผู้รับเหมา</w:t>
      </w:r>
      <w:r w:rsidRPr="00DB5627">
        <w:rPr>
          <w:rFonts w:ascii="Angsana New" w:hAnsi="Angsana New" w:cs="Angsana New" w:hint="cs"/>
          <w:cs/>
        </w:rPr>
        <w:t>โครงการมียอด</w:t>
      </w:r>
      <w:r w:rsidRPr="00DB5627">
        <w:rPr>
          <w:rFonts w:ascii="Angsana New" w:hAnsi="Angsana New" w:cs="Angsana New"/>
          <w:snapToGrid w:val="0"/>
          <w:cs/>
          <w:lang w:val="en-US"/>
        </w:rPr>
        <w:t>คงเหลือ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E34EF5" w:rsidRPr="00E34EF5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E34EF5" w:rsidRPr="00E34EF5">
        <w:rPr>
          <w:rFonts w:ascii="Angsana New" w:hAnsi="Angsana New" w:cs="Angsana New"/>
          <w:lang w:val="en-US"/>
        </w:rPr>
        <w:t>484</w:t>
      </w:r>
      <w:r w:rsidRPr="00DB5627">
        <w:rPr>
          <w:rFonts w:ascii="Angsana New" w:hAnsi="Angsana New" w:cs="Angsana New"/>
          <w:cs/>
        </w:rPr>
        <w:t>.</w:t>
      </w:r>
      <w:r w:rsidR="00E34EF5" w:rsidRPr="00E34EF5">
        <w:rPr>
          <w:rFonts w:ascii="Angsana New" w:hAnsi="Angsana New" w:cs="Angsana New"/>
          <w:lang w:val="en-US"/>
        </w:rPr>
        <w:t>65</w:t>
      </w:r>
      <w:r w:rsidRPr="00DB5627">
        <w:rPr>
          <w:rFonts w:ascii="Angsana New" w:hAnsi="Angsana New" w:cs="Angsana New"/>
          <w:cs/>
        </w:rPr>
        <w:t xml:space="preserve"> ล้านบาท</w:t>
      </w:r>
      <w:r w:rsidR="0074710D">
        <w:rPr>
          <w:rFonts w:ascii="Angsana New" w:hAnsi="Angsana New" w:cs="Angsana New" w:hint="cs"/>
          <w:cs/>
        </w:rPr>
        <w:t xml:space="preserve"> (ดูหมายเหตุข้อ </w:t>
      </w:r>
      <w:r w:rsidR="0074710D">
        <w:rPr>
          <w:rFonts w:ascii="Angsana New" w:hAnsi="Angsana New" w:cs="Angsana New"/>
          <w:lang w:val="en-US"/>
        </w:rPr>
        <w:t>12</w:t>
      </w:r>
      <w:r w:rsidR="0074710D">
        <w:rPr>
          <w:rFonts w:ascii="Angsana New" w:hAnsi="Angsana New" w:cs="Angsana New" w:hint="cs"/>
          <w:cs/>
        </w:rPr>
        <w:t>)</w:t>
      </w:r>
      <w:r w:rsidRPr="00DB5627">
        <w:rPr>
          <w:rFonts w:ascii="Angsana New" w:hAnsi="Angsana New" w:cs="Angsana New"/>
          <w:cs/>
        </w:rPr>
        <w:t xml:space="preserve"> และ </w:t>
      </w:r>
      <w:r w:rsidR="00E34EF5" w:rsidRPr="00E34EF5">
        <w:rPr>
          <w:rFonts w:ascii="Angsana New" w:hAnsi="Angsana New" w:cs="Angsana New"/>
          <w:lang w:val="en-US"/>
        </w:rPr>
        <w:t>676</w:t>
      </w:r>
      <w:r w:rsidR="00800E3F" w:rsidRPr="00800E3F">
        <w:rPr>
          <w:rFonts w:ascii="Angsana New" w:hAnsi="Angsana New" w:cs="Angsana New"/>
          <w:lang w:val="en-US"/>
        </w:rPr>
        <w:t>.</w:t>
      </w:r>
      <w:r w:rsidR="00E34EF5" w:rsidRPr="00E34EF5">
        <w:rPr>
          <w:rFonts w:ascii="Angsana New" w:hAnsi="Angsana New" w:cs="Angsana New"/>
          <w:lang w:val="en-US"/>
        </w:rPr>
        <w:t>60</w:t>
      </w:r>
      <w:r w:rsidRPr="00DB5627">
        <w:rPr>
          <w:rFonts w:ascii="Angsana New" w:hAnsi="Angsana New" w:cs="Angsana New"/>
          <w:cs/>
        </w:rPr>
        <w:t xml:space="preserve"> ล้านบาท ตามลำดับ ซึ่งตาม</w:t>
      </w:r>
      <w:r w:rsidRPr="00DB5627">
        <w:rPr>
          <w:rFonts w:ascii="Angsana New" w:hAnsi="Angsana New" w:cs="Angsana New" w:hint="cs"/>
          <w:cs/>
        </w:rPr>
        <w:t>สัญญาชำระหนี้คืน</w:t>
      </w:r>
      <w:r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ยอด</w:t>
      </w:r>
      <w:r w:rsidRPr="00DB5627">
        <w:rPr>
          <w:rFonts w:ascii="Angsana New" w:hAnsi="Angsana New" w:cs="Angsana New"/>
          <w:cs/>
        </w:rPr>
        <w:t>หนี้ดังกล่าว</w:t>
      </w:r>
      <w:r w:rsidRPr="00DB5627">
        <w:rPr>
          <w:rFonts w:ascii="Angsana New" w:hAnsi="Angsana New" w:cs="Angsana New" w:hint="cs"/>
          <w:cs/>
        </w:rPr>
        <w:t>มี</w:t>
      </w:r>
      <w:r w:rsidRPr="00DB5627">
        <w:rPr>
          <w:rFonts w:ascii="Angsana New" w:hAnsi="Angsana New" w:cs="Angsana New"/>
          <w:cs/>
        </w:rPr>
        <w:t xml:space="preserve">กำหนดชำระภายในวันที่ </w:t>
      </w:r>
      <w:r w:rsidR="00E34EF5" w:rsidRPr="00E34EF5">
        <w:rPr>
          <w:rFonts w:ascii="Angsana New" w:hAnsi="Angsana New" w:cs="Angsana New"/>
          <w:lang w:val="en-US"/>
        </w:rPr>
        <w:t>30</w:t>
      </w:r>
      <w:r w:rsidRPr="00DB5627">
        <w:rPr>
          <w:rFonts w:ascii="Angsana New" w:hAnsi="Angsana New" w:cs="Angsana New"/>
          <w:cs/>
        </w:rPr>
        <w:t xml:space="preserve"> มิถุนายน </w:t>
      </w:r>
      <w:r w:rsidR="00E34EF5" w:rsidRPr="00E34EF5">
        <w:rPr>
          <w:rFonts w:ascii="Angsana New" w:hAnsi="Angsana New" w:cs="Angsana New"/>
          <w:lang w:val="en-US"/>
        </w:rPr>
        <w:t>2565</w:t>
      </w:r>
    </w:p>
    <w:p w14:paraId="74529C31" w14:textId="4C25DE59" w:rsidR="0004508D" w:rsidRPr="00DB5627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t xml:space="preserve">อย่างไรก็ตาม </w:t>
      </w:r>
      <w:r w:rsidRPr="00DB5627">
        <w:rPr>
          <w:rFonts w:ascii="Angsana New" w:hAnsi="Angsana New" w:cs="Angsana New" w:hint="cs"/>
          <w:cs/>
        </w:rPr>
        <w:t>บริษัทย่อยเห็นว่า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สัญญาก่อสร้างและไม่สามารถส่งมอบ</w:t>
      </w:r>
      <w:r w:rsidR="00A301BA">
        <w:rPr>
          <w:rFonts w:ascii="Angsana New" w:hAnsi="Angsana New" w:cs="Angsana New" w:hint="cs"/>
          <w:cs/>
        </w:rPr>
        <w:t>งาน</w:t>
      </w:r>
      <w:r w:rsidRPr="00DB5627">
        <w:rPr>
          <w:rFonts w:ascii="Angsana New" w:hAnsi="Angsana New" w:cs="Angsana New" w:hint="cs"/>
          <w:cs/>
        </w:rPr>
        <w:t>ก่อสร้าง</w:t>
      </w:r>
      <w:r w:rsidRPr="00DB5627">
        <w:rPr>
          <w:rFonts w:ascii="Angsana New" w:hAnsi="Angsana New" w:cs="Angsana New"/>
          <w:cs/>
        </w:rPr>
        <w:t xml:space="preserve">โครงการเจ้าพระยาเอสเตทได้ภายในวันที่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E34EF5" w:rsidRPr="00E34EF5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ตามที่กำหนดไว้ ทั้งนี้ตาม</w:t>
      </w:r>
      <w:r w:rsidRPr="00DB5627">
        <w:rPr>
          <w:rFonts w:ascii="Angsana New" w:hAnsi="Angsana New" w:cs="Angsana New" w:hint="cs"/>
          <w:cs/>
        </w:rPr>
        <w:t>ที่ระบุไว้ใน</w:t>
      </w:r>
      <w:r w:rsidRPr="00DB5627">
        <w:rPr>
          <w:rFonts w:ascii="Angsana New" w:hAnsi="Angsana New" w:cs="Angsana New"/>
          <w:cs/>
        </w:rPr>
        <w:t>สัญญาก่อสร้าง บริษัทย่อยและผู้รับเหมา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แต่ละ</w:t>
      </w:r>
      <w:r w:rsidRPr="00DB5627">
        <w:rPr>
          <w:rFonts w:ascii="Angsana New" w:hAnsi="Angsana New" w:cs="Angsana New" w:hint="cs"/>
          <w:cs/>
        </w:rPr>
        <w:t>ฝ่าย</w:t>
      </w:r>
      <w:r w:rsidRPr="00DB5627">
        <w:rPr>
          <w:rFonts w:ascii="Angsana New" w:hAnsi="Angsana New" w:cs="Angsana New"/>
          <w:cs/>
        </w:rPr>
        <w:t>จะต้องยื่นข้อเรียกร้องของตนต่อวิศวกร</w:t>
      </w:r>
      <w:r w:rsidRPr="00DB5627">
        <w:rPr>
          <w:rFonts w:ascii="Angsana New" w:hAnsi="Angsana New" w:cs="Angsana New" w:hint="cs"/>
          <w:cs/>
        </w:rPr>
        <w:t xml:space="preserve">ตามที่บริษัทย่อยและผู้รับเหมาโครงการได้ระบุไว้ในสัญญาก่อสร้าง </w:t>
      </w:r>
      <w:r w:rsidRPr="00DB5627">
        <w:rPr>
          <w:rFonts w:ascii="Angsana New" w:hAnsi="Angsana New" w:cs="Angsana New"/>
          <w:lang w:val="en-US"/>
        </w:rPr>
        <w:t>(“</w:t>
      </w:r>
      <w:r w:rsidRPr="00DB5627">
        <w:rPr>
          <w:rFonts w:ascii="Angsana New" w:hAnsi="Angsana New" w:cs="Angsana New" w:hint="cs"/>
          <w:cs/>
          <w:lang w:val="en-US"/>
        </w:rPr>
        <w:t xml:space="preserve">วิศวกร”) </w:t>
      </w:r>
      <w:r w:rsidRPr="00DB5627">
        <w:rPr>
          <w:rFonts w:ascii="Angsana New" w:hAnsi="Angsana New" w:cs="Angsana New"/>
          <w:cs/>
        </w:rPr>
        <w:t>สำหรับความเสียหายจากความล่าช้าและการขยาย</w:t>
      </w:r>
      <w:r w:rsidRPr="00DB5627">
        <w:rPr>
          <w:rFonts w:ascii="Angsana New" w:hAnsi="Angsana New" w:cs="Angsana New" w:hint="cs"/>
          <w:cs/>
        </w:rPr>
        <w:t>กำหนดเวลาแล้วเสร็จของงาน</w:t>
      </w:r>
      <w:r w:rsidRPr="00DB5627">
        <w:rPr>
          <w:rFonts w:ascii="Angsana New" w:hAnsi="Angsana New" w:cs="Angsana New"/>
          <w:cs/>
        </w:rPr>
        <w:t xml:space="preserve"> (</w:t>
      </w:r>
      <w:r w:rsidRPr="00DB5627">
        <w:rPr>
          <w:rFonts w:ascii="Angsana New" w:hAnsi="Angsana New" w:cs="Angsana New"/>
          <w:lang w:val="en-US"/>
        </w:rPr>
        <w:t>Extension of Time for Completion</w:t>
      </w:r>
      <w:r w:rsidRPr="00DB5627">
        <w:rPr>
          <w:rFonts w:ascii="Angsana New" w:hAnsi="Angsana New" w:cs="Angsana New"/>
          <w:cs/>
        </w:rPr>
        <w:t>) โดยวิศวกร</w:t>
      </w:r>
      <w:r w:rsidRPr="00DB5627">
        <w:rPr>
          <w:rFonts w:ascii="Angsana New" w:hAnsi="Angsana New" w:cs="Angsana New" w:hint="cs"/>
          <w:cs/>
        </w:rPr>
        <w:t>ใน</w:t>
      </w:r>
      <w:r w:rsidRPr="00DB5627">
        <w:rPr>
          <w:rFonts w:ascii="Angsana New" w:hAnsi="Angsana New" w:cs="Angsana New"/>
          <w:cs/>
        </w:rPr>
        <w:t>ฐานะ</w:t>
      </w:r>
      <w:r w:rsidRPr="00DB5627">
        <w:rPr>
          <w:rFonts w:ascii="Angsana New" w:hAnsi="Angsana New" w:cs="Angsana New" w:hint="cs"/>
          <w:cs/>
        </w:rPr>
        <w:t>ที่</w:t>
      </w:r>
      <w:r w:rsidRPr="00DB5627">
        <w:rPr>
          <w:rFonts w:ascii="Angsana New" w:hAnsi="Angsana New" w:cs="Angsana New"/>
          <w:cs/>
        </w:rPr>
        <w:t>เป็นผู้ชี้ขาดข้อเรียกร้อง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(Claim Determinder) ของคู่สัญญา จะต้องชี้ขาดประเด็นดังกล่าว</w:t>
      </w:r>
      <w:r w:rsidRPr="00DB5627">
        <w:rPr>
          <w:rFonts w:ascii="Angsana New" w:hAnsi="Angsana New" w:cs="Angsana New" w:hint="cs"/>
          <w:cs/>
        </w:rPr>
        <w:t>ซึ่งจะ</w:t>
      </w:r>
      <w:r w:rsidRPr="00DB5627">
        <w:rPr>
          <w:rFonts w:ascii="Angsana New" w:hAnsi="Angsana New" w:cs="Angsana New"/>
          <w:cs/>
        </w:rPr>
        <w:t xml:space="preserve">มีผลผูกพันต่อคู่สัญญา </w:t>
      </w:r>
      <w:r w:rsidRPr="00DB5627">
        <w:rPr>
          <w:rFonts w:ascii="Angsana New" w:hAnsi="Angsana New" w:cs="Angsana New" w:hint="cs"/>
          <w:cs/>
        </w:rPr>
        <w:t>โดย</w:t>
      </w:r>
      <w:r w:rsidRPr="00DB5627">
        <w:rPr>
          <w:rFonts w:ascii="Angsana New" w:hAnsi="Angsana New" w:cs="Angsana New"/>
          <w:cs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20</w:t>
      </w:r>
      <w:r w:rsidRPr="00DB5627">
        <w:rPr>
          <w:rFonts w:ascii="Angsana New" w:hAnsi="Angsana New" w:cs="Angsana New"/>
          <w:cs/>
        </w:rPr>
        <w:t xml:space="preserve"> เมษายน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DB5627">
        <w:rPr>
          <w:rFonts w:ascii="Angsana New" w:hAnsi="Angsana New" w:cs="Angsana New"/>
          <w:cs/>
        </w:rPr>
        <w:t xml:space="preserve"> วิศวกรได้</w:t>
      </w:r>
      <w:r w:rsidRPr="00DB5627">
        <w:rPr>
          <w:rFonts w:ascii="Angsana New" w:hAnsi="Angsana New" w:cs="Angsana New" w:hint="cs"/>
          <w:cs/>
        </w:rPr>
        <w:t>ออก</w:t>
      </w:r>
      <w:r w:rsidRPr="00DB5627">
        <w:rPr>
          <w:rFonts w:ascii="Angsana New" w:hAnsi="Angsana New" w:cs="Angsana New"/>
          <w:cs/>
        </w:rPr>
        <w:t>หนังสือชี้ขาด</w:t>
      </w:r>
      <w:r w:rsidRPr="00DB5627">
        <w:rPr>
          <w:rFonts w:ascii="Angsana New" w:hAnsi="Angsana New" w:cs="Angsana New" w:hint="cs"/>
          <w:cs/>
        </w:rPr>
        <w:t xml:space="preserve">อย่างเป็นทางการ </w:t>
      </w:r>
      <w:r w:rsidRPr="00DB5627">
        <w:rPr>
          <w:rFonts w:ascii="Angsana New" w:hAnsi="Angsana New" w:cs="Angsana New"/>
          <w:cs/>
        </w:rPr>
        <w:t xml:space="preserve">(Engineer’s Determination) </w:t>
      </w:r>
      <w:r w:rsidRPr="00DB5627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DB5627">
        <w:rPr>
          <w:rFonts w:ascii="Angsana New" w:hAnsi="Angsana New" w:cs="Angsana New"/>
          <w:cs/>
        </w:rPr>
        <w:t xml:space="preserve"> 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ได้</w:t>
      </w:r>
      <w:r w:rsidRPr="00DB5627">
        <w:rPr>
          <w:rFonts w:ascii="Angsana New" w:hAnsi="Angsana New" w:cs="Angsana New"/>
          <w:cs/>
        </w:rPr>
        <w:t>สิทธิ</w:t>
      </w:r>
      <w:r w:rsidRPr="00DB5627">
        <w:rPr>
          <w:rFonts w:ascii="Angsana New" w:hAnsi="Angsana New" w:cs="Angsana New" w:hint="cs"/>
          <w:cs/>
        </w:rPr>
        <w:t>ในการขอ</w:t>
      </w:r>
      <w:r w:rsidRPr="00DB5627">
        <w:rPr>
          <w:rFonts w:ascii="Angsana New" w:hAnsi="Angsana New" w:cs="Angsana New"/>
          <w:cs/>
        </w:rPr>
        <w:t>ขยาย</w:t>
      </w:r>
      <w:r w:rsidRPr="00DB5627">
        <w:rPr>
          <w:rFonts w:ascii="Angsana New" w:hAnsi="Angsana New" w:cs="Angsana New" w:hint="cs"/>
          <w:cs/>
        </w:rPr>
        <w:t>เวลาส่งมอบงาน</w:t>
      </w:r>
      <w:r w:rsidRPr="00DB5627">
        <w:rPr>
          <w:rFonts w:ascii="Angsana New" w:hAnsi="Angsana New" w:cs="Angsana New"/>
          <w:cs/>
        </w:rPr>
        <w:t xml:space="preserve"> ดังนั้นกำหนดเวลาแล้วเสร็จของงานยังคงไม่เปลี่ยนแปลง กล่าวคือวันที่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E34EF5" w:rsidRPr="00E34EF5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อีกทั้ง</w:t>
      </w:r>
      <w:r w:rsidRPr="00DB5627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DB5627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E34EF5" w:rsidRPr="00E34EF5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E34EF5" w:rsidRPr="00E34EF5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E34EF5" w:rsidRPr="00E34EF5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 </w:t>
      </w:r>
      <w:r w:rsidRPr="00DB5627">
        <w:rPr>
          <w:rFonts w:ascii="Angsana New" w:hAnsi="Angsana New" w:cs="Angsana New" w:hint="cs"/>
          <w:cs/>
        </w:rPr>
        <w:t>และยังระบุ</w:t>
      </w:r>
      <w:r w:rsidRPr="00DB5627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</w:p>
    <w:p w14:paraId="203F05E1" w14:textId="5E34BB5B" w:rsidR="0004508D" w:rsidRPr="00DB5627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 w:hint="cs"/>
          <w:cs/>
        </w:rPr>
        <w:t>การ</w:t>
      </w:r>
      <w:r w:rsidRPr="00DB5627">
        <w:rPr>
          <w:rFonts w:ascii="Angsana New" w:hAnsi="Angsana New" w:cs="Angsana New"/>
          <w:cs/>
        </w:rPr>
        <w:t xml:space="preserve">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Pr="00DB5627">
        <w:rPr>
          <w:rFonts w:ascii="Angsana New" w:hAnsi="Angsana New" w:cs="Angsana New" w:hint="cs"/>
          <w:cs/>
        </w:rPr>
        <w:t>ยัง</w:t>
      </w:r>
      <w:r w:rsidRPr="00DB5627">
        <w:rPr>
          <w:rFonts w:ascii="Angsana New" w:hAnsi="Angsana New" w:cs="Angsana New"/>
          <w:cs/>
        </w:rPr>
        <w:t xml:space="preserve">ไม่รวมถึงค่าเสียหายอื่น ๆ </w:t>
      </w:r>
      <w:r w:rsidRPr="00DB5627">
        <w:rPr>
          <w:rFonts w:ascii="Angsana New" w:hAnsi="Angsana New" w:cs="Angsana New" w:hint="cs"/>
          <w:cs/>
        </w:rPr>
        <w:t>ซึ่ง</w:t>
      </w:r>
      <w:r w:rsidRPr="00DB5627">
        <w:rPr>
          <w:rFonts w:ascii="Angsana New" w:hAnsi="Angsana New" w:cs="Angsana New"/>
          <w:cs/>
        </w:rPr>
        <w:t>บริษัทย่อยได้ประเมินเบื้องต้นแล้วพบว่า</w:t>
      </w:r>
      <w:r w:rsidRPr="00DB5627">
        <w:rPr>
          <w:rFonts w:ascii="Angsana New" w:hAnsi="Angsana New" w:cs="Angsana New" w:hint="cs"/>
          <w:cs/>
        </w:rPr>
        <w:t>มูลค่าความ</w:t>
      </w:r>
      <w:r w:rsidRPr="00DB5627">
        <w:rPr>
          <w:rFonts w:ascii="Angsana New" w:hAnsi="Angsana New" w:cs="Angsana New"/>
          <w:cs/>
        </w:rPr>
        <w:t>เสียหายอันเนื่องมาจากความ</w:t>
      </w:r>
      <w:r w:rsidRPr="00EB4A8C">
        <w:rPr>
          <w:rFonts w:ascii="Angsana New" w:hAnsi="Angsana New" w:cs="Angsana New"/>
          <w:spacing w:val="4"/>
          <w:cs/>
        </w:rPr>
        <w:t>ล่าช้าร</w:t>
      </w:r>
      <w:r w:rsidRPr="00EB4A8C">
        <w:rPr>
          <w:rFonts w:ascii="Angsana New" w:hAnsi="Angsana New" w:cs="Angsana New" w:hint="cs"/>
          <w:spacing w:val="4"/>
          <w:cs/>
        </w:rPr>
        <w:t>่วมกับ</w:t>
      </w:r>
      <w:r w:rsidRPr="00EB4A8C">
        <w:rPr>
          <w:rFonts w:ascii="Angsana New" w:hAnsi="Angsana New" w:cs="Angsana New"/>
          <w:spacing w:val="4"/>
          <w:cs/>
        </w:rPr>
        <w:t>การผิดสัญญาก่อสร้างและสัญญาระหว่างผู้ถือหุ้นมี</w:t>
      </w:r>
      <w:r w:rsidRPr="00EB4A8C">
        <w:rPr>
          <w:rFonts w:ascii="Angsana New" w:hAnsi="Angsana New" w:cs="Angsana New" w:hint="cs"/>
          <w:spacing w:val="4"/>
          <w:cs/>
        </w:rPr>
        <w:t>มูลค่า</w:t>
      </w:r>
      <w:r w:rsidRPr="00EB4A8C">
        <w:rPr>
          <w:rFonts w:ascii="Angsana New" w:hAnsi="Angsana New" w:cs="Angsana New"/>
          <w:spacing w:val="4"/>
          <w:cs/>
        </w:rPr>
        <w:t>เกินกว่า</w:t>
      </w:r>
      <w:r w:rsidRPr="00EB4A8C">
        <w:rPr>
          <w:rFonts w:ascii="Angsana New" w:hAnsi="Angsana New" w:cs="Angsana New" w:hint="cs"/>
          <w:spacing w:val="4"/>
          <w:cs/>
        </w:rPr>
        <w:t>จำนวนรวมของเจ้าหนี้</w:t>
      </w:r>
      <w:r w:rsidRPr="00DB5627">
        <w:rPr>
          <w:rFonts w:ascii="Angsana New" w:hAnsi="Angsana New" w:cs="Angsana New" w:hint="cs"/>
          <w:cs/>
        </w:rPr>
        <w:t>ค่า</w:t>
      </w:r>
      <w:r w:rsidRPr="00DB5627">
        <w:rPr>
          <w:rFonts w:ascii="Angsana New" w:hAnsi="Angsana New" w:cs="Angsana New"/>
          <w:cs/>
        </w:rPr>
        <w:t>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ตามมาตรา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205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</w:p>
    <w:p w14:paraId="2CD148CE" w14:textId="512FB43D" w:rsidR="0007566C" w:rsidRDefault="0004508D" w:rsidP="0004508D">
      <w:pPr>
        <w:pStyle w:val="BodyTextIndent"/>
        <w:tabs>
          <w:tab w:val="decimal" w:pos="1008"/>
        </w:tabs>
        <w:spacing w:before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EB4A8C">
        <w:rPr>
          <w:rFonts w:ascii="Angsana New" w:hAnsi="Angsana New" w:cs="Angsana New"/>
          <w:spacing w:val="2"/>
          <w:cs/>
        </w:rPr>
        <w:t>ปัจจุบันผู้รับเหมา</w:t>
      </w:r>
      <w:r w:rsidRPr="00EB4A8C">
        <w:rPr>
          <w:rFonts w:ascii="Angsana New" w:hAnsi="Angsana New" w:cs="Angsana New" w:hint="cs"/>
          <w:spacing w:val="2"/>
          <w:cs/>
        </w:rPr>
        <w:t xml:space="preserve">โครงการ </w:t>
      </w:r>
      <w:r w:rsidRPr="00EB4A8C">
        <w:rPr>
          <w:rFonts w:ascii="Angsana New" w:hAnsi="Angsana New" w:cs="Angsana New"/>
          <w:spacing w:val="2"/>
          <w:cs/>
        </w:rPr>
        <w:t>บริษัท</w:t>
      </w:r>
      <w:r w:rsidRPr="00EB4A8C">
        <w:rPr>
          <w:rFonts w:ascii="Angsana New" w:hAnsi="Angsana New" w:cs="Angsana New" w:hint="cs"/>
          <w:spacing w:val="2"/>
          <w:cs/>
        </w:rPr>
        <w:t>และ</w:t>
      </w:r>
      <w:r w:rsidRPr="00EB4A8C">
        <w:rPr>
          <w:rFonts w:ascii="Angsana New" w:hAnsi="Angsana New" w:cs="Angsana New"/>
          <w:spacing w:val="2"/>
          <w:cs/>
        </w:rPr>
        <w:t>บริษัทย่อย อยู่ระหว่าง</w:t>
      </w:r>
      <w:r w:rsidRPr="00EB4A8C">
        <w:rPr>
          <w:rFonts w:ascii="Angsana New" w:hAnsi="Angsana New" w:cs="Angsana New" w:hint="cs"/>
          <w:spacing w:val="2"/>
          <w:cs/>
        </w:rPr>
        <w:t>การ</w:t>
      </w:r>
      <w:r w:rsidRPr="00EB4A8C">
        <w:rPr>
          <w:rFonts w:ascii="Angsana New" w:hAnsi="Angsana New" w:cs="Angsana New"/>
          <w:spacing w:val="2"/>
          <w:cs/>
        </w:rPr>
        <w:t>ดำเนินคดีทางกฎหมายและ</w:t>
      </w:r>
      <w:r w:rsidRPr="00EB4A8C">
        <w:rPr>
          <w:rFonts w:ascii="Angsana New" w:hAnsi="Angsana New" w:cs="Angsana New" w:hint="cs"/>
          <w:spacing w:val="2"/>
          <w:cs/>
        </w:rPr>
        <w:t>การระงับ</w:t>
      </w:r>
      <w:r w:rsidRPr="00EB4A8C">
        <w:rPr>
          <w:rFonts w:ascii="Angsana New" w:hAnsi="Angsana New" w:cs="Angsana New" w:hint="cs"/>
          <w:cs/>
        </w:rPr>
        <w:t>ข้อพิพาทด้วยวิธีทาง</w:t>
      </w:r>
      <w:r w:rsidRPr="00EB4A8C">
        <w:rPr>
          <w:rFonts w:ascii="Angsana New" w:hAnsi="Angsana New" w:cs="Angsana New"/>
          <w:cs/>
        </w:rPr>
        <w:t>อนุญาโตตุลาการ</w:t>
      </w:r>
      <w:r w:rsidRPr="00EB4A8C">
        <w:rPr>
          <w:rFonts w:ascii="Angsana New" w:hAnsi="Angsana New" w:cs="Angsana New" w:hint="cs"/>
          <w:cs/>
        </w:rPr>
        <w:t xml:space="preserve"> ที่เกี่ยวข้องกับ</w:t>
      </w:r>
      <w:r w:rsidRPr="00EB4A8C">
        <w:rPr>
          <w:rFonts w:ascii="Angsana New" w:hAnsi="Angsana New" w:cs="Angsana New"/>
          <w:cs/>
        </w:rPr>
        <w:t>การผิดสัญญาก่อสร้าง</w:t>
      </w:r>
      <w:r w:rsidRPr="00EB4A8C">
        <w:rPr>
          <w:rFonts w:ascii="Angsana New" w:hAnsi="Angsana New" w:cs="Angsana New" w:hint="cs"/>
          <w:cs/>
        </w:rPr>
        <w:t xml:space="preserve">และสัญญาอื่นที่เกี่ยวข้อง </w:t>
      </w:r>
      <w:r w:rsidRPr="00EB4A8C">
        <w:rPr>
          <w:rFonts w:ascii="Angsana New" w:hAnsi="Angsana New" w:cs="Angsana New"/>
          <w:cs/>
        </w:rPr>
        <w:t>(ดูหมายเหตุข้อ</w:t>
      </w:r>
      <w:r w:rsidRPr="00EB4A8C">
        <w:rPr>
          <w:rFonts w:ascii="Angsana New" w:hAnsi="Angsana New" w:cs="Angsana New" w:hint="cs"/>
          <w:cs/>
        </w:rPr>
        <w:t xml:space="preserve"> </w:t>
      </w:r>
      <w:r w:rsidR="00E34EF5" w:rsidRPr="00E34EF5">
        <w:rPr>
          <w:rFonts w:ascii="Angsana New" w:hAnsi="Angsana New" w:cs="Angsana New"/>
          <w:bCs/>
          <w:lang w:val="en-US"/>
        </w:rPr>
        <w:t>25</w:t>
      </w:r>
      <w:r w:rsidR="005225C3" w:rsidRPr="00EB4A8C">
        <w:rPr>
          <w:rFonts w:ascii="Angsana New" w:hAnsi="Angsana New" w:cs="Angsana New"/>
          <w:bCs/>
          <w:lang w:val="en-US"/>
        </w:rPr>
        <w:t>.</w:t>
      </w:r>
      <w:r w:rsidR="00E34EF5" w:rsidRPr="00E34EF5">
        <w:rPr>
          <w:rFonts w:ascii="Angsana New" w:hAnsi="Angsana New" w:cs="Angsana New"/>
          <w:bCs/>
          <w:lang w:val="en-US"/>
        </w:rPr>
        <w:t>2</w:t>
      </w:r>
      <w:r w:rsidRPr="00EB4A8C">
        <w:rPr>
          <w:rFonts w:ascii="Angsana New" w:hAnsi="Angsana New" w:cs="Angsana New"/>
          <w:cs/>
        </w:rPr>
        <w:t>)</w:t>
      </w:r>
    </w:p>
    <w:p w14:paraId="5B9F025A" w14:textId="77777777" w:rsidR="0007566C" w:rsidRDefault="0007566C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eastAsia="x-none"/>
        </w:rPr>
      </w:pPr>
      <w:r>
        <w:rPr>
          <w:rFonts w:ascii="Angsana New" w:hAnsi="Angsana New" w:cs="Angsana New"/>
          <w:cs/>
        </w:rPr>
        <w:br w:type="page"/>
      </w:r>
    </w:p>
    <w:p w14:paraId="5DCFECB0" w14:textId="4DADB297" w:rsidR="004024B3" w:rsidRPr="00191294" w:rsidRDefault="00E34EF5" w:rsidP="00EB4A8C">
      <w:pPr>
        <w:pStyle w:val="BodyTextIndent"/>
        <w:spacing w:before="360"/>
        <w:ind w:left="547" w:hanging="547"/>
        <w:jc w:val="thaiDistribute"/>
        <w:rPr>
          <w:rFonts w:ascii="Angsana New" w:hAnsi="Angsana New" w:cs="Angsana New"/>
          <w:b/>
          <w:bCs/>
          <w:snapToGrid w:val="0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1</w:t>
      </w:r>
      <w:r w:rsidRPr="00E34EF5">
        <w:rPr>
          <w:rFonts w:ascii="Angsana New" w:hAnsi="Angsana New" w:cs="Angsana New" w:hint="cs"/>
          <w:b/>
          <w:bCs/>
          <w:snapToGrid w:val="0"/>
          <w:lang w:val="en-US"/>
        </w:rPr>
        <w:t>6</w:t>
      </w:r>
      <w:r w:rsidR="004024B3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167D7B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4024B3" w:rsidRPr="00191294">
        <w:rPr>
          <w:rFonts w:ascii="Angsana New" w:hAnsi="Angsana New" w:cs="Angsana New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191294" w:rsidRDefault="004024B3" w:rsidP="004024B3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191294" w:rsidRDefault="004024B3" w:rsidP="00A45C14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191294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191294" w:rsidRDefault="00A45C14" w:rsidP="007470F3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191294" w:rsidRDefault="00A45C14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191294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191294" w:rsidRDefault="004024B3" w:rsidP="007470F3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191294" w:rsidRDefault="004024B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191294" w:rsidRDefault="004024B3" w:rsidP="007470F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191294" w:rsidRDefault="004024B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E61AB" w:rsidRPr="00191294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7E61AB" w:rsidRPr="00191294" w:rsidRDefault="007E61AB" w:rsidP="007470F3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1544D8BD" w:rsidR="007E61AB" w:rsidRPr="00191294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8C70FE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6F3F66F" w14:textId="77777777" w:rsidR="007E61AB" w:rsidRPr="00191294" w:rsidRDefault="007E61AB" w:rsidP="007470F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40206257" w:rsidR="007E61AB" w:rsidRPr="00191294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E61AB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024B3" w:rsidRPr="00191294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4024B3" w:rsidRPr="00191294" w:rsidRDefault="004024B3" w:rsidP="007470F3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5A026AD1" w:rsidR="004024B3" w:rsidRPr="00191294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14C1EA5D" w14:textId="77777777" w:rsidR="004024B3" w:rsidRPr="00191294" w:rsidRDefault="004024B3" w:rsidP="007470F3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43B94317" w:rsidR="004024B3" w:rsidRPr="00191294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D94410" w:rsidRPr="00191294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072E6322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180" w:type="dxa"/>
          </w:tcPr>
          <w:p w14:paraId="64318D26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366F5222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760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  <w:tr w:rsidR="00D94410" w:rsidRPr="00191294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D94410" w:rsidRPr="00191294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D94410" w:rsidRPr="00191294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77777777" w:rsidR="00D94410" w:rsidRPr="00711709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94410" w:rsidRPr="00191294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D94410" w:rsidRPr="00191294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6468D080" w:rsidR="00D94410" w:rsidRPr="00191294" w:rsidRDefault="006144E1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831FEC3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33AD6A09" w:rsidR="00D94410" w:rsidRPr="00711709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216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D94410" w:rsidRPr="00191294" w:rsidRDefault="00D94410" w:rsidP="007470F3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5381B99C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823</w:t>
            </w:r>
          </w:p>
        </w:tc>
        <w:tc>
          <w:tcPr>
            <w:tcW w:w="180" w:type="dxa"/>
          </w:tcPr>
          <w:p w14:paraId="718C1EF6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6C845102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368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770</w:t>
            </w:r>
          </w:p>
        </w:tc>
      </w:tr>
      <w:tr w:rsidR="00D94410" w:rsidRPr="00191294" w14:paraId="53FCD809" w14:textId="77777777" w:rsidTr="00FA668B">
        <w:trPr>
          <w:trHeight w:hRule="exact" w:val="360"/>
        </w:trPr>
        <w:tc>
          <w:tcPr>
            <w:tcW w:w="8730" w:type="dxa"/>
            <w:gridSpan w:val="4"/>
          </w:tcPr>
          <w:p w14:paraId="126551B9" w14:textId="77777777" w:rsidR="00D94410" w:rsidRPr="00EB4A8C" w:rsidRDefault="00D94410" w:rsidP="007470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zCs w:val="28"/>
              </w:rPr>
            </w:pPr>
            <w:r w:rsidRPr="00EB4A8C">
              <w:rPr>
                <w:rFonts w:ascii="Angsana New" w:hAnsi="Angsana New" w:cs="Angsana New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</w:tr>
      <w:tr w:rsidR="00D94410" w:rsidRPr="00191294" w14:paraId="79764012" w14:textId="77777777" w:rsidTr="00FA668B">
        <w:trPr>
          <w:trHeight w:hRule="exact" w:val="360"/>
        </w:trPr>
        <w:tc>
          <w:tcPr>
            <w:tcW w:w="5850" w:type="dxa"/>
          </w:tcPr>
          <w:p w14:paraId="25F8A318" w14:textId="572655AA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590AE" w14:textId="37A20BC0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539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460</w:t>
            </w:r>
          </w:p>
        </w:tc>
        <w:tc>
          <w:tcPr>
            <w:tcW w:w="180" w:type="dxa"/>
          </w:tcPr>
          <w:p w14:paraId="5ADC4F8E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0E4ED73" w14:textId="2C04FABA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539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460</w:t>
            </w:r>
          </w:p>
        </w:tc>
      </w:tr>
      <w:tr w:rsidR="00D94410" w:rsidRPr="00191294" w14:paraId="4FC45AAE" w14:textId="77777777" w:rsidTr="00FA668B">
        <w:trPr>
          <w:trHeight w:hRule="exact" w:val="360"/>
        </w:trPr>
        <w:tc>
          <w:tcPr>
            <w:tcW w:w="5850" w:type="dxa"/>
          </w:tcPr>
          <w:p w14:paraId="4884F6F0" w14:textId="27844B3A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22D87" w14:textId="3A655823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333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</w:p>
        </w:tc>
        <w:tc>
          <w:tcPr>
            <w:tcW w:w="180" w:type="dxa"/>
          </w:tcPr>
          <w:p w14:paraId="5E9973CD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45C6F91A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857</w:t>
            </w:r>
          </w:p>
        </w:tc>
      </w:tr>
      <w:tr w:rsidR="00D94410" w:rsidRPr="00191294" w14:paraId="42482BBE" w14:textId="77777777" w:rsidTr="00FA668B">
        <w:trPr>
          <w:trHeight w:hRule="exact" w:val="360"/>
        </w:trPr>
        <w:tc>
          <w:tcPr>
            <w:tcW w:w="5850" w:type="dxa"/>
          </w:tcPr>
          <w:p w14:paraId="3AD7B109" w14:textId="50E4163C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9129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F685A" w14:textId="068F61DB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151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</w:tcPr>
          <w:p w14:paraId="07434CD8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6B95AA1B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151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D94410" w:rsidRPr="00191294" w14:paraId="0D4A33BE" w14:textId="77777777" w:rsidTr="00FA668B">
        <w:trPr>
          <w:trHeight w:hRule="exact" w:val="360"/>
        </w:trPr>
        <w:tc>
          <w:tcPr>
            <w:tcW w:w="5850" w:type="dxa"/>
          </w:tcPr>
          <w:p w14:paraId="65C2E379" w14:textId="77777777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9D95CB" w14:textId="63B23963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249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317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80" w:type="dxa"/>
          </w:tcPr>
          <w:p w14:paraId="38883163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3A3E9350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251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817</w:t>
            </w:r>
          </w:p>
        </w:tc>
      </w:tr>
      <w:tr w:rsidR="00D94410" w:rsidRPr="00191294" w14:paraId="59FA1AC6" w14:textId="77777777" w:rsidTr="00FA668B">
        <w:trPr>
          <w:trHeight w:hRule="exact" w:val="360"/>
        </w:trPr>
        <w:tc>
          <w:tcPr>
            <w:tcW w:w="5850" w:type="dxa"/>
          </w:tcPr>
          <w:p w14:paraId="72AFC8C7" w14:textId="77777777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66271" w14:textId="1F8B289B" w:rsidR="00D94410" w:rsidRPr="00191294" w:rsidRDefault="006144E1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869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957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BEB7578" w14:textId="77777777" w:rsidR="00D94410" w:rsidRPr="00EB4A8C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59FB18F2" w:rsidR="00D94410" w:rsidRPr="00711709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875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3B96E25B" w14:textId="77777777" w:rsidTr="00FA668B">
        <w:trPr>
          <w:trHeight w:hRule="exact" w:val="360"/>
        </w:trPr>
        <w:tc>
          <w:tcPr>
            <w:tcW w:w="5850" w:type="dxa"/>
          </w:tcPr>
          <w:p w14:paraId="6AE1FC69" w14:textId="77777777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9D4A37" w14:textId="4B69CBAD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180" w:type="dxa"/>
          </w:tcPr>
          <w:p w14:paraId="7F352CC4" w14:textId="77777777" w:rsidR="00D94410" w:rsidRPr="00191294" w:rsidRDefault="00D94410" w:rsidP="007470F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3671F02C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760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</w:tbl>
    <w:p w14:paraId="01285460" w14:textId="77777777" w:rsidR="003D0F56" w:rsidRPr="00191294" w:rsidRDefault="003D0F56" w:rsidP="00FC6714">
      <w:pPr>
        <w:spacing w:before="120"/>
        <w:ind w:left="547" w:right="-29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191294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EB4A8C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EB4A8C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4A8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EB4A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D0F56" w:rsidRPr="00191294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EB4A8C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EB4A8C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4A8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EB4A8C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EB4A8C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B4A8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3C09" w:rsidRPr="00191294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B93C09" w:rsidRPr="00EB4A8C" w:rsidRDefault="00B93C09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284FD173" w:rsidR="00B93C09" w:rsidRPr="00EB4A8C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9F57396" w14:textId="77777777" w:rsidR="00B93C09" w:rsidRPr="00EB4A8C" w:rsidRDefault="00B93C09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6B346697" w:rsidR="00B93C09" w:rsidRPr="00EB4A8C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93C09" w:rsidRPr="00191294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B93C09" w:rsidRPr="00EB4A8C" w:rsidRDefault="00B93C09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620988F7" w:rsidR="00B93C09" w:rsidRPr="00EB4A8C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6E20F03" w14:textId="77777777" w:rsidR="00B93C09" w:rsidRPr="00EB4A8C" w:rsidRDefault="00B93C09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7F70E0F6" w:rsidR="00B93C09" w:rsidRPr="00EB4A8C" w:rsidRDefault="00E34EF5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D94410" w:rsidRPr="00191294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02EEDBD1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335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2B730F86" w14:textId="77777777" w:rsidR="00D94410" w:rsidRPr="00711709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2754DA" w14:textId="10051D1D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</w:p>
        </w:tc>
      </w:tr>
      <w:tr w:rsidR="00D94410" w:rsidRPr="00191294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D94410" w:rsidRPr="00191294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D94410" w:rsidRPr="00711709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D94410" w:rsidRPr="00711709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9F0E26" w14:textId="77777777" w:rsidR="00D94410" w:rsidRPr="00711709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94410" w:rsidRPr="00191294" w14:paraId="7561586D" w14:textId="77777777" w:rsidTr="00FA668B">
        <w:trPr>
          <w:trHeight w:hRule="exact" w:val="360"/>
        </w:trPr>
        <w:tc>
          <w:tcPr>
            <w:tcW w:w="5850" w:type="dxa"/>
          </w:tcPr>
          <w:p w14:paraId="26D05338" w14:textId="77777777" w:rsidR="00D94410" w:rsidRPr="00191294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155D64" w14:textId="690A61E2" w:rsidR="00D94410" w:rsidRPr="00711709" w:rsidRDefault="006144E1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BAC9B32" w14:textId="77777777" w:rsidR="00D94410" w:rsidRPr="00711709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73BB998C" w:rsidR="00D94410" w:rsidRPr="00711709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216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45CAC3F4" w14:textId="77777777" w:rsidTr="00FA668B">
        <w:trPr>
          <w:trHeight w:hRule="exact" w:val="360"/>
        </w:trPr>
        <w:tc>
          <w:tcPr>
            <w:tcW w:w="5850" w:type="dxa"/>
          </w:tcPr>
          <w:p w14:paraId="328A54B2" w14:textId="77777777" w:rsidR="00D94410" w:rsidRPr="00191294" w:rsidRDefault="00D94410" w:rsidP="007470F3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0BB254E0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557</w:t>
            </w:r>
          </w:p>
        </w:tc>
        <w:tc>
          <w:tcPr>
            <w:tcW w:w="180" w:type="dxa"/>
          </w:tcPr>
          <w:p w14:paraId="4E1FE9A4" w14:textId="77777777" w:rsidR="00D94410" w:rsidRPr="00711709" w:rsidRDefault="00D94410" w:rsidP="007470F3">
            <w:pPr>
              <w:tabs>
                <w:tab w:val="decimal" w:pos="8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03998DA4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866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  <w:tr w:rsidR="00D94410" w:rsidRPr="00191294" w14:paraId="4C8022C9" w14:textId="77777777" w:rsidTr="00433D72">
        <w:trPr>
          <w:trHeight w:hRule="exact" w:val="360"/>
        </w:trPr>
        <w:tc>
          <w:tcPr>
            <w:tcW w:w="8730" w:type="dxa"/>
            <w:gridSpan w:val="4"/>
          </w:tcPr>
          <w:p w14:paraId="0ECC3E56" w14:textId="77777777" w:rsidR="00D94410" w:rsidRPr="00EB4A8C" w:rsidRDefault="00D94410" w:rsidP="007470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szCs w:val="28"/>
              </w:rPr>
            </w:pPr>
            <w:r w:rsidRPr="00EB4A8C">
              <w:rPr>
                <w:rFonts w:ascii="Angsana New" w:hAnsi="Angsana New" w:cs="Angsana New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</w:tr>
      <w:tr w:rsidR="00D94410" w:rsidRPr="00191294" w14:paraId="6A78D6C5" w14:textId="77777777" w:rsidTr="00FA668B">
        <w:trPr>
          <w:trHeight w:hRule="exact" w:val="360"/>
        </w:trPr>
        <w:tc>
          <w:tcPr>
            <w:tcW w:w="5850" w:type="dxa"/>
          </w:tcPr>
          <w:p w14:paraId="6AC3660A" w14:textId="1406B192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52E727C" w14:textId="61F4FFF7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</w:p>
        </w:tc>
        <w:tc>
          <w:tcPr>
            <w:tcW w:w="180" w:type="dxa"/>
          </w:tcPr>
          <w:p w14:paraId="41EAEB9E" w14:textId="77777777" w:rsidR="00D94410" w:rsidRPr="00191294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5DEDCE" w14:textId="71284A9E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</w:p>
        </w:tc>
      </w:tr>
      <w:tr w:rsidR="00D94410" w:rsidRPr="00191294" w14:paraId="5B91BB2C" w14:textId="77777777" w:rsidTr="00FA668B">
        <w:trPr>
          <w:trHeight w:hRule="exact" w:val="360"/>
        </w:trPr>
        <w:tc>
          <w:tcPr>
            <w:tcW w:w="5850" w:type="dxa"/>
          </w:tcPr>
          <w:p w14:paraId="38D422CD" w14:textId="5BD78DA2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47E724" w14:textId="42224806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983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292</w:t>
            </w:r>
          </w:p>
        </w:tc>
        <w:tc>
          <w:tcPr>
            <w:tcW w:w="180" w:type="dxa"/>
          </w:tcPr>
          <w:p w14:paraId="0A7B33A9" w14:textId="77777777" w:rsidR="00D94410" w:rsidRPr="00191294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799D3B" w14:textId="6DE0F683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297</w:t>
            </w:r>
          </w:p>
        </w:tc>
      </w:tr>
      <w:tr w:rsidR="00D94410" w:rsidRPr="00191294" w14:paraId="7027BEE6" w14:textId="77777777" w:rsidTr="00FA668B">
        <w:trPr>
          <w:trHeight w:hRule="exact" w:val="360"/>
        </w:trPr>
        <w:tc>
          <w:tcPr>
            <w:tcW w:w="5850" w:type="dxa"/>
          </w:tcPr>
          <w:p w14:paraId="00C65F8E" w14:textId="77777777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4C7286" w14:textId="2A417F42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715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80" w:type="dxa"/>
          </w:tcPr>
          <w:p w14:paraId="70D25166" w14:textId="77777777" w:rsidR="00D94410" w:rsidRPr="00191294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89AFBD" w14:textId="3064E05D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898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317</w:t>
            </w:r>
          </w:p>
        </w:tc>
      </w:tr>
      <w:tr w:rsidR="00D94410" w:rsidRPr="00191294" w14:paraId="4F30C7A8" w14:textId="77777777" w:rsidTr="00FA668B">
        <w:trPr>
          <w:trHeight w:hRule="exact" w:val="360"/>
        </w:trPr>
        <w:tc>
          <w:tcPr>
            <w:tcW w:w="5850" w:type="dxa"/>
          </w:tcPr>
          <w:p w14:paraId="3FD36435" w14:textId="77777777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19129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81966" w14:textId="11F5F60E" w:rsidR="00D94410" w:rsidRPr="00191294" w:rsidRDefault="006144E1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499</w:t>
            </w:r>
            <w:r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B33738" w14:textId="77777777" w:rsidR="00D94410" w:rsidRPr="00191294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A3F08" w14:textId="5DCB795E" w:rsidR="00D94410" w:rsidRPr="00711709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815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197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42D659E2" w14:textId="77777777" w:rsidTr="00FA668B">
        <w:trPr>
          <w:trHeight w:hRule="exact" w:val="360"/>
        </w:trPr>
        <w:tc>
          <w:tcPr>
            <w:tcW w:w="5850" w:type="dxa"/>
          </w:tcPr>
          <w:p w14:paraId="1D686940" w14:textId="77777777" w:rsidR="00D94410" w:rsidRPr="00191294" w:rsidRDefault="00D94410" w:rsidP="007470F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19129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9A8155" w14:textId="1C6EF754" w:rsidR="00D94410" w:rsidRPr="00191294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335</w:t>
            </w:r>
            <w:r w:rsidR="006144E1" w:rsidRPr="006144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476085DA" w14:textId="77777777" w:rsidR="00D94410" w:rsidRPr="00191294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2F17B930" w:rsidR="00D94410" w:rsidRPr="00711709" w:rsidRDefault="00E34EF5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</w:p>
        </w:tc>
      </w:tr>
    </w:tbl>
    <w:p w14:paraId="5DB60F4F" w14:textId="77777777" w:rsidR="0007566C" w:rsidRDefault="0007566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14:paraId="0BAD6738" w14:textId="02E1413F" w:rsidR="00E142AA" w:rsidRPr="00191294" w:rsidRDefault="00E34EF5" w:rsidP="00762F56">
      <w:pPr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34EF5">
        <w:rPr>
          <w:rFonts w:ascii="Angsana New" w:hAnsi="Angsana New" w:cs="Angsana New"/>
          <w:b/>
          <w:bCs/>
          <w:snapToGrid w:val="0"/>
          <w:lang w:val="en-US"/>
        </w:rPr>
        <w:lastRenderedPageBreak/>
        <w:t>1</w:t>
      </w:r>
      <w:r w:rsidRPr="00E34EF5">
        <w:rPr>
          <w:rFonts w:ascii="Angsana New" w:hAnsi="Angsana New" w:cs="Angsana New" w:hint="cs"/>
          <w:b/>
          <w:bCs/>
          <w:snapToGrid w:val="0"/>
          <w:lang w:val="en-US"/>
        </w:rPr>
        <w:t>7</w:t>
      </w:r>
      <w:r w:rsidR="00E142AA" w:rsidRPr="0019129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142AA" w:rsidRPr="0019129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142AA" w:rsidRPr="00191294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</w:p>
    <w:p w14:paraId="165D75B6" w14:textId="77777777" w:rsidR="00E142AA" w:rsidRPr="00191294" w:rsidRDefault="00E142AA" w:rsidP="00E142AA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หุ้นกู้ ประกอบด้วย</w:t>
      </w:r>
    </w:p>
    <w:p w14:paraId="1A797A98" w14:textId="77777777" w:rsidR="00E142AA" w:rsidRPr="00191294" w:rsidRDefault="00E142AA" w:rsidP="00E142AA">
      <w:pPr>
        <w:ind w:left="547" w:right="65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0"/>
        <w:gridCol w:w="1369"/>
        <w:gridCol w:w="144"/>
        <w:gridCol w:w="1368"/>
      </w:tblGrid>
      <w:tr w:rsidR="00167D7B" w:rsidRPr="00191294" w14:paraId="7CD48CCA" w14:textId="77777777" w:rsidTr="00167D7B">
        <w:tc>
          <w:tcPr>
            <w:tcW w:w="5840" w:type="dxa"/>
          </w:tcPr>
          <w:p w14:paraId="4160EAE4" w14:textId="77777777" w:rsidR="00167D7B" w:rsidRPr="00191294" w:rsidRDefault="00167D7B" w:rsidP="00167D7B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3E200638" w14:textId="77777777" w:rsidR="00952C15" w:rsidRDefault="00167D7B" w:rsidP="00167D7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  <w:r w:rsidR="00952C1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</w:p>
          <w:p w14:paraId="6D9B6091" w14:textId="77777777" w:rsidR="00167D7B" w:rsidRPr="00191294" w:rsidRDefault="00952C15" w:rsidP="00167D7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7D9F" w:rsidRPr="00191294" w14:paraId="147C0D4A" w14:textId="77777777" w:rsidTr="00167D7B">
        <w:tc>
          <w:tcPr>
            <w:tcW w:w="5840" w:type="dxa"/>
          </w:tcPr>
          <w:p w14:paraId="532E9FF0" w14:textId="77777777" w:rsidR="00E87D9F" w:rsidRPr="00191294" w:rsidRDefault="00E87D9F" w:rsidP="00167D7B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14:paraId="3EBAADBA" w14:textId="77777777" w:rsidR="00E87D9F" w:rsidRPr="00191294" w:rsidRDefault="00E87D9F" w:rsidP="00167D7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1AA795DC" w14:textId="77777777" w:rsidR="00E87D9F" w:rsidRPr="00191294" w:rsidRDefault="00E87D9F" w:rsidP="00167D7B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2A2CD1DE" w14:textId="77777777" w:rsidR="00E87D9F" w:rsidRPr="00191294" w:rsidRDefault="00E87D9F" w:rsidP="00167D7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3C09" w:rsidRPr="00191294" w14:paraId="30751360" w14:textId="77777777" w:rsidTr="00167D7B">
        <w:tc>
          <w:tcPr>
            <w:tcW w:w="5840" w:type="dxa"/>
          </w:tcPr>
          <w:p w14:paraId="761688FA" w14:textId="77777777" w:rsidR="00B93C09" w:rsidRPr="00191294" w:rsidRDefault="00B93C09" w:rsidP="00B93C09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14:paraId="5991C865" w14:textId="6B3E9DEB" w:rsidR="00B93C09" w:rsidRPr="00191294" w:rsidRDefault="00E34EF5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93C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48C1A1FC" w14:textId="77777777" w:rsidR="00B93C09" w:rsidRPr="00191294" w:rsidRDefault="00B93C09" w:rsidP="00B93C09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47700B7A" w14:textId="31BE3D5D" w:rsidR="00B93C09" w:rsidRPr="00191294" w:rsidRDefault="00E34EF5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93C09"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93C09" w:rsidRPr="00191294" w14:paraId="2783AD2E" w14:textId="77777777" w:rsidTr="00167D7B">
        <w:tc>
          <w:tcPr>
            <w:tcW w:w="5840" w:type="dxa"/>
          </w:tcPr>
          <w:p w14:paraId="16750B5D" w14:textId="77777777" w:rsidR="00B93C09" w:rsidRPr="00191294" w:rsidRDefault="00B93C09" w:rsidP="00B93C09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14:paraId="2341BF2F" w14:textId="4A2EA045" w:rsidR="00B93C09" w:rsidRPr="00191294" w:rsidRDefault="00E34EF5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C504418" w14:textId="77777777" w:rsidR="00B93C09" w:rsidRPr="00191294" w:rsidRDefault="00B93C09" w:rsidP="00B93C09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E511447" w14:textId="57AA641A" w:rsidR="00B93C09" w:rsidRPr="00191294" w:rsidRDefault="00E34EF5" w:rsidP="00B93C09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3F5112A2" w14:textId="77777777" w:rsidTr="00167D7B">
        <w:tc>
          <w:tcPr>
            <w:tcW w:w="5840" w:type="dxa"/>
          </w:tcPr>
          <w:p w14:paraId="019778D5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0342EB" w14:textId="3E31A4BF" w:rsidR="00D94410" w:rsidRPr="00711709" w:rsidRDefault="00E34EF5" w:rsidP="00D94410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0D0502"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981</w:t>
            </w:r>
            <w:r w:rsidR="000D0502"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534</w:t>
            </w:r>
            <w:r w:rsidR="000D0502"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</w:tcPr>
          <w:p w14:paraId="372B0C69" w14:textId="77777777" w:rsidR="00D94410" w:rsidRPr="00711709" w:rsidRDefault="00D94410" w:rsidP="00D94410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987F1BA" w14:textId="3FE656C6" w:rsidR="00D94410" w:rsidRPr="00711709" w:rsidRDefault="00E34EF5" w:rsidP="00D94410">
            <w:pPr>
              <w:tabs>
                <w:tab w:val="decimal" w:pos="1265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034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94410" w:rsidRPr="00191294" w14:paraId="43A987BB" w14:textId="77777777" w:rsidTr="00167D7B">
        <w:tc>
          <w:tcPr>
            <w:tcW w:w="5840" w:type="dxa"/>
          </w:tcPr>
          <w:p w14:paraId="2444B52F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ค่าใช้จ่ายทางตรงในการออก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</w:t>
            </w:r>
            <w:r w:rsidRPr="00191294">
              <w:rPr>
                <w:rFonts w:ascii="Angsana New" w:hAnsi="Angsana New" w:cs="Angsana New"/>
                <w:szCs w:val="28"/>
                <w:cs/>
              </w:rPr>
              <w:t>รอตัดจ่าย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787DD" w14:textId="21776338" w:rsidR="00D94410" w:rsidRPr="00711709" w:rsidRDefault="000D0502" w:rsidP="00D94410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1F54278B" w14:textId="77777777" w:rsidR="00D94410" w:rsidRPr="00711709" w:rsidRDefault="00D94410" w:rsidP="00D94410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DB584" w14:textId="76726F87" w:rsidR="00D94410" w:rsidRPr="00711709" w:rsidRDefault="00D94410" w:rsidP="00D94410">
            <w:pPr>
              <w:tabs>
                <w:tab w:val="decimal" w:pos="1265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788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719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94410" w:rsidRPr="00191294" w14:paraId="03A257D1" w14:textId="77777777" w:rsidTr="00167D7B">
        <w:tc>
          <w:tcPr>
            <w:tcW w:w="5840" w:type="dxa"/>
          </w:tcPr>
          <w:p w14:paraId="59C8F7A9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napToGrid w:val="0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D1E95C" w14:textId="6E2ECF03" w:rsidR="00D94410" w:rsidRPr="00711709" w:rsidRDefault="00E34EF5" w:rsidP="00D94410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0D0502"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0D0502"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292</w:t>
            </w:r>
            <w:r w:rsidR="000D0502"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" w:type="dxa"/>
            <w:vAlign w:val="center"/>
          </w:tcPr>
          <w:p w14:paraId="48F23587" w14:textId="77777777" w:rsidR="00D94410" w:rsidRPr="00711709" w:rsidRDefault="00D94410" w:rsidP="00D94410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FC6459" w14:textId="661565AE" w:rsidR="00D94410" w:rsidRPr="00711709" w:rsidRDefault="00E34EF5" w:rsidP="00D94410">
            <w:pPr>
              <w:tabs>
                <w:tab w:val="decimal" w:pos="1265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245</w:t>
            </w:r>
            <w:r w:rsidR="00D94410"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281</w:t>
            </w:r>
          </w:p>
        </w:tc>
      </w:tr>
      <w:tr w:rsidR="00D94410" w:rsidRPr="00191294" w14:paraId="294DE921" w14:textId="77777777" w:rsidTr="00937052">
        <w:tc>
          <w:tcPr>
            <w:tcW w:w="5840" w:type="dxa"/>
          </w:tcPr>
          <w:p w14:paraId="060FAA39" w14:textId="77777777" w:rsidR="00D94410" w:rsidRPr="00191294" w:rsidRDefault="00D94410" w:rsidP="00D944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1F026" w14:textId="2F020569" w:rsidR="00D94410" w:rsidRPr="00711709" w:rsidRDefault="000D0502" w:rsidP="00D94410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292</w:t>
            </w: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Pr="000D050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3F66B86C" w14:textId="77777777" w:rsidR="00D94410" w:rsidRPr="00711709" w:rsidRDefault="00D94410" w:rsidP="00D94410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62BDE02C" w14:textId="0EE348B3" w:rsidR="00D94410" w:rsidRPr="00711709" w:rsidRDefault="00D94410" w:rsidP="00D94410">
            <w:pPr>
              <w:tabs>
                <w:tab w:val="decimal" w:pos="1265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245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281</w:t>
            </w: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0D0502" w:rsidRPr="00191294" w14:paraId="6523713F" w14:textId="77777777" w:rsidTr="00937052">
        <w:tc>
          <w:tcPr>
            <w:tcW w:w="5840" w:type="dxa"/>
          </w:tcPr>
          <w:p w14:paraId="2CF5551B" w14:textId="77777777" w:rsidR="000D0502" w:rsidRPr="00191294" w:rsidRDefault="000D0502" w:rsidP="000D05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napToGrid w:val="0"/>
                <w:szCs w:val="28"/>
              </w:rPr>
            </w:pPr>
            <w:r w:rsidRPr="00191294">
              <w:rPr>
                <w:rFonts w:ascii="Angsana New" w:hAnsi="Angsana New" w:cs="Angsana New"/>
                <w:snapToGrid w:val="0"/>
                <w:szCs w:val="28"/>
              </w:rPr>
              <w:t xml:space="preserve">       </w:t>
            </w:r>
            <w:r w:rsidRPr="00191294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CEB689" w14:textId="77777777" w:rsidR="000D0502" w:rsidRPr="00711709" w:rsidRDefault="000D0502" w:rsidP="000D0502">
            <w:pPr>
              <w:tabs>
                <w:tab w:val="decimal" w:pos="72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73D9BC8" w14:textId="77777777" w:rsidR="000D0502" w:rsidRPr="00711709" w:rsidRDefault="000D0502" w:rsidP="000D0502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E24B8" w14:textId="77777777" w:rsidR="000D0502" w:rsidRPr="00711709" w:rsidRDefault="000D0502" w:rsidP="000D0502">
            <w:pPr>
              <w:tabs>
                <w:tab w:val="decimal" w:pos="72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293BED40" w14:textId="69729D11" w:rsidR="00E142AA" w:rsidRPr="00191294" w:rsidRDefault="00E142AA" w:rsidP="006702BB">
      <w:pPr>
        <w:pStyle w:val="BodyTextIndent"/>
        <w:tabs>
          <w:tab w:val="left" w:pos="4680"/>
        </w:tabs>
        <w:spacing w:before="240" w:after="12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27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เมษายน </w:t>
      </w:r>
      <w:r w:rsidR="00E34EF5" w:rsidRPr="00E34EF5">
        <w:rPr>
          <w:rFonts w:ascii="Angsana New" w:hAnsi="Angsana New" w:cs="Angsana New"/>
          <w:lang w:val="en-US"/>
        </w:rPr>
        <w:t>2560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>ที่ประชุมสามัญผู้ถือหุ้นมีมติให้บริษัทออกและเสนอขายหุ้นกู้โดยมูลค่ารวม</w:t>
      </w:r>
      <w:r w:rsidRPr="00191294">
        <w:rPr>
          <w:rFonts w:ascii="Angsana New" w:hAnsi="Angsana New" w:cs="Angsana New"/>
          <w:spacing w:val="-6"/>
          <w:cs/>
          <w:lang w:val="en-US"/>
        </w:rPr>
        <w:t xml:space="preserve">ของหุ้นกู้ที่ยังไม่ได้ไถ่ถอน ณ ขณะใดขณะหนึ่ง กำหนดไว้ไม่เกิน </w:t>
      </w:r>
      <w:r w:rsidR="00E34EF5" w:rsidRPr="00E34EF5">
        <w:rPr>
          <w:rFonts w:ascii="Angsana New" w:hAnsi="Angsana New" w:cs="Angsana New"/>
          <w:spacing w:val="-6"/>
          <w:lang w:val="en-US"/>
        </w:rPr>
        <w:t>5</w:t>
      </w:r>
      <w:r w:rsidRPr="00191294">
        <w:rPr>
          <w:rFonts w:ascii="Angsana New" w:hAnsi="Angsana New" w:cs="Angsana New"/>
          <w:spacing w:val="-6"/>
          <w:lang w:val="en-US"/>
        </w:rPr>
        <w:t>,</w:t>
      </w:r>
      <w:r w:rsidR="00E34EF5" w:rsidRPr="00E34EF5">
        <w:rPr>
          <w:rFonts w:ascii="Angsana New" w:hAnsi="Angsana New" w:cs="Angsana New"/>
          <w:spacing w:val="-6"/>
          <w:lang w:val="en-US"/>
        </w:rPr>
        <w:t>000</w:t>
      </w:r>
      <w:r w:rsidRPr="00191294">
        <w:rPr>
          <w:rFonts w:ascii="Angsana New" w:hAnsi="Angsana New" w:cs="Angsana New"/>
          <w:spacing w:val="-6"/>
          <w:lang w:val="en-US"/>
        </w:rPr>
        <w:t xml:space="preserve"> </w:t>
      </w:r>
      <w:r w:rsidRPr="00191294">
        <w:rPr>
          <w:rFonts w:ascii="Angsana New" w:hAnsi="Angsana New" w:cs="Angsana New"/>
          <w:spacing w:val="-6"/>
          <w:cs/>
          <w:lang w:val="en-US"/>
        </w:rPr>
        <w:t xml:space="preserve">ล้านบาท ต่อมาเมื่อวันที่                  </w:t>
      </w:r>
      <w:r w:rsidR="00E34EF5" w:rsidRPr="00E34EF5">
        <w:rPr>
          <w:rFonts w:ascii="Angsana New" w:hAnsi="Angsana New" w:cs="Angsana New"/>
          <w:spacing w:val="-6"/>
          <w:lang w:val="en-US"/>
        </w:rPr>
        <w:t>24</w:t>
      </w:r>
      <w:r w:rsidRPr="00191294">
        <w:rPr>
          <w:rFonts w:ascii="Angsana New" w:hAnsi="Angsana New" w:cs="Angsana New"/>
          <w:spacing w:val="-6"/>
          <w:lang w:val="en-US"/>
        </w:rPr>
        <w:t xml:space="preserve"> </w:t>
      </w:r>
      <w:r w:rsidRPr="00191294">
        <w:rPr>
          <w:rFonts w:ascii="Angsana New" w:hAnsi="Angsana New" w:cs="Angsana New"/>
          <w:spacing w:val="-6"/>
          <w:cs/>
          <w:lang w:val="en-US"/>
        </w:rPr>
        <w:t>กุมภาพันธ์</w:t>
      </w:r>
      <w:r w:rsidRPr="00191294">
        <w:rPr>
          <w:rFonts w:ascii="Angsana New" w:hAnsi="Angsana New" w:cs="Angsana New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2563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E34EF5" w:rsidRPr="00E34EF5">
        <w:rPr>
          <w:rFonts w:ascii="Angsana New" w:hAnsi="Angsana New" w:cs="Angsana New"/>
          <w:lang w:val="en-US"/>
        </w:rPr>
        <w:t>2</w:t>
      </w:r>
      <w:r w:rsidRPr="00191294">
        <w:rPr>
          <w:rFonts w:ascii="Angsana New" w:hAnsi="Angsana New" w:cs="Angsana New"/>
          <w:lang w:val="en-US"/>
        </w:rPr>
        <w:t>,</w:t>
      </w:r>
      <w:r w:rsidR="00E34EF5" w:rsidRPr="00E34EF5">
        <w:rPr>
          <w:rFonts w:ascii="Angsana New" w:hAnsi="Angsana New" w:cs="Angsana New"/>
          <w:lang w:val="en-US"/>
        </w:rPr>
        <w:t>000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E34EF5" w:rsidRPr="00E34EF5">
        <w:rPr>
          <w:rFonts w:ascii="Angsana New" w:hAnsi="Angsana New" w:cs="Angsana New"/>
          <w:lang w:val="en-US"/>
        </w:rPr>
        <w:t>7</w:t>
      </w:r>
      <w:r w:rsidRPr="00191294">
        <w:rPr>
          <w:rFonts w:ascii="Angsana New" w:hAnsi="Angsana New" w:cs="Angsana New"/>
          <w:lang w:val="en-US"/>
        </w:rPr>
        <w:t>,</w:t>
      </w:r>
      <w:r w:rsidR="00E34EF5" w:rsidRPr="00E34EF5">
        <w:rPr>
          <w:rFonts w:ascii="Angsana New" w:hAnsi="Angsana New" w:cs="Angsana New"/>
          <w:lang w:val="en-US"/>
        </w:rPr>
        <w:t>000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>ล้านบาท โดยบริษัทได้ออกจำหน่ายหุ้นกู้ ดังนี้</w:t>
      </w:r>
    </w:p>
    <w:p w14:paraId="7B09788D" w14:textId="0C544D05" w:rsidR="0007566C" w:rsidRDefault="00E34EF5" w:rsidP="00110232">
      <w:pPr>
        <w:pStyle w:val="BodyTextIndent"/>
        <w:tabs>
          <w:tab w:val="left" w:pos="1170"/>
        </w:tabs>
        <w:spacing w:before="120" w:after="120"/>
        <w:ind w:left="1166" w:hanging="619"/>
        <w:jc w:val="thaiDistribute"/>
        <w:rPr>
          <w:rFonts w:ascii="Angsana New" w:hAnsi="Angsana New" w:cs="Angsana New"/>
          <w:snapToGrid w:val="0"/>
          <w:spacing w:val="-8"/>
          <w:cs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t>1</w:t>
      </w:r>
      <w:r w:rsidRPr="00E34EF5">
        <w:rPr>
          <w:rFonts w:ascii="Angsana New" w:hAnsi="Angsana New" w:cs="Angsana New" w:hint="cs"/>
          <w:snapToGrid w:val="0"/>
          <w:lang w:val="en-US"/>
        </w:rPr>
        <w:t>7</w:t>
      </w:r>
      <w:r w:rsidR="00E447D9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E142AA" w:rsidRPr="00191294">
        <w:rPr>
          <w:rFonts w:ascii="Angsana New" w:hAnsi="Angsana New" w:cs="Angsana New"/>
          <w:snapToGrid w:val="0"/>
          <w:lang w:val="en-US"/>
        </w:rPr>
        <w:tab/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มิถุนายน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2561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บริษัทออกจำหน่ายหุ้นกู้อายุ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ปี จำนวน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7E0A50" w:rsidRPr="00191294">
        <w:rPr>
          <w:rFonts w:ascii="Angsana New" w:hAnsi="Angsana New" w:cs="Angsana New"/>
          <w:snapToGrid w:val="0"/>
          <w:spacing w:val="-8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000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ล้านบาท ให้แก่นักลงทุนสถาบัน และ/หรือผู้ลงทุนรายใหญ่</w:t>
      </w:r>
      <w:r w:rsidR="007E0A50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มีหลักประกันและมีผู้แทนผู้ถือหุ้นกู้</w:t>
      </w:r>
      <w:r w:rsidR="007E0A50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 ร้อยละ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7</w:t>
      </w:r>
      <w:r w:rsidR="007E0A50" w:rsidRPr="00191294">
        <w:rPr>
          <w:rFonts w:ascii="Angsana New" w:hAnsi="Angsana New" w:cs="Angsana New"/>
          <w:snapToGrid w:val="0"/>
          <w:spacing w:val="-8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00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ต่อปี ชำระดอกเบี้ยทุก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3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เดือน กำหนดจ่ายดอกเบี้ยงวดแรกในวันที่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กันยายน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2561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มิถุนายน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2563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โดยบริษัทได้จดจำนองที่ดินบางส่วนซึ่งมีมูลค่าตามบัญชี ณ 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931854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60C75">
        <w:rPr>
          <w:rFonts w:ascii="Angsana New" w:hAnsi="Angsana New" w:cs="Angsana New" w:hint="cs"/>
          <w:snapToGrid w:val="0"/>
          <w:spacing w:val="-8"/>
          <w:cs/>
          <w:lang w:val="en-US"/>
        </w:rPr>
        <w:t>มีนาคม</w:t>
      </w:r>
      <w:r w:rsidR="00931854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="007C24C1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C24C1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และวันที่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7C24C1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ธันวาคม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7E0A50" w:rsidRPr="0030239D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E0A50" w:rsidRPr="0030239D">
        <w:rPr>
          <w:rFonts w:ascii="Angsana New" w:hAnsi="Angsana New" w:cs="Angsana New"/>
          <w:snapToGrid w:val="0"/>
          <w:spacing w:val="-8"/>
          <w:cs/>
          <w:lang w:val="en-US"/>
        </w:rPr>
        <w:t>จำนวน</w:t>
      </w:r>
      <w:r w:rsidR="009E3963" w:rsidRPr="0030239D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EE3D9A" w:rsidRPr="0030239D">
        <w:rPr>
          <w:rFonts w:ascii="Angsana New" w:hAnsi="Angsana New" w:cs="Angsana New"/>
          <w:snapToGrid w:val="0"/>
          <w:spacing w:val="-8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358</w:t>
      </w:r>
      <w:r w:rsidR="00EE3D9A" w:rsidRPr="0030239D">
        <w:rPr>
          <w:rFonts w:ascii="Angsana New" w:hAnsi="Angsana New" w:cs="Angsana New"/>
          <w:snapToGrid w:val="0"/>
          <w:spacing w:val="-8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43</w:t>
      </w:r>
      <w:r w:rsidR="0030239D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ล้านบาท </w:t>
      </w:r>
      <w:r w:rsidR="0045142C" w:rsidRPr="00191294">
        <w:rPr>
          <w:rFonts w:ascii="Angsana New" w:hAnsi="Angsana New" w:cs="Angsana New"/>
          <w:snapToGrid w:val="0"/>
          <w:spacing w:val="-8"/>
          <w:lang w:val="en-US"/>
        </w:rPr>
        <w:t>(</w:t>
      </w:r>
      <w:r w:rsidR="0045142C" w:rsidRPr="0019129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ดูหมายเหตุข้อ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10</w:t>
      </w:r>
      <w:r w:rsidR="002E3E3F" w:rsidRPr="00191294">
        <w:rPr>
          <w:rFonts w:ascii="Angsana New" w:hAnsi="Angsana New" w:cs="Angsana New"/>
          <w:snapToGrid w:val="0"/>
          <w:spacing w:val="-8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2</w:t>
      </w:r>
      <w:r w:rsidR="0045142C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) 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7E0A50" w:rsidRPr="00191294">
        <w:rPr>
          <w:rFonts w:ascii="Angsana New" w:hAnsi="Angsana New" w:cs="Angsana New"/>
          <w:snapToGrid w:val="0"/>
          <w:spacing w:val="-8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8"/>
          <w:lang w:val="en-US"/>
        </w:rPr>
        <w:t>000</w:t>
      </w:r>
      <w:r w:rsidR="007E0A50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ล้านบาท</w:t>
      </w:r>
    </w:p>
    <w:p w14:paraId="60D10B02" w14:textId="77777777" w:rsidR="0007566C" w:rsidRDefault="0007566C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8"/>
          <w:cs/>
          <w:lang w:val="en-US" w:eastAsia="x-none"/>
        </w:rPr>
      </w:pPr>
      <w:r>
        <w:rPr>
          <w:rFonts w:ascii="Angsana New" w:hAnsi="Angsana New" w:cs="Angsana New"/>
          <w:snapToGrid w:val="0"/>
          <w:spacing w:val="-8"/>
          <w:cs/>
          <w:lang w:val="en-US"/>
        </w:rPr>
        <w:br w:type="page"/>
      </w:r>
    </w:p>
    <w:p w14:paraId="3562C44A" w14:textId="510B7079" w:rsidR="009E3963" w:rsidRPr="00191294" w:rsidRDefault="007E0A50" w:rsidP="00110232">
      <w:pPr>
        <w:pStyle w:val="BodyTextIndent"/>
        <w:tabs>
          <w:tab w:val="left" w:pos="1170"/>
        </w:tabs>
        <w:spacing w:before="120" w:after="120"/>
        <w:ind w:left="1166" w:firstLine="0"/>
        <w:jc w:val="thaiDistribute"/>
        <w:rPr>
          <w:rFonts w:ascii="Angsana New" w:hAnsi="Angsana New" w:cs="Angsana New"/>
          <w:snapToGrid w:val="0"/>
          <w:spacing w:val="4"/>
          <w:lang w:val="en-US"/>
        </w:rPr>
      </w:pP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lastRenderedPageBreak/>
        <w:t xml:space="preserve">นอกจากนั้นบริษัทได้จำนำเงินลงทุนในหุ้นสามัญบางส่วนเพื่อเป็นหลักประกัน ซึ่งมีมูลค่าตามบัญชี ณ 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A60C75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60C75">
        <w:rPr>
          <w:rFonts w:ascii="Angsana New" w:hAnsi="Angsana New" w:cs="Angsana New" w:hint="cs"/>
          <w:snapToGrid w:val="0"/>
          <w:spacing w:val="-8"/>
          <w:cs/>
          <w:lang w:val="en-US"/>
        </w:rPr>
        <w:t>มีนาคม</w:t>
      </w:r>
      <w:r w:rsidR="00A60C75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="00A60C75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60C75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A60C75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60C75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A60C75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30239D">
        <w:rPr>
          <w:rFonts w:ascii="Angsana New" w:hAnsi="Angsana New" w:cs="Angsana New"/>
          <w:snapToGrid w:val="0"/>
          <w:spacing w:val="-6"/>
          <w:cs/>
          <w:lang w:val="en-US"/>
        </w:rPr>
        <w:t>จำนวน</w:t>
      </w:r>
      <w:r w:rsidR="002E1D9D" w:rsidRPr="0030239D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41</w:t>
      </w:r>
      <w:r w:rsidR="0030239D" w:rsidRPr="0030239D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60</w:t>
      </w:r>
      <w:r w:rsidR="008665E5" w:rsidRPr="0030239D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8665E5" w:rsidRPr="0030239D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ล้านบาท </w:t>
      </w:r>
      <w:r w:rsidR="008665E5" w:rsidRPr="00952C15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และ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45</w:t>
      </w:r>
      <w:r w:rsidR="00EE3D9A" w:rsidRPr="00952C15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50</w:t>
      </w:r>
      <w:r w:rsidRPr="00952C15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952C15">
        <w:rPr>
          <w:rFonts w:ascii="Angsana New" w:hAnsi="Angsana New" w:cs="Angsana New"/>
          <w:snapToGrid w:val="0"/>
          <w:spacing w:val="-6"/>
          <w:cs/>
          <w:lang w:val="en-US"/>
        </w:rPr>
        <w:t>ล้านบาท</w:t>
      </w:r>
      <w:r w:rsidR="008665E5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ตามลำดับ</w:t>
      </w:r>
      <w:r w:rsidR="009E3963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2E3E3F" w:rsidRPr="00191294">
        <w:rPr>
          <w:rFonts w:ascii="Angsana New" w:hAnsi="Angsana New" w:cs="Angsana New"/>
          <w:snapToGrid w:val="0"/>
          <w:lang w:val="en-US"/>
        </w:rPr>
        <w:t>(</w:t>
      </w:r>
      <w:r w:rsidR="002E3E3F" w:rsidRPr="00191294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E34EF5" w:rsidRPr="00E34EF5">
        <w:rPr>
          <w:rFonts w:ascii="Angsana New" w:hAnsi="Angsana New" w:cs="Angsana New"/>
          <w:snapToGrid w:val="0"/>
          <w:lang w:val="en-US"/>
        </w:rPr>
        <w:t>9</w:t>
      </w:r>
      <w:r w:rsidR="002E3E3F" w:rsidRPr="00191294">
        <w:rPr>
          <w:rFonts w:ascii="Angsana New" w:hAnsi="Angsana New" w:cs="Angsana New"/>
          <w:snapToGrid w:val="0"/>
          <w:lang w:val="en-US"/>
        </w:rPr>
        <w:t xml:space="preserve">) </w:t>
      </w:r>
      <w:r w:rsidR="009E3963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ภายใต้เงื่อนไขที่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9E3963" w:rsidRPr="00191294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9E3963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9E3963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เท่า </w:t>
      </w:r>
      <w:r w:rsidR="00B357FA" w:rsidRPr="00191294">
        <w:rPr>
          <w:rFonts w:ascii="Angsana New" w:hAnsi="Angsana New" w:cs="Angsana New"/>
          <w:snapToGrid w:val="0"/>
          <w:spacing w:val="-6"/>
          <w:cs/>
          <w:lang w:val="en-US"/>
        </w:rPr>
        <w:t>โดยทำการคำนวณอัตราส่วนดังกล่าว ณ วันที่ออกหุ้นกู้</w:t>
      </w:r>
      <w:r w:rsidR="00B357FA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B357FA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>ทั้งนี้</w:t>
      </w:r>
      <w:r w:rsidR="00880F18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4404B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ณ </w:t>
      </w:r>
      <w:r w:rsidR="00880F18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EE3D9A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>
        <w:rPr>
          <w:rFonts w:ascii="Angsana New" w:hAnsi="Angsana New" w:cs="Angsana New" w:hint="cs"/>
          <w:snapToGrid w:val="0"/>
          <w:spacing w:val="-8"/>
          <w:cs/>
          <w:lang w:val="en-US"/>
        </w:rPr>
        <w:t>มีนาคม</w:t>
      </w:r>
      <w:r w:rsidR="00EE3D9A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="00EE3D9A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EE3D9A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EE3D9A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357FA" w:rsidRPr="00191294">
        <w:rPr>
          <w:rFonts w:ascii="Angsana New" w:hAnsi="Angsana New" w:cs="Angsana New"/>
          <w:snapToGrid w:val="0"/>
          <w:spacing w:val="-10"/>
          <w:cs/>
          <w:lang w:val="en-US"/>
        </w:rPr>
        <w:t>บริษัทสามารถปฏิบัติตามเงื่อนไขที่ต้องดำรงอัตราส่วนดังกล่าวได้</w:t>
      </w:r>
    </w:p>
    <w:p w14:paraId="29112985" w14:textId="2DE64CCB" w:rsidR="009E3963" w:rsidRPr="00191294" w:rsidRDefault="009E3963" w:rsidP="00110232">
      <w:pPr>
        <w:pStyle w:val="BodyTextIndent"/>
        <w:tabs>
          <w:tab w:val="left" w:pos="1170"/>
        </w:tabs>
        <w:spacing w:before="120" w:after="120"/>
        <w:ind w:left="1166" w:firstLine="0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2563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>บริษัทได้รับอนุมัติจาก</w:t>
      </w:r>
      <w:r w:rsidRPr="00191294">
        <w:rPr>
          <w:rFonts w:ascii="Angsana New" w:hAnsi="Angsana New" w:cs="Angsana New" w:hint="cs"/>
          <w:snapToGrid w:val="0"/>
          <w:spacing w:val="4"/>
          <w:cs/>
          <w:lang w:val="en-US"/>
        </w:rPr>
        <w:t>ที่ประชุม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>ผู้ถือหุ้นกู้ให้ขยายระยะเวลาครบ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กำหนดชำระคืนออกไปอีก 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ปี โดยหุ้นกู้ครบกำหนดชำระคืนในวันที่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lang w:val="en-US"/>
        </w:rPr>
        <w:t>2564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และอนุมัติให้</w:t>
      </w:r>
      <w:r w:rsidRPr="00191294">
        <w:rPr>
          <w:rFonts w:ascii="Angsana New" w:hAnsi="Angsana New" w:cs="Angsana New"/>
          <w:snapToGrid w:val="0"/>
          <w:spacing w:val="-14"/>
          <w:cs/>
          <w:lang w:val="en-US"/>
        </w:rPr>
        <w:t xml:space="preserve">เปลี่ยนอัตราดอกเบี้ยของหุ้นกู้เป็นร้อยละ </w:t>
      </w:r>
      <w:r w:rsidR="00E34EF5" w:rsidRPr="00E34EF5">
        <w:rPr>
          <w:rFonts w:ascii="Angsana New" w:hAnsi="Angsana New" w:cs="Angsana New"/>
          <w:snapToGrid w:val="0"/>
          <w:spacing w:val="-14"/>
          <w:lang w:val="en-US"/>
        </w:rPr>
        <w:t>7</w:t>
      </w:r>
      <w:r w:rsidRPr="00191294">
        <w:rPr>
          <w:rFonts w:ascii="Angsana New" w:hAnsi="Angsana New" w:cs="Angsana New"/>
          <w:snapToGrid w:val="0"/>
          <w:spacing w:val="-1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14"/>
          <w:lang w:val="en-US"/>
        </w:rPr>
        <w:t>50</w:t>
      </w:r>
      <w:r w:rsidRPr="00191294">
        <w:rPr>
          <w:rFonts w:ascii="Angsana New" w:hAnsi="Angsana New" w:cs="Angsana New"/>
          <w:snapToGrid w:val="0"/>
          <w:spacing w:val="-1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14"/>
          <w:cs/>
          <w:lang w:val="en-US"/>
        </w:rPr>
        <w:t>ต่อปี รวมทั้งอนุมัติให้คืนเงินต้นก่อนวันครบกำหนด</w:t>
      </w:r>
      <w:r w:rsidRPr="00191294">
        <w:rPr>
          <w:rFonts w:ascii="Angsana New" w:hAnsi="Angsana New" w:cs="Angsana New"/>
          <w:snapToGrid w:val="0"/>
          <w:cs/>
          <w:lang w:val="en-US"/>
        </w:rPr>
        <w:t>ชำระ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200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>ล้านบาท โดยกำหนดชำระคืนเงินต้นบางส่วนในวันที่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2563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ล้านบาท และวันที่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2563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100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ล้านบาท </w:t>
      </w:r>
    </w:p>
    <w:p w14:paraId="1272969B" w14:textId="4CA60474" w:rsidR="000A1468" w:rsidRPr="00191294" w:rsidRDefault="00781412" w:rsidP="003A0B4A">
      <w:pPr>
        <w:pStyle w:val="BodyTextIndent"/>
        <w:tabs>
          <w:tab w:val="left" w:pos="1170"/>
        </w:tabs>
        <w:spacing w:before="120"/>
        <w:ind w:left="1166" w:hanging="14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8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2564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บริษัทได้รับอนุมัติจาก</w:t>
      </w:r>
      <w:r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>ที่ประชุม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ผู้ถือหุ้นกู้ให้ขยายระยะเวลาครบกำหนด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ชำระคืนออกไปอีก 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ปี โดยหุ้นกู้ครบกำหนดชำระคืนในวันที่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lang w:val="en-US"/>
        </w:rPr>
        <w:t>2565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และเมื่อวันที่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พฤษภาคม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2565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บริษัทได้รับอนุมัติจาก</w:t>
      </w:r>
      <w:r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>ที่ประชุม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ผู้ถือหุ้นกู้ให้ขยายระยะเวลาครบกำหนด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ชำระคืนออกไปอีก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1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>ปี โดยหุ้นกู้ครบกำหนดชำระคืนในวันที่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2566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</w:p>
    <w:p w14:paraId="4BC28831" w14:textId="24A3C12B" w:rsidR="0063387C" w:rsidRDefault="002175BB" w:rsidP="00CF5008">
      <w:pPr>
        <w:pStyle w:val="BodyTextIndent"/>
        <w:tabs>
          <w:tab w:val="left" w:pos="1170"/>
        </w:tabs>
        <w:spacing w:before="120" w:after="120"/>
        <w:ind w:left="1166" w:firstLine="0"/>
        <w:jc w:val="thaiDistribute"/>
        <w:rPr>
          <w:rFonts w:ascii="Angsana New" w:hAnsi="Angsana New" w:cs="Angsana New"/>
          <w:snapToGrid w:val="0"/>
          <w:spacing w:val="4"/>
          <w:highlight w:val="lightGray"/>
          <w:lang w:val="en-US"/>
        </w:rPr>
      </w:pPr>
      <w:r w:rsidRPr="0019129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ในระหว่างปี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2565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บริษัทได้ซื้อคืนหุ้นกู้จากตลาดรองบางส่วนจำนวน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6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08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4"/>
          <w:cs/>
          <w:lang w:val="en-US"/>
        </w:rPr>
        <w:t>ล้านบาท ทำให้</w:t>
      </w:r>
      <w:r w:rsidRPr="00191294">
        <w:rPr>
          <w:rFonts w:ascii="Angsana New" w:hAnsi="Angsana New" w:cs="Angsana New"/>
          <w:snapToGrid w:val="0"/>
          <w:spacing w:val="4"/>
          <w:lang w:val="en-US"/>
        </w:rPr>
        <w:t xml:space="preserve">    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ณ 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31</w:t>
      </w:r>
      <w:r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2565</w:t>
      </w:r>
      <w:r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บริษัทมียอดคงค้างของหุ้นกู้ดังกล่าวจำนวน 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793</w:t>
      </w:r>
      <w:r w:rsidRPr="00191294">
        <w:rPr>
          <w:rFonts w:ascii="Angsana New" w:hAnsi="Angsana New" w:cs="Angsana New"/>
          <w:snapToGrid w:val="0"/>
          <w:spacing w:val="-1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10"/>
          <w:lang w:val="en-US"/>
        </w:rPr>
        <w:t>92</w:t>
      </w:r>
      <w:r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10"/>
          <w:cs/>
          <w:lang w:val="en-US"/>
        </w:rPr>
        <w:t>ล้านบาท</w:t>
      </w:r>
      <w:bookmarkStart w:id="8" w:name="OLE_LINK13"/>
      <w:r w:rsidR="00E34EF5">
        <w:rPr>
          <w:rFonts w:ascii="Angsana New" w:hAnsi="Angsana New" w:cs="Angsana New"/>
          <w:snapToGrid w:val="0"/>
          <w:spacing w:val="-10"/>
          <w:lang w:val="en-US"/>
        </w:rPr>
        <w:t xml:space="preserve">  </w:t>
      </w:r>
      <w:r w:rsidR="009E3963" w:rsidRPr="00A17771">
        <w:rPr>
          <w:rFonts w:ascii="Angsana New" w:hAnsi="Angsana New" w:cs="Angsana New" w:hint="cs"/>
          <w:snapToGrid w:val="0"/>
          <w:spacing w:val="-6"/>
          <w:cs/>
          <w:lang w:val="en-US"/>
        </w:rPr>
        <w:t>เมื่อวันที่</w:t>
      </w:r>
      <w:r w:rsidR="009E3963" w:rsidRPr="00A1777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34EF5">
        <w:rPr>
          <w:rFonts w:ascii="Angsana New" w:hAnsi="Angsana New" w:cs="Angsana New"/>
          <w:snapToGrid w:val="0"/>
          <w:spacing w:val="-6"/>
          <w:lang w:val="en-US"/>
        </w:rPr>
        <w:t xml:space="preserve">      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9E3963" w:rsidRPr="00A1777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9E3963" w:rsidRPr="00A1777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พฤษภาคม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9E3963" w:rsidRPr="00A1777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9E3963" w:rsidRPr="00A17771">
        <w:rPr>
          <w:rFonts w:ascii="Angsana New" w:hAnsi="Angsana New" w:cs="Angsana New"/>
          <w:snapToGrid w:val="0"/>
          <w:spacing w:val="-6"/>
          <w:cs/>
          <w:lang w:val="en-US"/>
        </w:rPr>
        <w:t>บริษัทได้รับอนุมัติจาก</w:t>
      </w:r>
      <w:r w:rsidR="009E3963" w:rsidRPr="00A17771">
        <w:rPr>
          <w:rFonts w:ascii="Angsana New" w:hAnsi="Angsana New" w:cs="Angsana New" w:hint="cs"/>
          <w:snapToGrid w:val="0"/>
          <w:spacing w:val="-6"/>
          <w:cs/>
          <w:lang w:val="en-US"/>
        </w:rPr>
        <w:t>ที่ประชุม</w:t>
      </w:r>
      <w:r w:rsidR="009E3963" w:rsidRPr="00A17771">
        <w:rPr>
          <w:rFonts w:ascii="Angsana New" w:hAnsi="Angsana New" w:cs="Angsana New"/>
          <w:snapToGrid w:val="0"/>
          <w:spacing w:val="-6"/>
          <w:cs/>
          <w:lang w:val="en-US"/>
        </w:rPr>
        <w:t>ผู้ถือหุ้นกู้ให้ขยายระยะเวลาครบกำหนด</w:t>
      </w:r>
      <w:r w:rsidR="009E3963" w:rsidRPr="00A17771">
        <w:rPr>
          <w:rFonts w:ascii="Angsana New" w:hAnsi="Angsana New" w:cs="Angsana New"/>
          <w:snapToGrid w:val="0"/>
          <w:spacing w:val="4"/>
          <w:cs/>
          <w:lang w:val="en-US"/>
        </w:rPr>
        <w:t xml:space="preserve">ชำระคืนออกไปอีก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9E3963" w:rsidRPr="00A1777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9E3963" w:rsidRPr="00A17771">
        <w:rPr>
          <w:rFonts w:ascii="Angsana New" w:hAnsi="Angsana New" w:cs="Angsana New"/>
          <w:snapToGrid w:val="0"/>
          <w:spacing w:val="4"/>
          <w:cs/>
          <w:lang w:val="en-US"/>
        </w:rPr>
        <w:t>ปี โดยหุ้นกู้ครบกำหนดชำระคืนในวันที่</w:t>
      </w:r>
      <w:r w:rsidR="009E3963" w:rsidRPr="00A1777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</w:t>
      </w:r>
      <w:r w:rsidR="009E3963" w:rsidRPr="00A1777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9E3963" w:rsidRPr="00A17771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2567</w:t>
      </w:r>
      <w:r w:rsidR="0056402B" w:rsidRPr="00A1777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</w:p>
    <w:bookmarkEnd w:id="8"/>
    <w:p w14:paraId="00EF905A" w14:textId="312AFAB7" w:rsidR="0030239D" w:rsidRDefault="00D27FAB" w:rsidP="00A720C3">
      <w:pPr>
        <w:pStyle w:val="BodyTextIndent"/>
        <w:tabs>
          <w:tab w:val="left" w:pos="1170"/>
        </w:tabs>
        <w:spacing w:before="120" w:after="120"/>
        <w:ind w:left="1166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A17771">
        <w:rPr>
          <w:rFonts w:ascii="Angsana New" w:hAnsi="Angsana New" w:cs="Angsana New" w:hint="cs"/>
          <w:snapToGrid w:val="0"/>
          <w:cs/>
          <w:lang w:val="en-US"/>
        </w:rPr>
        <w:t xml:space="preserve">ในระหว่างปี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A17771">
        <w:rPr>
          <w:rFonts w:ascii="Angsana New" w:hAnsi="Angsana New" w:cs="Angsana New"/>
          <w:snapToGrid w:val="0"/>
          <w:lang w:val="en-US"/>
        </w:rPr>
        <w:t xml:space="preserve"> </w:t>
      </w:r>
      <w:r w:rsidRPr="00A17771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บริษัทได้จ่ายชำระคืนเงินต้นรวมจำนวน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238</w:t>
      </w:r>
      <w:r w:rsidRPr="00A17771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18</w:t>
      </w:r>
      <w:r w:rsidRPr="00A17771">
        <w:rPr>
          <w:rFonts w:ascii="Angsana New" w:hAnsi="Angsana New" w:cs="Angsana New"/>
          <w:snapToGrid w:val="0"/>
          <w:lang w:val="en-US"/>
        </w:rPr>
        <w:t xml:space="preserve"> </w:t>
      </w:r>
      <w:r w:rsidRPr="00A17771">
        <w:rPr>
          <w:rFonts w:ascii="Angsana New" w:hAnsi="Angsana New" w:cs="Angsana New" w:hint="cs"/>
          <w:snapToGrid w:val="0"/>
          <w:cs/>
          <w:lang w:val="en-US"/>
        </w:rPr>
        <w:t>ล้านบาท ทำให้</w:t>
      </w:r>
      <w:r w:rsidRPr="00A17771">
        <w:rPr>
          <w:rFonts w:ascii="Angsana New" w:hAnsi="Angsana New" w:cs="Angsana New"/>
          <w:snapToGrid w:val="0"/>
          <w:lang w:val="en-US"/>
        </w:rPr>
        <w:t xml:space="preserve"> </w:t>
      </w:r>
      <w:r w:rsidRPr="00A17771">
        <w:rPr>
          <w:rFonts w:ascii="Angsana New" w:hAnsi="Angsana New" w:cs="Angsana New"/>
          <w:snapToGrid w:val="0"/>
          <w:cs/>
          <w:lang w:val="en-US"/>
        </w:rPr>
        <w:t xml:space="preserve">ณ </w:t>
      </w:r>
      <w:r w:rsidR="00A720C3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วันที่ </w:t>
      </w:r>
      <w:r w:rsidR="00DC28FD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    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A720C3" w:rsidRPr="0019129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A720C3">
        <w:rPr>
          <w:rFonts w:ascii="Angsana New" w:hAnsi="Angsana New" w:cs="Angsana New" w:hint="cs"/>
          <w:snapToGrid w:val="0"/>
          <w:spacing w:val="-12"/>
          <w:cs/>
          <w:lang w:val="en-US"/>
        </w:rPr>
        <w:t>มีนาคม</w:t>
      </w:r>
      <w:r w:rsidR="00A720C3" w:rsidRPr="0019129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="00A720C3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720C3">
        <w:rPr>
          <w:rFonts w:ascii="Angsana New" w:hAnsi="Angsana New" w:cs="Angsana New" w:hint="cs"/>
          <w:snapToGrid w:val="0"/>
          <w:spacing w:val="-6"/>
          <w:cs/>
          <w:lang w:val="en-US"/>
        </w:rPr>
        <w:t>และ</w:t>
      </w:r>
      <w:r w:rsidR="00764EC7">
        <w:rPr>
          <w:rFonts w:ascii="Angsana New" w:hAnsi="Angsana New" w:cs="Angsana New" w:hint="cs"/>
          <w:snapToGrid w:val="0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color w:val="000000"/>
          <w:spacing w:val="-12"/>
          <w:lang w:val="en-US"/>
        </w:rPr>
        <w:t>31</w:t>
      </w:r>
      <w:r w:rsidR="00952C15" w:rsidRPr="00952C15">
        <w:rPr>
          <w:rFonts w:ascii="Angsana New" w:hAnsi="Angsana New" w:cs="Angsana New"/>
          <w:snapToGrid w:val="0"/>
          <w:color w:val="000000"/>
          <w:spacing w:val="-12"/>
          <w:lang w:val="en-US"/>
        </w:rPr>
        <w:t xml:space="preserve"> </w:t>
      </w:r>
      <w:r w:rsidR="00952C15" w:rsidRPr="00952C15">
        <w:rPr>
          <w:rFonts w:ascii="Angsana New" w:hAnsi="Angsana New" w:cs="Angsana New" w:hint="cs"/>
          <w:snapToGrid w:val="0"/>
          <w:color w:val="000000"/>
          <w:spacing w:val="-12"/>
          <w:cs/>
          <w:lang w:val="en-US"/>
        </w:rPr>
        <w:t>ธันวาคม</w:t>
      </w:r>
      <w:r w:rsidR="00952C15" w:rsidRPr="00952C15">
        <w:rPr>
          <w:rFonts w:ascii="Angsana New" w:hAnsi="Angsana New" w:cs="Angsana New"/>
          <w:snapToGrid w:val="0"/>
          <w:color w:val="00000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color w:val="000000"/>
          <w:lang w:val="en-US"/>
        </w:rPr>
        <w:t>2566</w:t>
      </w:r>
      <w:r w:rsidR="00952C15" w:rsidRPr="00952C15">
        <w:rPr>
          <w:rFonts w:ascii="Angsana New" w:hAnsi="Angsana New" w:cs="Angsana New" w:hint="cs"/>
          <w:snapToGrid w:val="0"/>
          <w:color w:val="000000"/>
          <w:cs/>
          <w:lang w:val="en-US"/>
        </w:rPr>
        <w:t xml:space="preserve"> </w:t>
      </w:r>
      <w:r w:rsidRPr="00A17771">
        <w:rPr>
          <w:rFonts w:ascii="Angsana New" w:hAnsi="Angsana New" w:cs="Angsana New"/>
          <w:snapToGrid w:val="0"/>
          <w:cs/>
          <w:lang w:val="en-US"/>
        </w:rPr>
        <w:t>บริษัทมียอดคงค้างของหุ้นกู้ดังกล่าว</w:t>
      </w:r>
      <w:r w:rsidRPr="00952C15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555</w:t>
      </w:r>
      <w:r w:rsidRPr="00952C15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74</w:t>
      </w:r>
      <w:r w:rsidRPr="00A17771">
        <w:rPr>
          <w:rFonts w:ascii="Angsana New" w:hAnsi="Angsana New" w:cs="Angsana New"/>
          <w:snapToGrid w:val="0"/>
          <w:lang w:val="en-US"/>
        </w:rPr>
        <w:t xml:space="preserve"> </w:t>
      </w:r>
      <w:r w:rsidRPr="00A17771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</w:p>
    <w:p w14:paraId="1B3DB628" w14:textId="77777777" w:rsidR="006702BB" w:rsidRDefault="006702BB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14:paraId="2820D688" w14:textId="4EE1DD7F" w:rsidR="00F40F9C" w:rsidRDefault="00E34EF5" w:rsidP="002E5C38">
      <w:pPr>
        <w:pStyle w:val="BodyTextIndent"/>
        <w:tabs>
          <w:tab w:val="left" w:pos="1170"/>
        </w:tabs>
        <w:spacing w:after="80"/>
        <w:ind w:left="1166" w:hanging="619"/>
        <w:jc w:val="thaiDistribute"/>
        <w:rPr>
          <w:rFonts w:ascii="Angsana New" w:hAnsi="Angsana New" w:cs="Angsana New"/>
          <w:snapToGrid w:val="0"/>
          <w:spacing w:val="4"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lastRenderedPageBreak/>
        <w:t>1</w:t>
      </w:r>
      <w:r w:rsidRPr="00E34EF5">
        <w:rPr>
          <w:rFonts w:ascii="Angsana New" w:hAnsi="Angsana New" w:cs="Angsana New" w:hint="cs"/>
          <w:snapToGrid w:val="0"/>
          <w:lang w:val="en-US"/>
        </w:rPr>
        <w:t>7</w:t>
      </w:r>
      <w:r w:rsidR="009E3963" w:rsidRPr="00191294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9E3963" w:rsidRPr="00191294">
        <w:rPr>
          <w:rFonts w:ascii="Angsana New" w:hAnsi="Angsana New" w:cs="Angsana New"/>
          <w:snapToGrid w:val="0"/>
          <w:spacing w:val="-6"/>
          <w:lang w:val="en-US"/>
        </w:rPr>
        <w:tab/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700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ประเภทไม่ด้อยสิทธิ ไม่มีหลักประกันและมีผู้แทนผู้ถือหุ้นกู้ ซึ่งบริษัทมีสิทธิไถ่ถอนหุ้นกู้ก่อนครบกำหนด โดยมีอัตราดอกเบี้ยคงที่ร้อยละ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7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ต่อปี ชำระดอกเบี้ยทุก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 กำหนดจ่ายดอกเบี้ยงวดแรกในวันที่ </w:t>
      </w:r>
      <w:r w:rsidR="00937052">
        <w:rPr>
          <w:rFonts w:ascii="Angsana New" w:hAnsi="Angsana New" w:cs="Angsana New"/>
          <w:snapToGrid w:val="0"/>
          <w:spacing w:val="-4"/>
          <w:lang w:val="en-US"/>
        </w:rPr>
        <w:t xml:space="preserve">        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มกราคม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2563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ต่อมาเมื่อวันที่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6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2563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บริษัทได้รับอนุมัติจาก</w:t>
      </w:r>
      <w:r w:rsidR="009E3963" w:rsidRPr="00422C18">
        <w:rPr>
          <w:rFonts w:ascii="Angsana New" w:hAnsi="Angsana New" w:cs="Angsana New" w:hint="cs"/>
          <w:snapToGrid w:val="0"/>
          <w:spacing w:val="-4"/>
          <w:cs/>
          <w:lang w:val="en-US"/>
        </w:rPr>
        <w:t>ที่ประชุม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="0093705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2564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รวมทั้งอนุมัติให้ชำระคืนเงินต้นบางส่วนก่อนกำหนดจำนวน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210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โดยแบ่งชำระเป็น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งวด คืองวดวันที่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2563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105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และวันที่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เมษายน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2564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105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ต่อมาเมื่อวันที่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17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2564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บริษัทได้รับอนุมัติจาก</w:t>
      </w:r>
      <w:r w:rsidR="009E3963" w:rsidRPr="00422C18">
        <w:rPr>
          <w:rFonts w:ascii="Angsana New" w:hAnsi="Angsana New" w:cs="Angsana New" w:hint="cs"/>
          <w:snapToGrid w:val="0"/>
          <w:spacing w:val="-4"/>
          <w:cs/>
          <w:lang w:val="en-US"/>
        </w:rPr>
        <w:t>ที่ประชุม</w:t>
      </w:r>
      <w:r w:rsidR="009E3963" w:rsidRPr="00422C18">
        <w:rPr>
          <w:rFonts w:ascii="Angsana New" w:hAnsi="Angsana New" w:cs="Angsana New"/>
          <w:snapToGrid w:val="0"/>
          <w:spacing w:val="-4"/>
          <w:cs/>
          <w:lang w:val="en-US"/>
        </w:rPr>
        <w:t>ผู้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ถือหุ้นกู้ให้ขยายระยะเวลาครบกำหนดชำระคืนออกไปอีก </w:t>
      </w:r>
      <w:r w:rsidR="00937052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="009E3963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17CEA" w:rsidRPr="00FA668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และอนุมัติให้เปลี่ยนอัตราดอกเบี้ยของหุ้นกู้ เป็นร้อยละ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7</w:t>
      </w:r>
      <w:r w:rsidR="00B17CEA" w:rsidRPr="00FA668B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50</w:t>
      </w:r>
      <w:r w:rsidR="00B17CEA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17CEA" w:rsidRPr="00FA668B">
        <w:rPr>
          <w:rFonts w:ascii="Angsana New" w:hAnsi="Angsana New" w:cs="Angsana New" w:hint="cs"/>
          <w:snapToGrid w:val="0"/>
          <w:spacing w:val="-4"/>
          <w:cs/>
          <w:lang w:val="en-US"/>
        </w:rPr>
        <w:t>ต่อปี</w:t>
      </w:r>
      <w:r w:rsidR="00B17CEA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ต่อมาเมื่อวันที่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9E3963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E3963" w:rsidRPr="00FA668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สิงหาคม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="009E3963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>บริษัทได้รับอนุมัติจาก</w:t>
      </w:r>
      <w:r w:rsidR="009E3963" w:rsidRPr="00FA668B">
        <w:rPr>
          <w:rFonts w:ascii="Angsana New" w:hAnsi="Angsana New" w:cs="Angsana New" w:hint="cs"/>
          <w:snapToGrid w:val="0"/>
          <w:spacing w:val="-4"/>
          <w:cs/>
          <w:lang w:val="en-US"/>
        </w:rPr>
        <w:t>ที่ประชุม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9E3963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>ปี โดยหุ้นกู้ครบกำหนดชำระคืนในวันที่</w:t>
      </w:r>
      <w:r w:rsidR="009E3963" w:rsidRPr="00FA668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9E3963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E3963" w:rsidRPr="00FA668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ตุลาคม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63387C" w:rsidRPr="00FA668B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B17CEA" w:rsidRPr="00FA668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และอนุมัติให้เปลี่ยนอัตราดอกเบี้ยของหุ้นกู้ เป็นร้อยละ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7</w:t>
      </w:r>
      <w:r w:rsidR="00B17CEA" w:rsidRPr="00FA668B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75</w:t>
      </w:r>
      <w:r w:rsidR="00B17CEA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17CEA" w:rsidRPr="00FA668B">
        <w:rPr>
          <w:rFonts w:ascii="Angsana New" w:hAnsi="Angsana New" w:cs="Angsana New" w:hint="cs"/>
          <w:snapToGrid w:val="0"/>
          <w:spacing w:val="-4"/>
          <w:cs/>
          <w:lang w:val="en-US"/>
        </w:rPr>
        <w:t>ต่อปี</w:t>
      </w:r>
      <w:r w:rsidR="00B17CEA" w:rsidRPr="00FA668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54355" w:rsidRPr="00FA668B">
        <w:rPr>
          <w:rFonts w:ascii="Angsana New" w:hAnsi="Angsana New" w:cs="Angsana New" w:hint="cs"/>
          <w:snapToGrid w:val="0"/>
          <w:spacing w:val="-6"/>
          <w:cs/>
          <w:lang w:val="en-US"/>
        </w:rPr>
        <w:t>ต่อมา</w:t>
      </w:r>
      <w:r w:rsidR="00657E0B" w:rsidRPr="00657E0B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2</w:t>
      </w:r>
      <w:r w:rsidRPr="00E34EF5">
        <w:rPr>
          <w:rFonts w:ascii="Angsana New" w:hAnsi="Angsana New" w:cs="Angsana New"/>
          <w:snapToGrid w:val="0"/>
          <w:spacing w:val="-12"/>
          <w:lang w:val="en-US"/>
        </w:rPr>
        <w:t>3</w:t>
      </w:r>
      <w:r w:rsidR="00657E0B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57E0B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สิงหาคม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657E0B" w:rsidRPr="00657E0B">
        <w:rPr>
          <w:rFonts w:ascii="Angsana New" w:hAnsi="Angsana New" w:cs="Angsana New"/>
          <w:snapToGrid w:val="0"/>
          <w:spacing w:val="4"/>
          <w:cs/>
          <w:lang w:val="en-US"/>
        </w:rPr>
        <w:t xml:space="preserve"> 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657E0B" w:rsidRPr="00657E0B">
        <w:rPr>
          <w:rFonts w:ascii="Angsana New" w:hAnsi="Angsana New" w:cs="Angsana New"/>
          <w:snapToGrid w:val="0"/>
          <w:spacing w:val="4"/>
          <w:cs/>
          <w:lang w:val="en-US"/>
        </w:rPr>
        <w:t xml:space="preserve"> ปี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19</w:t>
      </w:r>
      <w:r w:rsidR="00657E0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57E0B" w:rsidRPr="00191294">
        <w:rPr>
          <w:rFonts w:ascii="Angsana New" w:hAnsi="Angsana New" w:cs="Angsana New"/>
          <w:snapToGrid w:val="0"/>
          <w:spacing w:val="-6"/>
          <w:cs/>
          <w:lang w:val="en-US"/>
        </w:rPr>
        <w:t>ตุลาคม</w:t>
      </w:r>
      <w:r w:rsidR="00754355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2567</w:t>
      </w:r>
    </w:p>
    <w:p w14:paraId="4C3B33E1" w14:textId="4C3B6CCF" w:rsidR="00F40F9C" w:rsidRPr="00A95466" w:rsidRDefault="00F40F9C" w:rsidP="002E5C38">
      <w:pPr>
        <w:pStyle w:val="BodyTextIndent"/>
        <w:tabs>
          <w:tab w:val="left" w:pos="1170"/>
        </w:tabs>
        <w:spacing w:before="120" w:after="80"/>
        <w:ind w:left="1166" w:firstLine="0"/>
        <w:jc w:val="thaiDistribute"/>
        <w:rPr>
          <w:rFonts w:ascii="Angsana New" w:hAnsi="Angsana New" w:cs="Angsana New"/>
          <w:snapToGrid w:val="0"/>
          <w:spacing w:val="4"/>
          <w:lang w:val="en-US"/>
        </w:rPr>
      </w:pPr>
      <w:r>
        <w:rPr>
          <w:rFonts w:ascii="Angsana New" w:hAnsi="Angsana New" w:cs="Angsana New"/>
          <w:snapToGrid w:val="0"/>
          <w:spacing w:val="4"/>
          <w:lang w:val="en-US"/>
        </w:rPr>
        <w:tab/>
      </w:r>
      <w:r w:rsidRPr="00A95466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ในระหว่างปี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2563</w:t>
      </w:r>
      <w:r w:rsidRPr="00A9546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A95466">
        <w:rPr>
          <w:rFonts w:ascii="Angsana New" w:hAnsi="Angsana New" w:cs="Angsana New"/>
          <w:snapToGrid w:val="0"/>
          <w:spacing w:val="4"/>
          <w:cs/>
          <w:lang w:val="en-US"/>
        </w:rPr>
        <w:t xml:space="preserve">และ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2564</w:t>
      </w:r>
      <w:r w:rsidRPr="00A9546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A95466">
        <w:rPr>
          <w:rFonts w:ascii="Angsana New" w:hAnsi="Angsana New" w:cs="Angsana New"/>
          <w:snapToGrid w:val="0"/>
          <w:spacing w:val="4"/>
          <w:cs/>
          <w:lang w:val="en-US"/>
        </w:rPr>
        <w:t xml:space="preserve">บริษัทได้จ่ายชำระคืนเงินต้นรวมจำนวน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105</w:t>
      </w:r>
      <w:r w:rsidRPr="00A9546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A95466">
        <w:rPr>
          <w:rFonts w:ascii="Angsana New" w:hAnsi="Angsana New" w:cs="Angsana New"/>
          <w:snapToGrid w:val="0"/>
          <w:spacing w:val="4"/>
          <w:cs/>
          <w:lang w:val="en-US"/>
        </w:rPr>
        <w:t xml:space="preserve">ล้านบาท และ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158</w:t>
      </w:r>
      <w:r w:rsidRPr="00A95466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A9546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A95466">
        <w:rPr>
          <w:rFonts w:ascii="Angsana New" w:hAnsi="Angsana New" w:cs="Angsana New"/>
          <w:snapToGrid w:val="0"/>
          <w:spacing w:val="4"/>
          <w:cs/>
          <w:lang w:val="en-US"/>
        </w:rPr>
        <w:t>ล้านบาท ตามลำดับ</w:t>
      </w:r>
    </w:p>
    <w:p w14:paraId="61A2F832" w14:textId="15C12AB0" w:rsidR="003C1653" w:rsidRPr="002E5C38" w:rsidRDefault="00F40F9C" w:rsidP="00A720C3">
      <w:pPr>
        <w:pStyle w:val="BodyTextIndent"/>
        <w:tabs>
          <w:tab w:val="left" w:pos="1170"/>
        </w:tabs>
        <w:spacing w:before="120" w:after="240"/>
        <w:ind w:left="1166" w:firstLine="0"/>
        <w:jc w:val="thaiDistribute"/>
        <w:rPr>
          <w:rFonts w:ascii="Angsana New" w:hAnsi="Angsana New" w:cs="Angsana New"/>
          <w:snapToGrid w:val="0"/>
          <w:spacing w:val="-12"/>
          <w:lang w:val="en-US"/>
        </w:rPr>
      </w:pPr>
      <w:r w:rsidRPr="00A95466">
        <w:rPr>
          <w:rFonts w:ascii="Angsana New" w:hAnsi="Angsana New" w:cs="Angsana New" w:hint="cs"/>
          <w:snapToGrid w:val="0"/>
          <w:spacing w:val="-12"/>
          <w:cs/>
          <w:lang w:val="en-US"/>
        </w:rPr>
        <w:t>และ</w:t>
      </w:r>
      <w:r w:rsidR="0030239D" w:rsidRPr="00A95466">
        <w:rPr>
          <w:rFonts w:ascii="Angsana New" w:hAnsi="Angsana New" w:cs="Angsana New"/>
          <w:snapToGrid w:val="0"/>
          <w:spacing w:val="-12"/>
          <w:cs/>
          <w:lang w:val="en-US"/>
        </w:rPr>
        <w:t xml:space="preserve">ในระหว่างปี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2566</w:t>
      </w:r>
      <w:r w:rsidR="0030239D" w:rsidRPr="00A95466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บริษัท</w:t>
      </w:r>
      <w:r w:rsidR="0030239D" w:rsidRPr="002E5C38">
        <w:rPr>
          <w:rFonts w:ascii="Angsana New" w:hAnsi="Angsana New" w:cs="Angsana New"/>
          <w:snapToGrid w:val="0"/>
          <w:spacing w:val="-12"/>
          <w:cs/>
          <w:lang w:val="en-US"/>
        </w:rPr>
        <w:t>ได้จ่ายชำระคืนเงินต้นรวมจำนวน</w:t>
      </w:r>
      <w:r w:rsidR="0030239D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131</w:t>
      </w:r>
      <w:r w:rsidR="0030239D" w:rsidRPr="002E5C38">
        <w:rPr>
          <w:rFonts w:ascii="Angsana New" w:hAnsi="Angsana New" w:cs="Angsana New"/>
          <w:snapToGrid w:val="0"/>
          <w:spacing w:val="-12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04</w:t>
      </w:r>
      <w:r w:rsidR="00A720C3" w:rsidRPr="002E5C38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ทำให้</w:t>
      </w:r>
      <w:r w:rsidR="00A720C3" w:rsidRPr="002E5C38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</w:t>
      </w:r>
      <w:r w:rsidR="00A720C3" w:rsidRPr="002E5C38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ณ วันที่ </w:t>
      </w:r>
      <w:r w:rsidR="006702BB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              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A720C3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A720C3" w:rsidRPr="002E5C38">
        <w:rPr>
          <w:rFonts w:ascii="Angsana New" w:hAnsi="Angsana New" w:cs="Angsana New" w:hint="cs"/>
          <w:snapToGrid w:val="0"/>
          <w:spacing w:val="-12"/>
          <w:cs/>
          <w:lang w:val="en-US"/>
        </w:rPr>
        <w:t>มีนาคม</w:t>
      </w:r>
      <w:r w:rsidR="00A720C3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="00A720C3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A720C3" w:rsidRPr="002E5C38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A720C3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A720C3" w:rsidRPr="002E5C38">
        <w:rPr>
          <w:rFonts w:ascii="Angsana New" w:hAnsi="Angsana New" w:cs="Angsana New" w:hint="cs"/>
          <w:snapToGrid w:val="0"/>
          <w:spacing w:val="-12"/>
          <w:cs/>
          <w:lang w:val="en-US"/>
        </w:rPr>
        <w:t>ธันวาคม</w:t>
      </w:r>
      <w:r w:rsidR="00A720C3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2566</w:t>
      </w:r>
      <w:r w:rsidR="00A720C3" w:rsidRPr="002E5C38">
        <w:rPr>
          <w:rFonts w:ascii="Angsana New" w:hAnsi="Angsana New" w:cs="Angsana New"/>
          <w:snapToGrid w:val="0"/>
          <w:spacing w:val="-12"/>
          <w:cs/>
          <w:lang w:val="en-US"/>
        </w:rPr>
        <w:t xml:space="preserve"> </w:t>
      </w:r>
      <w:r w:rsidR="0030239D" w:rsidRPr="002E5C38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บริษัทมียอดคงค้างของหุ้นกู้ดังกล่าวจำนวน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305</w:t>
      </w:r>
      <w:r w:rsidR="00A720C3" w:rsidRPr="002E5C38">
        <w:rPr>
          <w:rFonts w:ascii="Angsana New" w:hAnsi="Angsana New" w:cs="Angsana New"/>
          <w:snapToGrid w:val="0"/>
          <w:spacing w:val="-12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76</w:t>
      </w:r>
      <w:r w:rsidR="00A720C3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30239D" w:rsidRPr="002E5C38">
        <w:rPr>
          <w:rFonts w:ascii="Angsana New" w:hAnsi="Angsana New" w:cs="Angsana New"/>
          <w:snapToGrid w:val="0"/>
          <w:spacing w:val="-12"/>
          <w:cs/>
          <w:lang w:val="en-US"/>
        </w:rPr>
        <w:t>ล้านบาท</w:t>
      </w:r>
      <w:r w:rsidR="0030239D" w:rsidRPr="002E5C3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</w:p>
    <w:p w14:paraId="44188E29" w14:textId="78A0F47E" w:rsidR="00EF73CD" w:rsidRPr="00191294" w:rsidRDefault="00E34EF5" w:rsidP="00A644B3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t>1</w:t>
      </w:r>
      <w:r w:rsidRPr="00E34EF5">
        <w:rPr>
          <w:rFonts w:ascii="Angsana New" w:hAnsi="Angsana New" w:cs="Angsana New" w:hint="cs"/>
          <w:snapToGrid w:val="0"/>
          <w:lang w:val="en-US"/>
        </w:rPr>
        <w:t>7</w:t>
      </w:r>
      <w:r w:rsidR="00D56D7D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3</w:t>
      </w:r>
      <w:r w:rsidR="00D56D7D" w:rsidRPr="00191294">
        <w:rPr>
          <w:rFonts w:ascii="Angsana New" w:hAnsi="Angsana New" w:cs="Angsana New"/>
          <w:snapToGrid w:val="0"/>
          <w:lang w:val="en-US"/>
        </w:rPr>
        <w:tab/>
      </w:r>
      <w:r w:rsidR="00D56D7D" w:rsidRPr="00A644B3">
        <w:rPr>
          <w:rFonts w:ascii="Angsana New" w:hAnsi="Angsana New" w:cs="Angsana New"/>
          <w:snapToGrid w:val="0"/>
          <w:lang w:val="en-US"/>
        </w:rPr>
        <w:tab/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lang w:val="en-US"/>
        </w:rPr>
        <w:t>6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E34EF5">
        <w:rPr>
          <w:rFonts w:ascii="Angsana New" w:hAnsi="Angsana New" w:cs="Angsana New"/>
          <w:snapToGrid w:val="0"/>
          <w:lang w:val="en-US"/>
        </w:rPr>
        <w:t>2562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ปี จำนวน </w:t>
      </w:r>
      <w:r w:rsidRPr="00E34EF5">
        <w:rPr>
          <w:rFonts w:ascii="Angsana New" w:hAnsi="Angsana New" w:cs="Angsana New"/>
          <w:snapToGrid w:val="0"/>
          <w:lang w:val="en-US"/>
        </w:rPr>
        <w:t>513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40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</w:t>
      </w:r>
      <w:r w:rsidR="007B7CBF" w:rsidRPr="00A644B3">
        <w:rPr>
          <w:rFonts w:ascii="Angsana New" w:hAnsi="Angsana New" w:cs="Angsana New" w:hint="cs"/>
          <w:snapToGrid w:val="0"/>
          <w:cs/>
          <w:lang w:val="en-US"/>
        </w:rPr>
        <w:t>ล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>งทุน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ไม่มีหลักประกันและมีผู้แทนผู้ถือหุ้นกู้ ซึ่งบริษัทมีสิทธิไถ่ถอนหุ้นกู้ก่อนครบกำหนด โดยมีอัตราดอกเบี้ยคงที่ร้อยละ </w:t>
      </w:r>
      <w:r w:rsidRPr="00E34EF5">
        <w:rPr>
          <w:rFonts w:ascii="Angsana New" w:hAnsi="Angsana New" w:cs="Angsana New"/>
          <w:snapToGrid w:val="0"/>
          <w:lang w:val="en-US"/>
        </w:rPr>
        <w:t>7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25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E34EF5">
        <w:rPr>
          <w:rFonts w:ascii="Angsana New" w:hAnsi="Angsana New" w:cs="Angsana New"/>
          <w:snapToGrid w:val="0"/>
          <w:lang w:val="en-US"/>
        </w:rPr>
        <w:t>3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 เดือน กำหนดจ่าย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>ดอกเบี้ยงวดแรกในวันที่</w:t>
      </w:r>
      <w:r w:rsidR="002F1538" w:rsidRPr="00A644B3">
        <w:rPr>
          <w:rFonts w:ascii="Angsana New" w:hAnsi="Angsana New" w:cs="Angsana New" w:hint="cs"/>
          <w:snapToGrid w:val="0"/>
          <w:cs/>
          <w:lang w:val="en-US"/>
        </w:rPr>
        <w:t xml:space="preserve">           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lang w:val="en-US"/>
        </w:rPr>
        <w:t>6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ธันวาคม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lang w:val="en-US"/>
        </w:rPr>
        <w:t>2562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lang w:val="en-US"/>
        </w:rPr>
        <w:t>6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E34EF5">
        <w:rPr>
          <w:rFonts w:ascii="Angsana New" w:hAnsi="Angsana New" w:cs="Angsana New"/>
          <w:snapToGrid w:val="0"/>
          <w:lang w:val="en-US"/>
        </w:rPr>
        <w:t>2564</w:t>
      </w:r>
      <w:r w:rsidR="00AE3558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="007937C7" w:rsidRPr="00191294">
        <w:rPr>
          <w:rFonts w:ascii="Angsana New" w:hAnsi="Angsana New" w:cs="Angsana New" w:hint="cs"/>
          <w:snapToGrid w:val="0"/>
          <w:cs/>
          <w:lang w:val="en-US"/>
        </w:rPr>
        <w:t xml:space="preserve">             </w:t>
      </w:r>
      <w:r w:rsidRPr="00E34EF5">
        <w:rPr>
          <w:rFonts w:ascii="Angsana New" w:hAnsi="Angsana New" w:cs="Angsana New"/>
          <w:snapToGrid w:val="0"/>
          <w:lang w:val="en-US"/>
        </w:rPr>
        <w:t>17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Pr="00E34EF5">
        <w:rPr>
          <w:rFonts w:ascii="Angsana New" w:hAnsi="Angsana New" w:cs="Angsana New"/>
          <w:snapToGrid w:val="0"/>
          <w:lang w:val="en-US"/>
        </w:rPr>
        <w:t>2564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 xml:space="preserve"> บริษัทได้รับอนุมัติจาก</w:t>
      </w:r>
      <w:r w:rsidR="00C6539D" w:rsidRPr="00A644B3">
        <w:rPr>
          <w:rFonts w:ascii="Angsana New" w:hAnsi="Angsana New" w:cs="Angsana New" w:hint="cs"/>
          <w:snapToGrid w:val="0"/>
          <w:cs/>
          <w:lang w:val="en-US"/>
        </w:rPr>
        <w:t>ที่ประชุม</w:t>
      </w:r>
      <w:r w:rsidR="00AE3558" w:rsidRPr="00A644B3">
        <w:rPr>
          <w:rFonts w:ascii="Angsana New" w:hAnsi="Angsana New" w:cs="Angsana New"/>
          <w:snapToGrid w:val="0"/>
          <w:cs/>
          <w:lang w:val="en-US"/>
        </w:rPr>
        <w:t>ผู้ถือหุ้นกู้ให้ขยายระยะเวลาครบกำหนดชำระคืน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ออกไปอีก </w:t>
      </w: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 ปี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lang w:val="en-US"/>
        </w:rPr>
        <w:t>6</w:t>
      </w:r>
      <w:r w:rsidR="00AE3558" w:rsidRPr="00191294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E34EF5">
        <w:rPr>
          <w:rFonts w:ascii="Angsana New" w:hAnsi="Angsana New" w:cs="Angsana New"/>
          <w:snapToGrid w:val="0"/>
          <w:lang w:val="en-US"/>
        </w:rPr>
        <w:t>2565</w:t>
      </w:r>
      <w:r w:rsidR="009C5458" w:rsidRPr="001912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C5458" w:rsidRPr="00191294">
        <w:rPr>
          <w:rFonts w:ascii="Angsana New" w:hAnsi="Angsana New" w:cs="Angsana New"/>
          <w:snapToGrid w:val="0"/>
          <w:cs/>
          <w:lang w:val="en-US"/>
        </w:rPr>
        <w:t xml:space="preserve">รวมทั้งอนุมัติเปลี่ยนอัตราดอกเบี้ยของหุ้นกู้เป็นร้อยละ </w:t>
      </w:r>
      <w:r w:rsidRPr="00E34EF5">
        <w:rPr>
          <w:rFonts w:ascii="Angsana New" w:hAnsi="Angsana New" w:cs="Angsana New"/>
          <w:snapToGrid w:val="0"/>
          <w:lang w:val="en-US"/>
        </w:rPr>
        <w:t>7</w:t>
      </w:r>
      <w:r w:rsidR="009C5458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50</w:t>
      </w:r>
      <w:r w:rsidR="009C5458" w:rsidRPr="00191294">
        <w:rPr>
          <w:rFonts w:ascii="Angsana New" w:hAnsi="Angsana New" w:cs="Angsana New"/>
          <w:snapToGrid w:val="0"/>
          <w:cs/>
          <w:lang w:val="en-US"/>
        </w:rPr>
        <w:t xml:space="preserve"> ต่อปี</w:t>
      </w:r>
      <w:r w:rsidR="009C5458" w:rsidRPr="001912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14:paraId="73320599" w14:textId="77777777" w:rsidR="00E34EF5" w:rsidRDefault="00A644B3" w:rsidP="002E5C38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snapToGrid w:val="0"/>
          <w:lang w:val="en-US"/>
        </w:rPr>
        <w:tab/>
      </w:r>
    </w:p>
    <w:p w14:paraId="662684BB" w14:textId="77777777" w:rsidR="00E34EF5" w:rsidRDefault="00E34EF5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14:paraId="24E1E4D9" w14:textId="7F8E4886" w:rsidR="00E34EF5" w:rsidRPr="00E34EF5" w:rsidRDefault="00E34EF5" w:rsidP="00E34EF5">
      <w:pPr>
        <w:pStyle w:val="BodyTextIndent"/>
        <w:tabs>
          <w:tab w:val="left" w:pos="1170"/>
        </w:tabs>
        <w:spacing w:after="240"/>
        <w:ind w:left="1166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E34EF5">
        <w:rPr>
          <w:rFonts w:ascii="Angsana New" w:hAnsi="Angsana New" w:cs="Angsana New"/>
          <w:snapToGrid w:val="0"/>
          <w:cs/>
          <w:lang w:val="en-US"/>
        </w:rPr>
        <w:lastRenderedPageBreak/>
        <w:t xml:space="preserve">ในระหว่างปี </w:t>
      </w:r>
      <w:r w:rsidRPr="00E34EF5">
        <w:rPr>
          <w:rFonts w:ascii="Angsana New" w:hAnsi="Angsana New" w:cs="Angsana New"/>
          <w:snapToGrid w:val="0"/>
          <w:lang w:val="en-US"/>
        </w:rPr>
        <w:t>2564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บริษัทได้ซื้อคืนหุ้นกู้จากตลาดรองบางส่วนจำนวน </w:t>
      </w:r>
      <w:r w:rsidRPr="00E34EF5">
        <w:rPr>
          <w:rFonts w:ascii="Angsana New" w:hAnsi="Angsana New" w:cs="Angsana New"/>
          <w:snapToGrid w:val="0"/>
          <w:lang w:val="en-US"/>
        </w:rPr>
        <w:t>220</w:t>
      </w:r>
      <w:r w:rsidRPr="00E34EF5">
        <w:rPr>
          <w:rFonts w:ascii="Angsana New" w:hAnsi="Angsana New" w:cs="Angsana New"/>
          <w:snapToGrid w:val="0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50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ล้านบาท ต่อมาเมื่อวันที่ </w:t>
      </w:r>
      <w:r w:rsidRPr="00E34EF5">
        <w:rPr>
          <w:rFonts w:ascii="Angsana New" w:hAnsi="Angsana New" w:cs="Angsana New"/>
          <w:snapToGrid w:val="0"/>
          <w:lang w:val="en-US"/>
        </w:rPr>
        <w:t>2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Pr="00E34EF5">
        <w:rPr>
          <w:rFonts w:ascii="Angsana New" w:hAnsi="Angsana New" w:cs="Angsana New"/>
          <w:snapToGrid w:val="0"/>
          <w:lang w:val="en-US"/>
        </w:rPr>
        <w:t>2565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Pr="00E34EF5">
        <w:rPr>
          <w:rFonts w:ascii="Angsana New" w:hAnsi="Angsana New" w:cs="Angsana New"/>
          <w:snapToGrid w:val="0"/>
          <w:lang w:val="en-US"/>
        </w:rPr>
        <w:t>1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ปี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lang w:val="en-US"/>
        </w:rPr>
        <w:t>6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E34EF5">
        <w:rPr>
          <w:rFonts w:ascii="Angsana New" w:hAnsi="Angsana New" w:cs="Angsana New"/>
          <w:snapToGrid w:val="0"/>
          <w:lang w:val="en-US"/>
        </w:rPr>
        <w:t>2566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รวมทั้งอนุมัติเปลี่ยนอัตราดอกเบี้ยของหุ้นกู้เป็นร้อยละ </w:t>
      </w:r>
      <w:r w:rsidRPr="00E34EF5">
        <w:rPr>
          <w:rFonts w:ascii="Angsana New" w:hAnsi="Angsana New" w:cs="Angsana New"/>
          <w:snapToGrid w:val="0"/>
          <w:lang w:val="en-US"/>
        </w:rPr>
        <w:t>7</w:t>
      </w:r>
      <w:r w:rsidRPr="00E34EF5">
        <w:rPr>
          <w:rFonts w:ascii="Angsana New" w:hAnsi="Angsana New" w:cs="Angsana New"/>
          <w:snapToGrid w:val="0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75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ต่อปี ทำให้ ณ วันที่ </w:t>
      </w:r>
      <w:r w:rsidRPr="00E34EF5">
        <w:rPr>
          <w:rFonts w:ascii="Angsana New" w:hAnsi="Angsana New" w:cs="Angsana New"/>
          <w:snapToGrid w:val="0"/>
          <w:lang w:val="en-US"/>
        </w:rPr>
        <w:t>31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E34EF5">
        <w:rPr>
          <w:rFonts w:ascii="Angsana New" w:hAnsi="Angsana New" w:cs="Angsana New"/>
          <w:snapToGrid w:val="0"/>
          <w:lang w:val="en-US"/>
        </w:rPr>
        <w:t>2565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บริษัทมียอดคงค้างของหุ้นกู้ดังกล่าว </w:t>
      </w:r>
      <w:r w:rsidRPr="00E34EF5">
        <w:rPr>
          <w:rFonts w:ascii="Angsana New" w:hAnsi="Angsana New" w:cs="Angsana New"/>
          <w:snapToGrid w:val="0"/>
          <w:lang w:val="en-US"/>
        </w:rPr>
        <w:t>292</w:t>
      </w:r>
      <w:r w:rsidRPr="00E34EF5">
        <w:rPr>
          <w:rFonts w:ascii="Angsana New" w:hAnsi="Angsana New" w:cs="Angsana New"/>
          <w:snapToGrid w:val="0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90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ล้านบาท ต่อมาเมื่อวันที่ </w:t>
      </w:r>
      <w:r w:rsidRPr="00E34EF5">
        <w:rPr>
          <w:rFonts w:ascii="Angsana New" w:hAnsi="Angsana New" w:cs="Angsana New"/>
          <w:snapToGrid w:val="0"/>
          <w:lang w:val="en-US"/>
        </w:rPr>
        <w:t>23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Pr="00E34EF5">
        <w:rPr>
          <w:rFonts w:ascii="Angsana New" w:hAnsi="Angsana New" w:cs="Angsana New"/>
          <w:snapToGrid w:val="0"/>
          <w:lang w:val="en-US"/>
        </w:rPr>
        <w:t>2566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Pr="00E34EF5">
        <w:rPr>
          <w:rFonts w:ascii="Angsana New" w:hAnsi="Angsana New" w:cs="Angsana New"/>
          <w:snapToGrid w:val="0"/>
          <w:lang w:val="en-US"/>
        </w:rPr>
        <w:t>1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ปี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lang w:val="en-US"/>
        </w:rPr>
        <w:t>6</w:t>
      </w:r>
      <w:r w:rsidRPr="00E34EF5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E34EF5">
        <w:rPr>
          <w:rFonts w:ascii="Angsana New" w:hAnsi="Angsana New" w:cs="Angsana New"/>
          <w:snapToGrid w:val="0"/>
          <w:lang w:val="en-US"/>
        </w:rPr>
        <w:t>2567</w:t>
      </w:r>
      <w:r w:rsidRPr="00E34EF5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14:paraId="2D43481C" w14:textId="4B3CE280" w:rsidR="0007566C" w:rsidRDefault="00952C15" w:rsidP="00E34EF5">
      <w:pPr>
        <w:pStyle w:val="BodyTextIndent"/>
        <w:tabs>
          <w:tab w:val="left" w:pos="1170"/>
        </w:tabs>
        <w:spacing w:after="240"/>
        <w:ind w:left="1166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952C15">
        <w:rPr>
          <w:rFonts w:ascii="Angsana New" w:hAnsi="Angsana New" w:cs="Angsana New"/>
          <w:snapToGrid w:val="0"/>
          <w:cs/>
          <w:lang w:val="en-US"/>
        </w:rPr>
        <w:t xml:space="preserve">ในระหว่างปี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952C15">
        <w:rPr>
          <w:rFonts w:ascii="Angsana New" w:hAnsi="Angsana New" w:cs="Angsana New"/>
          <w:snapToGrid w:val="0"/>
          <w:cs/>
          <w:lang w:val="en-US"/>
        </w:rPr>
        <w:t xml:space="preserve"> บริษัทได้จ่ายชำระคืนเงินต้นรวมจำนวน</w:t>
      </w:r>
      <w:r w:rsidR="0030239D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129</w:t>
      </w:r>
      <w:r w:rsidR="0030239D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87</w:t>
      </w:r>
      <w:r w:rsidRPr="00952C15">
        <w:rPr>
          <w:rFonts w:ascii="Angsana New" w:hAnsi="Angsana New" w:cs="Angsana New"/>
          <w:snapToGrid w:val="0"/>
          <w:cs/>
          <w:lang w:val="en-US"/>
        </w:rPr>
        <w:t xml:space="preserve"> ล้านบาท </w:t>
      </w:r>
      <w:r w:rsidR="00A720C3">
        <w:rPr>
          <w:rFonts w:ascii="Angsana New" w:hAnsi="Angsana New" w:cs="Angsana New"/>
          <w:snapToGrid w:val="0"/>
          <w:cs/>
          <w:lang w:val="en-US"/>
        </w:rPr>
        <w:t>ทำให้</w:t>
      </w:r>
      <w:r w:rsidR="00A720C3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A720C3" w:rsidRPr="00A644B3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="00A720C3" w:rsidRPr="00A644B3">
        <w:rPr>
          <w:rFonts w:ascii="Angsana New" w:hAnsi="Angsana New" w:cs="Angsana New" w:hint="cs"/>
          <w:snapToGrid w:val="0"/>
          <w:cs/>
          <w:lang w:val="en-US"/>
        </w:rPr>
        <w:t xml:space="preserve">     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="00A720C3" w:rsidRPr="00A644B3">
        <w:rPr>
          <w:rFonts w:ascii="Angsana New" w:hAnsi="Angsana New" w:cs="Angsana New"/>
          <w:snapToGrid w:val="0"/>
          <w:lang w:val="en-US"/>
        </w:rPr>
        <w:t xml:space="preserve"> </w:t>
      </w:r>
      <w:r w:rsidR="00A720C3" w:rsidRPr="00A644B3">
        <w:rPr>
          <w:rFonts w:ascii="Angsana New" w:hAnsi="Angsana New" w:cs="Angsana New" w:hint="cs"/>
          <w:snapToGrid w:val="0"/>
          <w:cs/>
          <w:lang w:val="en-US"/>
        </w:rPr>
        <w:t>มีนาคม</w:t>
      </w:r>
      <w:r w:rsidR="00A720C3" w:rsidRPr="00A644B3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="00A720C3" w:rsidRPr="00A644B3">
        <w:rPr>
          <w:rFonts w:ascii="Angsana New" w:hAnsi="Angsana New" w:cs="Angsana New"/>
          <w:snapToGrid w:val="0"/>
          <w:lang w:val="en-US"/>
        </w:rPr>
        <w:t xml:space="preserve"> </w:t>
      </w:r>
      <w:r w:rsidR="00A720C3" w:rsidRPr="00A644B3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="00A720C3" w:rsidRPr="00A644B3">
        <w:rPr>
          <w:rFonts w:ascii="Angsana New" w:hAnsi="Angsana New" w:cs="Angsana New"/>
          <w:snapToGrid w:val="0"/>
          <w:lang w:val="en-US"/>
        </w:rPr>
        <w:t xml:space="preserve"> </w:t>
      </w:r>
      <w:r w:rsidR="00A720C3" w:rsidRPr="00A644B3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A720C3" w:rsidRPr="00A644B3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952C15">
        <w:rPr>
          <w:rFonts w:ascii="Angsana New" w:hAnsi="Angsana New" w:cs="Angsana New"/>
          <w:snapToGrid w:val="0"/>
          <w:cs/>
          <w:lang w:val="en-US"/>
        </w:rPr>
        <w:t xml:space="preserve"> บริษัทมียอดคงค้า</w:t>
      </w:r>
      <w:r w:rsidR="0030239D">
        <w:rPr>
          <w:rFonts w:ascii="Angsana New" w:hAnsi="Angsana New" w:cs="Angsana New"/>
          <w:snapToGrid w:val="0"/>
          <w:cs/>
          <w:lang w:val="en-US"/>
        </w:rPr>
        <w:t xml:space="preserve">งของหุ้นกู้ดังกล่าวจำนวน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163</w:t>
      </w:r>
      <w:r w:rsidR="0030239D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03</w:t>
      </w:r>
      <w:r w:rsidRPr="00952C15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="00886D1C" w:rsidRPr="00191294">
        <w:rPr>
          <w:rFonts w:ascii="Angsana New" w:hAnsi="Angsana New" w:cs="Angsana New"/>
          <w:snapToGrid w:val="0"/>
          <w:lang w:val="en-US"/>
        </w:rPr>
        <w:t xml:space="preserve"> </w:t>
      </w:r>
    </w:p>
    <w:p w14:paraId="072985D3" w14:textId="5B3DCDA5" w:rsidR="002F21FA" w:rsidRPr="00191294" w:rsidRDefault="00E34EF5" w:rsidP="00E34EF5">
      <w:pPr>
        <w:pStyle w:val="BodyTextIndent"/>
        <w:tabs>
          <w:tab w:val="left" w:pos="1170"/>
        </w:tabs>
        <w:spacing w:after="240"/>
        <w:ind w:left="1166" w:hanging="619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E34EF5">
        <w:rPr>
          <w:rFonts w:ascii="Angsana New" w:hAnsi="Angsana New" w:cs="Angsana New"/>
          <w:snapToGrid w:val="0"/>
          <w:lang w:val="en-US"/>
        </w:rPr>
        <w:t>1</w:t>
      </w:r>
      <w:r w:rsidRPr="00E34EF5">
        <w:rPr>
          <w:rFonts w:ascii="Angsana New" w:hAnsi="Angsana New" w:cs="Angsana New" w:hint="cs"/>
          <w:snapToGrid w:val="0"/>
          <w:lang w:val="en-US"/>
        </w:rPr>
        <w:t>7</w:t>
      </w:r>
      <w:r w:rsidR="00E447D9" w:rsidRPr="00191294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4</w:t>
      </w:r>
      <w:r w:rsidR="00472485" w:rsidRPr="001912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472485" w:rsidRPr="00191294">
        <w:rPr>
          <w:rFonts w:ascii="Angsana New" w:hAnsi="Angsana New" w:cs="Angsana New"/>
          <w:snapToGrid w:val="0"/>
          <w:cs/>
          <w:lang w:val="en-US"/>
        </w:rPr>
        <w:tab/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23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มีนาคม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2563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ประเภทไม่ด้อยสิทธิ มีหลักประกันและมีผู้แทนผู้ถือหุ้นกู้ ซึ่งบริษัทมีสิทธิไถ่ถอนหุ้นกู้ก่อนครบกำหนด โดยมีอัตรา</w:t>
      </w:r>
      <w:r w:rsidR="00C5312B"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ดอกเบี้ยคงที่ร้อยละ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7</w:t>
      </w:r>
      <w:r w:rsidR="00C5312B" w:rsidRPr="00191294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00</w:t>
      </w:r>
      <w:r w:rsidR="00C5312B"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ต่อปี ชำระดอกเบี้ยทุก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3</w:t>
      </w:r>
      <w:r w:rsidR="00C5312B"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กำหนดจ่ายดอกเบี้ยงวดแรกในวันที่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23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มิถุนายน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2563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โดยหุ้นกู้ครบกำหนดชำระคืนในวันที่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23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มีนาคม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2564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ภายใต้เงื่อนไขที่บริษัทต้องดำรง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: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ณ วันสิ้นงวดปีบัญชีของแต่ละปี ตลอดอายุของหุ้นกู้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472485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>ทั้ง</w:t>
      </w:r>
      <w:r w:rsidR="00F75F53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นี้   </w:t>
      </w:r>
      <w:r w:rsidR="00472485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        </w:t>
      </w:r>
      <w:r w:rsidR="00F75F53" w:rsidRPr="00A1777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ณ วันที่ </w:t>
      </w:r>
      <w:r w:rsidRPr="00E34EF5">
        <w:rPr>
          <w:rFonts w:ascii="Angsana New" w:hAnsi="Angsana New" w:cs="Angsana New"/>
          <w:snapToGrid w:val="0"/>
          <w:lang w:val="en-US"/>
        </w:rPr>
        <w:t>31</w:t>
      </w:r>
      <w:r w:rsidR="00A17771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A17771">
        <w:rPr>
          <w:rFonts w:ascii="Angsana New" w:hAnsi="Angsana New" w:cs="Angsana New" w:hint="cs"/>
          <w:cs/>
          <w:lang w:val="en-US"/>
        </w:rPr>
        <w:t>มีนาคม</w:t>
      </w:r>
      <w:r w:rsidR="00A17771" w:rsidRPr="00191294">
        <w:rPr>
          <w:rFonts w:ascii="Angsana New" w:hAnsi="Angsana New" w:cs="Angsana New" w:hint="cs"/>
          <w:cs/>
        </w:rPr>
        <w:t xml:space="preserve"> </w:t>
      </w:r>
      <w:r w:rsidRPr="00E34EF5">
        <w:rPr>
          <w:rFonts w:ascii="Angsana New" w:hAnsi="Angsana New" w:cs="Angsana New"/>
          <w:snapToGrid w:val="0"/>
          <w:lang w:val="en-US"/>
        </w:rPr>
        <w:t>2567</w:t>
      </w:r>
      <w:r w:rsidR="00A17771" w:rsidRPr="001912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F75F53" w:rsidRPr="00A1777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และวันที่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F75F53" w:rsidRPr="00A1777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F75F53" w:rsidRPr="00A1777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ธันวาคม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2566</w:t>
      </w:r>
      <w:r w:rsidR="00F75F53"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F75F53"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บริษัทสามารถปฏิบัติตามเงื่อนไขที่ต้องดำรงอัตราส่วนดังกล่าวได้</w:t>
      </w:r>
      <w:r w:rsidR="00F75F53" w:rsidRPr="0019129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โดยบริษัทได้จดจำนองที่ดินบางส่วนซึ่งมีมูลค่าตามบัญชี ณ</w:t>
      </w:r>
      <w:r w:rsidR="00894C92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วันที่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74263A"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844AE">
        <w:rPr>
          <w:rFonts w:ascii="Angsana New" w:hAnsi="Angsana New" w:cs="Angsana New" w:hint="cs"/>
          <w:snapToGrid w:val="0"/>
          <w:spacing w:val="-10"/>
          <w:cs/>
          <w:lang w:val="en-US"/>
        </w:rPr>
        <w:t>มีนาคม</w:t>
      </w:r>
      <w:r w:rsidR="0074263A" w:rsidRPr="0019129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2567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และ</w:t>
      </w:r>
      <w:r w:rsidR="00C5312B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วันที่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A720C3">
        <w:rPr>
          <w:rFonts w:ascii="Angsana New" w:hAnsi="Angsana New" w:cs="Angsana New" w:hint="cs"/>
          <w:snapToGrid w:val="0"/>
          <w:spacing w:val="-6"/>
          <w:cs/>
          <w:lang w:val="en-US"/>
        </w:rPr>
        <w:t>ธันวาคม</w:t>
      </w:r>
      <w:r w:rsidR="00C5312B" w:rsidRPr="00A720C3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C5312B" w:rsidRPr="00A720C3">
        <w:rPr>
          <w:rFonts w:ascii="Angsana New" w:hAnsi="Angsana New" w:cs="Angsana New"/>
          <w:snapToGrid w:val="0"/>
          <w:lang w:val="en-US"/>
        </w:rPr>
        <w:t xml:space="preserve"> </w:t>
      </w:r>
      <w:r w:rsidR="00C5312B" w:rsidRPr="00A720C3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Pr="00E34EF5">
        <w:rPr>
          <w:rFonts w:ascii="Angsana New" w:hAnsi="Angsana New" w:cs="Angsana New"/>
          <w:snapToGrid w:val="0"/>
          <w:lang w:val="en-US"/>
        </w:rPr>
        <w:t>1</w:t>
      </w:r>
      <w:r w:rsidR="00C5312B" w:rsidRPr="00A720C3">
        <w:rPr>
          <w:rFonts w:ascii="Angsana New" w:hAnsi="Angsana New" w:cs="Angsana New"/>
          <w:snapToGrid w:val="0"/>
          <w:lang w:val="en-US"/>
        </w:rPr>
        <w:t>,</w:t>
      </w:r>
      <w:r w:rsidRPr="00E34EF5">
        <w:rPr>
          <w:rFonts w:ascii="Angsana New" w:hAnsi="Angsana New" w:cs="Angsana New"/>
          <w:snapToGrid w:val="0"/>
          <w:lang w:val="en-US"/>
        </w:rPr>
        <w:t>984</w:t>
      </w:r>
      <w:r w:rsidR="00C5312B" w:rsidRPr="00A720C3">
        <w:rPr>
          <w:rFonts w:ascii="Angsana New" w:hAnsi="Angsana New" w:cs="Angsana New"/>
          <w:snapToGrid w:val="0"/>
          <w:lang w:val="en-US"/>
        </w:rPr>
        <w:t>.</w:t>
      </w:r>
      <w:r w:rsidRPr="00E34EF5">
        <w:rPr>
          <w:rFonts w:ascii="Angsana New" w:hAnsi="Angsana New" w:cs="Angsana New"/>
          <w:snapToGrid w:val="0"/>
          <w:lang w:val="en-US"/>
        </w:rPr>
        <w:t>32</w:t>
      </w:r>
      <w:r w:rsidR="00C5312B" w:rsidRPr="00A720C3">
        <w:rPr>
          <w:rFonts w:ascii="Angsana New" w:hAnsi="Angsana New" w:cs="Angsana New"/>
          <w:snapToGrid w:val="0"/>
          <w:lang w:val="en-US"/>
        </w:rPr>
        <w:t xml:space="preserve"> </w:t>
      </w:r>
      <w:r w:rsidR="00C5312B" w:rsidRPr="00A720C3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="00C5312B" w:rsidRPr="00A720C3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รวมทั้ง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ล้านบาท ต่อมาเมื่อวันที่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มีนาคม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2564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บริษัทได้รับอนุมัติจาก</w:t>
      </w:r>
      <w:r w:rsidR="00C6539D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>ที่ประชุม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ผู้ถือหุ้นกู้ให้ขยายระยะเวลาครบกำหนดชำระคืนออกไปอีก</w:t>
      </w:r>
      <w:r w:rsidR="007505B6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ปี โดยหุ้นกู้ครบกำหนดชำระคืนในวันที่</w:t>
      </w:r>
      <w:r w:rsidR="002873AF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23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มีนาคม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2565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และอนุมัติให้เปลี่ยนอัตราดอกเบี้ยของหุ้นกู้เป็นร้อยละ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7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50</w:t>
      </w:r>
      <w:r w:rsidR="00C5312B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312B" w:rsidRPr="00191294">
        <w:rPr>
          <w:rFonts w:ascii="Angsana New" w:hAnsi="Angsana New" w:cs="Angsana New"/>
          <w:snapToGrid w:val="0"/>
          <w:spacing w:val="-6"/>
          <w:cs/>
          <w:lang w:val="en-US"/>
        </w:rPr>
        <w:t>ต่อปี</w:t>
      </w:r>
      <w:r w:rsidR="00B357FA" w:rsidRPr="0019129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</w:p>
    <w:p w14:paraId="5EFF9E42" w14:textId="46423B22" w:rsidR="00566FE7" w:rsidRPr="00191294" w:rsidRDefault="002F21FA" w:rsidP="00E34EF5">
      <w:pPr>
        <w:pStyle w:val="BodyTextIndent"/>
        <w:tabs>
          <w:tab w:val="left" w:pos="1170"/>
        </w:tabs>
        <w:spacing w:after="240"/>
        <w:ind w:left="1166" w:hanging="619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ab/>
      </w:r>
      <w:r w:rsidR="00566FE7" w:rsidRPr="00191294">
        <w:rPr>
          <w:rFonts w:ascii="Angsana New" w:hAnsi="Angsana New" w:cs="Angsana New"/>
          <w:snapToGrid w:val="0"/>
          <w:spacing w:val="8"/>
          <w:cs/>
          <w:lang w:val="en-US"/>
        </w:rPr>
        <w:t xml:space="preserve">ในระหว่างปี </w:t>
      </w:r>
      <w:r w:rsidR="00E34EF5" w:rsidRPr="00E34EF5">
        <w:rPr>
          <w:rFonts w:ascii="Angsana New" w:hAnsi="Angsana New" w:cs="Angsana New"/>
          <w:snapToGrid w:val="0"/>
          <w:spacing w:val="8"/>
          <w:lang w:val="en-US"/>
        </w:rPr>
        <w:t>2564</w:t>
      </w:r>
      <w:r w:rsidR="00566FE7" w:rsidRPr="00191294">
        <w:rPr>
          <w:rFonts w:ascii="Angsana New" w:hAnsi="Angsana New" w:cs="Angsana New"/>
          <w:snapToGrid w:val="0"/>
          <w:spacing w:val="8"/>
          <w:lang w:val="en-US"/>
        </w:rPr>
        <w:t xml:space="preserve"> </w:t>
      </w:r>
      <w:r w:rsidR="00566FE7" w:rsidRPr="00191294">
        <w:rPr>
          <w:rFonts w:ascii="Angsana New" w:hAnsi="Angsana New" w:cs="Angsana New"/>
          <w:snapToGrid w:val="0"/>
          <w:spacing w:val="8"/>
          <w:cs/>
          <w:lang w:val="en-US"/>
        </w:rPr>
        <w:t xml:space="preserve">บริษัทได้ซื้อคืนหุ้นกู้จากตลาดรองบางส่วนจำนวน </w:t>
      </w:r>
      <w:r w:rsidR="00E34EF5" w:rsidRPr="00E34EF5">
        <w:rPr>
          <w:rFonts w:ascii="Angsana New" w:hAnsi="Angsana New" w:cs="Angsana New"/>
          <w:snapToGrid w:val="0"/>
          <w:spacing w:val="8"/>
          <w:lang w:val="en-US"/>
        </w:rPr>
        <w:t>47</w:t>
      </w:r>
      <w:r w:rsidR="00566FE7" w:rsidRPr="00191294">
        <w:rPr>
          <w:rFonts w:ascii="Angsana New" w:hAnsi="Angsana New" w:cs="Angsana New"/>
          <w:snapToGrid w:val="0"/>
          <w:spacing w:val="8"/>
          <w:lang w:val="en-US"/>
        </w:rPr>
        <w:t xml:space="preserve"> </w:t>
      </w:r>
      <w:r w:rsidR="00566FE7" w:rsidRPr="00191294">
        <w:rPr>
          <w:rFonts w:ascii="Angsana New" w:hAnsi="Angsana New" w:cs="Angsana New"/>
          <w:snapToGrid w:val="0"/>
          <w:spacing w:val="8"/>
          <w:cs/>
          <w:lang w:val="en-US"/>
        </w:rPr>
        <w:t>ล้านบาท ทำให้</w:t>
      </w:r>
      <w:r w:rsidR="00566FE7"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566FE7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566FE7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ธันวาคม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2564</w:t>
      </w:r>
      <w:r w:rsidR="00566FE7"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66FE7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บริษัทมียอดคงค้างของหุ้นกู้ดังกล่าวจำนวน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566FE7" w:rsidRPr="00191294">
        <w:rPr>
          <w:rFonts w:ascii="Angsana New" w:hAnsi="Angsana New" w:cs="Angsana New"/>
          <w:snapToGrid w:val="0"/>
          <w:spacing w:val="-6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953</w:t>
      </w:r>
      <w:r w:rsidR="00566FE7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</w:p>
    <w:p w14:paraId="741437D1" w14:textId="77777777" w:rsidR="00E34EF5" w:rsidRDefault="00E34EF5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 w:eastAsia="x-none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14:paraId="0F672312" w14:textId="0EDA9F0C" w:rsidR="00BD782A" w:rsidRDefault="00C5312B" w:rsidP="00E34EF5">
      <w:pPr>
        <w:pStyle w:val="BodyTextIndent"/>
        <w:tabs>
          <w:tab w:val="left" w:pos="1170"/>
        </w:tabs>
        <w:spacing w:after="240"/>
        <w:ind w:left="1152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lastRenderedPageBreak/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8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2565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บริษัทได้รับอนุมัติจาก</w:t>
      </w:r>
      <w:r w:rsidR="00C6539D" w:rsidRPr="00191294">
        <w:rPr>
          <w:rFonts w:ascii="Angsana New" w:hAnsi="Angsana New" w:cs="Angsana New" w:hint="cs"/>
          <w:snapToGrid w:val="0"/>
          <w:cs/>
          <w:lang w:val="en-US"/>
        </w:rPr>
        <w:t>ที่ประชุม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="00E34EF5" w:rsidRPr="00E34EF5">
        <w:rPr>
          <w:rFonts w:ascii="Angsana New" w:hAnsi="Angsana New" w:cs="Angsana New"/>
          <w:snapToGrid w:val="0"/>
          <w:lang w:val="en-US"/>
        </w:rPr>
        <w:t>2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ปี โดยหุ้นกู้ครบกำหนดชำระคืนในวันที่ 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23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และอนุมัติให้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>ชำระคืนเงินต้นบางส่วน โดยการลดมูลค่าที่ตราไว้ต่อหน่วยลง</w:t>
      </w:r>
      <w:r w:rsidR="00740FD8" w:rsidRPr="00191294">
        <w:rPr>
          <w:rFonts w:ascii="Angsana New" w:hAnsi="Angsana New" w:cs="Angsana New" w:hint="cs"/>
          <w:snapToGrid w:val="0"/>
          <w:cs/>
          <w:lang w:val="en-US"/>
        </w:rPr>
        <w:t>ทุน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 xml:space="preserve">รวมไม่น้อยกว่าร้อยละ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30</w:t>
      </w:r>
      <w:r w:rsidR="00BD782A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 xml:space="preserve">ของมูลค่าต่อหน่วย ณ 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23</w:t>
      </w:r>
      <w:r w:rsidR="00BD782A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2565</w:t>
      </w:r>
      <w:r w:rsidR="00BD782A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 xml:space="preserve">โดยแบ่งชำระเป็น </w:t>
      </w:r>
      <w:r w:rsidR="00E34EF5" w:rsidRPr="00E34EF5">
        <w:rPr>
          <w:rFonts w:ascii="Angsana New" w:hAnsi="Angsana New" w:cs="Angsana New"/>
          <w:snapToGrid w:val="0"/>
          <w:lang w:val="en-US"/>
        </w:rPr>
        <w:t>4</w:t>
      </w:r>
      <w:r w:rsidR="00BD782A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>งวด โดยชำระคืน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23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2565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จำนวน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50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ล้านบาท 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>(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ร้อยละ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5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) 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23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กันยายน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2565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จำนวน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50</w:t>
      </w:r>
      <w:r w:rsidR="00BD782A"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ล้า</w:t>
      </w:r>
      <w:r w:rsidR="002873AF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น</w:t>
      </w:r>
      <w:r w:rsidR="00BD782A"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บาท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D782A" w:rsidRPr="00191294">
        <w:rPr>
          <w:rFonts w:ascii="Angsana New" w:hAnsi="Angsana New" w:cs="Angsana New"/>
          <w:snapToGrid w:val="0"/>
          <w:lang w:val="en-US"/>
        </w:rPr>
        <w:t>(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 xml:space="preserve">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5</w:t>
      </w:r>
      <w:r w:rsidR="00BD782A" w:rsidRPr="00191294">
        <w:rPr>
          <w:rFonts w:ascii="Angsana New" w:hAnsi="Angsana New" w:cs="Angsana New"/>
          <w:snapToGrid w:val="0"/>
          <w:lang w:val="en-US"/>
        </w:rPr>
        <w:t xml:space="preserve">) 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23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>จำนวน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100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ล้านบาท 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>(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ร้อยละ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10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) 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23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กันยายน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>จำนวน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100</w:t>
      </w:r>
      <w:r w:rsidR="00BD782A" w:rsidRPr="005758F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BD782A" w:rsidRPr="005758FF">
        <w:rPr>
          <w:rFonts w:ascii="Angsana New" w:hAnsi="Angsana New" w:cs="Angsana New" w:hint="cs"/>
          <w:snapToGrid w:val="0"/>
          <w:spacing w:val="-8"/>
          <w:cs/>
          <w:lang w:val="en-US"/>
        </w:rPr>
        <w:t>ล้าน</w:t>
      </w:r>
      <w:r w:rsidR="00BD782A" w:rsidRPr="0019129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บาท </w:t>
      </w:r>
      <w:r w:rsidR="00BD782A" w:rsidRPr="00191294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BD782A" w:rsidRPr="0019129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ร้อยละ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10</w:t>
      </w:r>
      <w:r w:rsidR="00BD782A" w:rsidRPr="00191294">
        <w:rPr>
          <w:rFonts w:ascii="Angsana New" w:hAnsi="Angsana New" w:cs="Angsana New"/>
          <w:snapToGrid w:val="0"/>
          <w:spacing w:val="-4"/>
          <w:lang w:val="en-US"/>
        </w:rPr>
        <w:t xml:space="preserve">) </w:t>
      </w:r>
      <w:r w:rsidR="006218A9" w:rsidRPr="00191294">
        <w:rPr>
          <w:rFonts w:ascii="Angsana New" w:hAnsi="Angsana New" w:cs="Angsana New" w:hint="cs"/>
          <w:snapToGrid w:val="0"/>
          <w:spacing w:val="-4"/>
          <w:cs/>
          <w:lang w:val="en-US"/>
        </w:rPr>
        <w:t>ทั้งนี้หากบริษัทมีกระแสเงินสดเพียงพอบริษัทอาจทำการไถ่ถอน</w:t>
      </w:r>
      <w:r w:rsidR="006218A9" w:rsidRPr="00191294">
        <w:rPr>
          <w:rFonts w:ascii="Angsana New" w:hAnsi="Angsana New" w:cs="Angsana New" w:hint="cs"/>
          <w:snapToGrid w:val="0"/>
          <w:cs/>
          <w:lang w:val="en-US"/>
        </w:rPr>
        <w:t>ก่อนวันครบกำหนดหร</w:t>
      </w:r>
      <w:r w:rsidR="00811DA7" w:rsidRPr="00191294">
        <w:rPr>
          <w:rFonts w:ascii="Angsana New" w:hAnsi="Angsana New" w:cs="Angsana New" w:hint="cs"/>
          <w:snapToGrid w:val="0"/>
          <w:cs/>
          <w:lang w:val="en-US"/>
        </w:rPr>
        <w:t>ือก่อนวันกำหนดชำระหนี้ตามงวดใดๆ</w:t>
      </w:r>
      <w:r w:rsidR="00811DA7"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="00BD782A" w:rsidRPr="00191294">
        <w:rPr>
          <w:rFonts w:ascii="Angsana New" w:hAnsi="Angsana New" w:cs="Angsana New" w:hint="cs"/>
          <w:snapToGrid w:val="0"/>
          <w:cs/>
          <w:lang w:val="en-US"/>
        </w:rPr>
        <w:t>และอนุมัติ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เปลี่ยนอัตราดอกเบี้ยของหุ้นกู้เป็นร้อยละ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7</w:t>
      </w:r>
      <w:r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75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ต่อปี</w:t>
      </w:r>
      <w:r w:rsidR="00BD782A" w:rsidRPr="00191294">
        <w:rPr>
          <w:rFonts w:ascii="Angsana New" w:hAnsi="Angsana New" w:cs="Angsana New"/>
          <w:snapToGrid w:val="0"/>
          <w:lang w:val="en-US"/>
        </w:rPr>
        <w:t xml:space="preserve"> </w:t>
      </w:r>
    </w:p>
    <w:p w14:paraId="02B91BE5" w14:textId="2FB55F3B" w:rsidR="00A720C3" w:rsidRPr="00FA668B" w:rsidRDefault="00A720C3" w:rsidP="00E34EF5">
      <w:pPr>
        <w:pStyle w:val="BodyTextIndent"/>
        <w:tabs>
          <w:tab w:val="left" w:pos="1170"/>
        </w:tabs>
        <w:spacing w:after="240"/>
        <w:ind w:left="1166" w:hanging="14"/>
        <w:jc w:val="thaiDistribute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 w:hint="cs"/>
          <w:snapToGrid w:val="0"/>
          <w:cs/>
          <w:lang w:val="en-US"/>
        </w:rPr>
        <w:t>ใน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ระหว่างปี </w:t>
      </w:r>
      <w:r w:rsidR="00E34EF5" w:rsidRPr="00E34EF5">
        <w:rPr>
          <w:rFonts w:ascii="Angsana New" w:hAnsi="Angsana New" w:cs="Angsana New"/>
          <w:snapToGrid w:val="0"/>
          <w:lang w:val="en-US"/>
        </w:rPr>
        <w:t>2565</w:t>
      </w:r>
      <w:r w:rsidRPr="00FA668B">
        <w:rPr>
          <w:rFonts w:ascii="Angsana New" w:hAnsi="Angsana New" w:cs="Angsana New"/>
          <w:snapToGrid w:val="0"/>
          <w:lang w:val="en-US"/>
        </w:rPr>
        <w:t xml:space="preserve"> 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บริษัทได้จ่ายชำระคืนเงินต้นรวมจำนวน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195</w:t>
      </w:r>
      <w:r w:rsidRPr="00FA668B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30</w:t>
      </w:r>
      <w:r w:rsidRPr="00FA668B">
        <w:rPr>
          <w:rFonts w:ascii="Angsana New" w:hAnsi="Angsana New" w:cs="Angsana New"/>
          <w:snapToGrid w:val="0"/>
          <w:lang w:val="en-US"/>
        </w:rPr>
        <w:t xml:space="preserve"> 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ล้านบาท ทำให้ ณ วันที่      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FA668B">
        <w:rPr>
          <w:rFonts w:ascii="Angsana New" w:hAnsi="Angsana New" w:cs="Angsana New"/>
          <w:snapToGrid w:val="0"/>
          <w:lang w:val="en-US"/>
        </w:rPr>
        <w:t xml:space="preserve"> </w:t>
      </w:r>
      <w:r w:rsidRPr="00FA668B">
        <w:rPr>
          <w:rFonts w:ascii="Angsana New" w:hAnsi="Angsana New" w:cs="Angsana New" w:hint="cs"/>
          <w:spacing w:val="-4"/>
          <w:cs/>
        </w:rPr>
        <w:t>ธันวาคม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2565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 บริษัทมียอดคงค้างของหุ้นกู้ดังกล่าวจำนวน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FA668B">
        <w:rPr>
          <w:rFonts w:ascii="Angsana New" w:hAnsi="Angsana New" w:cs="Angsana New"/>
          <w:snapToGrid w:val="0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lang w:val="en-US"/>
        </w:rPr>
        <w:t>757</w:t>
      </w:r>
      <w:r w:rsidRPr="00FA668B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70</w:t>
      </w:r>
      <w:r w:rsidRPr="00FA668B">
        <w:rPr>
          <w:rFonts w:ascii="Angsana New" w:hAnsi="Angsana New" w:cs="Angsana New"/>
          <w:snapToGrid w:val="0"/>
          <w:cs/>
          <w:lang w:val="en-US"/>
        </w:rPr>
        <w:t xml:space="preserve"> ล้านบาท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14:paraId="126FD611" w14:textId="558E663A" w:rsidR="00B17CEA" w:rsidRDefault="00B17CEA" w:rsidP="00E34EF5">
      <w:pPr>
        <w:pStyle w:val="BodyTextIndent"/>
        <w:tabs>
          <w:tab w:val="left" w:pos="1170"/>
        </w:tabs>
        <w:spacing w:after="240"/>
        <w:ind w:left="1166" w:hanging="14"/>
        <w:jc w:val="thaiDistribute"/>
        <w:rPr>
          <w:rFonts w:ascii="Angsana New" w:hAnsi="Angsana New" w:cs="Angsana New"/>
          <w:snapToGrid w:val="0"/>
          <w:lang w:val="en-US"/>
        </w:rPr>
      </w:pP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และในระหว่างปี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FA668B">
        <w:rPr>
          <w:rFonts w:ascii="Angsana New" w:hAnsi="Angsana New" w:cs="Angsana New"/>
          <w:snapToGrid w:val="0"/>
          <w:lang w:val="en-US"/>
        </w:rPr>
        <w:t xml:space="preserve"> 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บริษัทได้จ่ายชำระคืนเงินต้นรวมจำนวน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641</w:t>
      </w:r>
      <w:r w:rsidRPr="00FA668B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20</w:t>
      </w:r>
      <w:r w:rsidRPr="00FA668B">
        <w:rPr>
          <w:rFonts w:ascii="Angsana New" w:hAnsi="Angsana New" w:cs="Angsana New"/>
          <w:snapToGrid w:val="0"/>
          <w:lang w:val="en-US"/>
        </w:rPr>
        <w:t xml:space="preserve"> 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ล้านบาท ทำให้ ณ วันที่         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FA668B">
        <w:rPr>
          <w:rFonts w:ascii="Angsana New" w:hAnsi="Angsana New" w:cs="Angsana New"/>
          <w:snapToGrid w:val="0"/>
          <w:lang w:val="en-US"/>
        </w:rPr>
        <w:t xml:space="preserve"> </w:t>
      </w:r>
      <w:r w:rsidRPr="00FA668B">
        <w:rPr>
          <w:rFonts w:ascii="Angsana New" w:hAnsi="Angsana New" w:cs="Angsana New" w:hint="cs"/>
          <w:spacing w:val="-4"/>
          <w:cs/>
        </w:rPr>
        <w:t>ธันวาคม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 xml:space="preserve"> บริษัทมียอดคงค้างของหุ้นกู้ดังกล่าวจำนวน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FA668B">
        <w:rPr>
          <w:rFonts w:ascii="Angsana New" w:hAnsi="Angsana New" w:cs="Angsana New"/>
          <w:snapToGrid w:val="0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lang w:val="en-US"/>
        </w:rPr>
        <w:t>116</w:t>
      </w:r>
      <w:r w:rsidRPr="00FA668B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50</w:t>
      </w:r>
      <w:r w:rsidRPr="00FA668B">
        <w:rPr>
          <w:rFonts w:ascii="Angsana New" w:hAnsi="Angsana New" w:cs="Angsana New"/>
          <w:snapToGrid w:val="0"/>
          <w:lang w:val="en-US"/>
        </w:rPr>
        <w:t xml:space="preserve"> </w:t>
      </w:r>
      <w:r w:rsidRPr="00FA668B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14:paraId="677414A8" w14:textId="59822E88" w:rsidR="00A720C3" w:rsidRPr="00191294" w:rsidRDefault="00A720C3" w:rsidP="00E34EF5">
      <w:pPr>
        <w:pStyle w:val="BodyTextIndent"/>
        <w:tabs>
          <w:tab w:val="left" w:pos="1170"/>
        </w:tabs>
        <w:spacing w:after="240"/>
        <w:ind w:left="1152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12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บริษัทได้รับอนุมัติจาก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ที่ประชุม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ผู้ถือหุ้นกู้ให้ขยายระยะเวลาครบกำหนดชำระคืนออกไปอีก </w:t>
      </w:r>
      <w:r w:rsidR="00E34EF5" w:rsidRPr="00E34EF5">
        <w:rPr>
          <w:rFonts w:ascii="Angsana New" w:hAnsi="Angsana New" w:cs="Angsana New"/>
          <w:snapToGrid w:val="0"/>
          <w:lang w:val="en-US"/>
        </w:rPr>
        <w:t>1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ปี โดยหุ้นกู้ครบกำหนดชำระคืนในวันที่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23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2568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และอนุมัติให้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ชำระคืนเงินต้นบางส่วน โดยการลดมูลค่าที่ตราไว้ต่อหน่วยลงทุนรวมไม่น้อยกว่า    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20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ของมูลค่าต่อหน่วย ณ 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23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โดยแบ่งชำระเป็น </w:t>
      </w:r>
      <w:r w:rsidR="00E34EF5" w:rsidRPr="00E34EF5">
        <w:rPr>
          <w:rFonts w:ascii="Angsana New" w:hAnsi="Angsana New" w:cs="Angsana New" w:hint="cs"/>
          <w:snapToGrid w:val="0"/>
          <w:lang w:val="en-US"/>
        </w:rPr>
        <w:t>2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งวด โดยชำระคืน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25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2567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จำนวน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159</w:t>
      </w:r>
      <w:r w:rsidR="00523977">
        <w:rPr>
          <w:rFonts w:ascii="Angsana New" w:hAnsi="Angsana New" w:cs="Angsana New"/>
          <w:snapToGrid w:val="0"/>
          <w:spacing w:val="-2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50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ล้านบาท 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>(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ร้อยละ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10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) </w:t>
      </w:r>
      <w:r w:rsidR="00523977">
        <w:rPr>
          <w:rFonts w:ascii="Angsana New" w:hAnsi="Angsana New" w:cs="Angsana New" w:hint="cs"/>
          <w:snapToGrid w:val="0"/>
          <w:spacing w:val="-2"/>
          <w:cs/>
          <w:lang w:val="en-US"/>
        </w:rPr>
        <w:t>และ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23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กันยายน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2567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จำนวน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159</w:t>
      </w:r>
      <w:r w:rsidR="00523977">
        <w:rPr>
          <w:rFonts w:ascii="Angsana New" w:hAnsi="Angsana New" w:cs="Angsana New"/>
          <w:snapToGrid w:val="0"/>
          <w:spacing w:val="-2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2"/>
          <w:lang w:val="en-US"/>
        </w:rPr>
        <w:t>50</w:t>
      </w:r>
      <w:r w:rsidRPr="0019129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spacing w:val="-2"/>
          <w:cs/>
          <w:lang w:val="en-US"/>
        </w:rPr>
        <w:t>ล้านบาท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lang w:val="en-US"/>
        </w:rPr>
        <w:t>(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 xml:space="preserve">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10</w:t>
      </w:r>
      <w:r w:rsidRPr="00191294">
        <w:rPr>
          <w:rFonts w:ascii="Angsana New" w:hAnsi="Angsana New" w:cs="Angsana New"/>
          <w:snapToGrid w:val="0"/>
          <w:lang w:val="en-US"/>
        </w:rPr>
        <w:t xml:space="preserve">) </w:t>
      </w:r>
      <w:r w:rsidRPr="00191294">
        <w:rPr>
          <w:rFonts w:ascii="Angsana New" w:hAnsi="Angsana New" w:cs="Angsana New" w:hint="cs"/>
          <w:snapToGrid w:val="0"/>
          <w:spacing w:val="-4"/>
          <w:cs/>
          <w:lang w:val="en-US"/>
        </w:rPr>
        <w:t>ทั้งนี้หากบริษัทมีกระแสเงินสดเพียงพอบริษัทอาจทำการไถ่ถอน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ก่อนวันครบกำหนดหรือก่อนวันกำหนดชำระหนี้ตามงวดใดๆ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 w:hint="cs"/>
          <w:snapToGrid w:val="0"/>
          <w:cs/>
          <w:lang w:val="en-US"/>
        </w:rPr>
        <w:t>และอนุมัติ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เปลี่ยนอัตราดอกเบี้ยของหุ้นกู้เป็นร้อยละ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7</w:t>
      </w:r>
      <w:r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75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ต่อปี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</w:p>
    <w:p w14:paraId="6B4950A3" w14:textId="11011F37" w:rsidR="0014181C" w:rsidRPr="00191294" w:rsidRDefault="0014181C" w:rsidP="005758FF">
      <w:pPr>
        <w:pStyle w:val="BodyTextIndent"/>
        <w:tabs>
          <w:tab w:val="left" w:pos="1170"/>
        </w:tabs>
        <w:spacing w:after="360"/>
        <w:ind w:left="1166" w:hanging="14"/>
        <w:jc w:val="thaiDistribute"/>
        <w:rPr>
          <w:rFonts w:ascii="Angsana New" w:hAnsi="Angsana New" w:cs="Angsana New"/>
          <w:snapToGrid w:val="0"/>
          <w:lang w:val="en-US"/>
        </w:rPr>
      </w:pPr>
      <w:r w:rsidRPr="00523977">
        <w:rPr>
          <w:rFonts w:ascii="Angsana New" w:hAnsi="Angsana New" w:cs="Angsana New" w:hint="cs"/>
          <w:snapToGrid w:val="0"/>
          <w:cs/>
          <w:lang w:val="en-US"/>
        </w:rPr>
        <w:t xml:space="preserve">และในระหว่างปี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Pr="00523977">
        <w:rPr>
          <w:rFonts w:ascii="Angsana New" w:hAnsi="Angsana New" w:cs="Angsana New"/>
          <w:snapToGrid w:val="0"/>
          <w:lang w:val="en-US"/>
        </w:rPr>
        <w:t xml:space="preserve"> </w:t>
      </w:r>
      <w:r w:rsidRPr="00523977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บริษัทได้จ่ายชำระคืนเงินต้นรวมจำนวน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159</w:t>
      </w:r>
      <w:r w:rsidR="00523977" w:rsidRPr="00523977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50</w:t>
      </w:r>
      <w:r w:rsidRPr="00523977">
        <w:rPr>
          <w:rFonts w:ascii="Angsana New" w:hAnsi="Angsana New" w:cs="Angsana New"/>
          <w:snapToGrid w:val="0"/>
          <w:lang w:val="en-US"/>
        </w:rPr>
        <w:t xml:space="preserve"> </w:t>
      </w:r>
      <w:r w:rsidRPr="00523977">
        <w:rPr>
          <w:rFonts w:ascii="Angsana New" w:hAnsi="Angsana New" w:cs="Angsana New" w:hint="cs"/>
          <w:snapToGrid w:val="0"/>
          <w:cs/>
          <w:lang w:val="en-US"/>
        </w:rPr>
        <w:t xml:space="preserve">ล้านบาท ทำให้ ณ วันที่         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Pr="00523977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52397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Pr="00523977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523977">
        <w:rPr>
          <w:rFonts w:ascii="Angsana New" w:hAnsi="Angsana New" w:cs="Angsana New" w:hint="cs"/>
          <w:snapToGrid w:val="0"/>
          <w:cs/>
          <w:lang w:val="en-US"/>
        </w:rPr>
        <w:t xml:space="preserve">บริษัทมียอดคงค้างของหุ้นกู้ดังกล่าวจำนวน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957</w:t>
      </w:r>
      <w:r w:rsidR="00523977" w:rsidRPr="00523977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00</w:t>
      </w:r>
      <w:r w:rsidRPr="00523977">
        <w:rPr>
          <w:rFonts w:ascii="Angsana New" w:hAnsi="Angsana New" w:cs="Angsana New"/>
          <w:snapToGrid w:val="0"/>
          <w:lang w:val="en-US"/>
        </w:rPr>
        <w:t xml:space="preserve"> </w:t>
      </w:r>
      <w:r w:rsidRPr="00523977">
        <w:rPr>
          <w:rFonts w:ascii="Angsana New" w:hAnsi="Angsana New" w:cs="Angsana New" w:hint="cs"/>
          <w:snapToGrid w:val="0"/>
          <w:cs/>
          <w:lang w:val="en-US"/>
        </w:rPr>
        <w:t>ล้านบาท</w:t>
      </w:r>
    </w:p>
    <w:p w14:paraId="285C8BD8" w14:textId="77777777" w:rsidR="00E34EF5" w:rsidRDefault="00E34EF5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bCs/>
          <w:lang w:val="en-US"/>
        </w:rPr>
      </w:pPr>
      <w:r>
        <w:rPr>
          <w:rStyle w:val="PageNumber"/>
          <w:rFonts w:ascii="Angsana New" w:hAnsi="Angsana New" w:cs="Angsana New"/>
          <w:b/>
          <w:bCs/>
          <w:lang w:val="en-US"/>
        </w:rPr>
        <w:br w:type="page"/>
      </w:r>
    </w:p>
    <w:p w14:paraId="76A774B9" w14:textId="2850370C" w:rsidR="00E142AA" w:rsidRPr="00191294" w:rsidRDefault="00E34EF5" w:rsidP="000A1468">
      <w:pPr>
        <w:tabs>
          <w:tab w:val="left" w:pos="540"/>
        </w:tabs>
        <w:overflowPunct/>
        <w:autoSpaceDE/>
        <w:autoSpaceDN/>
        <w:adjustRightInd/>
        <w:spacing w:after="120"/>
        <w:textAlignment w:val="auto"/>
        <w:rPr>
          <w:rStyle w:val="PageNumber"/>
          <w:rFonts w:ascii="Angsana New" w:hAnsi="Angsana New" w:cs="Angsana New"/>
          <w:b/>
          <w:bCs/>
        </w:rPr>
      </w:pPr>
      <w:r w:rsidRPr="00E34EF5">
        <w:rPr>
          <w:rStyle w:val="PageNumber"/>
          <w:rFonts w:ascii="Angsana New" w:hAnsi="Angsana New" w:cs="Angsana New"/>
          <w:b/>
          <w:bCs/>
          <w:lang w:val="en-US"/>
        </w:rPr>
        <w:lastRenderedPageBreak/>
        <w:t>1</w:t>
      </w:r>
      <w:r w:rsidRPr="00E34EF5">
        <w:rPr>
          <w:rStyle w:val="PageNumber"/>
          <w:rFonts w:ascii="Angsana New" w:hAnsi="Angsana New" w:cs="Angsana New" w:hint="cs"/>
          <w:b/>
          <w:bCs/>
          <w:lang w:val="en-US"/>
        </w:rPr>
        <w:t>8</w:t>
      </w:r>
      <w:r w:rsidR="00E142AA" w:rsidRPr="00191294">
        <w:rPr>
          <w:rStyle w:val="PageNumber"/>
          <w:rFonts w:ascii="Angsana New" w:hAnsi="Angsana New" w:cs="Angsana New"/>
          <w:b/>
          <w:bCs/>
        </w:rPr>
        <w:t>.</w:t>
      </w:r>
      <w:r w:rsidR="00E142AA" w:rsidRPr="00191294">
        <w:rPr>
          <w:rStyle w:val="PageNumber"/>
          <w:rFonts w:ascii="Angsana New" w:hAnsi="Angsana New" w:cs="Angsana New"/>
          <w:b/>
          <w:bCs/>
        </w:rPr>
        <w:tab/>
      </w:r>
      <w:r w:rsidR="00E142AA" w:rsidRPr="00191294">
        <w:rPr>
          <w:rStyle w:val="PageNumber"/>
          <w:rFonts w:ascii="Angsana New" w:hAnsi="Angsana New" w:cs="Angsana New"/>
          <w:b/>
          <w:bCs/>
          <w:cs/>
        </w:rPr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191294" w14:paraId="545438EE" w14:textId="77777777" w:rsidTr="00167D7B">
        <w:tc>
          <w:tcPr>
            <w:tcW w:w="2948" w:type="dxa"/>
            <w:shd w:val="clear" w:color="auto" w:fill="auto"/>
          </w:tcPr>
          <w:p w14:paraId="1135D29F" w14:textId="77777777" w:rsidR="00167D7B" w:rsidRPr="00191294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  <w:shd w:val="clear" w:color="auto" w:fill="auto"/>
          </w:tcPr>
          <w:p w14:paraId="58DDE983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D7B" w:rsidRPr="00191294" w14:paraId="517289CA" w14:textId="77777777" w:rsidTr="00636A16">
        <w:tc>
          <w:tcPr>
            <w:tcW w:w="2948" w:type="dxa"/>
            <w:shd w:val="clear" w:color="auto" w:fill="auto"/>
          </w:tcPr>
          <w:p w14:paraId="3E18E358" w14:textId="77777777" w:rsidR="00167D7B" w:rsidRPr="00191294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BD67B7D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4E4C400D" w14:textId="77777777" w:rsidR="00167D7B" w:rsidRPr="00191294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E42242A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A723940" w14:textId="77777777" w:rsidR="00167D7B" w:rsidRPr="00191294" w:rsidRDefault="00167D7B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7B0B057E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70DEAA48" w14:textId="77777777" w:rsidR="00167D7B" w:rsidRPr="00191294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9378192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4C51D4" w14:paraId="3040EC2A" w14:textId="77777777" w:rsidTr="00636A16">
        <w:tc>
          <w:tcPr>
            <w:tcW w:w="2948" w:type="dxa"/>
            <w:shd w:val="clear" w:color="auto" w:fill="auto"/>
          </w:tcPr>
          <w:p w14:paraId="321CFCB9" w14:textId="77777777" w:rsidR="00167D7B" w:rsidRPr="00191294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1D182617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  <w:shd w:val="clear" w:color="auto" w:fill="auto"/>
          </w:tcPr>
          <w:p w14:paraId="427A14E0" w14:textId="77777777" w:rsidR="00167D7B" w:rsidRPr="00191294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607FAB04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ต่อ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</w:t>
            </w:r>
          </w:p>
        </w:tc>
        <w:tc>
          <w:tcPr>
            <w:tcW w:w="95" w:type="dxa"/>
            <w:shd w:val="clear" w:color="auto" w:fill="auto"/>
          </w:tcPr>
          <w:p w14:paraId="1CD0A9E6" w14:textId="77777777" w:rsidR="00167D7B" w:rsidRPr="00191294" w:rsidRDefault="00167D7B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0C12902F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  <w:shd w:val="clear" w:color="auto" w:fill="auto"/>
          </w:tcPr>
          <w:p w14:paraId="3F321452" w14:textId="77777777" w:rsidR="00167D7B" w:rsidRPr="00191294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F425EEF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191294" w14:paraId="14E0AFCC" w14:textId="77777777" w:rsidTr="00636A16">
        <w:tc>
          <w:tcPr>
            <w:tcW w:w="2948" w:type="dxa"/>
            <w:shd w:val="clear" w:color="auto" w:fill="auto"/>
          </w:tcPr>
          <w:p w14:paraId="45B0CC1E" w14:textId="77777777" w:rsidR="00167D7B" w:rsidRPr="00191294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A9371F7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  <w:shd w:val="clear" w:color="auto" w:fill="auto"/>
          </w:tcPr>
          <w:p w14:paraId="7587ED1D" w14:textId="77777777" w:rsidR="00167D7B" w:rsidRPr="00191294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AA07050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  <w:shd w:val="clear" w:color="auto" w:fill="auto"/>
          </w:tcPr>
          <w:p w14:paraId="780193C9" w14:textId="77777777" w:rsidR="00167D7B" w:rsidRPr="00191294" w:rsidRDefault="00167D7B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6F8F876B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  <w:shd w:val="clear" w:color="auto" w:fill="auto"/>
          </w:tcPr>
          <w:p w14:paraId="704B0862" w14:textId="77777777" w:rsidR="00167D7B" w:rsidRPr="00191294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98D82D4" w14:textId="77777777" w:rsidR="00167D7B" w:rsidRPr="00191294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191294" w14:paraId="56D18B15" w14:textId="77777777" w:rsidTr="00636A16">
        <w:tc>
          <w:tcPr>
            <w:tcW w:w="2948" w:type="dxa"/>
            <w:shd w:val="clear" w:color="auto" w:fill="auto"/>
          </w:tcPr>
          <w:p w14:paraId="0AC4E21B" w14:textId="77777777" w:rsidR="00167D7B" w:rsidRPr="00191294" w:rsidRDefault="00167D7B" w:rsidP="000A1468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2D3BD" w14:textId="77777777" w:rsidR="00167D7B" w:rsidRPr="00191294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5921E0C3" w14:textId="77777777" w:rsidR="00167D7B" w:rsidRPr="00191294" w:rsidRDefault="00167D7B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B87049" w14:textId="77777777" w:rsidR="00167D7B" w:rsidRPr="00191294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5B85305" w14:textId="77777777" w:rsidR="00167D7B" w:rsidRPr="00191294" w:rsidRDefault="00167D7B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5D0FE" w14:textId="77777777" w:rsidR="00167D7B" w:rsidRPr="00191294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463F6283" w14:textId="77777777" w:rsidR="00167D7B" w:rsidRPr="00191294" w:rsidRDefault="00167D7B" w:rsidP="000A1468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8B304F3" w14:textId="77777777" w:rsidR="00167D7B" w:rsidRPr="00191294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4181C" w:rsidRPr="00191294" w14:paraId="169E019B" w14:textId="77777777" w:rsidTr="0014181C">
        <w:tc>
          <w:tcPr>
            <w:tcW w:w="2948" w:type="dxa"/>
            <w:shd w:val="clear" w:color="auto" w:fill="auto"/>
          </w:tcPr>
          <w:p w14:paraId="3FD1964C" w14:textId="04F1EF0D" w:rsidR="0014181C" w:rsidRPr="00191294" w:rsidRDefault="0014181C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FAA23" w14:textId="252C6A89" w:rsidR="0014181C" w:rsidRPr="00696411" w:rsidRDefault="00E34EF5" w:rsidP="0014181C">
            <w:pPr>
              <w:ind w:right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14181C" w:rsidRPr="006964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785</w:t>
            </w:r>
            <w:r w:rsidR="0014181C" w:rsidRPr="006964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  <w:r w:rsidR="0014181C" w:rsidRPr="006964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4AAEFA53" w14:textId="77777777" w:rsidR="0014181C" w:rsidRPr="0069641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35C6146D" w14:textId="2594E590" w:rsidR="0014181C" w:rsidRPr="00696411" w:rsidRDefault="00E34EF5" w:rsidP="0014181C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</w:t>
            </w:r>
            <w:r w:rsidR="0014181C" w:rsidRPr="0069641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.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0B0A5E03" w14:textId="77777777" w:rsidR="0014181C" w:rsidRPr="0069641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54659" w14:textId="5F2F9C8D" w:rsidR="0014181C" w:rsidRPr="00696411" w:rsidRDefault="00E34EF5" w:rsidP="0014181C">
            <w:pPr>
              <w:ind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4181C" w:rsidRPr="006964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579</w:t>
            </w:r>
            <w:r w:rsidR="0014181C" w:rsidRPr="006964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024</w:t>
            </w:r>
            <w:r w:rsidR="0014181C" w:rsidRPr="006964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56289315" w14:textId="77777777" w:rsidR="0014181C" w:rsidRPr="00191294" w:rsidRDefault="0014181C" w:rsidP="0014181C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D9F62CB" w14:textId="77777777" w:rsidR="0014181C" w:rsidRPr="00191294" w:rsidRDefault="0014181C" w:rsidP="0014181C">
            <w:pPr>
              <w:tabs>
                <w:tab w:val="decimal" w:pos="1080"/>
              </w:tabs>
              <w:ind w:right="2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181C" w:rsidRPr="00191294" w14:paraId="20775976" w14:textId="77777777" w:rsidTr="0014181C">
        <w:tc>
          <w:tcPr>
            <w:tcW w:w="2948" w:type="dxa"/>
            <w:shd w:val="clear" w:color="auto" w:fill="auto"/>
            <w:vAlign w:val="bottom"/>
          </w:tcPr>
          <w:p w14:paraId="46B05486" w14:textId="015CCA65" w:rsidR="0014181C" w:rsidRPr="00191294" w:rsidRDefault="0014181C" w:rsidP="0014181C">
            <w:pPr>
              <w:ind w:right="-36" w:firstLine="2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ลดทุน</w:t>
            </w:r>
            <w:r w:rsidRPr="00191294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</w:rPr>
              <w:t>(</w:t>
            </w:r>
            <w:r w:rsidR="00E34EF5" w:rsidRPr="00E34EF5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781E0" w14:textId="79BA95A0" w:rsidR="0014181C" w:rsidRPr="008F16F4" w:rsidRDefault="004268B3" w:rsidP="004268B3">
            <w:pPr>
              <w:ind w:right="7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="0014181C" w:rsidRPr="008F16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  <w:r w:rsidR="0014181C" w:rsidRPr="008F16F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181C" w:rsidRPr="008F16F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181C" w:rsidRPr="008F16F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362E6F7A" w14:textId="77777777" w:rsidR="0014181C" w:rsidRPr="0069641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E7773F6" w14:textId="32088F50" w:rsidR="0014181C" w:rsidRPr="00696411" w:rsidRDefault="00E34EF5" w:rsidP="0014181C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</w:t>
            </w:r>
            <w:r w:rsidR="0014181C" w:rsidRPr="0069641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.</w:t>
            </w:r>
            <w:r w:rsidRPr="00E34EF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7A879A3" w14:textId="77777777" w:rsidR="0014181C" w:rsidRPr="0069641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F30D0" w14:textId="7440CA88" w:rsidR="0014181C" w:rsidRPr="004268B3" w:rsidRDefault="004268B3" w:rsidP="005A1E67">
            <w:pPr>
              <w:ind w:right="7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9D676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5A1E6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9D676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4181C" w:rsidRPr="004268B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  <w:r w:rsidR="0014181C" w:rsidRPr="004268B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860</w:t>
            </w:r>
            <w:r w:rsidR="0014181C" w:rsidRPr="004268B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181C" w:rsidRPr="004268B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5A108A28" w14:textId="77777777" w:rsidR="0014181C" w:rsidRPr="00191294" w:rsidRDefault="0014181C" w:rsidP="0014181C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4790FE44" w14:textId="3B0A3C3F" w:rsidR="0014181C" w:rsidRPr="00191294" w:rsidRDefault="00E34EF5" w:rsidP="0014181C">
            <w:pPr>
              <w:tabs>
                <w:tab w:val="decimal" w:pos="1080"/>
              </w:tabs>
              <w:ind w:right="2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14181C" w:rsidRPr="0019129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4181C" w:rsidRPr="0019129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</w:tr>
      <w:tr w:rsidR="00833CCA" w:rsidRPr="00191294" w14:paraId="24FE8007" w14:textId="77777777" w:rsidTr="00FA668B">
        <w:tc>
          <w:tcPr>
            <w:tcW w:w="2948" w:type="dxa"/>
            <w:shd w:val="clear" w:color="auto" w:fill="auto"/>
          </w:tcPr>
          <w:p w14:paraId="1DAFC6C8" w14:textId="78914212" w:rsidR="00833CCA" w:rsidRPr="00191294" w:rsidRDefault="00833CCA" w:rsidP="00833CCA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912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69A1FF" w14:textId="383FBBD3" w:rsidR="00833CCA" w:rsidRPr="00AE3D14" w:rsidRDefault="00E34EF5" w:rsidP="00833CCA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106451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959</w:t>
            </w:r>
            <w:r w:rsidR="00106451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  <w:r w:rsidR="00106451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1E78AE72" w14:textId="77777777" w:rsidR="00833CCA" w:rsidRPr="00AE3D14" w:rsidRDefault="00833CCA" w:rsidP="00833CCA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16C91A2B" w14:textId="36FA32F9" w:rsidR="00833CCA" w:rsidRPr="00AE3D14" w:rsidRDefault="00E34EF5" w:rsidP="0014181C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FA668B" w:rsidRPr="001418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BFD936D" w14:textId="77777777" w:rsidR="00833CCA" w:rsidRPr="00AE3D14" w:rsidRDefault="00833CCA" w:rsidP="00833CCA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0D9218" w14:textId="2AA820F2" w:rsidR="00833CCA" w:rsidRPr="00AE3D14" w:rsidRDefault="00E34EF5" w:rsidP="00833CCA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06451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075</w:t>
            </w:r>
            <w:r w:rsidR="00106451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 w:rsidR="00106451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45AA5FDC" w14:textId="77777777" w:rsidR="00833CCA" w:rsidRPr="00AE3D14" w:rsidRDefault="00833CCA" w:rsidP="00833CCA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42C5D27" w14:textId="77777777" w:rsidR="00833CCA" w:rsidRPr="00AE3D14" w:rsidRDefault="00833CCA" w:rsidP="00833CCA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21F25" w:rsidRPr="00191294" w14:paraId="7EEC5B68" w14:textId="77777777" w:rsidTr="00FA668B">
        <w:tc>
          <w:tcPr>
            <w:tcW w:w="2948" w:type="dxa"/>
            <w:shd w:val="clear" w:color="auto" w:fill="auto"/>
          </w:tcPr>
          <w:p w14:paraId="528264BC" w14:textId="404FF08F" w:rsidR="00321F25" w:rsidRPr="00191294" w:rsidRDefault="00321F25" w:rsidP="00321F25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93C0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5F521E" w14:textId="20F29AEB" w:rsidR="00321F25" w:rsidRPr="00AE3D14" w:rsidRDefault="00E34EF5" w:rsidP="00321F25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14181C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959</w:t>
            </w:r>
            <w:r w:rsidR="0014181C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  <w:r w:rsidR="0014181C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36DE303A" w14:textId="77777777" w:rsidR="00321F25" w:rsidRPr="00AE3D14" w:rsidRDefault="00321F25" w:rsidP="00321F25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4ECE722" w14:textId="4B8161B3" w:rsidR="00321F25" w:rsidRPr="00AE3D14" w:rsidRDefault="00E34EF5" w:rsidP="00321F25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FA668B" w:rsidRPr="001418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0F6BB076" w14:textId="77777777" w:rsidR="00321F25" w:rsidRPr="00AE3D14" w:rsidRDefault="00321F25" w:rsidP="00321F25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5D5FAE" w14:textId="6140F1E6" w:rsidR="00321F25" w:rsidRPr="00AE3D14" w:rsidRDefault="00E34EF5" w:rsidP="00321F25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4181C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075</w:t>
            </w:r>
            <w:r w:rsidR="0014181C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 w:rsidR="0014181C" w:rsidRPr="00AE3D1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662C749E" w14:textId="77777777" w:rsidR="00321F25" w:rsidRPr="00AE3D14" w:rsidRDefault="00321F25" w:rsidP="00321F25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282CC81" w14:textId="77777777" w:rsidR="00321F25" w:rsidRPr="00AE3D14" w:rsidRDefault="00321F25" w:rsidP="00321F25">
            <w:pPr>
              <w:tabs>
                <w:tab w:val="decimal" w:pos="1080"/>
              </w:tabs>
              <w:ind w:right="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4C7BB039" w14:textId="4E2FDC89" w:rsidR="00994E34" w:rsidRDefault="00F75F53" w:rsidP="0014181C">
      <w:pPr>
        <w:overflowPunct/>
        <w:autoSpaceDE/>
        <w:autoSpaceDN/>
        <w:adjustRightInd/>
        <w:spacing w:before="240" w:line="280" w:lineRule="exact"/>
        <w:ind w:left="990" w:right="72" w:hanging="187"/>
        <w:jc w:val="thaiDistribute"/>
        <w:textAlignment w:val="auto"/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</w:pPr>
      <w:r w:rsidRPr="00191294">
        <w:rPr>
          <w:rFonts w:ascii="Angsana New" w:hAnsi="Angsana New" w:cs="Angsana New"/>
          <w:spacing w:val="-6"/>
          <w:sz w:val="28"/>
          <w:szCs w:val="28"/>
          <w:vertAlign w:val="superscript"/>
          <w:lang w:val="en-US"/>
        </w:rPr>
        <w:t>(</w:t>
      </w:r>
      <w:r w:rsidR="00E34EF5" w:rsidRPr="00E34EF5">
        <w:rPr>
          <w:rFonts w:ascii="Angsana New" w:hAnsi="Angsana New" w:cs="Angsana New"/>
          <w:spacing w:val="-6"/>
          <w:sz w:val="28"/>
          <w:szCs w:val="28"/>
          <w:vertAlign w:val="superscript"/>
          <w:lang w:val="en-US"/>
        </w:rPr>
        <w:t>1</w:t>
      </w:r>
      <w:r w:rsidRPr="00191294">
        <w:rPr>
          <w:rFonts w:ascii="Angsana New" w:hAnsi="Angsana New" w:cs="Angsana New"/>
          <w:spacing w:val="-6"/>
          <w:sz w:val="28"/>
          <w:szCs w:val="28"/>
          <w:vertAlign w:val="superscript"/>
          <w:lang w:val="en-US"/>
        </w:rPr>
        <w:t>)</w:t>
      </w:r>
      <w:r w:rsidRPr="00191294">
        <w:rPr>
          <w:rFonts w:ascii="Angsana New" w:hAnsi="Angsana New" w:cs="Angsana New"/>
          <w:spacing w:val="-6"/>
          <w:sz w:val="20"/>
          <w:szCs w:val="20"/>
          <w:lang w:val="en-US"/>
        </w:rPr>
        <w:t xml:space="preserve">  </w:t>
      </w:r>
      <w:r w:rsidR="00994E34" w:rsidRPr="00191294">
        <w:rPr>
          <w:rFonts w:ascii="Angsana New" w:hAnsi="Angsana New" w:cs="Angsana New"/>
          <w:spacing w:val="-6"/>
          <w:sz w:val="20"/>
          <w:szCs w:val="20"/>
          <w:lang w:val="en-US"/>
        </w:rPr>
        <w:t xml:space="preserve"> 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2</w:t>
      </w:r>
      <w:r w:rsidR="00E34EF5" w:rsidRPr="00E34EF5">
        <w:rPr>
          <w:rFonts w:ascii="Angsana New" w:hAnsi="Angsana New" w:cs="Angsana New" w:hint="cs"/>
          <w:snapToGrid w:val="0"/>
          <w:spacing w:val="-6"/>
          <w:sz w:val="24"/>
          <w:szCs w:val="24"/>
          <w:lang w:val="en-US"/>
        </w:rPr>
        <w:t>8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 xml:space="preserve"> 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เมษายน 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256</w:t>
      </w:r>
      <w:r w:rsidR="00E34EF5" w:rsidRPr="00E34EF5">
        <w:rPr>
          <w:rFonts w:ascii="Angsana New" w:hAnsi="Angsana New" w:cs="Angsana New" w:hint="cs"/>
          <w:snapToGrid w:val="0"/>
          <w:spacing w:val="-6"/>
          <w:sz w:val="24"/>
          <w:szCs w:val="24"/>
          <w:lang w:val="en-US"/>
        </w:rPr>
        <w:t>6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 xml:space="preserve"> 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>ที่ประชุมสามัญผู้ถือหุ้นได้อนุมัติการลดทุนจดทะเบียนของบริษัทโดยการตัดหุ้นสามัญจดทะเบียนที่ยังไม่ได้ออกจำหน่าย (ยกเว้นหุ้นสามัญที่สำรองไว้ เพื่อรองรับ (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1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) การใช้สิทธิซื้อหุ้นสามัญของบริษัทตามใบสำคัญแสดงสิทธิ 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CGD-W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5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 จำนวน 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1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653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157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161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 หุ้น และ (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2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) 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 xml:space="preserve">CGD-ESOP 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40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000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000</w:t>
      </w:r>
      <w:r w:rsidR="00994E34"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 หุ้น)</w:t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191294" w14:paraId="73B1E5FB" w14:textId="77777777" w:rsidTr="00EC5594">
        <w:tc>
          <w:tcPr>
            <w:tcW w:w="2889" w:type="dxa"/>
            <w:shd w:val="clear" w:color="auto" w:fill="auto"/>
          </w:tcPr>
          <w:p w14:paraId="4D000E34" w14:textId="77777777" w:rsidR="00EC5594" w:rsidRPr="00191294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  <w:shd w:val="clear" w:color="auto" w:fill="auto"/>
          </w:tcPr>
          <w:p w14:paraId="162DBCD5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594" w:rsidRPr="00191294" w14:paraId="6CA03585" w14:textId="77777777" w:rsidTr="00EC5594">
        <w:tc>
          <w:tcPr>
            <w:tcW w:w="2889" w:type="dxa"/>
            <w:shd w:val="clear" w:color="auto" w:fill="auto"/>
          </w:tcPr>
          <w:p w14:paraId="0AD0CDA4" w14:textId="77777777" w:rsidR="00EC5594" w:rsidRPr="00191294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76DBF02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8456C92" w14:textId="77777777" w:rsidR="00EC5594" w:rsidRPr="00191294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A62E366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EBA8908" w14:textId="77777777" w:rsidR="00EC5594" w:rsidRPr="00191294" w:rsidRDefault="00EC5594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5527F4F6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8ED6159" w14:textId="77777777" w:rsidR="00EC5594" w:rsidRPr="00191294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45BC8752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191294" w14:paraId="30990CB0" w14:textId="77777777" w:rsidTr="00EC5594">
        <w:tc>
          <w:tcPr>
            <w:tcW w:w="2889" w:type="dxa"/>
            <w:shd w:val="clear" w:color="auto" w:fill="auto"/>
          </w:tcPr>
          <w:p w14:paraId="59321C43" w14:textId="77777777" w:rsidR="00EC5594" w:rsidRPr="00191294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273145F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  <w:shd w:val="clear" w:color="auto" w:fill="auto"/>
          </w:tcPr>
          <w:p w14:paraId="43E17F24" w14:textId="77777777" w:rsidR="00EC5594" w:rsidRPr="00191294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CD76105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ต่อ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</w:t>
            </w:r>
          </w:p>
        </w:tc>
        <w:tc>
          <w:tcPr>
            <w:tcW w:w="98" w:type="dxa"/>
            <w:shd w:val="clear" w:color="auto" w:fill="auto"/>
          </w:tcPr>
          <w:p w14:paraId="2DB1C799" w14:textId="77777777" w:rsidR="00EC5594" w:rsidRPr="00191294" w:rsidRDefault="00EC5594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1842F6B3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  <w:shd w:val="clear" w:color="auto" w:fill="auto"/>
          </w:tcPr>
          <w:p w14:paraId="5BFEFAC1" w14:textId="77777777" w:rsidR="00EC5594" w:rsidRPr="00191294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FE6B420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191294" w14:paraId="4CBEF460" w14:textId="77777777" w:rsidTr="0091737A">
        <w:tc>
          <w:tcPr>
            <w:tcW w:w="2889" w:type="dxa"/>
            <w:shd w:val="clear" w:color="auto" w:fill="auto"/>
          </w:tcPr>
          <w:p w14:paraId="7A888657" w14:textId="77777777" w:rsidR="00EC5594" w:rsidRPr="00191294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2969F9B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  <w:shd w:val="clear" w:color="auto" w:fill="auto"/>
          </w:tcPr>
          <w:p w14:paraId="4775DBA5" w14:textId="77777777" w:rsidR="00EC5594" w:rsidRPr="00191294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F7816B8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0D0C5927" w14:textId="77777777" w:rsidR="00EC5594" w:rsidRPr="00191294" w:rsidRDefault="00EC5594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2DC4EB82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768BB8DC" w14:textId="77777777" w:rsidR="00EC5594" w:rsidRPr="00191294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93FB992" w14:textId="77777777" w:rsidR="00EC5594" w:rsidRPr="00191294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9129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191294" w14:paraId="3DB5FA10" w14:textId="77777777" w:rsidTr="00B92C9B">
        <w:tc>
          <w:tcPr>
            <w:tcW w:w="2889" w:type="dxa"/>
            <w:shd w:val="clear" w:color="auto" w:fill="auto"/>
          </w:tcPr>
          <w:p w14:paraId="54B1D4A6" w14:textId="77777777" w:rsidR="00EC5594" w:rsidRPr="00191294" w:rsidRDefault="00EC5594" w:rsidP="000A1468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7D2F9" w14:textId="77777777" w:rsidR="00EC5594" w:rsidRPr="00191294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9A57F2A" w14:textId="77777777" w:rsidR="00EC5594" w:rsidRPr="00191294" w:rsidRDefault="00EC5594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2D0C2688" w14:textId="77777777" w:rsidR="00EC5594" w:rsidRPr="00191294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462EF2B1" w14:textId="77777777" w:rsidR="00EC5594" w:rsidRPr="00191294" w:rsidRDefault="00EC5594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14E7D" w14:textId="77777777" w:rsidR="00EC5594" w:rsidRPr="00191294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22CCD140" w14:textId="77777777" w:rsidR="00EC5594" w:rsidRPr="00191294" w:rsidRDefault="00EC5594" w:rsidP="000A1468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268454CD" w14:textId="77777777" w:rsidR="00EC5594" w:rsidRPr="00191294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4181C" w:rsidRPr="00191294" w14:paraId="2352EAB7" w14:textId="77777777" w:rsidTr="0091737A">
        <w:tc>
          <w:tcPr>
            <w:tcW w:w="2889" w:type="dxa"/>
            <w:shd w:val="clear" w:color="auto" w:fill="auto"/>
          </w:tcPr>
          <w:p w14:paraId="09471D7E" w14:textId="036EA33F" w:rsidR="0014181C" w:rsidRPr="00191294" w:rsidRDefault="0014181C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084330E9" w14:textId="5DFEA07A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98" w:type="dxa"/>
            <w:shd w:val="clear" w:color="auto" w:fill="auto"/>
          </w:tcPr>
          <w:p w14:paraId="14B80EB9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4198BE5" w14:textId="144104D7" w:rsidR="0014181C" w:rsidRPr="0014181C" w:rsidRDefault="00E34EF5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1318D558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3ABD3BE7" w14:textId="7C0A99A2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98" w:type="dxa"/>
            <w:shd w:val="clear" w:color="auto" w:fill="auto"/>
          </w:tcPr>
          <w:p w14:paraId="08AFE9D5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5FAA4CD8" w14:textId="50789D70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205</w:t>
            </w:r>
          </w:p>
        </w:tc>
      </w:tr>
      <w:tr w:rsidR="0014181C" w:rsidRPr="00191294" w14:paraId="3761FC4E" w14:textId="77777777" w:rsidTr="00F4799B">
        <w:tc>
          <w:tcPr>
            <w:tcW w:w="2889" w:type="dxa"/>
            <w:shd w:val="clear" w:color="auto" w:fill="auto"/>
            <w:vAlign w:val="bottom"/>
          </w:tcPr>
          <w:p w14:paraId="3F0325B4" w14:textId="77777777" w:rsidR="0014181C" w:rsidRPr="00191294" w:rsidRDefault="0014181C" w:rsidP="0014181C">
            <w:pPr>
              <w:ind w:right="-36" w:firstLine="2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เพิ่มทุนจากการใช้สิทธิตาม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76CA3F35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7E7C5C5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19AF79A" w14:textId="77777777" w:rsidR="0014181C" w:rsidRPr="0014181C" w:rsidRDefault="0014181C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51198B09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5BF7CC08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C5B4119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3DD2F07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181C" w:rsidRPr="00191294" w14:paraId="38C71034" w14:textId="77777777" w:rsidTr="00F4799B">
        <w:tc>
          <w:tcPr>
            <w:tcW w:w="2889" w:type="dxa"/>
            <w:shd w:val="clear" w:color="auto" w:fill="auto"/>
            <w:vAlign w:val="bottom"/>
          </w:tcPr>
          <w:p w14:paraId="4519113B" w14:textId="3B7E49D5" w:rsidR="0014181C" w:rsidRPr="00191294" w:rsidRDefault="0014181C" w:rsidP="0014181C">
            <w:pPr>
              <w:ind w:left="85" w:right="-36" w:firstLine="27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1912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ใบสำคัญ</w:t>
            </w:r>
            <w:r w:rsidRPr="0019129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แสดง</w:t>
            </w:r>
            <w:r w:rsidRPr="001912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สิทธิ</w:t>
            </w:r>
            <w:r w:rsidRPr="0019129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CGD-W</w:t>
            </w:r>
            <w:r w:rsidR="00E34EF5" w:rsidRPr="00E34EF5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6D68D" w14:textId="07BD225E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533</w:t>
            </w:r>
          </w:p>
        </w:tc>
        <w:tc>
          <w:tcPr>
            <w:tcW w:w="98" w:type="dxa"/>
            <w:shd w:val="clear" w:color="auto" w:fill="auto"/>
          </w:tcPr>
          <w:p w14:paraId="1A51E26D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268252C" w14:textId="0C337C51" w:rsidR="0014181C" w:rsidRPr="0014181C" w:rsidRDefault="00E34EF5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0066DDF5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DB2BC" w14:textId="3E254743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326</w:t>
            </w:r>
          </w:p>
        </w:tc>
        <w:tc>
          <w:tcPr>
            <w:tcW w:w="98" w:type="dxa"/>
            <w:shd w:val="clear" w:color="auto" w:fill="auto"/>
          </w:tcPr>
          <w:p w14:paraId="769E88A6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AED32EA" w14:textId="640A09A3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18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</w:p>
        </w:tc>
      </w:tr>
      <w:tr w:rsidR="0014181C" w:rsidRPr="00191294" w14:paraId="56585B0B" w14:textId="77777777" w:rsidTr="00FA668B">
        <w:tc>
          <w:tcPr>
            <w:tcW w:w="2889" w:type="dxa"/>
            <w:shd w:val="clear" w:color="auto" w:fill="auto"/>
          </w:tcPr>
          <w:p w14:paraId="47C56286" w14:textId="72265D2C" w:rsidR="0014181C" w:rsidRPr="00191294" w:rsidRDefault="0014181C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617B07" w14:textId="5EAA13FC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129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08B9BF45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8EB7A21" w14:textId="289B62D2" w:rsidR="0014181C" w:rsidRPr="0014181C" w:rsidRDefault="00E34EF5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FA668B" w:rsidRPr="001418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5CB92971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77ABA4" w14:textId="21CC254F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78009960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9002B" w14:textId="16ED3854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181C" w:rsidRPr="001418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</w:p>
        </w:tc>
      </w:tr>
      <w:tr w:rsidR="0014181C" w:rsidRPr="00191294" w14:paraId="0331602F" w14:textId="77777777" w:rsidTr="00FA668B">
        <w:tc>
          <w:tcPr>
            <w:tcW w:w="2889" w:type="dxa"/>
            <w:shd w:val="clear" w:color="auto" w:fill="auto"/>
          </w:tcPr>
          <w:p w14:paraId="16A9A4A4" w14:textId="0B99AF37" w:rsidR="0014181C" w:rsidRPr="00191294" w:rsidRDefault="0091737A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DF3C9" w14:textId="14FFC63A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129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691E0F14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13560C9" w14:textId="48B3D60E" w:rsidR="0014181C" w:rsidRPr="0014181C" w:rsidRDefault="00E34EF5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FA668B" w:rsidRPr="001418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37CED5CA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C66E6" w14:textId="5DBBE24D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4C344817" w14:textId="77777777" w:rsidR="0014181C" w:rsidRPr="0014181C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BE7F96" w14:textId="25028CAE" w:rsidR="0014181C" w:rsidRPr="0014181C" w:rsidRDefault="00E34EF5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1737A" w:rsidRPr="009173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34EF5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</w:p>
        </w:tc>
      </w:tr>
    </w:tbl>
    <w:p w14:paraId="18439184" w14:textId="2E548D47" w:rsidR="00E142AA" w:rsidRPr="00191294" w:rsidRDefault="000A1468" w:rsidP="00EC5594">
      <w:pPr>
        <w:tabs>
          <w:tab w:val="left" w:pos="540"/>
        </w:tabs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lang w:val="en-US" w:eastAsia="x-none"/>
        </w:rPr>
      </w:pPr>
      <w:r w:rsidRPr="00191294">
        <w:rPr>
          <w:rStyle w:val="PageNumber"/>
          <w:rFonts w:ascii="Angsana New" w:hAnsi="Angsana New" w:cs="Angsana New"/>
          <w:b/>
          <w:bCs/>
          <w:lang w:val="en-US"/>
        </w:rPr>
        <w:br w:type="page"/>
      </w:r>
      <w:r w:rsidR="00E34EF5" w:rsidRPr="00E34EF5">
        <w:rPr>
          <w:rStyle w:val="PageNumber"/>
          <w:rFonts w:ascii="Angsana New" w:hAnsi="Angsana New" w:cs="Angsana New"/>
          <w:b/>
          <w:bCs/>
          <w:lang w:val="en-US"/>
        </w:rPr>
        <w:lastRenderedPageBreak/>
        <w:t>19</w:t>
      </w:r>
      <w:r w:rsidR="00E142AA" w:rsidRPr="00191294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E142AA" w:rsidRPr="00191294">
        <w:rPr>
          <w:rStyle w:val="PageNumber"/>
          <w:rFonts w:ascii="Angsana New" w:hAnsi="Angsana New" w:cs="Angsana New"/>
          <w:b/>
          <w:bCs/>
          <w:cs/>
          <w:lang w:val="en-US"/>
        </w:rPr>
        <w:tab/>
      </w:r>
      <w:r w:rsidR="00E142AA" w:rsidRPr="00191294">
        <w:rPr>
          <w:rStyle w:val="PageNumber"/>
          <w:rFonts w:ascii="Angsana New" w:hAnsi="Angsana New" w:cs="Angsana New"/>
          <w:b/>
          <w:bCs/>
          <w:cs/>
        </w:rPr>
        <w:t>ใบสำคัญ</w:t>
      </w:r>
      <w:r w:rsidR="00E142AA" w:rsidRPr="00191294">
        <w:rPr>
          <w:rStyle w:val="PageNumber"/>
          <w:rFonts w:ascii="Angsana New" w:hAnsi="Angsana New" w:cs="Angsana New"/>
          <w:b/>
          <w:bCs/>
          <w:cs/>
          <w:lang w:val="en-US"/>
        </w:rPr>
        <w:t>แสดงสิทธิซื้อหุ้นสามัญ</w:t>
      </w:r>
    </w:p>
    <w:p w14:paraId="0D89C766" w14:textId="6D1C2904" w:rsidR="00FA668B" w:rsidRPr="00FA668B" w:rsidRDefault="00E34EF5" w:rsidP="00FA668B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/>
          <w:spacing w:val="-8"/>
          <w:cs/>
        </w:rPr>
      </w:pPr>
      <w:r w:rsidRPr="00E34EF5">
        <w:rPr>
          <w:rFonts w:ascii="Angsana New" w:hAnsi="Angsana New" w:cs="Angsana New"/>
          <w:snapToGrid w:val="0"/>
          <w:spacing w:val="-2"/>
          <w:lang w:val="en-US"/>
        </w:rPr>
        <w:t>19</w:t>
      </w:r>
      <w:r w:rsidR="00FA668B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2"/>
          <w:lang w:val="en-US"/>
        </w:rPr>
        <w:t>1</w:t>
      </w:r>
      <w:r w:rsidR="0024001D">
        <w:rPr>
          <w:rFonts w:ascii="Angsana New" w:hAnsi="Angsana New" w:cs="Angsana New"/>
          <w:snapToGrid w:val="0"/>
          <w:spacing w:val="-2"/>
          <w:cs/>
          <w:lang w:val="en-US"/>
        </w:rPr>
        <w:tab/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 xml:space="preserve">ตามมติที่ประชุมวิสามัญผู้ถือหุ้นของบริษัท เมื่อวันที่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18</w:t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 xml:space="preserve"> </w:t>
      </w:r>
      <w:r w:rsidR="00FA668B" w:rsidRPr="00FA668B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มกราคม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2564</w:t>
      </w:r>
      <w:r w:rsidR="00FA668B" w:rsidRPr="00FA668B">
        <w:rPr>
          <w:rFonts w:ascii="Angsana New" w:hAnsi="Angsana New" w:cs="Angsana New"/>
          <w:snapToGrid w:val="0"/>
          <w:color w:val="000000"/>
          <w:cs/>
          <w:lang w:val="en-US"/>
        </w:rPr>
        <w:t xml:space="preserve"> </w:t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 xml:space="preserve">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 (“CGD-W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”) </w:t>
      </w:r>
      <w:r w:rsidR="00FA668B" w:rsidRPr="00FA668B">
        <w:rPr>
          <w:rFonts w:ascii="Angsana New" w:hAnsi="Angsana New" w:cs="Angsana New"/>
          <w:snapToGrid w:val="0"/>
          <w:color w:val="000000"/>
          <w:cs/>
          <w:lang w:val="en-US"/>
        </w:rPr>
        <w:t>โดยเมื่อวันที่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23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FA668B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เมษายน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2564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>บริษัทได้ออกใบสำคัญแสดงสิทธิซื้อหุ้นสามัญ CGD-W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 xml:space="preserve">หุ้นเดิมต่อ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1</w:t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 xml:space="preserve"> หน่วยของใบสำคัญแสดงสิทธิ ซึ่งใบสำคัญแสดงสิทธิจดทะเบียนชนิดระบุชื่อและสามารถโอนให้บุคคลอื่นได้โดยไม่มีราคาเสนอขาย อัตราการใช้สิทธิสำหรับซื้อหุ้นสามัญ</w:t>
      </w:r>
      <w:r w:rsidR="00FA668B" w:rsidRPr="00FA668B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คือ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1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FA668B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หน่วยสามารถซื้อหุ้นสามัญได้ </w:t>
      </w:r>
      <w:r w:rsidRPr="00E34EF5">
        <w:rPr>
          <w:rFonts w:ascii="Angsana New" w:hAnsi="Angsana New" w:cs="Angsana New"/>
          <w:snapToGrid w:val="0"/>
          <w:color w:val="000000"/>
          <w:lang w:val="en-US"/>
        </w:rPr>
        <w:t>1</w:t>
      </w:r>
      <w:r w:rsidR="00FA668B" w:rsidRPr="00FA668B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FA668B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หุ้น </w:t>
      </w:r>
      <w:r w:rsidR="00FA668B" w:rsidRPr="00FA668B">
        <w:rPr>
          <w:rFonts w:ascii="Angsana New" w:hAnsi="Angsana New" w:cs="Angsana New"/>
          <w:snapToGrid w:val="0"/>
          <w:color w:val="000000"/>
          <w:cs/>
        </w:rPr>
        <w:t>และรายการใช้สิทธิมีรายละเอียด 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197"/>
        <w:gridCol w:w="153"/>
        <w:gridCol w:w="1170"/>
        <w:gridCol w:w="162"/>
        <w:gridCol w:w="1278"/>
        <w:gridCol w:w="162"/>
        <w:gridCol w:w="1278"/>
        <w:gridCol w:w="126"/>
        <w:gridCol w:w="1494"/>
      </w:tblGrid>
      <w:tr w:rsidR="00FA668B" w:rsidRPr="00DB5627" w14:paraId="39C3D11C" w14:textId="77777777" w:rsidTr="00492ACE">
        <w:tc>
          <w:tcPr>
            <w:tcW w:w="1170" w:type="dxa"/>
          </w:tcPr>
          <w:p w14:paraId="79B342BB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97" w:type="dxa"/>
          </w:tcPr>
          <w:p w14:paraId="6D14065A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53" w:type="dxa"/>
          </w:tcPr>
          <w:p w14:paraId="3444A5CE" w14:textId="77777777" w:rsidR="00FA668B" w:rsidRPr="00FA668B" w:rsidRDefault="00FA668B" w:rsidP="00492A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8999418" w14:textId="77777777" w:rsidR="00FA668B" w:rsidRPr="00FA668B" w:rsidRDefault="00FA668B" w:rsidP="00492A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62" w:type="dxa"/>
          </w:tcPr>
          <w:p w14:paraId="46D348C4" w14:textId="77777777" w:rsidR="00FA668B" w:rsidRPr="00FA668B" w:rsidRDefault="00FA668B" w:rsidP="00492A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29B5E32" w14:textId="77777777" w:rsidR="00FA668B" w:rsidRPr="00FA668B" w:rsidRDefault="00FA668B" w:rsidP="00492A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62" w:type="dxa"/>
          </w:tcPr>
          <w:p w14:paraId="0D797996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898" w:type="dxa"/>
            <w:gridSpan w:val="3"/>
          </w:tcPr>
          <w:p w14:paraId="083A25AB" w14:textId="77777777" w:rsidR="00FA668B" w:rsidRPr="00FA668B" w:rsidRDefault="00FA668B" w:rsidP="00492ACE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</w:pPr>
            <w:r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กำหนดเวลาการใช้สิทธิ</w:t>
            </w:r>
            <w:r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*</w:t>
            </w:r>
          </w:p>
        </w:tc>
      </w:tr>
      <w:tr w:rsidR="00FA668B" w:rsidRPr="00DB5627" w14:paraId="60FFD472" w14:textId="77777777" w:rsidTr="00492ACE">
        <w:tc>
          <w:tcPr>
            <w:tcW w:w="1170" w:type="dxa"/>
          </w:tcPr>
          <w:p w14:paraId="2839FDA9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97" w:type="dxa"/>
          </w:tcPr>
          <w:p w14:paraId="53C4F1BE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457AEC73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CDDD3C" w14:textId="77777777" w:rsidR="00FA668B" w:rsidRPr="00FA668B" w:rsidRDefault="00FA668B" w:rsidP="00492ACE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/>
                <w:lang w:val="en-US"/>
              </w:rPr>
            </w:pPr>
            <w:r w:rsidRPr="00FA668B">
              <w:rPr>
                <w:rFonts w:ascii="Angsana New" w:hAnsi="Angsana New" w:cs="Angsana New"/>
                <w:snapToGrid w:val="0"/>
                <w:color w:val="000000"/>
                <w:lang w:val="en-US"/>
              </w:rPr>
              <w:t>(</w:t>
            </w:r>
            <w:r w:rsidRPr="00FA668B">
              <w:rPr>
                <w:rFonts w:ascii="Angsana New" w:hAnsi="Angsana New" w:cs="Angsana New"/>
                <w:snapToGrid w:val="0"/>
                <w:color w:val="000000"/>
                <w:cs/>
              </w:rPr>
              <w:t>ล้านหน่วย</w:t>
            </w:r>
            <w:r w:rsidRPr="00FA668B">
              <w:rPr>
                <w:rFonts w:ascii="Angsana New" w:hAnsi="Angsana New" w:cs="Angsana New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62" w:type="dxa"/>
          </w:tcPr>
          <w:p w14:paraId="4FACF806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9B3E4FB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62" w:type="dxa"/>
          </w:tcPr>
          <w:p w14:paraId="4564531D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4D568E3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เริ่ม</w:t>
            </w:r>
          </w:p>
        </w:tc>
        <w:tc>
          <w:tcPr>
            <w:tcW w:w="126" w:type="dxa"/>
          </w:tcPr>
          <w:p w14:paraId="7A258EC6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0DE3389F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FA668B" w:rsidRPr="00DB5627" w14:paraId="3C227A5F" w14:textId="77777777" w:rsidTr="00492ACE">
        <w:tc>
          <w:tcPr>
            <w:tcW w:w="1170" w:type="dxa"/>
          </w:tcPr>
          <w:p w14:paraId="51860B74" w14:textId="1BCECCDB" w:rsidR="00FA668B" w:rsidRPr="00FA668B" w:rsidRDefault="00FA668B" w:rsidP="00492ACE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CGD-W</w:t>
            </w:r>
            <w:r w:rsidR="00E34EF5"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97" w:type="dxa"/>
          </w:tcPr>
          <w:p w14:paraId="1E724C84" w14:textId="096EB2C9" w:rsidR="00FA668B" w:rsidRPr="00FA668B" w:rsidRDefault="00E34EF5" w:rsidP="00492AC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23</w:t>
            </w:r>
            <w:r w:rsidR="00FA668B"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" w:type="dxa"/>
          </w:tcPr>
          <w:p w14:paraId="21EE2298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B1F55D" w14:textId="449E00C4" w:rsidR="00FA668B" w:rsidRPr="00FA668B" w:rsidRDefault="00E34EF5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="00FA668B"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162" w:type="dxa"/>
          </w:tcPr>
          <w:p w14:paraId="111EC9F4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65364EF5" w14:textId="03A16E2A" w:rsidR="00FA668B" w:rsidRPr="00FA668B" w:rsidRDefault="00E34EF5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" w:type="dxa"/>
          </w:tcPr>
          <w:p w14:paraId="6F800B7B" w14:textId="77777777" w:rsidR="00FA668B" w:rsidRPr="00FA668B" w:rsidRDefault="00FA668B" w:rsidP="00492ACE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1E455EE7" w14:textId="42C3F9DC" w:rsidR="00FA668B" w:rsidRPr="00FA668B" w:rsidRDefault="00E34EF5" w:rsidP="00492ACE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30</w:t>
            </w:r>
            <w:r w:rsidR="00FA668B"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</w:tcPr>
          <w:p w14:paraId="66568913" w14:textId="77777777" w:rsidR="00FA668B" w:rsidRPr="00FA668B" w:rsidRDefault="00FA668B" w:rsidP="00492ACE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20D590D8" w14:textId="5085EF79" w:rsidR="00FA668B" w:rsidRPr="00FA668B" w:rsidRDefault="00E34EF5" w:rsidP="00492AC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22</w:t>
            </w:r>
            <w:r w:rsidR="00FA668B"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FA668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</w:tbl>
    <w:p w14:paraId="11BD686E" w14:textId="77777777" w:rsidR="00FA668B" w:rsidRPr="00FA668B" w:rsidRDefault="00FA668B" w:rsidP="00FA668B">
      <w:pPr>
        <w:spacing w:before="240"/>
        <w:ind w:left="1440" w:hanging="274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val="en-US"/>
        </w:rPr>
      </w:pPr>
      <w:r w:rsidRPr="00FA668B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lang w:val="en-US"/>
        </w:rPr>
        <w:t>*</w:t>
      </w:r>
      <w:r w:rsidRPr="00FA668B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cs/>
          <w:lang w:val="en-US"/>
        </w:rPr>
        <w:tab/>
      </w:r>
      <w:r w:rsidRPr="00FA668B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lang w:val="en-US"/>
        </w:rPr>
        <w:t xml:space="preserve"> </w:t>
      </w:r>
      <w:r w:rsidRPr="00FA668B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cs/>
          <w:lang w:val="en-US"/>
        </w:rPr>
        <w:t>ผู้ถือ</w:t>
      </w:r>
      <w:r w:rsidRPr="00FA668B">
        <w:rPr>
          <w:rFonts w:ascii="Angsana New" w:hAnsi="Angsana New" w:cs="Angsana New"/>
          <w:snapToGrid w:val="0"/>
          <w:color w:val="000000"/>
          <w:spacing w:val="-8"/>
          <w:sz w:val="24"/>
          <w:szCs w:val="24"/>
          <w:cs/>
          <w:lang w:val="en-US"/>
        </w:rPr>
        <w:t>ใบสำคัญ</w:t>
      </w:r>
      <w:r w:rsidRPr="00FA668B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cs/>
          <w:lang w:val="en-US"/>
        </w:rPr>
        <w:t xml:space="preserve">แสดงสิทธิสามารถใช้สิทธิตามใบสำคัญแสดงสิทธิได้ในวันทำการสุดท้ายของเดือนมิถุนายนและธันวาคมของ                     </w:t>
      </w:r>
      <w:r w:rsidRPr="00FA668B">
        <w:rPr>
          <w:rFonts w:ascii="Angsana New" w:hAnsi="Angsana New" w:cs="Angsana New"/>
          <w:snapToGrid w:val="0"/>
          <w:color w:val="000000"/>
          <w:sz w:val="24"/>
          <w:szCs w:val="24"/>
          <w:cs/>
          <w:lang w:val="en-US"/>
        </w:rPr>
        <w:t>แต่ละปีปฏิทินตลอดอายุของใบสำคัญแสดงสิทธิ</w:t>
      </w:r>
    </w:p>
    <w:p w14:paraId="2502576E" w14:textId="7C736FB6" w:rsidR="00FA668B" w:rsidRPr="00FA668B" w:rsidRDefault="00FA668B" w:rsidP="00FA668B">
      <w:pPr>
        <w:spacing w:before="240" w:after="160"/>
        <w:ind w:left="116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FA668B">
        <w:rPr>
          <w:rFonts w:ascii="Angsana New" w:hAnsi="Angsana New" w:cs="Angsana New"/>
          <w:color w:val="000000"/>
          <w:cs/>
          <w:lang w:val="en-US"/>
        </w:rPr>
        <w:t>ในระหว่าง</w:t>
      </w:r>
      <w:r w:rsidRPr="00FA668B">
        <w:rPr>
          <w:rFonts w:ascii="Angsana New" w:hAnsi="Angsana New" w:cs="Angsana New" w:hint="cs"/>
          <w:color w:val="000000"/>
          <w:cs/>
          <w:lang w:val="en-US"/>
        </w:rPr>
        <w:t>ปี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E34EF5" w:rsidRPr="00E34EF5">
        <w:rPr>
          <w:rFonts w:ascii="Angsana New" w:hAnsi="Angsana New" w:cs="Angsana New"/>
          <w:color w:val="000000"/>
          <w:lang w:val="en-US"/>
        </w:rPr>
        <w:t>31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 w:hint="cs"/>
          <w:color w:val="000000"/>
          <w:cs/>
          <w:lang w:val="en-US"/>
        </w:rPr>
        <w:t>ธันวาคม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color w:val="000000"/>
          <w:lang w:val="en-US"/>
        </w:rPr>
        <w:t>2566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มีผู้ถือหุ้นใช้สิทธิจำนวน </w:t>
      </w:r>
      <w:r w:rsidR="00E34EF5" w:rsidRPr="00E34EF5">
        <w:rPr>
          <w:rFonts w:ascii="Angsana New" w:hAnsi="Angsana New" w:cs="Angsana New"/>
          <w:color w:val="000000"/>
          <w:lang w:val="en-US"/>
        </w:rPr>
        <w:t>533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สิทธิซึ่งแปลงเป็นหุ้นสามัญจำนวน </w:t>
      </w:r>
      <w:r w:rsidR="00E34EF5" w:rsidRPr="00E34EF5">
        <w:rPr>
          <w:rFonts w:ascii="Angsana New" w:hAnsi="Angsana New" w:cs="Angsana New"/>
          <w:color w:val="000000"/>
          <w:lang w:val="en-US"/>
        </w:rPr>
        <w:t>533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หุ้น มูลค่าหุ้นละ </w:t>
      </w:r>
      <w:r w:rsidR="00E34EF5" w:rsidRPr="00E34EF5">
        <w:rPr>
          <w:rFonts w:ascii="Angsana New" w:hAnsi="Angsana New" w:cs="Angsana New"/>
          <w:color w:val="000000"/>
          <w:lang w:val="en-US"/>
        </w:rPr>
        <w:t>1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cs/>
          <w:lang w:val="en-US"/>
        </w:rPr>
        <w:t>บาท โดยบริษัทได้ดำเนินการจดทะเบียนเพิ่ม</w:t>
      </w:r>
      <w:r w:rsidRPr="00FA668B">
        <w:rPr>
          <w:rFonts w:ascii="Angsana New" w:hAnsi="Angsana New" w:cs="Angsana New"/>
          <w:color w:val="000000"/>
          <w:spacing w:val="6"/>
          <w:cs/>
          <w:lang w:val="en-US"/>
        </w:rPr>
        <w:t>ทุน</w:t>
      </w:r>
      <w:r w:rsidRPr="00FA668B">
        <w:rPr>
          <w:rFonts w:ascii="Angsana New" w:hAnsi="Angsana New" w:cs="Angsana New"/>
          <w:color w:val="000000"/>
          <w:spacing w:val="6"/>
          <w:lang w:val="en-US"/>
        </w:rPr>
        <w:t xml:space="preserve">             </w:t>
      </w:r>
      <w:r w:rsidRPr="00FA668B">
        <w:rPr>
          <w:rFonts w:ascii="Angsana New" w:hAnsi="Angsana New" w:cs="Angsana New"/>
          <w:color w:val="000000"/>
          <w:spacing w:val="6"/>
          <w:cs/>
          <w:lang w:val="en-US"/>
        </w:rPr>
        <w:t>จดทะเบียนและทุนชำระแล้ว กับกรมพัฒนาธุรกิจการค้า กระทรวงพาณิชย์แล้ว เมื่อวันที่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lang w:val="en-US"/>
        </w:rPr>
        <w:t xml:space="preserve">         </w:t>
      </w:r>
      <w:r w:rsidR="00E34EF5" w:rsidRPr="00E34EF5">
        <w:rPr>
          <w:rFonts w:ascii="Angsana New" w:hAnsi="Angsana New" w:cs="Angsana New"/>
          <w:color w:val="000000"/>
          <w:lang w:val="en-US"/>
        </w:rPr>
        <w:t>16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 w:hint="cs"/>
          <w:color w:val="000000"/>
          <w:cs/>
          <w:lang w:val="en-US"/>
        </w:rPr>
        <w:t>มิถุนายน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color w:val="000000"/>
          <w:lang w:val="en-US"/>
        </w:rPr>
        <w:t>2566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ส่งผลให้จำนวนหุ้นสามัญถัวเฉลี่ยถ่วงน้ำหนักเพิ่มขึ้นจาก </w:t>
      </w:r>
      <w:r w:rsidR="00E34EF5" w:rsidRPr="00E34EF5">
        <w:rPr>
          <w:rFonts w:ascii="Angsana New" w:hAnsi="Angsana New" w:cs="Angsana New"/>
          <w:color w:val="000000"/>
          <w:lang w:val="en-US"/>
        </w:rPr>
        <w:t>8</w:t>
      </w:r>
      <w:r w:rsidRPr="00FA668B">
        <w:rPr>
          <w:rFonts w:ascii="Angsana New" w:hAnsi="Angsana New" w:cs="Angsana New"/>
          <w:color w:val="000000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lang w:val="en-US"/>
        </w:rPr>
        <w:t>266</w:t>
      </w:r>
      <w:r w:rsidRPr="00FA668B">
        <w:rPr>
          <w:rFonts w:ascii="Angsana New" w:hAnsi="Angsana New" w:cs="Angsana New"/>
          <w:color w:val="000000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lang w:val="en-US"/>
        </w:rPr>
        <w:t>128</w:t>
      </w:r>
      <w:r w:rsidRPr="00FA668B">
        <w:rPr>
          <w:rFonts w:ascii="Angsana New" w:hAnsi="Angsana New" w:cs="Angsana New"/>
          <w:color w:val="000000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lang w:val="en-US"/>
        </w:rPr>
        <w:t>517</w:t>
      </w:r>
      <w:r w:rsidRPr="00FA668B">
        <w:rPr>
          <w:rFonts w:ascii="Angsana New" w:hAnsi="Angsana New" w:cs="Angsana New"/>
          <w:color w:val="000000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cs/>
          <w:lang w:val="en-US"/>
        </w:rPr>
        <w:t xml:space="preserve">หุ้น </w:t>
      </w:r>
      <w:r w:rsidRPr="00FA668B">
        <w:rPr>
          <w:rFonts w:ascii="Angsana New" w:hAnsi="Angsana New" w:cs="Angsana New"/>
          <w:color w:val="000000"/>
          <w:spacing w:val="-4"/>
          <w:cs/>
          <w:lang w:val="en-US"/>
        </w:rPr>
        <w:t xml:space="preserve">เป็น </w:t>
      </w:r>
      <w:r w:rsidR="00E34EF5" w:rsidRPr="00E34EF5">
        <w:rPr>
          <w:rFonts w:ascii="Angsana New" w:hAnsi="Angsana New" w:cs="Angsana New"/>
          <w:color w:val="000000"/>
          <w:spacing w:val="-4"/>
          <w:lang w:val="en-US"/>
        </w:rPr>
        <w:t>8</w:t>
      </w:r>
      <w:r w:rsidRPr="00FA668B">
        <w:rPr>
          <w:rFonts w:ascii="Angsana New" w:hAnsi="Angsana New" w:cs="Angsana New"/>
          <w:color w:val="000000"/>
          <w:spacing w:val="-4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spacing w:val="-4"/>
          <w:lang w:val="en-US"/>
        </w:rPr>
        <w:t>266</w:t>
      </w:r>
      <w:r w:rsidRPr="00FA668B">
        <w:rPr>
          <w:rFonts w:ascii="Angsana New" w:hAnsi="Angsana New" w:cs="Angsana New"/>
          <w:color w:val="000000"/>
          <w:spacing w:val="-4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spacing w:val="-4"/>
          <w:lang w:val="en-US"/>
        </w:rPr>
        <w:t>129</w:t>
      </w:r>
      <w:r w:rsidRPr="00FA668B">
        <w:rPr>
          <w:rFonts w:ascii="Angsana New" w:hAnsi="Angsana New" w:cs="Angsana New"/>
          <w:color w:val="000000"/>
          <w:spacing w:val="-4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spacing w:val="-4"/>
          <w:lang w:val="en-US"/>
        </w:rPr>
        <w:t>050</w:t>
      </w:r>
      <w:r w:rsidRPr="00FA668B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spacing w:val="-4"/>
          <w:cs/>
          <w:lang w:val="en-US"/>
        </w:rPr>
        <w:t>หุ้น สำหรับ</w:t>
      </w:r>
      <w:r w:rsidRPr="00FA668B">
        <w:rPr>
          <w:rFonts w:ascii="Angsana New" w:hAnsi="Angsana New" w:cs="Angsana New" w:hint="cs"/>
          <w:color w:val="000000"/>
          <w:spacing w:val="-4"/>
          <w:cs/>
          <w:lang w:val="en-US"/>
        </w:rPr>
        <w:t>ปี</w:t>
      </w:r>
      <w:r w:rsidRPr="00FA668B">
        <w:rPr>
          <w:rFonts w:ascii="Angsana New" w:hAnsi="Angsana New" w:cs="Angsana New"/>
          <w:color w:val="000000"/>
          <w:spacing w:val="-4"/>
          <w:cs/>
          <w:lang w:val="en-US"/>
        </w:rPr>
        <w:t xml:space="preserve">สิ้นสุดวันที่ </w:t>
      </w:r>
      <w:r w:rsidR="00E34EF5" w:rsidRPr="00E34EF5">
        <w:rPr>
          <w:rFonts w:ascii="Angsana New" w:hAnsi="Angsana New" w:cs="Angsana New"/>
          <w:color w:val="000000"/>
          <w:spacing w:val="-4"/>
          <w:lang w:val="en-US"/>
        </w:rPr>
        <w:t>31</w:t>
      </w:r>
      <w:r w:rsidRPr="00FA668B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FA668B">
        <w:rPr>
          <w:rFonts w:ascii="Angsana New" w:hAnsi="Angsana New" w:cs="Angsana New" w:hint="cs"/>
          <w:color w:val="000000"/>
          <w:spacing w:val="-4"/>
          <w:cs/>
          <w:lang w:val="en-US"/>
        </w:rPr>
        <w:t>ธันวาคม</w:t>
      </w:r>
      <w:r w:rsidRPr="00FA668B">
        <w:rPr>
          <w:rFonts w:ascii="Angsana New" w:hAnsi="Angsana New" w:cs="Angsana New"/>
          <w:color w:val="000000"/>
          <w:spacing w:val="-4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color w:val="000000"/>
          <w:spacing w:val="-4"/>
          <w:lang w:val="en-US"/>
        </w:rPr>
        <w:t>2566</w:t>
      </w:r>
      <w:r w:rsidRPr="00FA668B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</w:p>
    <w:p w14:paraId="22064B39" w14:textId="1AD5FBBE" w:rsidR="00FA668B" w:rsidRDefault="00FA668B" w:rsidP="00FA668B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="Angsana New" w:hAnsi="Angsana New" w:cs="Angsana New"/>
          <w:snapToGrid w:val="0"/>
          <w:spacing w:val="-2"/>
          <w:lang w:val="en-US"/>
        </w:rPr>
      </w:pPr>
      <w:r>
        <w:rPr>
          <w:rFonts w:ascii="Angsana New" w:hAnsi="Angsana New" w:cs="Angsana New"/>
          <w:color w:val="000000"/>
          <w:spacing w:val="-12"/>
          <w:lang w:val="en-US"/>
        </w:rPr>
        <w:tab/>
      </w:r>
      <w:r w:rsidRPr="00FA668B">
        <w:rPr>
          <w:rFonts w:ascii="Angsana New" w:hAnsi="Angsana New" w:cs="Angsana New"/>
          <w:color w:val="000000"/>
          <w:spacing w:val="-12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color w:val="000000"/>
          <w:spacing w:val="-12"/>
          <w:lang w:val="en-US"/>
        </w:rPr>
        <w:t>31</w:t>
      </w:r>
      <w:r w:rsidR="00075691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="00A61DB0">
        <w:rPr>
          <w:rFonts w:ascii="Angsana New" w:hAnsi="Angsana New" w:cs="Angsana New" w:hint="cs"/>
          <w:color w:val="000000"/>
          <w:spacing w:val="-12"/>
          <w:cs/>
          <w:lang w:val="en-US"/>
        </w:rPr>
        <w:t xml:space="preserve">มีนาคม </w:t>
      </w:r>
      <w:r w:rsidR="00E34EF5" w:rsidRPr="00E34EF5">
        <w:rPr>
          <w:rFonts w:ascii="Angsana New" w:hAnsi="Angsana New" w:cs="Angsana New"/>
          <w:color w:val="000000"/>
          <w:spacing w:val="-12"/>
          <w:lang w:val="en-US"/>
        </w:rPr>
        <w:t>2567</w:t>
      </w:r>
      <w:r w:rsidR="00A61DB0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="00A61DB0">
        <w:rPr>
          <w:rFonts w:ascii="Angsana New" w:hAnsi="Angsana New" w:cs="Angsana New" w:hint="cs"/>
          <w:color w:val="000000"/>
          <w:spacing w:val="-12"/>
          <w:cs/>
          <w:lang w:val="en-US"/>
        </w:rPr>
        <w:t>และ</w:t>
      </w:r>
      <w:r w:rsidR="009E7601">
        <w:rPr>
          <w:rFonts w:ascii="Angsana New" w:hAnsi="Angsana New" w:cs="Angsana New" w:hint="cs"/>
          <w:color w:val="000000"/>
          <w:spacing w:val="-12"/>
          <w:cs/>
          <w:lang w:val="en-US"/>
        </w:rPr>
        <w:t>วันที่</w:t>
      </w:r>
      <w:r w:rsidR="00A61DB0">
        <w:rPr>
          <w:rFonts w:ascii="Angsana New" w:hAnsi="Angsana New" w:cs="Angsana New" w:hint="cs"/>
          <w:color w:val="000000"/>
          <w:spacing w:val="-12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color w:val="000000"/>
          <w:spacing w:val="-12"/>
          <w:lang w:val="en-US"/>
        </w:rPr>
        <w:t>31</w:t>
      </w:r>
      <w:r w:rsidRPr="00FA668B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Pr="00FA668B">
        <w:rPr>
          <w:rFonts w:ascii="Angsana New" w:hAnsi="Angsana New" w:cs="Angsana New" w:hint="cs"/>
          <w:color w:val="000000"/>
          <w:spacing w:val="-12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color w:val="000000"/>
          <w:spacing w:val="-12"/>
          <w:lang w:val="en-US"/>
        </w:rPr>
        <w:t>2566</w:t>
      </w:r>
      <w:r w:rsidRPr="00FA668B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Pr="00FA668B">
        <w:rPr>
          <w:rFonts w:ascii="Angsana New" w:hAnsi="Angsana New" w:cs="Angsana New"/>
          <w:color w:val="000000"/>
          <w:spacing w:val="-12"/>
          <w:cs/>
          <w:lang w:val="en-US"/>
        </w:rPr>
        <w:t>ใบสำคัญแสดงสิทธิหมดอายุแล้ว</w:t>
      </w:r>
    </w:p>
    <w:p w14:paraId="73322F66" w14:textId="32C23B66" w:rsidR="00E142AA" w:rsidRPr="00191294" w:rsidRDefault="00E34EF5" w:rsidP="00EC5594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E34EF5">
        <w:rPr>
          <w:rStyle w:val="PageNumber"/>
          <w:rFonts w:ascii="Angsana New" w:hAnsi="Angsana New" w:cs="Angsana New"/>
          <w:lang w:val="en-US"/>
        </w:rPr>
        <w:t>19</w:t>
      </w:r>
      <w:r w:rsidR="00FA668B">
        <w:rPr>
          <w:rStyle w:val="PageNumber"/>
          <w:rFonts w:ascii="Angsana New" w:hAnsi="Angsana New" w:cs="Angsana New"/>
          <w:lang w:val="en-US"/>
        </w:rPr>
        <w:t>.</w:t>
      </w:r>
      <w:r w:rsidRPr="00E34EF5">
        <w:rPr>
          <w:rStyle w:val="PageNumber"/>
          <w:rFonts w:ascii="Angsana New" w:hAnsi="Angsana New" w:cs="Angsana New"/>
          <w:lang w:val="en-US"/>
        </w:rPr>
        <w:t>2</w:t>
      </w:r>
      <w:r w:rsidR="00FA668B">
        <w:rPr>
          <w:rStyle w:val="PageNumber"/>
          <w:rFonts w:ascii="Angsana New" w:hAnsi="Angsana New" w:cs="Angsana New"/>
          <w:lang w:val="en-US"/>
        </w:rPr>
        <w:tab/>
      </w:r>
      <w:r w:rsidR="00E142AA" w:rsidRPr="00191294">
        <w:rPr>
          <w:rStyle w:val="PageNumber"/>
          <w:rFonts w:ascii="Angsana New" w:hAnsi="Angsana New" w:cs="Angsana New"/>
          <w:cs/>
          <w:lang w:val="en-US"/>
        </w:rPr>
        <w:t xml:space="preserve">เมื่อวันที่ </w:t>
      </w:r>
      <w:r w:rsidRPr="00E34EF5">
        <w:rPr>
          <w:rStyle w:val="PageNumber"/>
          <w:rFonts w:ascii="Angsana New" w:hAnsi="Angsana New" w:cs="Angsana New"/>
          <w:lang w:val="en-US"/>
        </w:rPr>
        <w:t>25</w:t>
      </w:r>
      <w:r w:rsidR="00E142AA" w:rsidRPr="00191294">
        <w:rPr>
          <w:rStyle w:val="PageNumber"/>
          <w:rFonts w:ascii="Angsana New" w:hAnsi="Angsana New" w:cs="Angsana New"/>
          <w:lang w:val="en-US"/>
        </w:rPr>
        <w:t xml:space="preserve"> </w:t>
      </w:r>
      <w:r w:rsidR="00E142AA" w:rsidRPr="00191294">
        <w:rPr>
          <w:rStyle w:val="PageNumber"/>
          <w:rFonts w:ascii="Angsana New" w:hAnsi="Angsana New" w:cs="Angsana New"/>
          <w:cs/>
          <w:lang w:val="en-US"/>
        </w:rPr>
        <w:t xml:space="preserve">กุมภาพันธ์ </w:t>
      </w:r>
      <w:r w:rsidRPr="00E34EF5">
        <w:rPr>
          <w:rStyle w:val="PageNumber"/>
          <w:rFonts w:ascii="Angsana New" w:hAnsi="Angsana New" w:cs="Angsana New"/>
          <w:lang w:val="en-US"/>
        </w:rPr>
        <w:t>2562</w:t>
      </w:r>
      <w:r w:rsidR="00E142AA" w:rsidRPr="00191294">
        <w:rPr>
          <w:rStyle w:val="PageNumber"/>
          <w:rFonts w:ascii="Angsana New" w:hAnsi="Angsana New" w:cs="Angsana New"/>
          <w:lang w:val="en-US"/>
        </w:rPr>
        <w:t xml:space="preserve"> </w:t>
      </w:r>
      <w:r w:rsidR="00E142AA" w:rsidRPr="00191294">
        <w:rPr>
          <w:rStyle w:val="PageNumber"/>
          <w:rFonts w:ascii="Angsana New" w:hAnsi="Angsana New" w:cs="Angsana New"/>
          <w:cs/>
          <w:lang w:val="en-US"/>
        </w:rPr>
        <w:t>บริษัทได้ออกและเสนอขายใบสำคัญแสดงสิทธิที่จะซื้อหุ้นสามัญ (</w:t>
      </w:r>
      <w:r w:rsidR="00E142AA" w:rsidRPr="00191294">
        <w:rPr>
          <w:rStyle w:val="PageNumber"/>
          <w:rFonts w:ascii="Angsana New" w:hAnsi="Angsana New" w:cs="Angsana New"/>
          <w:lang w:val="en-US"/>
        </w:rPr>
        <w:t xml:space="preserve">CGD-WC) </w:t>
      </w:r>
      <w:r w:rsidR="00E142AA" w:rsidRPr="00191294">
        <w:rPr>
          <w:rStyle w:val="PageNumber"/>
          <w:rFonts w:ascii="Angsana New" w:hAnsi="Angsana New" w:cs="Angsana New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E142AA" w:rsidRPr="00191294">
        <w:rPr>
          <w:rFonts w:ascii="Angsana New" w:hAnsi="Angsana New" w:cs="Angsana New"/>
          <w:snapToGrid w:val="0"/>
          <w:spacing w:val="-10"/>
          <w:cs/>
        </w:rPr>
        <w:t>อัตราการใช้สิทธิสำหรับซื้อหุ้นสามัญ</w:t>
      </w:r>
      <w:r w:rsidR="00E142AA"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คือ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E142AA"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142AA" w:rsidRPr="0019129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หน่วยสามารถซื้อหุ้นสามัญได้ </w:t>
      </w:r>
      <w:r w:rsidRPr="00E34EF5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E142AA" w:rsidRPr="0019129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142AA" w:rsidRPr="00191294">
        <w:rPr>
          <w:rFonts w:ascii="Angsana New" w:hAnsi="Angsana New" w:cs="Angsana New"/>
          <w:snapToGrid w:val="0"/>
          <w:spacing w:val="-10"/>
          <w:cs/>
          <w:lang w:val="en-US"/>
        </w:rPr>
        <w:t>หุ้นโดย</w:t>
      </w:r>
      <w:r w:rsidR="00E142AA" w:rsidRPr="00191294">
        <w:rPr>
          <w:rFonts w:ascii="Angsana New" w:hAnsi="Angsana New" w:cs="Angsana New"/>
          <w:snapToGrid w:val="0"/>
          <w:spacing w:val="-10"/>
          <w:cs/>
        </w:rPr>
        <w:t>มีรายละเอียด ดังนี้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170"/>
        <w:gridCol w:w="180"/>
        <w:gridCol w:w="990"/>
        <w:gridCol w:w="180"/>
        <w:gridCol w:w="1170"/>
        <w:gridCol w:w="180"/>
        <w:gridCol w:w="1350"/>
        <w:gridCol w:w="270"/>
        <w:gridCol w:w="1440"/>
      </w:tblGrid>
      <w:tr w:rsidR="00E142AA" w:rsidRPr="00191294" w14:paraId="173D5820" w14:textId="77777777" w:rsidTr="00E25021">
        <w:tc>
          <w:tcPr>
            <w:tcW w:w="1080" w:type="dxa"/>
          </w:tcPr>
          <w:p w14:paraId="6751409B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33287185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80" w:type="dxa"/>
          </w:tcPr>
          <w:p w14:paraId="3197D4C8" w14:textId="77777777" w:rsidR="00E142AA" w:rsidRPr="00191294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CAD1DA" w14:textId="77777777" w:rsidR="00E142AA" w:rsidRPr="00191294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80" w:type="dxa"/>
          </w:tcPr>
          <w:p w14:paraId="07E15FD5" w14:textId="77777777" w:rsidR="00E142AA" w:rsidRPr="00191294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26145D" w14:textId="77777777" w:rsidR="00E142AA" w:rsidRPr="00191294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14:paraId="0BE83783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66A65CA7" w14:textId="77777777" w:rsidR="00E142AA" w:rsidRPr="00191294" w:rsidRDefault="00E142AA" w:rsidP="00731920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19129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E142AA" w:rsidRPr="00191294" w14:paraId="4BC76451" w14:textId="77777777" w:rsidTr="00E25021">
        <w:tc>
          <w:tcPr>
            <w:tcW w:w="1080" w:type="dxa"/>
          </w:tcPr>
          <w:p w14:paraId="276A74DB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3A11B5FF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47FD991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CA7906" w14:textId="77777777" w:rsidR="00E142AA" w:rsidRPr="00191294" w:rsidRDefault="00E142AA" w:rsidP="00731920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191294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191294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191294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180" w:type="dxa"/>
          </w:tcPr>
          <w:p w14:paraId="3D91C3DB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1378E2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80" w:type="dxa"/>
          </w:tcPr>
          <w:p w14:paraId="32114527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96B4D8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270" w:type="dxa"/>
          </w:tcPr>
          <w:p w14:paraId="3FA4ADD7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BADF61C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E142AA" w:rsidRPr="00191294" w14:paraId="1FDA0AAD" w14:textId="77777777" w:rsidTr="00E25021">
        <w:tc>
          <w:tcPr>
            <w:tcW w:w="1080" w:type="dxa"/>
          </w:tcPr>
          <w:p w14:paraId="3B605097" w14:textId="77777777" w:rsidR="00E142AA" w:rsidRPr="00191294" w:rsidRDefault="00E142AA" w:rsidP="00731920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CGD-W</w:t>
            </w:r>
            <w:r w:rsidRPr="0019129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14:paraId="79009089" w14:textId="2BA93006" w:rsidR="00E142AA" w:rsidRPr="00191294" w:rsidRDefault="00E34EF5" w:rsidP="00731920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cs/>
              </w:rPr>
            </w:pPr>
            <w:r w:rsidRPr="00E34EF5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E142AA" w:rsidRPr="00191294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E142AA" w:rsidRPr="00191294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E34EF5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25B5D640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E9201A" w14:textId="06367C65" w:rsidR="00E142AA" w:rsidRPr="00191294" w:rsidRDefault="00E34EF5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180" w:type="dxa"/>
          </w:tcPr>
          <w:p w14:paraId="498170E4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D4C6CE" w14:textId="79B922A6" w:rsidR="00E142AA" w:rsidRPr="00191294" w:rsidRDefault="00E34EF5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E142AA" w:rsidRPr="0019129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180" w:type="dxa"/>
          </w:tcPr>
          <w:p w14:paraId="4EDB767F" w14:textId="77777777" w:rsidR="00E142AA" w:rsidRPr="00191294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5DBFAD" w14:textId="19452C6E" w:rsidR="00E142AA" w:rsidRPr="00191294" w:rsidRDefault="00E34EF5" w:rsidP="00731920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E142AA" w:rsidRPr="0019129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E142AA" w:rsidRPr="0019129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2B8F2C03" w14:textId="77777777" w:rsidR="00E142AA" w:rsidRPr="00191294" w:rsidRDefault="00E142AA" w:rsidP="0073192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E98329A" w14:textId="67A242EE" w:rsidR="00E142AA" w:rsidRPr="00191294" w:rsidRDefault="00E34EF5" w:rsidP="00731920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</w:t>
            </w:r>
            <w:r w:rsidR="00E142AA" w:rsidRPr="0019129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E142AA" w:rsidRPr="0019129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E34EF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14:paraId="0AD84254" w14:textId="622C9482" w:rsidR="00E142AA" w:rsidRPr="00191294" w:rsidRDefault="00E142AA" w:rsidP="0082738A">
      <w:pPr>
        <w:spacing w:before="240"/>
        <w:ind w:left="1440" w:hanging="274"/>
        <w:jc w:val="thaiDistribute"/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</w:pPr>
      <w:r w:rsidRPr="00191294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 xml:space="preserve">* </w:t>
      </w:r>
      <w:r w:rsidR="00E25021" w:rsidRPr="00191294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ab/>
      </w:r>
      <w:r w:rsidRPr="00191294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ผู้</w:t>
      </w:r>
      <w:r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E34EF5" w:rsidRPr="00E34EF5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6</w:t>
      </w:r>
      <w:r w:rsidRPr="00191294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14:paraId="25753BD3" w14:textId="0575B739" w:rsidR="00C30E2B" w:rsidRDefault="00FA668B" w:rsidP="00C30E2B">
      <w:pPr>
        <w:spacing w:before="120"/>
        <w:ind w:left="1166"/>
        <w:jc w:val="thaiDistribute"/>
        <w:rPr>
          <w:rFonts w:ascii="Angsana New" w:hAnsi="Angsana New" w:cs="Angsana New"/>
          <w:spacing w:val="-12"/>
          <w:lang w:val="en-US"/>
        </w:rPr>
      </w:pPr>
      <w:r>
        <w:rPr>
          <w:rFonts w:ascii="Angsana New" w:hAnsi="Angsana New" w:cs="Angsana New" w:hint="cs"/>
          <w:spacing w:val="-12"/>
          <w:cs/>
          <w:lang w:val="en-US"/>
        </w:rPr>
        <w:t xml:space="preserve">ณ </w:t>
      </w:r>
      <w:r w:rsidR="008E6BF5" w:rsidRPr="008E6BF5">
        <w:rPr>
          <w:rFonts w:ascii="Angsana New" w:hAnsi="Angsana New" w:cs="Angsana New" w:hint="cs"/>
          <w:spacing w:val="-12"/>
          <w:cs/>
          <w:lang w:val="en-US"/>
        </w:rPr>
        <w:t>วันที่</w:t>
      </w:r>
      <w:r w:rsidR="00C30E2B" w:rsidRPr="008E6BF5">
        <w:rPr>
          <w:rFonts w:ascii="Angsana New" w:hAnsi="Angsana New" w:cs="Angsana New" w:hint="cs"/>
          <w:spacing w:val="-12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pacing w:val="-12"/>
          <w:lang w:val="en-US"/>
        </w:rPr>
        <w:t>31</w:t>
      </w:r>
      <w:r w:rsidR="00C30E2B" w:rsidRPr="008E6BF5">
        <w:rPr>
          <w:rFonts w:ascii="Angsana New" w:hAnsi="Angsana New" w:cs="Angsana New"/>
          <w:spacing w:val="-12"/>
          <w:lang w:val="en-US"/>
        </w:rPr>
        <w:t xml:space="preserve"> </w:t>
      </w:r>
      <w:r w:rsidR="00C30E2B" w:rsidRPr="008E6BF5">
        <w:rPr>
          <w:rFonts w:ascii="Angsana New" w:hAnsi="Angsana New" w:cs="Angsana New"/>
          <w:spacing w:val="-12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pacing w:val="-12"/>
          <w:lang w:val="en-US"/>
        </w:rPr>
        <w:t>2566</w:t>
      </w:r>
      <w:r w:rsidR="00C30E2B" w:rsidRPr="008E6BF5">
        <w:rPr>
          <w:rFonts w:ascii="Angsana New" w:hAnsi="Angsana New" w:cs="Angsana New"/>
          <w:spacing w:val="-12"/>
          <w:lang w:val="en-US"/>
        </w:rPr>
        <w:t xml:space="preserve"> </w:t>
      </w:r>
      <w:r w:rsidR="00C30E2B" w:rsidRPr="008E6BF5">
        <w:rPr>
          <w:rFonts w:ascii="Angsana New" w:hAnsi="Angsana New" w:cs="Angsana New"/>
          <w:spacing w:val="-12"/>
          <w:cs/>
          <w:lang w:val="en-US"/>
        </w:rPr>
        <w:t>ใบสำคัญแสดงสิทธิทั้งหมดยังไม่ได้มีการใช้สิทธิ</w:t>
      </w:r>
    </w:p>
    <w:p w14:paraId="1D84E70B" w14:textId="4B5C9718" w:rsidR="00F00339" w:rsidRDefault="0091737A" w:rsidP="0091737A">
      <w:pPr>
        <w:spacing w:before="120"/>
        <w:ind w:left="1166"/>
        <w:jc w:val="thaiDistribute"/>
        <w:rPr>
          <w:rFonts w:ascii="Angsana New" w:hAnsi="Angsana New" w:cs="Angsana New"/>
          <w:spacing w:val="-12"/>
          <w:cs/>
          <w:lang w:val="en-US"/>
        </w:rPr>
      </w:pPr>
      <w:r w:rsidRPr="0091737A">
        <w:rPr>
          <w:rFonts w:ascii="Angsana New" w:hAnsi="Angsana New" w:cs="Angsana New"/>
          <w:spacing w:val="-12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spacing w:val="-12"/>
          <w:lang w:val="en-US"/>
        </w:rPr>
        <w:t>31</w:t>
      </w:r>
      <w:r w:rsidRPr="0091737A">
        <w:rPr>
          <w:rFonts w:ascii="Angsana New" w:hAnsi="Angsana New" w:cs="Angsana New"/>
          <w:spacing w:val="-12"/>
          <w:cs/>
          <w:lang w:val="en-US"/>
        </w:rPr>
        <w:t xml:space="preserve"> มีนาคม </w:t>
      </w:r>
      <w:r w:rsidR="00E34EF5" w:rsidRPr="00E34EF5">
        <w:rPr>
          <w:rFonts w:ascii="Angsana New" w:hAnsi="Angsana New" w:cs="Angsana New"/>
          <w:spacing w:val="-12"/>
          <w:lang w:val="en-US"/>
        </w:rPr>
        <w:t>2567</w:t>
      </w:r>
      <w:r w:rsidRPr="0091737A">
        <w:rPr>
          <w:rFonts w:ascii="Angsana New" w:hAnsi="Angsana New" w:cs="Angsana New"/>
          <w:spacing w:val="-12"/>
          <w:cs/>
          <w:lang w:val="en-US"/>
        </w:rPr>
        <w:t xml:space="preserve"> ใบสำคัญแสดงสิทธิหมดอายุแล้ว</w:t>
      </w:r>
    </w:p>
    <w:p w14:paraId="760963F2" w14:textId="77777777" w:rsidR="00F00339" w:rsidRDefault="00F00339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12"/>
          <w:cs/>
          <w:lang w:val="en-US"/>
        </w:rPr>
      </w:pPr>
      <w:r>
        <w:rPr>
          <w:rFonts w:ascii="Angsana New" w:hAnsi="Angsana New" w:cs="Angsana New"/>
          <w:spacing w:val="-12"/>
          <w:cs/>
          <w:lang w:val="en-US"/>
        </w:rPr>
        <w:br w:type="page"/>
      </w:r>
    </w:p>
    <w:p w14:paraId="69A719EB" w14:textId="444BA9F1" w:rsidR="00F00339" w:rsidRPr="00191294" w:rsidRDefault="00E34EF5" w:rsidP="00F00339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lastRenderedPageBreak/>
        <w:t>20</w:t>
      </w:r>
      <w:r w:rsidR="00F00339" w:rsidRPr="00191294">
        <w:rPr>
          <w:rFonts w:ascii="Angsana New" w:hAnsi="Angsana New" w:cs="Angsana New"/>
          <w:b/>
          <w:bCs/>
          <w:lang w:val="en-US"/>
        </w:rPr>
        <w:t>.</w:t>
      </w:r>
      <w:r w:rsidR="00F00339" w:rsidRPr="00191294">
        <w:rPr>
          <w:rFonts w:ascii="Angsana New" w:hAnsi="Angsana New" w:cs="Angsana New"/>
          <w:b/>
          <w:bCs/>
          <w:lang w:val="en-US"/>
        </w:rPr>
        <w:tab/>
      </w:r>
      <w:r w:rsidR="00D52D2C">
        <w:rPr>
          <w:rFonts w:ascii="Angsana New" w:hAnsi="Angsana New" w:cs="Angsana New" w:hint="cs"/>
          <w:b/>
          <w:bCs/>
          <w:cs/>
          <w:lang w:val="en-US"/>
        </w:rPr>
        <w:t>รายได้อื่น</w:t>
      </w:r>
    </w:p>
    <w:p w14:paraId="4A9A40E2" w14:textId="116F6E08" w:rsidR="00F00339" w:rsidRDefault="005B4A66" w:rsidP="00F00339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</w:rPr>
      </w:pPr>
      <w:r w:rsidRPr="005B4A66">
        <w:rPr>
          <w:rFonts w:ascii="Angsana New" w:hAnsi="Angsana New" w:cs="Angsana New"/>
          <w:cs/>
        </w:rPr>
        <w:t>รายได้อื่น</w:t>
      </w:r>
      <w:r w:rsidR="00D52D2C" w:rsidRPr="00D52D2C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="00D52D2C" w:rsidRPr="00D52D2C">
        <w:rPr>
          <w:rFonts w:ascii="Angsana New" w:hAnsi="Angsana New" w:cs="Angsana New"/>
          <w:cs/>
        </w:rPr>
        <w:t xml:space="preserve"> มีนาคม มีดังนี้</w:t>
      </w:r>
    </w:p>
    <w:p w14:paraId="5D45D55C" w14:textId="1A08456C" w:rsidR="00776C77" w:rsidRPr="00191294" w:rsidRDefault="00727EA0" w:rsidP="00776C77">
      <w:pPr>
        <w:spacing w:before="120"/>
        <w:ind w:left="1267" w:hanging="720"/>
        <w:jc w:val="right"/>
        <w:rPr>
          <w:rStyle w:val="PageNumber"/>
          <w:rFonts w:ascii="Angsana New" w:hAnsi="Angsana New" w:cs="Angsana New"/>
          <w:b/>
          <w:bCs/>
          <w:szCs w:val="28"/>
        </w:rPr>
      </w:pPr>
      <w:r w:rsidRPr="00191294">
        <w:rPr>
          <w:rStyle w:val="PageNumber"/>
          <w:rFonts w:ascii="Angsana New" w:hAnsi="Angsana New" w:cs="Angsana New"/>
          <w:b/>
          <w:bCs/>
          <w:szCs w:val="28"/>
          <w:cs/>
        </w:rPr>
        <w:t xml:space="preserve"> </w:t>
      </w:r>
      <w:r w:rsidR="00776C77" w:rsidRPr="00191294">
        <w:rPr>
          <w:rStyle w:val="PageNumber"/>
          <w:rFonts w:ascii="Angsana New" w:hAnsi="Angsana New" w:cs="Angsana New"/>
          <w:b/>
          <w:bCs/>
          <w:szCs w:val="28"/>
          <w:cs/>
        </w:rPr>
        <w:t xml:space="preserve">(หน่วย </w:t>
      </w:r>
      <w:r w:rsidR="00776C77" w:rsidRPr="00191294">
        <w:rPr>
          <w:rStyle w:val="PageNumber"/>
          <w:rFonts w:ascii="Angsana New" w:hAnsi="Angsana New" w:cs="Angsana New"/>
          <w:b/>
          <w:bCs/>
          <w:szCs w:val="28"/>
        </w:rPr>
        <w:t xml:space="preserve">: </w:t>
      </w:r>
      <w:r w:rsidR="00776C77" w:rsidRPr="00191294">
        <w:rPr>
          <w:rStyle w:val="PageNumber"/>
          <w:rFonts w:ascii="Angsana New" w:hAnsi="Angsana New" w:cs="Angsana New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191294" w14:paraId="0F5CE3A9" w14:textId="77777777" w:rsidTr="004B1BF6">
        <w:trPr>
          <w:trHeight w:val="144"/>
        </w:trPr>
        <w:tc>
          <w:tcPr>
            <w:tcW w:w="3477" w:type="dxa"/>
          </w:tcPr>
          <w:p w14:paraId="7D433ED3" w14:textId="77777777" w:rsidR="00D52D2C" w:rsidRPr="00191294" w:rsidRDefault="00D52D2C" w:rsidP="004B1BF6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191294" w:rsidRDefault="00D52D2C" w:rsidP="004B1B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191294" w:rsidRDefault="00D52D2C" w:rsidP="004B1BF6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191294" w:rsidRDefault="00D52D2C" w:rsidP="004B1B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191294" w14:paraId="62E33600" w14:textId="77777777" w:rsidTr="004B1BF6">
        <w:trPr>
          <w:trHeight w:val="144"/>
        </w:trPr>
        <w:tc>
          <w:tcPr>
            <w:tcW w:w="3477" w:type="dxa"/>
          </w:tcPr>
          <w:p w14:paraId="799693D2" w14:textId="77777777" w:rsidR="00D52D2C" w:rsidRPr="00191294" w:rsidRDefault="00D52D2C" w:rsidP="004B1BF6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0874F0F4" w:rsidR="00D52D2C" w:rsidRPr="00191294" w:rsidRDefault="00D52D2C" w:rsidP="004B1B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D52D2C" w:rsidRPr="00191294" w14:paraId="28D6A2E3" w14:textId="77777777" w:rsidTr="004B1BF6">
        <w:trPr>
          <w:trHeight w:val="144"/>
        </w:trPr>
        <w:tc>
          <w:tcPr>
            <w:tcW w:w="3477" w:type="dxa"/>
          </w:tcPr>
          <w:p w14:paraId="419B943D" w14:textId="77777777" w:rsidR="00D52D2C" w:rsidRPr="00191294" w:rsidRDefault="00D52D2C" w:rsidP="004B1BF6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0FA5AA9A" w:rsidR="00D52D2C" w:rsidRPr="00191294" w:rsidRDefault="00E34EF5" w:rsidP="004B1B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7F07243D" w14:textId="77777777" w:rsidR="00D52D2C" w:rsidRPr="00191294" w:rsidRDefault="00D52D2C" w:rsidP="004B1BF6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2A223EA5" w:rsidR="00D52D2C" w:rsidRPr="00191294" w:rsidRDefault="00E34EF5" w:rsidP="004B1B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1BF77F27" w14:textId="77777777" w:rsidR="00D52D2C" w:rsidRPr="00191294" w:rsidRDefault="00D52D2C" w:rsidP="004B1BF6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33C4EB36" w:rsidR="00D52D2C" w:rsidRPr="00191294" w:rsidRDefault="00E34EF5" w:rsidP="004B1B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21250AC" w14:textId="77777777" w:rsidR="00D52D2C" w:rsidRPr="00191294" w:rsidRDefault="00D52D2C" w:rsidP="004B1BF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43EF86CB" w:rsidR="00D52D2C" w:rsidRPr="00191294" w:rsidRDefault="00E34EF5" w:rsidP="004B1B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B442F" w:rsidRPr="00191294" w14:paraId="62558E13" w14:textId="77777777" w:rsidTr="00F862FB">
        <w:trPr>
          <w:trHeight w:val="144"/>
        </w:trPr>
        <w:tc>
          <w:tcPr>
            <w:tcW w:w="3477" w:type="dxa"/>
          </w:tcPr>
          <w:p w14:paraId="4D33B7E4" w14:textId="10A782DB" w:rsidR="007B442F" w:rsidRPr="00191294" w:rsidRDefault="007B442F" w:rsidP="007B44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D52D2C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4228AB8" w14:textId="17DA515A" w:rsidR="007B442F" w:rsidRPr="00191294" w:rsidRDefault="00E34EF5" w:rsidP="007B442F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7B442F"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106</w:t>
            </w:r>
            <w:r w:rsidR="007B442F"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957</w:t>
            </w:r>
          </w:p>
        </w:tc>
        <w:tc>
          <w:tcPr>
            <w:tcW w:w="144" w:type="dxa"/>
            <w:vAlign w:val="center"/>
          </w:tcPr>
          <w:p w14:paraId="4C3091C1" w14:textId="77777777" w:rsidR="007B442F" w:rsidRPr="00191294" w:rsidRDefault="007B442F" w:rsidP="007B442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</w:tcPr>
          <w:p w14:paraId="7E547BF1" w14:textId="5376D896" w:rsidR="007B442F" w:rsidRPr="00D52D2C" w:rsidRDefault="007B442F" w:rsidP="007B442F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A23BCCC" w14:textId="77777777" w:rsidR="007B442F" w:rsidRPr="00191294" w:rsidRDefault="007B442F" w:rsidP="007B442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180E957C" w14:textId="4F069383" w:rsidR="007B442F" w:rsidRPr="00C64868" w:rsidRDefault="007B442F" w:rsidP="007B442F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7B442F" w:rsidRPr="00191294" w:rsidRDefault="007B442F" w:rsidP="007B442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F81BF6" w14:textId="25DA4E27" w:rsidR="007B442F" w:rsidRPr="005B4A66" w:rsidRDefault="007B442F" w:rsidP="007B442F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B4A66" w:rsidRPr="00191294" w14:paraId="3782AC34" w14:textId="77777777" w:rsidTr="003A289B">
        <w:trPr>
          <w:trHeight w:val="144"/>
        </w:trPr>
        <w:tc>
          <w:tcPr>
            <w:tcW w:w="3477" w:type="dxa"/>
          </w:tcPr>
          <w:p w14:paraId="07385A6E" w14:textId="7C4D2645" w:rsidR="005B4A66" w:rsidRPr="00191294" w:rsidRDefault="005B4A66" w:rsidP="005B4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D52D2C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7F1D42D" w14:textId="429EFE99" w:rsidR="005B4A66" w:rsidRPr="00191294" w:rsidRDefault="005B4A66" w:rsidP="005B4A66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355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44" w:type="dxa"/>
            <w:vAlign w:val="center"/>
          </w:tcPr>
          <w:p w14:paraId="33658E40" w14:textId="77777777" w:rsidR="005B4A66" w:rsidRPr="00191294" w:rsidRDefault="005B4A66" w:rsidP="005B4A66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  <w:vAlign w:val="center"/>
          </w:tcPr>
          <w:p w14:paraId="5A0F072A" w14:textId="308854A7" w:rsidR="005B4A66" w:rsidRPr="00D52D2C" w:rsidRDefault="005B4A66" w:rsidP="005B4A66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546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</w:p>
        </w:tc>
        <w:tc>
          <w:tcPr>
            <w:tcW w:w="144" w:type="dxa"/>
          </w:tcPr>
          <w:p w14:paraId="0D92AEE7" w14:textId="77777777" w:rsidR="005B4A66" w:rsidRPr="00191294" w:rsidRDefault="005B4A66" w:rsidP="005B4A66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F4C82D3" w14:textId="5AB5C4ED" w:rsidR="005B4A66" w:rsidRPr="00C64868" w:rsidRDefault="005B4A66" w:rsidP="005B4A66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5B4A66" w:rsidRPr="00191294" w:rsidRDefault="005B4A66" w:rsidP="005B4A66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7430D8" w14:textId="4997F08F" w:rsidR="005B4A66" w:rsidRPr="005B4A66" w:rsidRDefault="005B4A66" w:rsidP="005B4A66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64868" w:rsidRPr="00191294" w14:paraId="7149B3F3" w14:textId="77777777" w:rsidTr="00664425">
        <w:trPr>
          <w:trHeight w:val="144"/>
        </w:trPr>
        <w:tc>
          <w:tcPr>
            <w:tcW w:w="3477" w:type="dxa"/>
          </w:tcPr>
          <w:p w14:paraId="087A6D2E" w14:textId="255A862E" w:rsidR="00C64868" w:rsidRPr="00191294" w:rsidRDefault="00C64868" w:rsidP="00C648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52D2C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shd w:val="clear" w:color="auto" w:fill="auto"/>
          </w:tcPr>
          <w:p w14:paraId="5BBB25F2" w14:textId="66EB83C3" w:rsidR="00C64868" w:rsidRPr="00D52D2C" w:rsidRDefault="00C64868" w:rsidP="00C6486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C64868" w:rsidRPr="00191294" w:rsidRDefault="00C64868" w:rsidP="00C64868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</w:tcPr>
          <w:p w14:paraId="14AC8FF7" w14:textId="3C2120C8" w:rsidR="00C64868" w:rsidRPr="00C64868" w:rsidRDefault="00C64868" w:rsidP="00C6486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C64868" w:rsidRPr="00191294" w:rsidRDefault="00C64868" w:rsidP="00C6486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0B3958A" w14:textId="3995C08C" w:rsidR="00C64868" w:rsidRPr="00D52D2C" w:rsidRDefault="00E34EF5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C64868" w:rsidRPr="00C6486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557</w:t>
            </w:r>
            <w:r w:rsidR="00C64868" w:rsidRPr="00C6486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</w:p>
        </w:tc>
        <w:tc>
          <w:tcPr>
            <w:tcW w:w="144" w:type="dxa"/>
            <w:vAlign w:val="center"/>
          </w:tcPr>
          <w:p w14:paraId="747C8A79" w14:textId="77777777" w:rsidR="00C64868" w:rsidRPr="00191294" w:rsidRDefault="00C64868" w:rsidP="00C6486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68D93EC3" w14:textId="6616E225" w:rsidR="00C64868" w:rsidRPr="00191294" w:rsidRDefault="00E34EF5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C64868" w:rsidRPr="00191294" w14:paraId="65546787" w14:textId="77777777" w:rsidTr="005B4A66">
        <w:trPr>
          <w:trHeight w:val="144"/>
        </w:trPr>
        <w:tc>
          <w:tcPr>
            <w:tcW w:w="3477" w:type="dxa"/>
          </w:tcPr>
          <w:p w14:paraId="0594ECFD" w14:textId="3532B17E" w:rsidR="00C64868" w:rsidRPr="00191294" w:rsidRDefault="00C64868" w:rsidP="00C648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52D2C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D545C4F" w14:textId="01B1690A" w:rsidR="00C64868" w:rsidRPr="00191294" w:rsidRDefault="00E34EF5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</w:t>
            </w:r>
            <w:r w:rsidR="00C64868"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  <w:r w:rsidR="00C64868"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44" w:type="dxa"/>
            <w:vAlign w:val="center"/>
          </w:tcPr>
          <w:p w14:paraId="68661797" w14:textId="77777777" w:rsidR="00C64868" w:rsidRPr="00191294" w:rsidRDefault="00C64868" w:rsidP="00C64868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</w:tcPr>
          <w:p w14:paraId="2FA3F457" w14:textId="60DAF407" w:rsidR="00C64868" w:rsidRPr="00D52D2C" w:rsidRDefault="00C64868" w:rsidP="00C6486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FE18A71" w14:textId="77777777" w:rsidR="00C64868" w:rsidRPr="00191294" w:rsidRDefault="00C64868" w:rsidP="00C6486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A88ECEA" w14:textId="1AB800D4" w:rsidR="00C64868" w:rsidRPr="00D52D2C" w:rsidRDefault="00C64868" w:rsidP="00C6486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1F59B03" w14:textId="77777777" w:rsidR="00C64868" w:rsidRPr="00191294" w:rsidRDefault="00C64868" w:rsidP="00C6486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64878F0" w14:textId="7B8A5363" w:rsidR="00C64868" w:rsidRPr="005B4A66" w:rsidRDefault="005B4A66" w:rsidP="005B4A66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64868" w:rsidRPr="00191294" w14:paraId="1B30FB5B" w14:textId="77777777" w:rsidTr="005B4A66">
        <w:trPr>
          <w:trHeight w:val="144"/>
        </w:trPr>
        <w:tc>
          <w:tcPr>
            <w:tcW w:w="3477" w:type="dxa"/>
          </w:tcPr>
          <w:p w14:paraId="68B372B7" w14:textId="44296279" w:rsidR="00C64868" w:rsidRPr="00191294" w:rsidRDefault="00C64868" w:rsidP="00C648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52D2C">
              <w:rPr>
                <w:rFonts w:ascii="Angsana New" w:hAnsi="Angsana New" w:cs="Angsana New"/>
                <w:snapToGrid w:val="0"/>
                <w:szCs w:val="28"/>
                <w:cs/>
              </w:rPr>
              <w:t>อื่นๆ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4B38B" w14:textId="2DD31BEC" w:rsidR="00C64868" w:rsidRPr="00191294" w:rsidRDefault="00C64868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 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544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44" w:type="dxa"/>
          </w:tcPr>
          <w:p w14:paraId="31A8B44A" w14:textId="77777777" w:rsidR="00C64868" w:rsidRPr="00191294" w:rsidRDefault="00C64868" w:rsidP="00C64868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01937BA" w14:textId="5E287461" w:rsidR="00C64868" w:rsidRPr="00191294" w:rsidRDefault="00C64868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 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7B442F" w:rsidRPr="007B44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916</w:t>
            </w:r>
            <w:r w:rsidR="007B442F" w:rsidRPr="007B442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940</w:t>
            </w:r>
          </w:p>
        </w:tc>
        <w:tc>
          <w:tcPr>
            <w:tcW w:w="144" w:type="dxa"/>
          </w:tcPr>
          <w:p w14:paraId="527BA0ED" w14:textId="77777777" w:rsidR="00C64868" w:rsidRPr="00191294" w:rsidRDefault="00C64868" w:rsidP="00C6486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99370" w14:textId="223B6510" w:rsidR="00C64868" w:rsidRPr="00191294" w:rsidRDefault="00C64868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 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884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432</w:t>
            </w:r>
          </w:p>
        </w:tc>
        <w:tc>
          <w:tcPr>
            <w:tcW w:w="144" w:type="dxa"/>
          </w:tcPr>
          <w:p w14:paraId="14FA2CBF" w14:textId="77777777" w:rsidR="00C64868" w:rsidRPr="00191294" w:rsidRDefault="00C64868" w:rsidP="00C6486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C935501" w14:textId="4420F7AC" w:rsidR="00C64868" w:rsidRPr="00191294" w:rsidRDefault="00E34EF5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832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414</w:t>
            </w:r>
          </w:p>
        </w:tc>
      </w:tr>
      <w:tr w:rsidR="00C64868" w:rsidRPr="00191294" w14:paraId="215E974A" w14:textId="77777777" w:rsidTr="005B4A66">
        <w:trPr>
          <w:trHeight w:val="144"/>
        </w:trPr>
        <w:tc>
          <w:tcPr>
            <w:tcW w:w="3477" w:type="dxa"/>
          </w:tcPr>
          <w:p w14:paraId="1295134D" w14:textId="3D30BF21" w:rsidR="00C64868" w:rsidRPr="00191294" w:rsidRDefault="00C64868" w:rsidP="00C648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52D2C">
              <w:rPr>
                <w:rFonts w:ascii="Angsana New" w:hAnsi="Angsana New" w:cs="Angsana New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21E13" w14:textId="444C69AB" w:rsidR="00C64868" w:rsidRPr="00191294" w:rsidRDefault="00E34EF5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C64868"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  <w:r w:rsidR="00C64868"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</w:p>
        </w:tc>
        <w:tc>
          <w:tcPr>
            <w:tcW w:w="144" w:type="dxa"/>
            <w:vAlign w:val="center"/>
          </w:tcPr>
          <w:p w14:paraId="5E18CC71" w14:textId="77777777" w:rsidR="00C64868" w:rsidRPr="00191294" w:rsidRDefault="00C64868" w:rsidP="00C6486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E988" w14:textId="2880055E" w:rsidR="00C64868" w:rsidRPr="00711709" w:rsidRDefault="00C64868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436</w:t>
            </w:r>
          </w:p>
        </w:tc>
        <w:tc>
          <w:tcPr>
            <w:tcW w:w="144" w:type="dxa"/>
          </w:tcPr>
          <w:p w14:paraId="4577087B" w14:textId="77777777" w:rsidR="00C64868" w:rsidRPr="00711709" w:rsidRDefault="00C64868" w:rsidP="00C6486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8D3D1D" w14:textId="263566FB" w:rsidR="00C64868" w:rsidRPr="00711709" w:rsidRDefault="00C64868" w:rsidP="00C6486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D52D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442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44" w:type="dxa"/>
            <w:vAlign w:val="center"/>
          </w:tcPr>
          <w:p w14:paraId="7F6E409F" w14:textId="77777777" w:rsidR="00C64868" w:rsidRPr="00711709" w:rsidRDefault="00C64868" w:rsidP="005B4A66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211B8" w14:textId="26D68E74" w:rsidR="00C64868" w:rsidRPr="00711709" w:rsidRDefault="00E34EF5" w:rsidP="005B4A66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332</w:t>
            </w:r>
            <w:r w:rsidR="005B4A66" w:rsidRPr="005B4A6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414</w:t>
            </w:r>
          </w:p>
        </w:tc>
      </w:tr>
    </w:tbl>
    <w:p w14:paraId="0EA05F39" w14:textId="1EC5E916" w:rsidR="00E142AA" w:rsidRPr="00191294" w:rsidRDefault="00E34EF5" w:rsidP="00727EA0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b/>
          <w:bCs/>
          <w:cs/>
        </w:rPr>
      </w:pPr>
      <w:r w:rsidRPr="00E34EF5">
        <w:rPr>
          <w:rStyle w:val="PageNumber"/>
          <w:rFonts w:ascii="Angsana New" w:hAnsi="Angsana New" w:cs="Angsana New"/>
          <w:b/>
          <w:bCs/>
          <w:lang w:val="en-US"/>
        </w:rPr>
        <w:t>21</w:t>
      </w:r>
      <w:r w:rsidR="00E142AA" w:rsidRPr="00191294">
        <w:rPr>
          <w:rStyle w:val="PageNumber"/>
          <w:rFonts w:ascii="Angsana New" w:hAnsi="Angsana New" w:cs="Angsana New"/>
          <w:b/>
          <w:bCs/>
          <w:cs/>
        </w:rPr>
        <w:t>.</w:t>
      </w:r>
      <w:r w:rsidR="00E142AA" w:rsidRPr="00191294">
        <w:rPr>
          <w:rStyle w:val="PageNumber"/>
          <w:rFonts w:ascii="Angsana New" w:hAnsi="Angsana New" w:cs="Angsana New"/>
          <w:b/>
          <w:bCs/>
          <w:cs/>
        </w:rPr>
        <w:tab/>
        <w:t>ค่าตอบแทนกรรมการและผู้บริหาร</w:t>
      </w:r>
    </w:p>
    <w:p w14:paraId="3971D976" w14:textId="102643B6" w:rsidR="00E142AA" w:rsidRPr="00191294" w:rsidRDefault="00E34EF5" w:rsidP="00FB6573">
      <w:pPr>
        <w:pStyle w:val="BodyTextIndent"/>
        <w:ind w:left="1166" w:hanging="617"/>
        <w:jc w:val="thaiDistribute"/>
        <w:rPr>
          <w:rStyle w:val="PageNumber"/>
          <w:rFonts w:ascii="Angsana New" w:hAnsi="Angsana New" w:cs="Angsana New"/>
          <w:cs/>
        </w:rPr>
      </w:pPr>
      <w:r w:rsidRPr="00E34EF5">
        <w:rPr>
          <w:rStyle w:val="PageNumber"/>
          <w:rFonts w:ascii="Angsana New" w:hAnsi="Angsana New" w:cs="Angsana New"/>
          <w:lang w:val="en-US"/>
        </w:rPr>
        <w:t>21</w:t>
      </w:r>
      <w:r w:rsidR="00E142AA" w:rsidRPr="00191294">
        <w:rPr>
          <w:rStyle w:val="PageNumber"/>
          <w:rFonts w:ascii="Angsana New" w:hAnsi="Angsana New" w:cs="Angsana New"/>
          <w:cs/>
        </w:rPr>
        <w:t>.</w:t>
      </w:r>
      <w:r w:rsidRPr="00E34EF5">
        <w:rPr>
          <w:rStyle w:val="PageNumber"/>
          <w:rFonts w:ascii="Angsana New" w:hAnsi="Angsana New" w:cs="Angsana New"/>
          <w:lang w:val="en-US"/>
        </w:rPr>
        <w:t>1</w:t>
      </w:r>
      <w:r w:rsidR="00E142AA" w:rsidRPr="00191294">
        <w:rPr>
          <w:rStyle w:val="PageNumber"/>
          <w:rFonts w:ascii="Angsana New" w:hAnsi="Angsana New" w:cs="Angsana New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E34EF5">
        <w:rPr>
          <w:rStyle w:val="PageNumber"/>
          <w:rFonts w:ascii="Angsana New" w:hAnsi="Angsana New" w:cs="Angsana New"/>
          <w:lang w:val="en-US"/>
        </w:rPr>
        <w:t>90</w:t>
      </w:r>
      <w:r w:rsidR="00E142AA" w:rsidRPr="00191294">
        <w:rPr>
          <w:rStyle w:val="PageNumber"/>
          <w:rFonts w:ascii="Angsana New" w:hAnsi="Angsana New" w:cs="Angsana New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5FB04FD8" w14:textId="45E2C265" w:rsidR="00A86372" w:rsidRPr="00191294" w:rsidRDefault="00E34EF5" w:rsidP="000B3504">
      <w:pPr>
        <w:pStyle w:val="BodyTextIndent"/>
        <w:spacing w:before="240"/>
        <w:ind w:left="1166" w:hanging="619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E34EF5">
        <w:rPr>
          <w:rStyle w:val="PageNumber"/>
          <w:rFonts w:ascii="Angsana New" w:hAnsi="Angsana New" w:cs="Angsana New"/>
          <w:lang w:val="en-US"/>
        </w:rPr>
        <w:t>21</w:t>
      </w:r>
      <w:r w:rsidR="00E142AA" w:rsidRPr="00191294">
        <w:rPr>
          <w:rStyle w:val="PageNumber"/>
          <w:rFonts w:ascii="Angsana New" w:hAnsi="Angsana New" w:cs="Angsana New"/>
          <w:cs/>
        </w:rPr>
        <w:t>.</w:t>
      </w:r>
      <w:r w:rsidRPr="00E34EF5">
        <w:rPr>
          <w:rStyle w:val="PageNumber"/>
          <w:rFonts w:ascii="Angsana New" w:hAnsi="Angsana New" w:cs="Angsana New"/>
          <w:lang w:val="en-US"/>
        </w:rPr>
        <w:t>2</w:t>
      </w:r>
      <w:r w:rsidR="00E142AA" w:rsidRPr="00191294">
        <w:rPr>
          <w:rStyle w:val="PageNumber"/>
          <w:rFonts w:ascii="Angsana New" w:hAnsi="Angsana New" w:cs="Angsana New"/>
          <w:cs/>
        </w:rPr>
        <w:tab/>
      </w:r>
      <w:r w:rsidR="00E142AA" w:rsidRPr="00191294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191294">
        <w:rPr>
          <w:rFonts w:ascii="Angsana New" w:hAnsi="Angsana New" w:cs="Angsana New"/>
          <w:cs/>
          <w:lang w:val="en-US"/>
        </w:rPr>
        <w:t>บริษัท</w:t>
      </w:r>
      <w:r w:rsidR="00E142AA" w:rsidRPr="00191294">
        <w:rPr>
          <w:rStyle w:val="PageNumber"/>
          <w:rFonts w:ascii="Angsana New" w:hAnsi="Angsana New" w:cs="Angsana New"/>
          <w:snapToGrid w:val="0"/>
          <w:cs/>
        </w:rPr>
        <w:t xml:space="preserve"> ตามมาตรฐานการบัญชีฉบับที่ </w:t>
      </w:r>
      <w:r w:rsidRPr="00E34EF5">
        <w:rPr>
          <w:rStyle w:val="PageNumber"/>
          <w:rFonts w:ascii="Angsana New" w:hAnsi="Angsana New" w:cs="Angsana New"/>
          <w:snapToGrid w:val="0"/>
          <w:lang w:val="en-US"/>
        </w:rPr>
        <w:t>24</w:t>
      </w:r>
      <w:r w:rsidR="00E142AA" w:rsidRPr="00191294">
        <w:rPr>
          <w:rStyle w:val="PageNumber"/>
          <w:rFonts w:ascii="Angsana New" w:hAnsi="Angsana New" w:cs="Angsana New"/>
          <w:snapToGrid w:val="0"/>
          <w:cs/>
        </w:rPr>
        <w:t xml:space="preserve"> เรื่อ</w:t>
      </w:r>
      <w:r w:rsidR="00E142AA" w:rsidRPr="00191294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E142AA" w:rsidRPr="00191294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E142AA" w:rsidRPr="00191294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191294" w:rsidRDefault="000B3504" w:rsidP="00A86372">
      <w:pPr>
        <w:pStyle w:val="BodyTextIndent"/>
        <w:ind w:left="1166" w:hanging="619"/>
        <w:jc w:val="thaiDistribute"/>
        <w:rPr>
          <w:rStyle w:val="PageNumber"/>
          <w:rFonts w:ascii="Angsana New" w:hAnsi="Angsana New" w:cs="Angsana New"/>
          <w:snapToGrid w:val="0"/>
          <w:sz w:val="2"/>
          <w:szCs w:val="2"/>
          <w:cs/>
        </w:rPr>
      </w:pPr>
    </w:p>
    <w:p w14:paraId="6EA53B36" w14:textId="5044190F" w:rsidR="00E142AA" w:rsidRPr="00191294" w:rsidRDefault="00E142AA" w:rsidP="000A1468">
      <w:pPr>
        <w:spacing w:before="240"/>
        <w:ind w:left="533"/>
        <w:rPr>
          <w:rStyle w:val="PageNumber"/>
          <w:rFonts w:ascii="Angsana New" w:hAnsi="Angsana New" w:cs="Angsana New"/>
          <w:snapToGrid w:val="0"/>
          <w:spacing w:val="-2"/>
        </w:rPr>
      </w:pPr>
      <w:r w:rsidRPr="00191294">
        <w:rPr>
          <w:rStyle w:val="PageNumber"/>
          <w:rFonts w:ascii="Angsana New" w:hAnsi="Angsana New" w:cs="Angsana New"/>
          <w:snapToGrid w:val="0"/>
          <w:spacing w:val="-2"/>
          <w:cs/>
        </w:rPr>
        <w:t>ค่าตอบแทนกรรมการและผู้บริหารสำหรับงวดสามเดือน</w:t>
      </w:r>
      <w:r w:rsidR="00B135D6" w:rsidRPr="00191294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สิ้นสุดวันที่ </w:t>
      </w:r>
      <w:r w:rsidR="00E34EF5" w:rsidRPr="00E34EF5">
        <w:rPr>
          <w:rStyle w:val="PageNumber"/>
          <w:rFonts w:ascii="Angsana New" w:hAnsi="Angsana New" w:cs="Angsana New"/>
          <w:snapToGrid w:val="0"/>
          <w:spacing w:val="-2"/>
          <w:lang w:val="en-US"/>
        </w:rPr>
        <w:t>31</w:t>
      </w:r>
      <w:r w:rsidR="00B135D6" w:rsidRPr="00191294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911C09">
        <w:rPr>
          <w:rStyle w:val="PageNumber"/>
          <w:rFonts w:ascii="Angsana New" w:hAnsi="Angsana New" w:cs="Angsana New" w:hint="cs"/>
          <w:snapToGrid w:val="0"/>
          <w:spacing w:val="-2"/>
          <w:cs/>
          <w:lang w:val="en-US"/>
        </w:rPr>
        <w:t>มีนาคม</w:t>
      </w:r>
      <w:r w:rsidR="00B135D6" w:rsidRPr="00191294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135D6" w:rsidRPr="00191294">
        <w:rPr>
          <w:rStyle w:val="PageNumber"/>
          <w:rFonts w:ascii="Angsana New" w:hAnsi="Angsana New" w:cs="Angsana New"/>
          <w:snapToGrid w:val="0"/>
          <w:spacing w:val="-2"/>
          <w:cs/>
        </w:rPr>
        <w:t>มีดังนี้</w:t>
      </w:r>
    </w:p>
    <w:p w14:paraId="53DD829F" w14:textId="77777777" w:rsidR="00612E5D" w:rsidRPr="00191294" w:rsidRDefault="00612E5D" w:rsidP="00612E5D">
      <w:pPr>
        <w:spacing w:before="120"/>
        <w:ind w:left="1267" w:hanging="720"/>
        <w:jc w:val="right"/>
        <w:rPr>
          <w:rStyle w:val="PageNumber"/>
          <w:rFonts w:ascii="Angsana New" w:hAnsi="Angsana New" w:cs="Angsana New"/>
          <w:b/>
          <w:bCs/>
          <w:szCs w:val="28"/>
        </w:rPr>
      </w:pPr>
      <w:r w:rsidRPr="00191294">
        <w:rPr>
          <w:rStyle w:val="PageNumber"/>
          <w:rFonts w:ascii="Angsana New" w:hAnsi="Angsana New" w:cs="Angsana New"/>
          <w:b/>
          <w:bCs/>
          <w:szCs w:val="28"/>
          <w:cs/>
        </w:rPr>
        <w:t xml:space="preserve">(หน่วย </w:t>
      </w:r>
      <w:r w:rsidRPr="00191294">
        <w:rPr>
          <w:rStyle w:val="PageNumber"/>
          <w:rFonts w:ascii="Angsana New" w:hAnsi="Angsana New" w:cs="Angsana New"/>
          <w:b/>
          <w:bCs/>
          <w:szCs w:val="28"/>
        </w:rPr>
        <w:t xml:space="preserve">: </w:t>
      </w:r>
      <w:r w:rsidRPr="00191294">
        <w:rPr>
          <w:rStyle w:val="PageNumber"/>
          <w:rFonts w:ascii="Angsana New" w:hAnsi="Angsana New" w:cs="Angsana New"/>
          <w:b/>
          <w:bCs/>
          <w:szCs w:val="28"/>
          <w:cs/>
        </w:rPr>
        <w:t>บาท)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170"/>
        <w:gridCol w:w="90"/>
        <w:gridCol w:w="1170"/>
      </w:tblGrid>
      <w:tr w:rsidR="00911C09" w:rsidRPr="00191294" w14:paraId="377FCC63" w14:textId="77777777" w:rsidTr="00911C09">
        <w:tc>
          <w:tcPr>
            <w:tcW w:w="6300" w:type="dxa"/>
          </w:tcPr>
          <w:p w14:paraId="73E8FF46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4C9627C0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911C09" w:rsidRPr="00191294" w14:paraId="1F8EAD6B" w14:textId="77777777" w:rsidTr="00911C09">
        <w:tc>
          <w:tcPr>
            <w:tcW w:w="6300" w:type="dxa"/>
          </w:tcPr>
          <w:p w14:paraId="3CD0D16D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31FF05CF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C09" w:rsidRPr="00191294" w14:paraId="0A4D84B4" w14:textId="77777777" w:rsidTr="00911C09">
        <w:tc>
          <w:tcPr>
            <w:tcW w:w="6300" w:type="dxa"/>
          </w:tcPr>
          <w:p w14:paraId="3F9FA5D5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AA9AC8D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911C09" w:rsidRPr="00191294" w14:paraId="492613D1" w14:textId="77777777" w:rsidTr="00911C09">
        <w:tc>
          <w:tcPr>
            <w:tcW w:w="6300" w:type="dxa"/>
          </w:tcPr>
          <w:p w14:paraId="5AE89AF2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288D208A" w14:textId="22E87F85" w:rsidR="00911C09" w:rsidRPr="00911C09" w:rsidRDefault="00911C09" w:rsidP="0038426B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</w:t>
            </w:r>
            <w:r w:rsidRPr="00191294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้</w:t>
            </w:r>
            <w:r w:rsidRPr="0019129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="00E34EF5" w:rsidRPr="00E34EF5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9129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911C09" w:rsidRPr="00191294" w14:paraId="6BD384B0" w14:textId="77777777" w:rsidTr="00911C09">
        <w:tc>
          <w:tcPr>
            <w:tcW w:w="6300" w:type="dxa"/>
          </w:tcPr>
          <w:p w14:paraId="54D30FEB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0167FCA" w14:textId="7A4CBC56" w:rsidR="00911C09" w:rsidRPr="00191294" w:rsidRDefault="00E34EF5" w:rsidP="0038426B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4EF5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A3144EC" w14:textId="77777777" w:rsidR="00911C09" w:rsidRPr="00191294" w:rsidRDefault="00911C09" w:rsidP="0038426B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F2DD1BA" w14:textId="2633D098" w:rsidR="00911C09" w:rsidRPr="00191294" w:rsidRDefault="00E34EF5" w:rsidP="0038426B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4EF5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4410" w:rsidRPr="00191294" w14:paraId="1F1E8451" w14:textId="77777777" w:rsidTr="00911C09">
        <w:tc>
          <w:tcPr>
            <w:tcW w:w="6300" w:type="dxa"/>
            <w:hideMark/>
          </w:tcPr>
          <w:p w14:paraId="2C965604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1E6E9785" w14:textId="39F5B4C0" w:rsidR="00D94410" w:rsidRPr="00191294" w:rsidRDefault="00E34EF5" w:rsidP="00D94410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4001D" w:rsidRPr="0024001D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  <w:r w:rsidR="0024001D" w:rsidRPr="0024001D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13B78869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F8D560" w14:textId="1E6B23B6" w:rsidR="00D94410" w:rsidRPr="00191294" w:rsidRDefault="00E34EF5" w:rsidP="00D94410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94410" w:rsidRPr="00D9441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  <w:r w:rsidR="00D94410" w:rsidRPr="00D9441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94410" w:rsidRPr="00191294" w14:paraId="55485A47" w14:textId="77777777" w:rsidTr="00911C09">
        <w:trPr>
          <w:trHeight w:val="221"/>
        </w:trPr>
        <w:tc>
          <w:tcPr>
            <w:tcW w:w="6300" w:type="dxa"/>
            <w:hideMark/>
          </w:tcPr>
          <w:p w14:paraId="70C6D2FE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70" w:type="dxa"/>
          </w:tcPr>
          <w:p w14:paraId="16995AA1" w14:textId="77777777" w:rsidR="00D94410" w:rsidRPr="00191294" w:rsidRDefault="00D94410" w:rsidP="00D9441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14368BD0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9E5C52" w14:textId="77777777" w:rsidR="00D94410" w:rsidRPr="00191294" w:rsidRDefault="00D94410" w:rsidP="00D94410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D94410" w:rsidRPr="00191294" w14:paraId="3F0713BF" w14:textId="77777777" w:rsidTr="00911C09">
        <w:tc>
          <w:tcPr>
            <w:tcW w:w="6300" w:type="dxa"/>
            <w:hideMark/>
          </w:tcPr>
          <w:p w14:paraId="53BC413D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81FAD21" w14:textId="558A8193" w:rsidR="00D94410" w:rsidRPr="00191294" w:rsidRDefault="00E34EF5" w:rsidP="00D9441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24001D" w:rsidRPr="0024001D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  <w:r w:rsidR="0024001D" w:rsidRPr="0024001D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7241C15F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A4596A" w14:textId="5863BBDA" w:rsidR="00D94410" w:rsidRPr="00191294" w:rsidRDefault="00E34EF5" w:rsidP="00D94410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D94410" w:rsidRPr="00D9441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  <w:r w:rsidR="00D94410" w:rsidRPr="00D9441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366</w:t>
            </w:r>
          </w:p>
        </w:tc>
      </w:tr>
      <w:tr w:rsidR="00D94410" w:rsidRPr="00191294" w14:paraId="57EAC905" w14:textId="77777777" w:rsidTr="00911C09">
        <w:tc>
          <w:tcPr>
            <w:tcW w:w="6300" w:type="dxa"/>
            <w:hideMark/>
          </w:tcPr>
          <w:p w14:paraId="0D8D50DE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1D42" w14:textId="0DC004AB" w:rsidR="00D94410" w:rsidRPr="00191294" w:rsidRDefault="00E34EF5" w:rsidP="00D94410">
            <w:pPr>
              <w:spacing w:line="36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426</w:t>
            </w:r>
            <w:r w:rsidR="0024001D" w:rsidRPr="0024001D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467</w:t>
            </w:r>
          </w:p>
        </w:tc>
        <w:tc>
          <w:tcPr>
            <w:tcW w:w="90" w:type="dxa"/>
          </w:tcPr>
          <w:p w14:paraId="78C320D3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F332A" w14:textId="4A7E3A40" w:rsidR="00D94410" w:rsidRPr="00191294" w:rsidRDefault="00E34EF5" w:rsidP="00D94410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383</w:t>
            </w:r>
            <w:r w:rsidR="00D94410" w:rsidRPr="00D9441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94410" w:rsidRPr="00191294" w14:paraId="1ACF5D68" w14:textId="77777777" w:rsidTr="00911C09">
        <w:tc>
          <w:tcPr>
            <w:tcW w:w="6300" w:type="dxa"/>
            <w:hideMark/>
          </w:tcPr>
          <w:p w14:paraId="652E9AE8" w14:textId="77777777" w:rsidR="00D94410" w:rsidRPr="00191294" w:rsidRDefault="00D94410" w:rsidP="00D94410">
            <w:pPr>
              <w:tabs>
                <w:tab w:val="left" w:pos="702"/>
              </w:tabs>
              <w:spacing w:line="36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9AB2B" w14:textId="500CCC36" w:rsidR="00D94410" w:rsidRPr="00191294" w:rsidRDefault="00E34EF5" w:rsidP="00D94410">
            <w:pPr>
              <w:spacing w:line="36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24001D" w:rsidRPr="0024001D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184</w:t>
            </w:r>
            <w:r w:rsidR="0024001D" w:rsidRPr="0024001D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90" w:type="dxa"/>
          </w:tcPr>
          <w:p w14:paraId="5028783F" w14:textId="77777777" w:rsidR="00D94410" w:rsidRPr="00191294" w:rsidRDefault="00D94410" w:rsidP="00D94410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9EABE" w14:textId="1BAB956B" w:rsidR="00D94410" w:rsidRPr="00191294" w:rsidRDefault="00E34EF5" w:rsidP="00D94410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D94410" w:rsidRPr="00D9441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452</w:t>
            </w:r>
            <w:r w:rsidR="00D94410" w:rsidRPr="00D94410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34EF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366</w:t>
            </w:r>
          </w:p>
        </w:tc>
      </w:tr>
    </w:tbl>
    <w:p w14:paraId="7447534B" w14:textId="77777777" w:rsidR="00727EA0" w:rsidRDefault="00727EA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203F2537" w14:textId="451505B6" w:rsidR="00E142AA" w:rsidRPr="00191294" w:rsidRDefault="00E34EF5" w:rsidP="00727EA0">
      <w:pPr>
        <w:ind w:left="562" w:hanging="562"/>
        <w:rPr>
          <w:rFonts w:ascii="Angsana New" w:hAnsi="Angsana New" w:cs="Angsana New"/>
          <w:b/>
          <w:bCs/>
          <w:cs/>
        </w:rPr>
      </w:pPr>
      <w:r w:rsidRPr="00E34EF5">
        <w:rPr>
          <w:rFonts w:ascii="Angsana New" w:hAnsi="Angsana New" w:cs="Angsana New"/>
          <w:b/>
          <w:bCs/>
          <w:lang w:val="en-US"/>
        </w:rPr>
        <w:lastRenderedPageBreak/>
        <w:t>22</w:t>
      </w:r>
      <w:r w:rsidR="00E142AA" w:rsidRPr="00191294">
        <w:rPr>
          <w:rFonts w:ascii="Angsana New" w:hAnsi="Angsana New" w:cs="Angsana New"/>
          <w:b/>
          <w:bCs/>
          <w:cs/>
        </w:rPr>
        <w:t>.</w:t>
      </w:r>
      <w:r w:rsidR="000A1468" w:rsidRPr="00191294">
        <w:rPr>
          <w:rFonts w:ascii="Angsana New" w:hAnsi="Angsana New" w:cs="Angsana New"/>
          <w:b/>
          <w:bCs/>
          <w:cs/>
        </w:rPr>
        <w:tab/>
      </w:r>
      <w:r w:rsidR="00E142AA" w:rsidRPr="00191294">
        <w:rPr>
          <w:rFonts w:ascii="Angsana New" w:hAnsi="Angsana New" w:cs="Angsana New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191294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191294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19129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91294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19129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9129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91294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หรือถูกควบคุมโดยกลุ่มบริษัท</w:t>
      </w:r>
      <w:r w:rsidRPr="0019129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91294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191294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14:paraId="1CA94309" w14:textId="77777777" w:rsidR="00B0591C" w:rsidRPr="00191294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91294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19129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91294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19129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91294">
        <w:rPr>
          <w:rFonts w:ascii="Angsana New" w:hAnsi="Angsana New" w:cs="Angsana New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19129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91294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191294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1B3BE6" w:rsidRPr="0019129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191294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191294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191294">
        <w:rPr>
          <w:rFonts w:ascii="Angsana New" w:hAnsi="Angsana New" w:cs="Angsana New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191294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191294">
        <w:rPr>
          <w:rFonts w:ascii="Angsana New" w:hAnsi="Angsana New" w:cs="Angsana New"/>
          <w:sz w:val="32"/>
          <w:szCs w:val="32"/>
          <w:cs/>
        </w:rPr>
        <w:t>ไม่ว่าโดยทางตรงหรือทางอ้อม</w:t>
      </w:r>
    </w:p>
    <w:p w14:paraId="247D6A31" w14:textId="6672B773" w:rsidR="00E142AA" w:rsidRPr="00191294" w:rsidRDefault="00E142AA" w:rsidP="000A1468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191294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กิจการที่เกี่ยวข้องกันที่มีรายการระหว่างกันที่สำคัญกับกลุ่มบริษัทและ</w:t>
      </w:r>
      <w:r w:rsidRPr="00191294">
        <w:rPr>
          <w:rFonts w:ascii="Angsana New" w:hAnsi="Angsana New" w:cs="Angsana New"/>
          <w:sz w:val="32"/>
          <w:szCs w:val="32"/>
        </w:rPr>
        <w:t>/</w:t>
      </w:r>
      <w:r w:rsidRPr="00191294">
        <w:rPr>
          <w:rFonts w:ascii="Angsana New" w:hAnsi="Angsana New" w:cs="Angsana New"/>
          <w:sz w:val="32"/>
          <w:szCs w:val="32"/>
          <w:cs/>
        </w:rPr>
        <w:t>หรือบริษัท มีดังต่อไปนี้</w:t>
      </w:r>
    </w:p>
    <w:p w14:paraId="7A5F9CEF" w14:textId="77777777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แลนด์มาร์ค โฮลดิ้งส์ จำกัด</w:t>
      </w:r>
    </w:p>
    <w:p w14:paraId="41147370" w14:textId="77777777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บีซีอีจี คันทรี่ กรุ๊ป เอ็นจิเนียริ่ง จำกัด</w:t>
      </w:r>
    </w:p>
    <w:p w14:paraId="489D57D8" w14:textId="77777777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ซีจีดี ดิจิตอล พาร์ทเนอร์ จำกัด</w:t>
      </w:r>
    </w:p>
    <w:p w14:paraId="573FD03C" w14:textId="77777777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ลีดดิ้ง สคูล พาร์ทเนอร์ชิพ จำกัด</w:t>
      </w:r>
    </w:p>
    <w:p w14:paraId="462474AC" w14:textId="77777777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เจ้าพระยา เอสเตต เรสซิเด้นซ์ จำกัด</w:t>
      </w:r>
    </w:p>
    <w:p w14:paraId="7F9CD361" w14:textId="74B7BFAE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US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 xml:space="preserve">บริษัท ซีจียูเค </w:t>
      </w:r>
      <w:r w:rsidR="00E34EF5" w:rsidRPr="00E34EF5">
        <w:rPr>
          <w:rFonts w:ascii="Angsana New" w:hAnsi="Angsana New" w:cs="Angsana New"/>
          <w:color w:val="000000"/>
          <w:lang w:val="en-US"/>
        </w:rPr>
        <w:t>1</w:t>
      </w:r>
      <w:r w:rsidRPr="00191294">
        <w:rPr>
          <w:rFonts w:ascii="Angsana New" w:hAnsi="Angsana New" w:cs="Angsana New"/>
          <w:color w:val="000000"/>
          <w:cs/>
          <w:lang w:val="en-US"/>
        </w:rPr>
        <w:t xml:space="preserve"> จำกัด</w:t>
      </w:r>
    </w:p>
    <w:p w14:paraId="3E663BD5" w14:textId="77777777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191294">
        <w:rPr>
          <w:rFonts w:ascii="Angsana New" w:hAnsi="Angsana New" w:cs="Angsana New"/>
          <w:color w:val="000000"/>
          <w:cs/>
          <w:lang w:val="en-GB"/>
        </w:rPr>
        <w:t>บริษัทหลักทรัพย์ พาย จ</w:t>
      </w:r>
      <w:r w:rsidRPr="00191294">
        <w:rPr>
          <w:rFonts w:ascii="Angsana New" w:hAnsi="Angsana New" w:cs="Angsana New" w:hint="cs"/>
          <w:color w:val="000000"/>
          <w:cs/>
          <w:lang w:val="en-GB"/>
        </w:rPr>
        <w:t>ำ</w:t>
      </w:r>
      <w:r w:rsidRPr="00191294">
        <w:rPr>
          <w:rFonts w:ascii="Angsana New" w:hAnsi="Angsana New" w:cs="Angsana New"/>
          <w:color w:val="000000"/>
          <w:cs/>
          <w:lang w:val="en-GB"/>
        </w:rPr>
        <w:t>กัด (มหาชน)</w:t>
      </w:r>
    </w:p>
    <w:p w14:paraId="73121D23" w14:textId="77777777" w:rsidR="00DB5B29" w:rsidRPr="00191294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US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คันทรี่ กรุ๊ป โฮลดิ้งส์ จำกัด (มหาชน)</w:t>
      </w:r>
    </w:p>
    <w:p w14:paraId="18F4C1DA" w14:textId="77777777" w:rsidR="00DB5B29" w:rsidRPr="00191294" w:rsidRDefault="00DB5B29" w:rsidP="00DB5B29">
      <w:pPr>
        <w:overflowPunct/>
        <w:autoSpaceDE/>
        <w:adjustRightInd/>
        <w:ind w:left="540" w:right="43"/>
        <w:jc w:val="thaiDistribute"/>
        <w:rPr>
          <w:rFonts w:ascii="Angsana New" w:hAnsi="Angsana New" w:cs="Angsana New"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>บริษัท เบาด์ แอนด์ บียอนด์ จำกัด (มหาชน)</w:t>
      </w:r>
    </w:p>
    <w:p w14:paraId="00BD7EAC" w14:textId="77777777" w:rsidR="00DB5B29" w:rsidRPr="00191294" w:rsidRDefault="00DB5B29" w:rsidP="00DB5B29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/>
          <w:lang w:val="en-US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เอ็มเอฟ โฮลดิ้งส์ จำกัด</w:t>
      </w:r>
    </w:p>
    <w:p w14:paraId="00B141FD" w14:textId="77777777" w:rsidR="00DB5B29" w:rsidRPr="00191294" w:rsidRDefault="00DB5B29" w:rsidP="00DB5B29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/>
          <w:lang w:val="en-US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</w:t>
      </w:r>
      <w:r w:rsidRPr="00191294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191294">
        <w:rPr>
          <w:rFonts w:ascii="Angsana New" w:hAnsi="Angsana New" w:cs="Angsana New"/>
          <w:color w:val="000000"/>
          <w:cs/>
          <w:lang w:val="en-US"/>
        </w:rPr>
        <w:t>วอเตอร์ฟร้อนท์ โฮเต็ล จำกัด</w:t>
      </w:r>
    </w:p>
    <w:p w14:paraId="2B3D2E8D" w14:textId="77777777" w:rsidR="00DB5B29" w:rsidRPr="00191294" w:rsidRDefault="00DB5B29" w:rsidP="00DB5B29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/>
          <w:lang w:val="en-US"/>
        </w:rPr>
      </w:pPr>
      <w:r w:rsidRPr="00191294">
        <w:rPr>
          <w:rFonts w:ascii="Angsana New" w:hAnsi="Angsana New" w:cs="Angsana New"/>
          <w:color w:val="000000"/>
          <w:cs/>
          <w:lang w:val="en-US"/>
        </w:rPr>
        <w:t>บริษัท เออร์เบิน รีสอร์ทโฮเต็ล จำกัด</w:t>
      </w:r>
    </w:p>
    <w:p w14:paraId="3991A795" w14:textId="77777777" w:rsidR="00727EA0" w:rsidRDefault="00727EA0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652F9991" w14:textId="693A2E5B" w:rsidR="00DB5B29" w:rsidRPr="00191294" w:rsidRDefault="00E34EF5" w:rsidP="00723D7A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lang w:val="en-US"/>
        </w:rPr>
      </w:pPr>
      <w:r w:rsidRPr="00E34EF5">
        <w:rPr>
          <w:rFonts w:ascii="Angsana New" w:hAnsi="Angsana New" w:cs="Angsana New"/>
          <w:lang w:val="en-US"/>
        </w:rPr>
        <w:lastRenderedPageBreak/>
        <w:t>22</w:t>
      </w:r>
      <w:r w:rsidR="00DB5B29" w:rsidRPr="00191294">
        <w:rPr>
          <w:rFonts w:ascii="Angsana New" w:hAnsi="Angsana New" w:cs="Angsana New"/>
          <w:cs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1</w:t>
      </w:r>
      <w:r w:rsidR="00DB5B29" w:rsidRPr="00191294">
        <w:rPr>
          <w:rFonts w:ascii="Angsana New" w:hAnsi="Angsana New" w:cs="Angsana New"/>
          <w:lang w:val="en-US"/>
        </w:rPr>
        <w:tab/>
      </w:r>
      <w:r w:rsidR="00DB5B29" w:rsidRPr="00723D7A">
        <w:rPr>
          <w:rFonts w:ascii="Angsana New" w:hAnsi="Angsana New" w:cs="Angsana New"/>
          <w:snapToGrid w:val="0"/>
          <w:cs/>
        </w:rPr>
        <w:t>เงิน</w:t>
      </w:r>
      <w:r w:rsidR="00DB5B29" w:rsidRPr="00191294">
        <w:rPr>
          <w:rFonts w:ascii="Angsana New" w:hAnsi="Angsana New" w:cs="Angsana New"/>
          <w:cs/>
          <w:lang w:val="en-US"/>
        </w:rPr>
        <w:t>ลงทุนในบริษัทย่อย</w:t>
      </w:r>
    </w:p>
    <w:tbl>
      <w:tblPr>
        <w:tblW w:w="509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9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432"/>
      </w:tblGrid>
      <w:tr w:rsidR="00E17A52" w:rsidRPr="0026501F" w14:paraId="0EF46078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D3239C" w:rsidRDefault="00723D7A" w:rsidP="00C17FFD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D3239C" w:rsidRDefault="00723D7A" w:rsidP="00C17FFD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D3239C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4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D3239C" w:rsidRDefault="00723D7A" w:rsidP="00723D7A">
            <w:pPr>
              <w:spacing w:line="200" w:lineRule="exact"/>
              <w:ind w:left="-108" w:right="2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26501F" w14:paraId="33FDC9FF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D3239C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78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26501F" w14:paraId="719859DC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D3239C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4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26501F" w14:paraId="1AFB4CBC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D3239C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D3239C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4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77777777" w:rsidR="00843DCB" w:rsidRPr="00D3239C" w:rsidRDefault="00843DCB" w:rsidP="00723D7A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สำหรับงว</w:t>
            </w:r>
            <w:r w:rsidRPr="00D3239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ดสาม</w:t>
            </w: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26501F" w14:paraId="08ADF5B4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D3239C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D3239C" w:rsidRDefault="00843DCB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D3239C" w:rsidRDefault="00843DCB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D3239C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4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สิ้นสุดวันที่</w:t>
            </w:r>
          </w:p>
        </w:tc>
      </w:tr>
      <w:tr w:rsidR="00E17A52" w:rsidRPr="0026501F" w14:paraId="4544F58F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4B7BA02" w14:textId="77777777" w:rsidR="00843DCB" w:rsidRPr="00D3239C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46DDC10A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843DCB" w:rsidRPr="00D3239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6C8F0155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51578D96" w:rsidR="00843DCB" w:rsidRPr="00D3239C" w:rsidRDefault="00E34EF5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843DCB" w:rsidRPr="00D3239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6AAAD720" w:rsidR="00843DCB" w:rsidRPr="00D3239C" w:rsidRDefault="00E34EF5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5AE03003" w:rsidR="00843DCB" w:rsidRPr="00D3239C" w:rsidRDefault="00E34EF5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843DCB" w:rsidRPr="00D3239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159D69D1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0B2AC99E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843DCB" w:rsidRPr="00D3239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2EA23F8F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717756ED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843DCB" w:rsidRPr="00D3239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095E82DC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4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626B5E67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43DCB" w:rsidRPr="00D3239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843DCB" w:rsidRPr="00D3239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</w:tr>
      <w:tr w:rsidR="00D3239C" w:rsidRPr="0026501F" w14:paraId="0C946076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18D4007" w14:textId="77777777" w:rsidR="00843DCB" w:rsidRPr="00D3239C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6AE7EA66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63FC49F0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60D32559" w:rsidR="00843DCB" w:rsidRPr="00D3239C" w:rsidRDefault="00E34EF5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1A52D364" w:rsidR="00843DCB" w:rsidRPr="00D3239C" w:rsidRDefault="00E34EF5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5D08E18A" w:rsidR="00843DCB" w:rsidRPr="00D3239C" w:rsidRDefault="00E34EF5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531D5477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6A68ABA7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586FE2FF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00367CE4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538DF6F8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5988D6F2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256</w:t>
            </w: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E4ADF1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2" w:type="dxa"/>
            <w:tcBorders>
              <w:top w:val="nil"/>
              <w:bottom w:val="nil"/>
            </w:tcBorders>
            <w:vAlign w:val="center"/>
          </w:tcPr>
          <w:p w14:paraId="295DBFD0" w14:textId="455EE371" w:rsidR="00843DCB" w:rsidRPr="00D3239C" w:rsidRDefault="00E34EF5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34EF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256</w:t>
            </w:r>
            <w:r w:rsidRPr="00E34EF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D3239C" w:rsidRPr="0026501F" w14:paraId="2470C36A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vAlign w:val="center"/>
          </w:tcPr>
          <w:p w14:paraId="334556CD" w14:textId="77777777" w:rsidR="00843DCB" w:rsidRPr="00D3239C" w:rsidRDefault="00843DCB" w:rsidP="00843DCB">
            <w:pPr>
              <w:pStyle w:val="Heading5"/>
              <w:spacing w:line="200" w:lineRule="exact"/>
              <w:ind w:firstLine="9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843DCB" w:rsidRPr="00D3239C" w:rsidRDefault="00843DCB" w:rsidP="003B0D3E">
            <w:pPr>
              <w:tabs>
                <w:tab w:val="decimal" w:pos="502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843DCB" w:rsidRPr="00D3239C" w:rsidRDefault="00843DCB" w:rsidP="00CE63B6">
            <w:pPr>
              <w:tabs>
                <w:tab w:val="decimal" w:pos="502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2" w:type="dxa"/>
            <w:tcBorders>
              <w:top w:val="nil"/>
            </w:tcBorders>
            <w:vAlign w:val="center"/>
          </w:tcPr>
          <w:p w14:paraId="7B09077A" w14:textId="77777777" w:rsidR="00843DCB" w:rsidRPr="00D3239C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3239C" w:rsidRPr="0026501F" w14:paraId="619C31FA" w14:textId="77777777" w:rsidTr="00E17A52">
        <w:trPr>
          <w:cantSplit/>
          <w:trHeight w:val="20"/>
        </w:trPr>
        <w:tc>
          <w:tcPr>
            <w:tcW w:w="1800" w:type="dxa"/>
            <w:vAlign w:val="center"/>
          </w:tcPr>
          <w:p w14:paraId="15058929" w14:textId="77777777" w:rsidR="009A49BD" w:rsidRPr="00D3239C" w:rsidRDefault="009A49BD" w:rsidP="009A49BD">
            <w:pPr>
              <w:pStyle w:val="Heading5"/>
              <w:spacing w:line="200" w:lineRule="exact"/>
              <w:ind w:left="182" w:hanging="9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D3239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6BE05303" w:rsidR="009A49BD" w:rsidRPr="00D3239C" w:rsidRDefault="00E34EF5" w:rsidP="00D3239C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210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2A66CD27" w:rsidR="009A49BD" w:rsidRPr="00D3239C" w:rsidRDefault="00E34EF5" w:rsidP="00D3239C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210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9A49BD" w:rsidRPr="00D3239C" w:rsidRDefault="009A49BD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45B14AC6" w:rsidR="009A49BD" w:rsidRPr="00D3239C" w:rsidRDefault="00E34EF5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="009A49BD" w:rsidRPr="00D3239C">
              <w:rPr>
                <w:rFonts w:ascii="Angsana New" w:hAnsi="Angsana New" w:cs="Angsana New" w:hint="cs"/>
                <w:sz w:val="16"/>
                <w:szCs w:val="16"/>
                <w:cs/>
              </w:rPr>
              <w:t>.</w:t>
            </w:r>
            <w:r w:rsidRPr="00E34EF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19AE9392" w:rsidR="009A49BD" w:rsidRPr="00D3239C" w:rsidRDefault="00E34EF5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="009A49BD" w:rsidRPr="00D3239C">
              <w:rPr>
                <w:rFonts w:ascii="Angsana New" w:hAnsi="Angsana New" w:cs="Angsana New" w:hint="cs"/>
                <w:sz w:val="16"/>
                <w:szCs w:val="16"/>
                <w:cs/>
              </w:rPr>
              <w:t>.</w:t>
            </w:r>
            <w:r w:rsidRPr="00E34EF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3EAABF7F" w:rsidR="009A49BD" w:rsidRPr="00D3239C" w:rsidRDefault="00E34EF5" w:rsidP="00723D7A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9A49BD" w:rsidRPr="00D3239C" w:rsidRDefault="009A49BD" w:rsidP="009A49BD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62576BFF" w:rsidR="009A49BD" w:rsidRPr="00D3239C" w:rsidRDefault="00E34EF5" w:rsidP="00D3239C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2E36EC06" w:rsidR="009A49BD" w:rsidRPr="00D3239C" w:rsidRDefault="00E34EF5" w:rsidP="00D3239C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4C87C690" w:rsidR="009A49BD" w:rsidRPr="00D3239C" w:rsidRDefault="00E34EF5" w:rsidP="00D3239C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2" w:type="dxa"/>
          </w:tcPr>
          <w:p w14:paraId="48904462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3239C" w:rsidRPr="0026501F" w14:paraId="750643E3" w14:textId="77777777" w:rsidTr="00E17A52">
        <w:trPr>
          <w:cantSplit/>
          <w:trHeight w:val="20"/>
        </w:trPr>
        <w:tc>
          <w:tcPr>
            <w:tcW w:w="1800" w:type="dxa"/>
            <w:vAlign w:val="center"/>
          </w:tcPr>
          <w:p w14:paraId="36DB37F6" w14:textId="77777777" w:rsidR="00E17A52" w:rsidRDefault="009A49BD" w:rsidP="009A49BD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</w:rPr>
            </w:pPr>
            <w:r w:rsidRPr="00D3239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  <w:p w14:paraId="40361D83" w14:textId="75EDF962" w:rsidR="009A49BD" w:rsidRPr="00D3239C" w:rsidRDefault="00E17A52" w:rsidP="009A49BD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 xml:space="preserve">      </w:t>
            </w:r>
            <w:r w:rsidR="009A49BD" w:rsidRPr="00D3239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4" w:type="dxa"/>
            <w:vAlign w:val="center"/>
          </w:tcPr>
          <w:p w14:paraId="7716EE52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bottom"/>
          </w:tcPr>
          <w:p w14:paraId="45C1C7C9" w14:textId="110628D1" w:rsidR="009A49BD" w:rsidRPr="00D3239C" w:rsidRDefault="00E34EF5" w:rsidP="00E17A52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61A3792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bottom"/>
          </w:tcPr>
          <w:p w14:paraId="26D2B5CE" w14:textId="478E138D" w:rsidR="009A49BD" w:rsidRPr="00D3239C" w:rsidRDefault="00E34EF5" w:rsidP="00E17A52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C956A89" w14:textId="77777777" w:rsidR="009A49BD" w:rsidRPr="00D3239C" w:rsidRDefault="009A49BD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bottom"/>
          </w:tcPr>
          <w:p w14:paraId="0B250DA6" w14:textId="04351B59" w:rsidR="009A49BD" w:rsidRPr="00D3239C" w:rsidRDefault="00E34EF5" w:rsidP="00E17A52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278940CB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bottom"/>
          </w:tcPr>
          <w:p w14:paraId="57877B05" w14:textId="0FA708B1" w:rsidR="009A49BD" w:rsidRPr="00D3239C" w:rsidRDefault="00E34EF5" w:rsidP="00E17A52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3874F67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bottom"/>
          </w:tcPr>
          <w:p w14:paraId="78FDDB10" w14:textId="6F972145" w:rsidR="009A49BD" w:rsidRPr="00D3239C" w:rsidRDefault="00E34EF5" w:rsidP="00E17A52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3DC9DAF1" w14:textId="77777777" w:rsidR="009A49BD" w:rsidRPr="00D3239C" w:rsidRDefault="009A49BD" w:rsidP="009A49BD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bottom"/>
          </w:tcPr>
          <w:p w14:paraId="03E11936" w14:textId="7F2C7B4B" w:rsidR="009A49BD" w:rsidRPr="00D3239C" w:rsidRDefault="00E34EF5" w:rsidP="00E17A52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D90CEEF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675F8801" w14:textId="77777777" w:rsidR="009A49BD" w:rsidRPr="00D3239C" w:rsidRDefault="009A49BD" w:rsidP="00E17A5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56F17ED4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099B7D82" w14:textId="77777777" w:rsidR="009A49BD" w:rsidRPr="00D3239C" w:rsidRDefault="009A49BD" w:rsidP="00E17A5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2D2AACAF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592F81DA" w14:textId="1AA7D628" w:rsidR="009A49BD" w:rsidRPr="00D3239C" w:rsidRDefault="00E34EF5" w:rsidP="00E17A52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0E955E97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bottom"/>
          </w:tcPr>
          <w:p w14:paraId="135A8AE5" w14:textId="090CAC30" w:rsidR="009A49BD" w:rsidRPr="00D3239C" w:rsidRDefault="00E34EF5" w:rsidP="00E17A52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138F23F9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7563C472" w14:textId="77777777" w:rsidR="009A49BD" w:rsidRPr="00D3239C" w:rsidRDefault="009A49BD" w:rsidP="00E17A52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0F744413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2" w:type="dxa"/>
            <w:vAlign w:val="bottom"/>
          </w:tcPr>
          <w:p w14:paraId="7A644DB6" w14:textId="77777777" w:rsidR="009A49BD" w:rsidRPr="00D3239C" w:rsidRDefault="009A49BD" w:rsidP="00E17A52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</w:tr>
      <w:tr w:rsidR="00D3239C" w:rsidRPr="0026501F" w14:paraId="1E186B8E" w14:textId="77777777" w:rsidTr="00E17A52">
        <w:trPr>
          <w:cantSplit/>
          <w:trHeight w:val="20"/>
        </w:trPr>
        <w:tc>
          <w:tcPr>
            <w:tcW w:w="1800" w:type="dxa"/>
            <w:vAlign w:val="center"/>
          </w:tcPr>
          <w:p w14:paraId="0C675693" w14:textId="77777777" w:rsidR="009A49BD" w:rsidRPr="00D3239C" w:rsidRDefault="009A49BD" w:rsidP="009A49BD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D3239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2ED4C6D2" w:rsidR="009A49BD" w:rsidRPr="00D3239C" w:rsidRDefault="00E34EF5" w:rsidP="00D3239C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73C1BA31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2047E9AF" w:rsidR="009A49BD" w:rsidRPr="00D3239C" w:rsidRDefault="00E34EF5" w:rsidP="00D3239C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219B4BFA" w14:textId="77777777" w:rsidR="009A49BD" w:rsidRPr="00D3239C" w:rsidRDefault="009A49BD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411AD309" w:rsidR="009A49BD" w:rsidRPr="00D3239C" w:rsidRDefault="00E34EF5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.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653A637A" w:rsidR="009A49BD" w:rsidRPr="00D3239C" w:rsidRDefault="00E34EF5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.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092328A3" w:rsidR="009A49BD" w:rsidRPr="00D3239C" w:rsidRDefault="00E34EF5" w:rsidP="00723D7A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9A49BD" w:rsidRPr="00D3239C" w:rsidRDefault="009A49BD" w:rsidP="009A49BD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7158D00E" w:rsidR="009A49BD" w:rsidRPr="00D3239C" w:rsidRDefault="00E34EF5" w:rsidP="00D3239C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vAlign w:val="center"/>
          </w:tcPr>
          <w:p w14:paraId="7FDA31D2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68F39303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vAlign w:val="center"/>
          </w:tcPr>
          <w:p w14:paraId="19056202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535F9D1C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vAlign w:val="center"/>
          </w:tcPr>
          <w:p w14:paraId="1D32E298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4ACF6D95" w:rsidR="009A49BD" w:rsidRPr="00D3239C" w:rsidRDefault="00E34EF5" w:rsidP="00D3239C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537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vAlign w:val="center"/>
          </w:tcPr>
          <w:p w14:paraId="59A6234C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0CC5EF6D" w:rsidR="009A49BD" w:rsidRPr="00D3239C" w:rsidRDefault="00E34EF5" w:rsidP="00D3239C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537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vAlign w:val="center"/>
          </w:tcPr>
          <w:p w14:paraId="357363BE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26C63A94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1DC20F58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38D352B3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</w:tr>
      <w:tr w:rsidR="00D3239C" w:rsidRPr="0026501F" w14:paraId="3073F5CF" w14:textId="77777777" w:rsidTr="00E17A52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29E2E7DA" w14:textId="77777777" w:rsidR="009A49BD" w:rsidRPr="00D3239C" w:rsidRDefault="009A49BD" w:rsidP="009A49BD">
            <w:pPr>
              <w:pStyle w:val="Heading5"/>
              <w:spacing w:line="200" w:lineRule="exact"/>
              <w:ind w:left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D3239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787BAF51" w14:textId="2A57CADD" w:rsidR="009A49BD" w:rsidRPr="00D3239C" w:rsidRDefault="00E34EF5" w:rsidP="00D3239C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225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641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center"/>
          </w:tcPr>
          <w:p w14:paraId="25DF9D32" w14:textId="109926D6" w:rsidR="009A49BD" w:rsidRPr="00D3239C" w:rsidRDefault="00E34EF5" w:rsidP="00D3239C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225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641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9A49BD" w:rsidRPr="00D3239C" w:rsidRDefault="009A49BD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6BBD2363" w14:textId="15FCF953" w:rsidR="009A49BD" w:rsidRPr="00D3239C" w:rsidRDefault="00E34EF5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9A49BD" w:rsidRPr="00D3239C" w:rsidRDefault="009A49BD" w:rsidP="009A49BD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6CCA2243" w14:textId="7EE153A7" w:rsidR="009A49BD" w:rsidRPr="00D3239C" w:rsidRDefault="00E34EF5" w:rsidP="009A49BD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191454D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center"/>
          </w:tcPr>
          <w:p w14:paraId="5D1C503F" w14:textId="072BF96F" w:rsidR="009A49BD" w:rsidRPr="00D3239C" w:rsidRDefault="00E34EF5" w:rsidP="00723D7A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23F6059" w14:textId="77777777" w:rsidR="009A49BD" w:rsidRPr="00D3239C" w:rsidRDefault="009A49BD" w:rsidP="009A49BD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center"/>
          </w:tcPr>
          <w:p w14:paraId="745FF98A" w14:textId="308A781A" w:rsidR="009A49BD" w:rsidRPr="00D3239C" w:rsidRDefault="00E34EF5" w:rsidP="00D3239C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20F520B7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center"/>
          </w:tcPr>
          <w:p w14:paraId="76F4D070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8ED4F3A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center"/>
          </w:tcPr>
          <w:p w14:paraId="33052555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67760FBC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center"/>
          </w:tcPr>
          <w:p w14:paraId="374681AE" w14:textId="4808E908" w:rsidR="009A49BD" w:rsidRPr="00D3239C" w:rsidRDefault="00E34EF5" w:rsidP="00D3239C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26E9B6A5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center"/>
          </w:tcPr>
          <w:p w14:paraId="6F10A7E3" w14:textId="0162C34B" w:rsidR="009A49BD" w:rsidRPr="00D3239C" w:rsidRDefault="00E34EF5" w:rsidP="00D3239C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6D05A866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center"/>
          </w:tcPr>
          <w:p w14:paraId="0D1A317E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40E9598F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2" w:type="dxa"/>
            <w:tcBorders>
              <w:top w:val="nil"/>
              <w:bottom w:val="single" w:sz="4" w:space="0" w:color="auto"/>
            </w:tcBorders>
            <w:vAlign w:val="center"/>
          </w:tcPr>
          <w:p w14:paraId="531D91EC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</w:tr>
      <w:tr w:rsidR="00D3239C" w:rsidRPr="0026501F" w14:paraId="4E3CBA93" w14:textId="77777777" w:rsidTr="00E17A52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BA9CF54" w14:textId="77777777" w:rsidR="009A49BD" w:rsidRPr="00D3239C" w:rsidRDefault="009A49BD" w:rsidP="009A49BD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7D95EB55" w14:textId="77777777" w:rsidR="009A49BD" w:rsidRPr="00D3239C" w:rsidRDefault="009A49BD" w:rsidP="009A49BD">
            <w:pPr>
              <w:spacing w:line="200" w:lineRule="exact"/>
              <w:ind w:left="-115" w:right="-130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04C8821B" w:rsidR="009A49BD" w:rsidRPr="00D3239C" w:rsidRDefault="00E34EF5" w:rsidP="00723D7A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695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9A49BD" w:rsidRPr="00D3239C" w:rsidRDefault="009A49BD" w:rsidP="009A49BD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330661AB" w:rsidR="009A49BD" w:rsidRPr="00D3239C" w:rsidRDefault="00E34EF5" w:rsidP="00D3239C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695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50F7C19A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47CE2E2A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34EF5"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D3239C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7419E575" w:rsidR="009A49BD" w:rsidRPr="00D3239C" w:rsidRDefault="00E34EF5" w:rsidP="00D3239C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684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927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06A729CB" w:rsidR="009A49BD" w:rsidRPr="00D3239C" w:rsidRDefault="00E34EF5" w:rsidP="00D3239C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684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9A49BD" w:rsidRPr="00D3239C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E34EF5">
              <w:rPr>
                <w:rFonts w:ascii="Angsana New" w:hAnsi="Angsana New" w:cs="Angsana New"/>
                <w:sz w:val="16"/>
                <w:szCs w:val="16"/>
                <w:lang w:val="en-US"/>
              </w:rPr>
              <w:t>927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9A49BD" w:rsidRPr="00D3239C" w:rsidRDefault="009A49BD" w:rsidP="009A49B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77777777" w:rsidR="009A49BD" w:rsidRPr="00D3239C" w:rsidRDefault="009A49BD" w:rsidP="00723D7A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3239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</w:tr>
    </w:tbl>
    <w:p w14:paraId="0ACE721F" w14:textId="17C44891" w:rsidR="00DB5B29" w:rsidRPr="00191294" w:rsidRDefault="00DB5B29" w:rsidP="00DB5B29">
      <w:pPr>
        <w:spacing w:before="240" w:after="240"/>
        <w:ind w:left="1080" w:right="72"/>
        <w:jc w:val="thaiDistribute"/>
        <w:rPr>
          <w:rFonts w:ascii="Angsana New" w:hAnsi="Angsana New" w:cs="Angsana New"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19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กรกฎาคม </w:t>
      </w:r>
      <w:r w:rsidR="00E34EF5" w:rsidRPr="00E34EF5">
        <w:rPr>
          <w:rFonts w:ascii="Angsana New" w:hAnsi="Angsana New" w:cs="Angsana New"/>
          <w:lang w:val="en-US"/>
        </w:rPr>
        <w:t>2560</w:t>
      </w:r>
      <w:r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spacing w:val="-10"/>
          <w:cs/>
          <w:lang w:val="en-US"/>
        </w:rPr>
        <w:t xml:space="preserve">ที่ประชุมคณะกรรมการบริษัทได้มีมติอนุมัติให้เลิกบริษัท ซีจีดี ดิจิตอล </w:t>
      </w:r>
      <w:r w:rsidRPr="00191294">
        <w:rPr>
          <w:rFonts w:ascii="Angsana New" w:hAnsi="Angsana New" w:cs="Angsana New"/>
          <w:spacing w:val="-2"/>
          <w:cs/>
          <w:lang w:val="en-US"/>
        </w:rPr>
        <w:t>พาร์ทเนอร์ จำกัด ซึ่งเป็นบริษัทย่อย เนื่องจากบริษัทย่อยดังกล่าวได้ยกเลิกการประกอบกิจการแล้ว</w:t>
      </w:r>
      <w:r w:rsidRPr="00191294">
        <w:rPr>
          <w:rFonts w:ascii="Angsana New" w:hAnsi="Angsana New" w:cs="Angsana New"/>
          <w:cs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eastAsia="x-none"/>
        </w:rPr>
        <w:t>โดยปัจจุบัน</w:t>
      </w:r>
      <w:r w:rsidRPr="00191294">
        <w:rPr>
          <w:rFonts w:ascii="Angsana New" w:hAnsi="Angsana New" w:cs="Angsana New"/>
          <w:cs/>
          <w:lang w:val="en-US"/>
        </w:rPr>
        <w:t>บริษัท ซีจีดี ดิจิตอล พาร์ทเนอร์ จำกัด ยังอยู่ระหว่างการชำระบัญชี</w:t>
      </w:r>
    </w:p>
    <w:p w14:paraId="2CFCC523" w14:textId="260C173C" w:rsidR="00E142AA" w:rsidRPr="00191294" w:rsidRDefault="00E34EF5" w:rsidP="00E142AA">
      <w:pPr>
        <w:tabs>
          <w:tab w:val="left" w:pos="1080"/>
        </w:tabs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E34EF5">
        <w:rPr>
          <w:rFonts w:ascii="Angsana New" w:hAnsi="Angsana New" w:cs="Angsana New"/>
          <w:lang w:val="en-US"/>
        </w:rPr>
        <w:t>22</w:t>
      </w:r>
      <w:r w:rsidR="00E142AA" w:rsidRPr="00191294">
        <w:rPr>
          <w:rFonts w:ascii="Angsana New" w:hAnsi="Angsana New" w:cs="Angsana New"/>
          <w:cs/>
        </w:rPr>
        <w:t>.</w:t>
      </w:r>
      <w:r w:rsidRPr="00E34EF5">
        <w:rPr>
          <w:rFonts w:ascii="Angsana New" w:hAnsi="Angsana New" w:cs="Angsana New"/>
          <w:lang w:val="en-US"/>
        </w:rPr>
        <w:t>2</w:t>
      </w:r>
      <w:r w:rsidR="00E142AA" w:rsidRPr="00191294">
        <w:rPr>
          <w:rFonts w:ascii="Angsana New" w:hAnsi="Angsana New" w:cs="Angsana New"/>
          <w:cs/>
        </w:rPr>
        <w:tab/>
      </w:r>
      <w:r w:rsidR="00E142AA" w:rsidRPr="00191294">
        <w:rPr>
          <w:rFonts w:ascii="Angsana New" w:hAnsi="Angsana New" w:cs="Angsana New"/>
          <w:snapToGrid w:val="0"/>
          <w:cs/>
        </w:rPr>
        <w:t>เงิน</w:t>
      </w:r>
      <w:r w:rsidR="0070257E" w:rsidRPr="00191294">
        <w:rPr>
          <w:rFonts w:ascii="Angsana New" w:hAnsi="Angsana New" w:cs="Angsana New" w:hint="cs"/>
          <w:snapToGrid w:val="0"/>
          <w:cs/>
        </w:rPr>
        <w:t>ให้</w:t>
      </w:r>
      <w:r w:rsidR="00E142AA" w:rsidRPr="00191294">
        <w:rPr>
          <w:rFonts w:ascii="Angsana New" w:hAnsi="Angsana New" w:cs="Angsana New"/>
          <w:snapToGrid w:val="0"/>
          <w:cs/>
        </w:rPr>
        <w:t>กู้ยืมระยะสั้นแ</w:t>
      </w:r>
      <w:r w:rsidR="00E142AA" w:rsidRPr="00191294">
        <w:rPr>
          <w:rFonts w:ascii="Angsana New" w:hAnsi="Angsana New" w:cs="Angsana New"/>
          <w:snapToGrid w:val="0"/>
          <w:cs/>
          <w:lang w:val="en-US"/>
        </w:rPr>
        <w:t>ก่</w:t>
      </w:r>
      <w:r w:rsidR="00E142AA" w:rsidRPr="00191294">
        <w:rPr>
          <w:rFonts w:ascii="Angsana New" w:hAnsi="Angsana New" w:cs="Angsana New"/>
          <w:snapToGrid w:val="0"/>
          <w:cs/>
        </w:rPr>
        <w:t>บริษัทที่เกี่ยวข้องกัน</w:t>
      </w:r>
    </w:p>
    <w:p w14:paraId="78239A31" w14:textId="77777777" w:rsidR="00DB5B29" w:rsidRPr="00191294" w:rsidRDefault="00DB5B29" w:rsidP="00DB5B29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52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DB5B29" w:rsidRPr="00191294" w14:paraId="76E3D0DF" w14:textId="77777777" w:rsidTr="00EC5594">
        <w:trPr>
          <w:cantSplit/>
          <w:trHeight w:val="144"/>
        </w:trPr>
        <w:tc>
          <w:tcPr>
            <w:tcW w:w="1620" w:type="dxa"/>
          </w:tcPr>
          <w:p w14:paraId="08DF38C6" w14:textId="77777777" w:rsidR="00DB5B29" w:rsidRPr="00191294" w:rsidRDefault="00DB5B29" w:rsidP="00BB1254">
            <w:pPr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691B7DA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F4721AD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DB5B29" w:rsidRPr="00191294" w14:paraId="383C4ABA" w14:textId="77777777" w:rsidTr="00EC5594">
        <w:trPr>
          <w:cantSplit/>
          <w:trHeight w:val="144"/>
        </w:trPr>
        <w:tc>
          <w:tcPr>
            <w:tcW w:w="1620" w:type="dxa"/>
          </w:tcPr>
          <w:p w14:paraId="257B89D9" w14:textId="77777777" w:rsidR="00DB5B29" w:rsidRPr="00191294" w:rsidRDefault="00DB5B29" w:rsidP="00BB1254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0F641BE2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E8E5C9C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0683864C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C3B8DE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59823BF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A01D0C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218713DA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115867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7948D2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1EBA596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191294" w14:paraId="0F813679" w14:textId="77777777" w:rsidTr="00EC5594">
        <w:trPr>
          <w:cantSplit/>
          <w:trHeight w:val="144"/>
        </w:trPr>
        <w:tc>
          <w:tcPr>
            <w:tcW w:w="1620" w:type="dxa"/>
          </w:tcPr>
          <w:p w14:paraId="7C0B963C" w14:textId="77777777" w:rsidR="00DB5B29" w:rsidRPr="00191294" w:rsidRDefault="00DB5B29" w:rsidP="00BB1254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38F85BD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140A8CF0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CD8E87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FE1CBDA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5638F3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D37214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CC6520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85039D7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8C7D64D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754913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B5B29" w:rsidRPr="00191294" w14:paraId="17046799" w14:textId="77777777" w:rsidTr="00EC5594">
        <w:trPr>
          <w:cantSplit/>
          <w:trHeight w:val="144"/>
        </w:trPr>
        <w:tc>
          <w:tcPr>
            <w:tcW w:w="1620" w:type="dxa"/>
          </w:tcPr>
          <w:p w14:paraId="6B1367E4" w14:textId="77777777" w:rsidR="00DB5B29" w:rsidRPr="00191294" w:rsidRDefault="00DB5B29" w:rsidP="00BB1254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2858EE9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C86EDD" w14:textId="7B35D229" w:rsidR="00DB5B29" w:rsidRPr="00191294" w:rsidRDefault="00E34EF5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DB5B29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C51F58A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45A67E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E11173F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B5C63E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8832A1D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F38277" w14:textId="5AEC9819" w:rsidR="00DB5B29" w:rsidRPr="00191294" w:rsidRDefault="00E34EF5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DB5B29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843DCB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AE0C03C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B3B8FB1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191294" w14:paraId="3C2F5FEA" w14:textId="77777777" w:rsidTr="00EC5594">
        <w:trPr>
          <w:cantSplit/>
          <w:trHeight w:val="144"/>
        </w:trPr>
        <w:tc>
          <w:tcPr>
            <w:tcW w:w="1620" w:type="dxa"/>
          </w:tcPr>
          <w:p w14:paraId="1F071A72" w14:textId="77777777" w:rsidR="00DB5B29" w:rsidRPr="00191294" w:rsidRDefault="00DB5B29" w:rsidP="00BB1254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E8E544A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4482A8" w14:textId="09BB837E" w:rsidR="00DB5B29" w:rsidRPr="00191294" w:rsidRDefault="00E34EF5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05556E7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4F396AA" w14:textId="77777777" w:rsidR="00DB5B29" w:rsidRPr="00191294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FE7BAD1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7F6D391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1F5464" w14:textId="77777777" w:rsidR="00DB5B29" w:rsidRPr="00191294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3F55DC3" w14:textId="77257ED7" w:rsidR="00DB5B29" w:rsidRPr="00191294" w:rsidRDefault="00E34EF5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71AEF16" w14:textId="77777777" w:rsidR="00DB5B29" w:rsidRPr="00191294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52F289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191294" w14:paraId="5ACD4947" w14:textId="77777777" w:rsidTr="00EC5594">
        <w:trPr>
          <w:cantSplit/>
          <w:trHeight w:val="144"/>
        </w:trPr>
        <w:tc>
          <w:tcPr>
            <w:tcW w:w="1620" w:type="dxa"/>
          </w:tcPr>
          <w:p w14:paraId="007F6E4D" w14:textId="77777777" w:rsidR="00DB5B29" w:rsidRPr="00191294" w:rsidRDefault="00DB5B29" w:rsidP="00A534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</w:t>
            </w:r>
            <w:r w:rsidRPr="00191294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แลนด์</w:t>
            </w: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มาร์ค</w:t>
            </w:r>
          </w:p>
        </w:tc>
        <w:tc>
          <w:tcPr>
            <w:tcW w:w="1152" w:type="dxa"/>
          </w:tcPr>
          <w:p w14:paraId="33B72EBB" w14:textId="77777777" w:rsidR="00DB5B29" w:rsidRPr="00191294" w:rsidRDefault="00DB5B29" w:rsidP="00A26751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887C9A" w14:textId="77777777" w:rsidR="00DB5B29" w:rsidRPr="00191294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0D58F" w14:textId="77777777" w:rsidR="00DB5B29" w:rsidRPr="00191294" w:rsidRDefault="00DB5B29" w:rsidP="00A26751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AD9438" w14:textId="77777777" w:rsidR="00DB5B29" w:rsidRPr="00191294" w:rsidRDefault="00DB5B29" w:rsidP="00A26751">
            <w:pPr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1C128D" w14:textId="77777777" w:rsidR="00DB5B29" w:rsidRPr="00191294" w:rsidRDefault="00DB5B29" w:rsidP="00A26751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C00AA86" w14:textId="77777777" w:rsidR="00DB5B29" w:rsidRPr="00191294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9AC7E6" w14:textId="77777777" w:rsidR="00DB5B29" w:rsidRPr="00191294" w:rsidRDefault="00DB5B29" w:rsidP="00A26751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F387A3" w14:textId="77777777" w:rsidR="00DB5B29" w:rsidRPr="00191294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5A7642F" w14:textId="77777777" w:rsidR="00DB5B29" w:rsidRPr="00191294" w:rsidRDefault="00DB5B29" w:rsidP="00A26751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1BB558A" w14:textId="77777777" w:rsidR="00DB5B29" w:rsidRPr="00831187" w:rsidRDefault="00DB5B29" w:rsidP="00A26751">
            <w:pPr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highlight w:val="yellow"/>
                <w:cs/>
                <w:lang w:val="en-US"/>
              </w:rPr>
            </w:pPr>
          </w:p>
        </w:tc>
      </w:tr>
      <w:tr w:rsidR="004B25D6" w:rsidRPr="00191294" w14:paraId="11067B27" w14:textId="77777777" w:rsidTr="004B25D6">
        <w:trPr>
          <w:cantSplit/>
          <w:trHeight w:val="144"/>
        </w:trPr>
        <w:tc>
          <w:tcPr>
            <w:tcW w:w="1620" w:type="dxa"/>
          </w:tcPr>
          <w:p w14:paraId="108100D6" w14:textId="77777777" w:rsidR="004B25D6" w:rsidRPr="00191294" w:rsidRDefault="004B25D6" w:rsidP="004B25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โฮลดิ้งส์ จำกัด</w:t>
            </w:r>
          </w:p>
        </w:tc>
        <w:tc>
          <w:tcPr>
            <w:tcW w:w="1152" w:type="dxa"/>
          </w:tcPr>
          <w:p w14:paraId="4009D5A1" w14:textId="77777777" w:rsidR="004B25D6" w:rsidRPr="00191294" w:rsidRDefault="004B25D6" w:rsidP="004B25D6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554AB1" w14:textId="5D9D42CB" w:rsidR="004B25D6" w:rsidRPr="00191294" w:rsidRDefault="00E34EF5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71F53E5" w14:textId="77777777" w:rsidR="004B25D6" w:rsidRPr="00191294" w:rsidRDefault="004B25D6" w:rsidP="004B25D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E2721A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40173B" w14:textId="77777777" w:rsidR="004B25D6" w:rsidRPr="00711709" w:rsidRDefault="004B25D6" w:rsidP="004B25D6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6C7E65D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DD2C8A" w14:textId="77777777" w:rsidR="004B25D6" w:rsidRPr="00191294" w:rsidRDefault="004B25D6" w:rsidP="004B25D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9029128" w14:textId="42E3DA45" w:rsidR="004B25D6" w:rsidRPr="00191294" w:rsidRDefault="00E34EF5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287A25F" w14:textId="77777777" w:rsidR="004B25D6" w:rsidRPr="00191294" w:rsidRDefault="004B25D6" w:rsidP="004B25D6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6CCD22" w14:textId="46E4AC55" w:rsidR="004B25D6" w:rsidRPr="004B25D6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9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4B25D6" w:rsidRPr="00191294" w14:paraId="6E66BD9C" w14:textId="77777777" w:rsidTr="004B25D6">
        <w:trPr>
          <w:cantSplit/>
          <w:trHeight w:val="144"/>
        </w:trPr>
        <w:tc>
          <w:tcPr>
            <w:tcW w:w="1620" w:type="dxa"/>
          </w:tcPr>
          <w:p w14:paraId="40AF4CED" w14:textId="77777777" w:rsidR="004B25D6" w:rsidRPr="00191294" w:rsidRDefault="004B25D6" w:rsidP="004B25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บีซีอีจี </w:t>
            </w:r>
            <w:r w:rsidRPr="00191294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คันท</w:t>
            </w: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รี่ กรุ๊ป</w:t>
            </w:r>
          </w:p>
        </w:tc>
        <w:tc>
          <w:tcPr>
            <w:tcW w:w="1152" w:type="dxa"/>
          </w:tcPr>
          <w:p w14:paraId="2026FE0F" w14:textId="77777777" w:rsidR="004B25D6" w:rsidRPr="00191294" w:rsidRDefault="004B25D6" w:rsidP="004B25D6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ED56C0" w14:textId="77777777" w:rsidR="004B25D6" w:rsidRPr="00191294" w:rsidRDefault="004B25D6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25BA4C" w14:textId="77777777" w:rsidR="004B25D6" w:rsidRPr="00191294" w:rsidRDefault="004B25D6" w:rsidP="004B25D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068D870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4430EE" w14:textId="77777777" w:rsidR="004B25D6" w:rsidRPr="00711709" w:rsidRDefault="004B25D6" w:rsidP="004B25D6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015F80C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D9B92F" w14:textId="77777777" w:rsidR="004B25D6" w:rsidRPr="00191294" w:rsidRDefault="004B25D6" w:rsidP="004B25D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CA1E4DE" w14:textId="77777777" w:rsidR="004B25D6" w:rsidRPr="00191294" w:rsidRDefault="004B25D6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D5D33E" w14:textId="77777777" w:rsidR="004B25D6" w:rsidRPr="00191294" w:rsidRDefault="004B25D6" w:rsidP="004B25D6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15CD02" w14:textId="77777777" w:rsidR="004B25D6" w:rsidRPr="004B25D6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4B25D6" w:rsidRPr="00191294" w14:paraId="790DA9B2" w14:textId="77777777" w:rsidTr="004B25D6">
        <w:trPr>
          <w:cantSplit/>
          <w:trHeight w:val="144"/>
        </w:trPr>
        <w:tc>
          <w:tcPr>
            <w:tcW w:w="1620" w:type="dxa"/>
          </w:tcPr>
          <w:p w14:paraId="7684FB7C" w14:textId="77777777" w:rsidR="004B25D6" w:rsidRPr="00191294" w:rsidRDefault="004B25D6" w:rsidP="004B25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52" w:type="dxa"/>
          </w:tcPr>
          <w:p w14:paraId="66B0C0F3" w14:textId="77777777" w:rsidR="004B25D6" w:rsidRPr="00191294" w:rsidRDefault="004B25D6" w:rsidP="004B25D6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E722B0" w14:textId="335891B9" w:rsidR="004B25D6" w:rsidRPr="00191294" w:rsidRDefault="00E34EF5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160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F2A8FCF" w14:textId="77777777" w:rsidR="004B25D6" w:rsidRPr="00191294" w:rsidRDefault="004B25D6" w:rsidP="004B25D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DBB1D3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4192EB" w14:textId="77777777" w:rsidR="004B25D6" w:rsidRPr="00711709" w:rsidRDefault="004B25D6" w:rsidP="004B25D6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DFBBD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9F6E9B" w14:textId="77777777" w:rsidR="004B25D6" w:rsidRPr="00191294" w:rsidRDefault="004B25D6" w:rsidP="004B25D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630E58" w14:textId="60EA2164" w:rsidR="004B25D6" w:rsidRPr="00191294" w:rsidRDefault="00E34EF5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160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E2A1E3C" w14:textId="77777777" w:rsidR="004B25D6" w:rsidRPr="00191294" w:rsidRDefault="004B25D6" w:rsidP="004B25D6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D6BC96" w14:textId="6CF5B253" w:rsidR="004B25D6" w:rsidRPr="004B25D6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4B25D6" w:rsidRPr="00191294" w14:paraId="65BEC4F3" w14:textId="77777777" w:rsidTr="00EC5594">
        <w:trPr>
          <w:cantSplit/>
          <w:trHeight w:val="144"/>
        </w:trPr>
        <w:tc>
          <w:tcPr>
            <w:tcW w:w="1620" w:type="dxa"/>
          </w:tcPr>
          <w:p w14:paraId="1C33FE63" w14:textId="77777777" w:rsidR="004B25D6" w:rsidRPr="00191294" w:rsidRDefault="004B25D6" w:rsidP="004B25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69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รวม</w:t>
            </w:r>
          </w:p>
        </w:tc>
        <w:tc>
          <w:tcPr>
            <w:tcW w:w="1152" w:type="dxa"/>
          </w:tcPr>
          <w:p w14:paraId="11B2E506" w14:textId="77777777" w:rsidR="004B25D6" w:rsidRPr="00191294" w:rsidRDefault="004B25D6" w:rsidP="004B25D6">
            <w:pPr>
              <w:ind w:left="-76" w:right="-77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8CE7B" w14:textId="10222FD0" w:rsidR="004B25D6" w:rsidRPr="00191294" w:rsidRDefault="00E34EF5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528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47E5FA1B" w14:textId="77777777" w:rsidR="004B25D6" w:rsidRPr="00191294" w:rsidRDefault="004B25D6" w:rsidP="004B25D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8CB34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586B39" w14:textId="77777777" w:rsidR="004B25D6" w:rsidRPr="00711709" w:rsidRDefault="004B25D6" w:rsidP="004B25D6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1641AD" w14:textId="77777777" w:rsidR="004B25D6" w:rsidRPr="00711709" w:rsidRDefault="004B25D6" w:rsidP="004B25D6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E246C3" w14:textId="77777777" w:rsidR="004B25D6" w:rsidRPr="00191294" w:rsidRDefault="004B25D6" w:rsidP="004B25D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C19A88" w14:textId="75FE372A" w:rsidR="004B25D6" w:rsidRPr="00191294" w:rsidRDefault="00E34EF5" w:rsidP="004B25D6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528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4B25D6" w:rsidRPr="0010645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4521844" w14:textId="77777777" w:rsidR="004B25D6" w:rsidRPr="00191294" w:rsidRDefault="004B25D6" w:rsidP="004B25D6">
            <w:pPr>
              <w:ind w:left="-83" w:right="35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79BFC4" w14:textId="77777777" w:rsidR="004B25D6" w:rsidRPr="00191294" w:rsidRDefault="004B25D6" w:rsidP="004B25D6">
            <w:pPr>
              <w:ind w:left="-83" w:right="35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14:paraId="62969D21" w14:textId="77777777" w:rsidR="00E142AA" w:rsidRPr="00191294" w:rsidRDefault="008D75F3" w:rsidP="00A26751">
      <w:pPr>
        <w:spacing w:before="120"/>
        <w:ind w:left="1080" w:right="72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61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191294" w14:paraId="54A00979" w14:textId="77777777" w:rsidTr="00EC5594">
        <w:trPr>
          <w:cantSplit/>
        </w:trPr>
        <w:tc>
          <w:tcPr>
            <w:tcW w:w="1620" w:type="dxa"/>
          </w:tcPr>
          <w:p w14:paraId="4716E8AF" w14:textId="77777777" w:rsidR="00E142AA" w:rsidRPr="00191294" w:rsidRDefault="00E142AA" w:rsidP="00727EA0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54E9586A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16F1C85B" w14:textId="77777777" w:rsidR="00E142AA" w:rsidRPr="00191294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191294" w14:paraId="2589C2C1" w14:textId="77777777" w:rsidTr="00EC5594">
        <w:trPr>
          <w:cantSplit/>
        </w:trPr>
        <w:tc>
          <w:tcPr>
            <w:tcW w:w="1620" w:type="dxa"/>
          </w:tcPr>
          <w:p w14:paraId="48E0BBC3" w14:textId="77777777" w:rsidR="00E142AA" w:rsidRPr="00191294" w:rsidRDefault="00E142AA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708FFED4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5F3006CC" w14:textId="77777777" w:rsidR="00E142AA" w:rsidRPr="00191294" w:rsidRDefault="0087096F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50819CA5" w14:textId="77777777" w:rsidR="00E142AA" w:rsidRPr="00191294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634C4C" w14:textId="77777777" w:rsidR="00E142AA" w:rsidRPr="00191294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5772B7BB" w14:textId="77777777" w:rsidR="00E142AA" w:rsidRPr="00191294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FF5CA5" w14:textId="77777777" w:rsidR="00E142AA" w:rsidRPr="00191294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6D920C5E" w14:textId="77777777" w:rsidR="00E142AA" w:rsidRPr="00191294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F1579B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3BA86B0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5CDDC4F" w14:textId="77777777" w:rsidR="00E142AA" w:rsidRPr="00191294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191294" w14:paraId="44BE9006" w14:textId="77777777" w:rsidTr="00EC5594">
        <w:trPr>
          <w:cantSplit/>
        </w:trPr>
        <w:tc>
          <w:tcPr>
            <w:tcW w:w="1620" w:type="dxa"/>
          </w:tcPr>
          <w:p w14:paraId="310129DA" w14:textId="77777777" w:rsidR="00E142AA" w:rsidRPr="00191294" w:rsidRDefault="00E142AA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4AF4B77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3EEE1B5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E55AF8D" w14:textId="77777777" w:rsidR="00E142AA" w:rsidRPr="00191294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3C830C" w14:textId="77777777" w:rsidR="00E142AA" w:rsidRPr="00191294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7C407F" w14:textId="77777777" w:rsidR="00E142AA" w:rsidRPr="00191294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C31982" w14:textId="77777777" w:rsidR="00E142AA" w:rsidRPr="00191294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B6741B" w14:textId="77777777" w:rsidR="00E142AA" w:rsidRPr="00191294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910E86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E6CE93" w14:textId="77777777" w:rsidR="00E142AA" w:rsidRPr="00191294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E8F911B" w14:textId="77777777" w:rsidR="00E142AA" w:rsidRPr="00191294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843DCB" w:rsidRPr="00191294" w14:paraId="70D814DF" w14:textId="77777777" w:rsidTr="00EC5594">
        <w:trPr>
          <w:cantSplit/>
        </w:trPr>
        <w:tc>
          <w:tcPr>
            <w:tcW w:w="1620" w:type="dxa"/>
          </w:tcPr>
          <w:p w14:paraId="5DA82080" w14:textId="77777777" w:rsidR="00843DCB" w:rsidRPr="00191294" w:rsidRDefault="00843DCB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5F3C50A" w14:textId="77777777" w:rsidR="00843DCB" w:rsidRPr="00191294" w:rsidRDefault="00843DCB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DAD1BF" w14:textId="3B0B3EE3" w:rsidR="00843DCB" w:rsidRPr="00191294" w:rsidRDefault="00E34EF5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843DCB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CAD604F" w14:textId="77777777" w:rsidR="00843DCB" w:rsidRPr="00191294" w:rsidRDefault="00843DCB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547AF5" w14:textId="77777777" w:rsidR="00843DCB" w:rsidRPr="00191294" w:rsidRDefault="00843DCB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FDF50D" w14:textId="77777777" w:rsidR="00843DCB" w:rsidRPr="00191294" w:rsidRDefault="00843DCB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AECAB6" w14:textId="77777777" w:rsidR="00843DCB" w:rsidRPr="00191294" w:rsidRDefault="00843DCB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A3A3E6" w14:textId="77777777" w:rsidR="00843DCB" w:rsidRPr="00191294" w:rsidRDefault="00843DCB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D38B17" w14:textId="757C0A3A" w:rsidR="00843DCB" w:rsidRPr="00191294" w:rsidRDefault="00E34EF5" w:rsidP="00727EA0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843DCB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843DCB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48BD7B5" w14:textId="77777777" w:rsidR="00843DCB" w:rsidRPr="00191294" w:rsidRDefault="00843DCB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DF193E" w14:textId="77777777" w:rsidR="00843DCB" w:rsidRPr="00191294" w:rsidRDefault="00843DCB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34E6D" w:rsidRPr="00191294" w14:paraId="7318E530" w14:textId="77777777" w:rsidTr="00EC5594">
        <w:trPr>
          <w:cantSplit/>
        </w:trPr>
        <w:tc>
          <w:tcPr>
            <w:tcW w:w="1620" w:type="dxa"/>
          </w:tcPr>
          <w:p w14:paraId="2CA59571" w14:textId="77777777" w:rsidR="00B34E6D" w:rsidRPr="00191294" w:rsidRDefault="00B34E6D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6762CF37" w14:textId="77777777" w:rsidR="00B34E6D" w:rsidRPr="00191294" w:rsidRDefault="00B34E6D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B44F8A" w14:textId="4024448C" w:rsidR="00B34E6D" w:rsidRPr="00191294" w:rsidRDefault="00E34EF5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45C43D1" w14:textId="77777777" w:rsidR="00B34E6D" w:rsidRPr="00191294" w:rsidRDefault="00B34E6D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A264DF" w14:textId="77777777" w:rsidR="00B34E6D" w:rsidRPr="00191294" w:rsidRDefault="00B34E6D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B047E7A" w14:textId="77777777" w:rsidR="00B34E6D" w:rsidRPr="00191294" w:rsidRDefault="00B34E6D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74E264" w14:textId="77777777" w:rsidR="00B34E6D" w:rsidRPr="00191294" w:rsidRDefault="00B34E6D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D1DFF87" w14:textId="77777777" w:rsidR="00B34E6D" w:rsidRPr="00191294" w:rsidRDefault="00B34E6D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E0B8C7" w14:textId="6364F62C" w:rsidR="00B34E6D" w:rsidRPr="00191294" w:rsidRDefault="00E34EF5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21DA939" w14:textId="77777777" w:rsidR="00B34E6D" w:rsidRPr="00191294" w:rsidRDefault="00B34E6D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1BE28" w14:textId="77777777" w:rsidR="00B34E6D" w:rsidRPr="00191294" w:rsidRDefault="00B34E6D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E142AA" w:rsidRPr="00191294" w14:paraId="76405A03" w14:textId="77777777" w:rsidTr="004766F1">
        <w:trPr>
          <w:cantSplit/>
        </w:trPr>
        <w:tc>
          <w:tcPr>
            <w:tcW w:w="1620" w:type="dxa"/>
          </w:tcPr>
          <w:p w14:paraId="1D1D486B" w14:textId="77777777" w:rsidR="00E142AA" w:rsidRPr="00191294" w:rsidRDefault="00E142AA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แลนด์มาร์ค </w:t>
            </w:r>
          </w:p>
        </w:tc>
        <w:tc>
          <w:tcPr>
            <w:tcW w:w="1161" w:type="dxa"/>
          </w:tcPr>
          <w:p w14:paraId="076FEC98" w14:textId="77777777" w:rsidR="00E142AA" w:rsidRPr="00191294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D42DC7" w14:textId="77777777" w:rsidR="00E142AA" w:rsidRPr="00191294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ED0BBA" w14:textId="77777777" w:rsidR="00E142AA" w:rsidRPr="00191294" w:rsidRDefault="00E142AA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E7AFB8" w14:textId="77777777" w:rsidR="00E142AA" w:rsidRPr="00191294" w:rsidRDefault="00E142AA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4CF4D2" w14:textId="77777777" w:rsidR="00E142AA" w:rsidRPr="00191294" w:rsidRDefault="00E142AA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58E100" w14:textId="77777777" w:rsidR="00E142AA" w:rsidRPr="00191294" w:rsidRDefault="00E142AA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BC8621" w14:textId="77777777" w:rsidR="00E142AA" w:rsidRPr="00191294" w:rsidRDefault="00E142AA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2849E" w14:textId="77777777" w:rsidR="00E142AA" w:rsidRPr="00191294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567910" w14:textId="77777777" w:rsidR="00E142AA" w:rsidRPr="00191294" w:rsidRDefault="00E142AA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66F4896" w14:textId="77777777" w:rsidR="00E142AA" w:rsidRPr="00191294" w:rsidRDefault="00E142AA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CE63B6" w:rsidRPr="00191294" w14:paraId="0F4F33A0" w14:textId="77777777" w:rsidTr="004B25D6">
        <w:trPr>
          <w:cantSplit/>
        </w:trPr>
        <w:tc>
          <w:tcPr>
            <w:tcW w:w="1620" w:type="dxa"/>
          </w:tcPr>
          <w:p w14:paraId="1DCA15C9" w14:textId="77777777" w:rsidR="00CE63B6" w:rsidRPr="00191294" w:rsidRDefault="00CE63B6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โฮลดิ้งส์ จำกัด  </w:t>
            </w:r>
          </w:p>
        </w:tc>
        <w:tc>
          <w:tcPr>
            <w:tcW w:w="1161" w:type="dxa"/>
          </w:tcPr>
          <w:p w14:paraId="6CB27AB0" w14:textId="77777777" w:rsidR="00CE63B6" w:rsidRPr="00191294" w:rsidRDefault="00CE63B6" w:rsidP="00727EA0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199465" w14:textId="27E1CC5C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368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E5EB43D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235884A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BA49BD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B9CBE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A91100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FDD6BD" w14:textId="1F262729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368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0A23CACF" w14:textId="77777777" w:rsidR="00CE63B6" w:rsidRPr="00191294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2818E1" w14:textId="7A1B9322" w:rsidR="00CE63B6" w:rsidRPr="004B25D6" w:rsidRDefault="00831187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9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CE63B6" w:rsidRPr="00191294" w14:paraId="24E20253" w14:textId="77777777" w:rsidTr="004B25D6">
        <w:trPr>
          <w:cantSplit/>
        </w:trPr>
        <w:tc>
          <w:tcPr>
            <w:tcW w:w="1620" w:type="dxa"/>
          </w:tcPr>
          <w:p w14:paraId="6C7C4A54" w14:textId="77777777" w:rsidR="00CE63B6" w:rsidRPr="00191294" w:rsidRDefault="00CE63B6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cs/>
              </w:rPr>
              <w:t>บริษัท บีซีอีจี คันทรี่ กรุ๊ป</w:t>
            </w:r>
          </w:p>
        </w:tc>
        <w:tc>
          <w:tcPr>
            <w:tcW w:w="1161" w:type="dxa"/>
          </w:tcPr>
          <w:p w14:paraId="773C641C" w14:textId="77777777" w:rsidR="00CE63B6" w:rsidRPr="00191294" w:rsidRDefault="00CE63B6" w:rsidP="00727EA0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D98014" w14:textId="77777777" w:rsidR="00CE63B6" w:rsidRPr="00711709" w:rsidRDefault="00CE63B6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136D7C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D5C0F4D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C3F455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B81485B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C19EFB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FCC772" w14:textId="77777777" w:rsidR="00CE63B6" w:rsidRPr="00711709" w:rsidRDefault="00CE63B6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7C261A" w14:textId="77777777" w:rsidR="00CE63B6" w:rsidRPr="00191294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E6413" w14:textId="77777777" w:rsidR="00CE63B6" w:rsidRPr="004B25D6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CE63B6" w:rsidRPr="00191294" w14:paraId="5A0613D7" w14:textId="77777777" w:rsidTr="004B25D6">
        <w:trPr>
          <w:cantSplit/>
        </w:trPr>
        <w:tc>
          <w:tcPr>
            <w:tcW w:w="1620" w:type="dxa"/>
          </w:tcPr>
          <w:p w14:paraId="0D7FE054" w14:textId="77777777" w:rsidR="00CE63B6" w:rsidRPr="00191294" w:rsidRDefault="00CE63B6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61" w:type="dxa"/>
          </w:tcPr>
          <w:p w14:paraId="7DCDB680" w14:textId="77777777" w:rsidR="00CE63B6" w:rsidRPr="00191294" w:rsidRDefault="00CE63B6" w:rsidP="00727EA0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7DF5159" w14:textId="68C9A10C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160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D409F1F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252F4C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4943193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43ED2BC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273337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E4924F" w14:textId="62E88BA1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160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ECDA58F" w14:textId="77777777" w:rsidR="00CE63B6" w:rsidRPr="00191294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553604" w14:textId="75CFCEE5" w:rsidR="00CE63B6" w:rsidRPr="004B25D6" w:rsidRDefault="00831187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CE63B6" w:rsidRPr="00191294" w14:paraId="172C2623" w14:textId="77777777" w:rsidTr="004B25D6">
        <w:trPr>
          <w:cantSplit/>
        </w:trPr>
        <w:tc>
          <w:tcPr>
            <w:tcW w:w="1620" w:type="dxa"/>
          </w:tcPr>
          <w:p w14:paraId="3633F786" w14:textId="77777777" w:rsidR="00CE63B6" w:rsidRPr="00191294" w:rsidRDefault="00CE63B6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161" w:type="dxa"/>
          </w:tcPr>
          <w:p w14:paraId="02AB900C" w14:textId="77777777" w:rsidR="00CE63B6" w:rsidRPr="00191294" w:rsidRDefault="00CE63B6" w:rsidP="00727EA0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C1D0F6" w14:textId="77777777" w:rsidR="00CE63B6" w:rsidRPr="00711709" w:rsidRDefault="00CE63B6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87A347A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3C0541" w14:textId="77777777" w:rsidR="00CE63B6" w:rsidRPr="00711709" w:rsidRDefault="00CE63B6" w:rsidP="00727EA0">
            <w:pPr>
              <w:spacing w:line="280" w:lineRule="exact"/>
              <w:ind w:left="-13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A24A1C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D01D030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99CAE3B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50F4A" w14:textId="77777777" w:rsidR="00CE63B6" w:rsidRPr="00711709" w:rsidRDefault="00CE63B6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B8351E" w14:textId="77777777" w:rsidR="00CE63B6" w:rsidRPr="00191294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DA9251" w14:textId="77777777" w:rsidR="00CE63B6" w:rsidRPr="004B25D6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CE63B6" w:rsidRPr="00191294" w14:paraId="5679D2F5" w14:textId="77777777" w:rsidTr="004B25D6">
        <w:trPr>
          <w:cantSplit/>
        </w:trPr>
        <w:tc>
          <w:tcPr>
            <w:tcW w:w="1620" w:type="dxa"/>
          </w:tcPr>
          <w:p w14:paraId="13BFD82C" w14:textId="77777777" w:rsidR="00CE63B6" w:rsidRPr="00191294" w:rsidRDefault="00CE63B6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พาร์ทเนอร์ชิพ จำกัด</w:t>
            </w:r>
          </w:p>
        </w:tc>
        <w:tc>
          <w:tcPr>
            <w:tcW w:w="1161" w:type="dxa"/>
          </w:tcPr>
          <w:p w14:paraId="41D4C017" w14:textId="77777777" w:rsidR="00CE63B6" w:rsidRPr="00191294" w:rsidRDefault="00CE63B6" w:rsidP="00727EA0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9D9FD5D" w14:textId="0EAA49F6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224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253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012</w:t>
            </w:r>
          </w:p>
        </w:tc>
        <w:tc>
          <w:tcPr>
            <w:tcW w:w="90" w:type="dxa"/>
          </w:tcPr>
          <w:p w14:paraId="5AD98571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5E123C7" w14:textId="79ECA049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352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865</w:t>
            </w:r>
          </w:p>
        </w:tc>
        <w:tc>
          <w:tcPr>
            <w:tcW w:w="90" w:type="dxa"/>
          </w:tcPr>
          <w:p w14:paraId="0926806F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519CE75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1237D1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F43A8B" w14:textId="4A3F7F2A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227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605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877</w:t>
            </w:r>
          </w:p>
        </w:tc>
        <w:tc>
          <w:tcPr>
            <w:tcW w:w="90" w:type="dxa"/>
          </w:tcPr>
          <w:p w14:paraId="4F76DCBB" w14:textId="77777777" w:rsidR="00CE63B6" w:rsidRPr="00191294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FEE3E7" w14:textId="245885AF" w:rsidR="00CE63B6" w:rsidRPr="004B25D6" w:rsidRDefault="00831187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4B25D6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CE63B6" w:rsidRPr="00191294" w14:paraId="7661A0A8" w14:textId="77777777" w:rsidTr="004766F1">
        <w:trPr>
          <w:cantSplit/>
        </w:trPr>
        <w:tc>
          <w:tcPr>
            <w:tcW w:w="1620" w:type="dxa"/>
          </w:tcPr>
          <w:p w14:paraId="1A9EEA22" w14:textId="77777777" w:rsidR="00CE63B6" w:rsidRPr="00191294" w:rsidRDefault="00CE63B6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69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รวม</w:t>
            </w:r>
          </w:p>
        </w:tc>
        <w:tc>
          <w:tcPr>
            <w:tcW w:w="1161" w:type="dxa"/>
          </w:tcPr>
          <w:p w14:paraId="5D88C7C2" w14:textId="77777777" w:rsidR="00CE63B6" w:rsidRPr="00191294" w:rsidRDefault="00CE63B6" w:rsidP="00727EA0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43A29" w14:textId="378DC855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752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281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" w:type="dxa"/>
          </w:tcPr>
          <w:p w14:paraId="17182B30" w14:textId="77777777" w:rsidR="00CE63B6" w:rsidRPr="00711709" w:rsidRDefault="00CE63B6" w:rsidP="00727EA0">
            <w:pPr>
              <w:spacing w:line="28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D8052" w14:textId="3EEF014E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352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865</w:t>
            </w:r>
          </w:p>
        </w:tc>
        <w:tc>
          <w:tcPr>
            <w:tcW w:w="90" w:type="dxa"/>
          </w:tcPr>
          <w:p w14:paraId="73707FE2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E706D9" w14:textId="77777777" w:rsidR="00CE63B6" w:rsidRPr="00711709" w:rsidRDefault="00CE63B6" w:rsidP="00727EA0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FE9583" w14:textId="77777777" w:rsidR="00CE63B6" w:rsidRPr="00711709" w:rsidRDefault="00CE63B6" w:rsidP="00727EA0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AA4E5" w14:textId="6D4D6D93" w:rsidR="00CE63B6" w:rsidRPr="00711709" w:rsidRDefault="00E34EF5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755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634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416</w:t>
            </w:r>
          </w:p>
        </w:tc>
        <w:tc>
          <w:tcPr>
            <w:tcW w:w="90" w:type="dxa"/>
          </w:tcPr>
          <w:p w14:paraId="2254CB05" w14:textId="77777777" w:rsidR="00CE63B6" w:rsidRPr="00191294" w:rsidRDefault="00CE63B6" w:rsidP="00727EA0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FD52E3" w14:textId="77777777" w:rsidR="00CE63B6" w:rsidRPr="00831187" w:rsidRDefault="00CE63B6" w:rsidP="00727EA0">
            <w:pPr>
              <w:spacing w:line="28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highlight w:val="yellow"/>
                <w:cs/>
              </w:rPr>
            </w:pPr>
          </w:p>
        </w:tc>
      </w:tr>
    </w:tbl>
    <w:p w14:paraId="15D2F2AF" w14:textId="77777777" w:rsidR="00727EA0" w:rsidRDefault="00727EA0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38CE6801" w14:textId="195A2E71" w:rsidR="00E17A52" w:rsidRPr="003C1653" w:rsidRDefault="00566D40" w:rsidP="003C1653">
      <w:pPr>
        <w:numPr>
          <w:ilvl w:val="0"/>
          <w:numId w:val="17"/>
        </w:numPr>
        <w:overflowPunct/>
        <w:autoSpaceDE/>
        <w:autoSpaceDN/>
        <w:adjustRightInd/>
        <w:spacing w:before="200" w:after="240"/>
        <w:jc w:val="thaiDistribute"/>
        <w:textAlignment w:val="auto"/>
        <w:rPr>
          <w:rFonts w:ascii="Angsana New" w:hAnsi="Angsana New"/>
          <w:snapToGrid w:val="0"/>
          <w:spacing w:val="-4"/>
          <w:lang w:val="en-US"/>
        </w:rPr>
      </w:pPr>
      <w:r w:rsidRPr="00E17A52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E17A52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E17A52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ได้ทําสัญญาให้กู้ยืมเงินกับบริษัท แลนด์มาร์ค โฮลดิ้งส์ จํากัด ในวงเงิน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800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โดยบริษัทสามารถเรียกชําระเงินคืนได้โดยการแจ้งเป็นลายลักษณ์อักษรก่อน ล่วงหน้า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15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วัน เงินกู้ดังกล่าวไม่มีหลักทรัพย์ค้ําประกันและคิดดอกเบี้ยในอัตราร้อยละ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9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ต่อปี และกําหนดชําระคืนภายใน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 นับจากการเบิกเงินครั้งแรก และเมื่อวันที่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บริษัทได้ทําการแก้ไขสัญญาเงินให้กู้ยืมดังกล่าวโดยกําหนดให้ชําระคืนเมื่อทวงถาม โดยระหว่างปี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2564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บริษัทได้รับชําระคืนเงินกู้ยืมดังกล่าวบางส่วนจํานวน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200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43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และ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63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79</w:t>
      </w:r>
      <w:r w:rsidRPr="00566D4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ตามลําดับ</w:t>
      </w:r>
    </w:p>
    <w:p w14:paraId="09E71746" w14:textId="2C107E0C" w:rsidR="00A26751" w:rsidRPr="00191294" w:rsidRDefault="00E142AA" w:rsidP="00A53472">
      <w:pPr>
        <w:overflowPunct/>
        <w:autoSpaceDE/>
        <w:autoSpaceDN/>
        <w:adjustRightInd/>
        <w:ind w:left="1440"/>
        <w:jc w:val="thaiDistribute"/>
        <w:textAlignment w:val="auto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ต่อมาเมื่อวันที่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16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แลนด์มาร์ค โฮลดิ้งส์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จำกัด </w:t>
      </w:r>
      <w:r w:rsidRPr="00191294">
        <w:rPr>
          <w:rFonts w:ascii="Angsana New" w:hAnsi="Angsana New" w:cs="Angsana New"/>
          <w:snapToGrid w:val="0"/>
          <w:lang w:val="en-US"/>
        </w:rPr>
        <w:t>(“</w:t>
      </w:r>
      <w:r w:rsidRPr="00191294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Pr="00191294">
        <w:rPr>
          <w:rFonts w:ascii="Angsana New" w:hAnsi="Angsana New" w:cs="Angsana New"/>
          <w:snapToGrid w:val="0"/>
          <w:lang w:val="en-US"/>
        </w:rPr>
        <w:t>”)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เพิ่มเติมจำนวน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500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ล้านบาท เงินกู้ดังกล่าวไม่มีหลักทรัพย์ค้ำประกันและคิดดอกเบี้ยในอัตราร้อยละ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9</w:t>
      </w:r>
      <w:r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25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ต่อปี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และกำหนดชำระคืนภายใน </w:t>
      </w:r>
      <w:r w:rsidR="00E34EF5" w:rsidRPr="00E34EF5">
        <w:rPr>
          <w:rFonts w:ascii="Angsana New" w:hAnsi="Angsana New" w:cs="Angsana New"/>
          <w:snapToGrid w:val="0"/>
          <w:lang w:val="en-US"/>
        </w:rPr>
        <w:t>3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เดือน โดยบริษัทย่อย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สามารถขอขยายระยะเวลาในการชำระคืนเงินต้นและดอกเบี้ยได้ แต่ทั้งนี้ขึ้นอยู่กับการตัดสินใจ</w:t>
      </w:r>
      <w:r w:rsidRPr="00191294">
        <w:rPr>
          <w:rFonts w:ascii="Angsana New" w:hAnsi="Angsana New" w:cs="Angsana New"/>
          <w:snapToGrid w:val="0"/>
          <w:cs/>
          <w:lang w:val="en-US"/>
        </w:rPr>
        <w:t>ของบริษัทเพียงฝ่ายเดียว</w:t>
      </w:r>
      <w:r w:rsidR="00A26751" w:rsidRPr="00191294">
        <w:rPr>
          <w:rFonts w:ascii="Angsana New" w:hAnsi="Angsana New" w:cs="Angsana New"/>
          <w:snapToGrid w:val="0"/>
          <w:lang w:val="en-US"/>
        </w:rPr>
        <w:t xml:space="preserve"> </w:t>
      </w:r>
    </w:p>
    <w:p w14:paraId="01748072" w14:textId="63431ADD" w:rsidR="00DB5B29" w:rsidRPr="00191294" w:rsidRDefault="00DB5B29" w:rsidP="00A26751">
      <w:pPr>
        <w:overflowPunct/>
        <w:autoSpaceDE/>
        <w:autoSpaceDN/>
        <w:adjustRightInd/>
        <w:spacing w:before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6"/>
          <w:cs/>
          <w:lang w:val="en-US"/>
        </w:rPr>
      </w:pP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ต่อมาเมื่อวันที่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บริษัทได้ทำสัญญาให้กู้ยืมเงินกับบริษัท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>แลนด์มาร์ค โฮลดิ้งส์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จำกัด </w:t>
      </w:r>
      <w:r w:rsidRPr="00191294">
        <w:rPr>
          <w:rFonts w:ascii="Angsana New" w:hAnsi="Angsana New" w:cs="Angsana New"/>
          <w:snapToGrid w:val="0"/>
          <w:lang w:val="en-US"/>
        </w:rPr>
        <w:t>(“</w:t>
      </w:r>
      <w:r w:rsidRPr="00191294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Pr="00191294">
        <w:rPr>
          <w:rFonts w:ascii="Angsana New" w:hAnsi="Angsana New" w:cs="Angsana New"/>
          <w:snapToGrid w:val="0"/>
          <w:lang w:val="en-US"/>
        </w:rPr>
        <w:t>”)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เพิ่มเติมในวงเงิน </w:t>
      </w:r>
      <w:r w:rsidR="00E34EF5" w:rsidRPr="00E34EF5">
        <w:rPr>
          <w:rFonts w:ascii="Angsana New" w:hAnsi="Angsana New" w:cs="Angsana New"/>
          <w:snapToGrid w:val="0"/>
          <w:lang w:val="en-US"/>
        </w:rPr>
        <w:t>500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ล้านบาท</w:t>
      </w:r>
      <w:r w:rsidRPr="00191294">
        <w:rPr>
          <w:rFonts w:ascii="Angsana New" w:hAnsi="Angsana New" w:cs="Angsana New"/>
          <w:snapToGrid w:val="0"/>
          <w:spacing w:val="-8"/>
          <w:cs/>
        </w:rPr>
        <w:t>โดยมีระยะเวลาในการเบิกเงินกู้ยืม</w:t>
      </w:r>
      <w:r w:rsidRPr="00191294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191294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>พฤศจิกายน</w:t>
      </w:r>
      <w:r w:rsidRPr="00191294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4"/>
          <w:lang w:val="en-US"/>
        </w:rPr>
        <w:t>2563</w:t>
      </w:r>
      <w:r w:rsidRPr="0019129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เงินกู้ดังกล่าวไม่มีหลักทรัพย์ค้ำประกันและ</w:t>
      </w:r>
      <w:r w:rsidRPr="00191294">
        <w:rPr>
          <w:rFonts w:ascii="Angsana New" w:hAnsi="Angsana New" w:cs="Angsana New"/>
          <w:snapToGrid w:val="0"/>
          <w:spacing w:val="-11"/>
          <w:cs/>
          <w:lang w:val="en-US"/>
        </w:rPr>
        <w:t xml:space="preserve">คิดดอกเบี้ยในอัตรา   ร้อยละ </w:t>
      </w:r>
      <w:r w:rsidR="00E34EF5" w:rsidRPr="00E34EF5">
        <w:rPr>
          <w:rFonts w:ascii="Angsana New" w:hAnsi="Angsana New" w:cs="Angsana New"/>
          <w:snapToGrid w:val="0"/>
          <w:spacing w:val="-11"/>
          <w:lang w:val="en-US"/>
        </w:rPr>
        <w:t>9</w:t>
      </w:r>
      <w:r w:rsidRPr="00191294">
        <w:rPr>
          <w:rFonts w:ascii="Angsana New" w:hAnsi="Angsana New" w:cs="Angsana New"/>
          <w:snapToGrid w:val="0"/>
          <w:spacing w:val="-11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11"/>
          <w:lang w:val="en-US"/>
        </w:rPr>
        <w:t>25</w:t>
      </w:r>
      <w:r w:rsidRPr="00191294">
        <w:rPr>
          <w:rFonts w:ascii="Angsana New" w:hAnsi="Angsana New" w:cs="Angsana New"/>
          <w:snapToGrid w:val="0"/>
          <w:spacing w:val="-11"/>
          <w:cs/>
          <w:lang w:val="en-US"/>
        </w:rPr>
        <w:t xml:space="preserve"> ต่อปี</w:t>
      </w:r>
      <w:r w:rsidRPr="00191294">
        <w:rPr>
          <w:rFonts w:ascii="Angsana New" w:hAnsi="Angsana New" w:cs="Angsana New"/>
          <w:snapToGrid w:val="0"/>
          <w:spacing w:val="-11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และกำหนดชำระคืนภายใน </w:t>
      </w:r>
      <w:r w:rsidR="00E34EF5" w:rsidRPr="00E34EF5">
        <w:rPr>
          <w:rFonts w:ascii="Angsana New" w:hAnsi="Angsana New" w:cs="Angsana New"/>
          <w:snapToGrid w:val="0"/>
          <w:lang w:val="en-US"/>
        </w:rPr>
        <w:t>3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เดือน 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โดยบริษัทย่อยสามารถขอขยายระยะเวลา</w:t>
      </w:r>
      <w:r w:rsidRPr="00191294">
        <w:rPr>
          <w:rFonts w:ascii="Angsana New" w:hAnsi="Angsana New" w:cs="Angsana New"/>
          <w:snapToGrid w:val="0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191294">
        <w:rPr>
          <w:rFonts w:ascii="Angsana New" w:hAnsi="Angsana New" w:cs="Angsana New"/>
          <w:snapToGrid w:val="0"/>
          <w:spacing w:val="2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โดย ณ วันที่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A03649" w:rsidRPr="0019129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E3D9A">
        <w:rPr>
          <w:rFonts w:ascii="Angsana New" w:hAnsi="Angsana New" w:cs="Angsana New" w:hint="cs"/>
          <w:snapToGrid w:val="0"/>
          <w:spacing w:val="-12"/>
          <w:cs/>
          <w:lang w:val="en-US"/>
        </w:rPr>
        <w:t>มีนาคม</w:t>
      </w:r>
      <w:r w:rsidR="00A03649" w:rsidRPr="0019129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75F53" w:rsidRPr="0019129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F75F53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75F53" w:rsidRPr="0019129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F75F53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>บริษัทย่อยเบิกเงินก</w:t>
      </w:r>
      <w:r w:rsidR="00240CE2" w:rsidRPr="00191294">
        <w:rPr>
          <w:rFonts w:ascii="Angsana New" w:hAnsi="Angsana New" w:cs="Angsana New"/>
          <w:snapToGrid w:val="0"/>
          <w:spacing w:val="-8"/>
          <w:cs/>
          <w:lang w:val="en-US"/>
        </w:rPr>
        <w:t>ู้ยืมจากวงเงินดังกล่าวแล้วจำนวน</w:t>
      </w:r>
      <w:r w:rsidR="00240CE2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375</w:t>
      </w:r>
      <w:r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คงเหลือวงเงินที่ยังไม่เบิกอีกจำนวน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125</w:t>
      </w:r>
      <w:r w:rsidRPr="0019129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ล้านบาท</w:t>
      </w:r>
    </w:p>
    <w:p w14:paraId="6D7048BD" w14:textId="4F714391" w:rsidR="00497B8D" w:rsidRPr="00191294" w:rsidRDefault="00497B8D" w:rsidP="001B7C88">
      <w:pPr>
        <w:numPr>
          <w:ilvl w:val="0"/>
          <w:numId w:val="17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</w:rPr>
      </w:pPr>
      <w:r w:rsidRPr="00191294">
        <w:rPr>
          <w:rFonts w:ascii="Angsana New" w:hAnsi="Angsana New" w:cs="Angsana New"/>
          <w:snapToGrid w:val="0"/>
          <w:spacing w:val="-4"/>
          <w:cs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22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 ตุลาคม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2563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8808D1" w:rsidRPr="00191294">
        <w:rPr>
          <w:rFonts w:ascii="Angsana New" w:hAnsi="Angsana New" w:cs="Angsana New" w:hint="cs"/>
          <w:snapToGrid w:val="0"/>
          <w:spacing w:val="-4"/>
          <w:cs/>
        </w:rPr>
        <w:t xml:space="preserve">            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เอ็นจิเนียริ่ง จำกัด (“บริษัทย่อย”) ในวงเงิน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50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 ล้านบาทโดยมีระยะเวลาในการเบิกเงินกู้ยืมภายในวันที่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22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 ตุลาคม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2564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 เงินกู้ดังกล่าวไม่มีหลักทรัพย์ค้ำประกันและคิดดอกเบี้ยในอัตราร้อยละ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7</w:t>
      </w:r>
      <w:r w:rsidR="001433CA" w:rsidRPr="00191294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00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 ต่อปี และกำหนดชำระคืนภายใน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3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8808D1" w:rsidRPr="00191294">
        <w:rPr>
          <w:rFonts w:ascii="Angsana New" w:hAnsi="Angsana New" w:cs="Angsana New" w:hint="cs"/>
          <w:snapToGrid w:val="0"/>
          <w:spacing w:val="-4"/>
          <w:cs/>
        </w:rPr>
        <w:t xml:space="preserve">   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โดย </w:t>
      </w:r>
      <w:r w:rsidR="00EE3D9A" w:rsidRPr="0019129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EE3D9A" w:rsidRPr="0019129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E3D9A">
        <w:rPr>
          <w:rFonts w:ascii="Angsana New" w:hAnsi="Angsana New" w:cs="Angsana New" w:hint="cs"/>
          <w:snapToGrid w:val="0"/>
          <w:spacing w:val="-12"/>
          <w:cs/>
          <w:lang w:val="en-US"/>
        </w:rPr>
        <w:t>มีนาคม</w:t>
      </w:r>
      <w:r w:rsidR="00EE3D9A" w:rsidRPr="0019129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="00EE3D9A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19129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EE3D9A" w:rsidRPr="0019129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19129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9A49BD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4"/>
          <w:cs/>
        </w:rPr>
        <w:t xml:space="preserve">บริษัทย่อยเบิกเงินกู้ยืมจากวงเงินดังกล่าวแล้วทั้งจำนวน </w:t>
      </w:r>
    </w:p>
    <w:p w14:paraId="001A2ADE" w14:textId="77777777" w:rsidR="00727EA0" w:rsidRDefault="00727EA0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8"/>
          <w:cs/>
        </w:rPr>
      </w:pPr>
      <w:r>
        <w:rPr>
          <w:rFonts w:ascii="Angsana New" w:hAnsi="Angsana New" w:cs="Angsana New"/>
          <w:snapToGrid w:val="0"/>
          <w:spacing w:val="-8"/>
          <w:cs/>
        </w:rPr>
        <w:br w:type="page"/>
      </w:r>
    </w:p>
    <w:p w14:paraId="07A364C3" w14:textId="70F5F8F1" w:rsidR="00300782" w:rsidRPr="004B25D6" w:rsidRDefault="00497B8D" w:rsidP="00515E93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8"/>
          <w:sz w:val="34"/>
          <w:szCs w:val="34"/>
          <w:cs/>
          <w:lang w:val="en-US"/>
        </w:rPr>
      </w:pPr>
      <w:r w:rsidRPr="00191294">
        <w:rPr>
          <w:rFonts w:ascii="Angsana New" w:hAnsi="Angsana New" w:cs="Angsana New"/>
          <w:snapToGrid w:val="0"/>
          <w:spacing w:val="-8"/>
          <w:cs/>
        </w:rPr>
        <w:lastRenderedPageBreak/>
        <w:t xml:space="preserve">ต่อมาเมื่อวันที่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27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2563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บริษัทได้ทำสัญญาให้กู้ยืมเงินกับบริษัท บีซีอีจี คันทรี่ กรุ๊ป เอ็นจิเนียริ่ง จำกัด (“บริษัทย่อย”) เพิ่มเติมในวงเงิน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200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ล้านบาทโดยมีระยะเวลาในการเบิกเงินกู้ยืมภายในวันที่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27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2564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เงินกู้ดังกล่าวไม่มีหลักทรัพย์ค้ำประกันและ คิดดอกเบี้ยในอัตรา ร้อยละ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7</w:t>
      </w:r>
      <w:r w:rsidRPr="00191294">
        <w:rPr>
          <w:rFonts w:ascii="Angsana New" w:hAnsi="Angsana New" w:cs="Angsana New"/>
          <w:snapToGrid w:val="0"/>
          <w:spacing w:val="-8"/>
          <w:cs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00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ต่อปี และกำหนดชำระคืนภายใน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="00DB5B29" w:rsidRPr="00191294">
        <w:rPr>
          <w:rFonts w:ascii="Angsana New" w:hAnsi="Angsana New" w:cs="Angsana New"/>
          <w:snapToGrid w:val="0"/>
          <w:spacing w:val="-6"/>
          <w:cs/>
        </w:rPr>
        <w:t xml:space="preserve">และบริษัทได้ทำสัญญาแก้ไขสัญญาเงินกู้ยืมฉบับลงวันที่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DB5B29" w:rsidRPr="00191294">
        <w:rPr>
          <w:rFonts w:ascii="Angsana New" w:hAnsi="Angsana New" w:cs="Angsana New"/>
          <w:snapToGrid w:val="0"/>
          <w:spacing w:val="-6"/>
          <w:cs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2563</w:t>
      </w:r>
      <w:r w:rsidR="00DB5B29" w:rsidRPr="00191294">
        <w:rPr>
          <w:rFonts w:ascii="Angsana New" w:hAnsi="Angsana New" w:cs="Angsana New"/>
          <w:snapToGrid w:val="0"/>
          <w:spacing w:val="-6"/>
          <w:cs/>
        </w:rPr>
        <w:t xml:space="preserve"> โดยขยายระยะเวลาในการเบิกเงินกู้ยืมกับบริษัทย่อยในวงเงิน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200</w:t>
      </w:r>
      <w:r w:rsidR="00DB5B29" w:rsidRPr="00191294">
        <w:rPr>
          <w:rFonts w:ascii="Angsana New" w:hAnsi="Angsana New" w:cs="Angsana New"/>
          <w:snapToGrid w:val="0"/>
          <w:spacing w:val="-6"/>
          <w:cs/>
        </w:rPr>
        <w:t xml:space="preserve"> ล้านบาท ออกไปจนถึงวันที่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DB5B29" w:rsidRPr="00191294">
        <w:rPr>
          <w:rFonts w:ascii="Angsana New" w:hAnsi="Angsana New" w:cs="Angsana New"/>
          <w:snapToGrid w:val="0"/>
          <w:spacing w:val="-6"/>
          <w:cs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DB5B29" w:rsidRPr="00191294">
        <w:rPr>
          <w:rFonts w:ascii="Angsana New" w:hAnsi="Angsana New" w:cs="Angsana New"/>
          <w:snapToGrid w:val="0"/>
          <w:spacing w:val="-6"/>
          <w:cs/>
        </w:rPr>
        <w:t xml:space="preserve"> โดยเงื่อนไขอื่น</w:t>
      </w:r>
      <w:r w:rsidR="00E34EF5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DB5B29" w:rsidRPr="00191294">
        <w:rPr>
          <w:rFonts w:ascii="Angsana New" w:hAnsi="Angsana New" w:cs="Angsana New"/>
          <w:snapToGrid w:val="0"/>
          <w:spacing w:val="-6"/>
          <w:cs/>
        </w:rPr>
        <w:t xml:space="preserve">ๆ ของสัญญาเงินกู้ดังกล่าวยังคงเหมือนเดิม </w:t>
      </w:r>
      <w:r w:rsidR="00515E93" w:rsidRPr="004B25D6">
        <w:rPr>
          <w:rFonts w:ascii="Angsana New" w:hAnsi="Angsana New" w:cs="Angsana New" w:hint="cs"/>
          <w:snapToGrid w:val="0"/>
          <w:spacing w:val="-6"/>
          <w:cs/>
        </w:rPr>
        <w:t xml:space="preserve">โดย </w:t>
      </w:r>
      <w:r w:rsidR="00EE3D9A" w:rsidRPr="004B25D6">
        <w:rPr>
          <w:rFonts w:ascii="Angsana New" w:hAnsi="Angsana New" w:cs="Angsana New"/>
          <w:snapToGrid w:val="0"/>
          <w:spacing w:val="-8"/>
          <w:cs/>
          <w:lang w:val="en-US"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EE3D9A" w:rsidRPr="004B25D6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E3D9A" w:rsidRPr="004B25D6">
        <w:rPr>
          <w:rFonts w:ascii="Angsana New" w:hAnsi="Angsana New" w:cs="Angsana New" w:hint="cs"/>
          <w:snapToGrid w:val="0"/>
          <w:spacing w:val="-12"/>
          <w:cs/>
          <w:lang w:val="en-US"/>
        </w:rPr>
        <w:t>มีนาคม</w:t>
      </w:r>
      <w:r w:rsidR="00EE3D9A" w:rsidRPr="004B25D6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="00EE3D9A" w:rsidRPr="004B25D6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4B25D6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="00727EA0">
        <w:rPr>
          <w:rFonts w:ascii="Angsana New" w:hAnsi="Angsana New" w:cs="Angsana New"/>
          <w:snapToGrid w:val="0"/>
          <w:spacing w:val="-8"/>
          <w:lang w:val="en-US"/>
        </w:rPr>
        <w:t xml:space="preserve">         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EE3D9A" w:rsidRPr="004B25D6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4B25D6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515E93" w:rsidRPr="004B25D6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บริษัทย่อยเบิกเงินกู้ยืมจากวงเงินดังกล่าวแล้วจำนวน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110</w:t>
      </w:r>
      <w:r w:rsidR="00515E93" w:rsidRPr="004B25D6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515E93" w:rsidRPr="006E53CE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</w:t>
      </w:r>
    </w:p>
    <w:p w14:paraId="225D53A6" w14:textId="2E873303" w:rsidR="00A53472" w:rsidRPr="00191294" w:rsidRDefault="00515E93" w:rsidP="00DB5B29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6"/>
          <w:cs/>
        </w:rPr>
      </w:pPr>
      <w:r w:rsidRPr="004B25D6">
        <w:rPr>
          <w:rFonts w:ascii="Angsana New" w:hAnsi="Angsana New" w:cs="Angsana New" w:hint="cs"/>
          <w:snapToGrid w:val="0"/>
          <w:spacing w:val="-6"/>
          <w:cs/>
        </w:rPr>
        <w:t xml:space="preserve">ทั้งนี้ </w:t>
      </w:r>
      <w:r w:rsidR="00DB5B29" w:rsidRPr="004B25D6">
        <w:rPr>
          <w:rFonts w:ascii="Angsana New" w:hAnsi="Angsana New" w:cs="Angsana New"/>
          <w:snapToGrid w:val="0"/>
          <w:spacing w:val="-6"/>
          <w:cs/>
        </w:rPr>
        <w:t xml:space="preserve">ณ วันที่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31</w:t>
      </w:r>
      <w:r w:rsidR="00A03649" w:rsidRPr="004B25D6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566D40" w:rsidRPr="004B25D6">
        <w:rPr>
          <w:rFonts w:ascii="Angsana New" w:hAnsi="Angsana New" w:cs="Angsana New" w:hint="cs"/>
          <w:snapToGrid w:val="0"/>
          <w:spacing w:val="-12"/>
          <w:cs/>
          <w:lang w:val="en-US"/>
        </w:rPr>
        <w:t>มีนาคม</w:t>
      </w:r>
      <w:r w:rsidR="00A03649" w:rsidRPr="004B25D6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="00526B98" w:rsidRPr="004B25D6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26B98" w:rsidRPr="004B25D6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และวันที่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526B98" w:rsidRPr="004B25D6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26B98" w:rsidRPr="004B25D6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DB5B29" w:rsidRPr="004B25D6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300782" w:rsidRPr="004B25D6">
        <w:rPr>
          <w:rFonts w:ascii="Angsana New" w:hAnsi="Angsana New" w:cs="Angsana New"/>
          <w:snapToGrid w:val="0"/>
          <w:spacing w:val="-6"/>
          <w:cs/>
        </w:rPr>
        <w:t>บริษัท</w:t>
      </w:r>
      <w:r w:rsidR="00300782" w:rsidRPr="004B25D6">
        <w:rPr>
          <w:rFonts w:ascii="Angsana New" w:hAnsi="Angsana New" w:cs="Angsana New" w:hint="cs"/>
          <w:snapToGrid w:val="0"/>
          <w:spacing w:val="-6"/>
          <w:cs/>
        </w:rPr>
        <w:t>ย่อยเบิกเงินกู้ยืมจากวงเงินดังกล่าว</w:t>
      </w:r>
      <w:r w:rsidR="00300782" w:rsidRPr="004B25D6">
        <w:rPr>
          <w:rFonts w:ascii="Angsana New" w:hAnsi="Angsana New" w:cs="Angsana New"/>
          <w:snapToGrid w:val="0"/>
          <w:spacing w:val="-6"/>
          <w:cs/>
        </w:rPr>
        <w:t>แล้ว</w:t>
      </w:r>
      <w:r w:rsidRPr="004B25D6">
        <w:rPr>
          <w:rFonts w:ascii="Angsana New" w:hAnsi="Angsana New" w:cs="Angsana New" w:hint="cs"/>
          <w:snapToGrid w:val="0"/>
          <w:spacing w:val="-6"/>
          <w:cs/>
        </w:rPr>
        <w:t>รวม</w:t>
      </w:r>
      <w:r w:rsidR="00300782" w:rsidRPr="004B25D6">
        <w:rPr>
          <w:rFonts w:ascii="Angsana New" w:hAnsi="Angsana New" w:cs="Angsana New"/>
          <w:snapToGrid w:val="0"/>
          <w:spacing w:val="-6"/>
          <w:cs/>
        </w:rPr>
        <w:t>จำนวน</w:t>
      </w:r>
      <w:r w:rsidR="00300782" w:rsidRPr="004B25D6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E34EF5" w:rsidRPr="00E34EF5">
        <w:rPr>
          <w:rFonts w:ascii="Angsana New" w:hAnsi="Angsana New" w:cs="Angsana New" w:hint="cs"/>
          <w:snapToGrid w:val="0"/>
          <w:spacing w:val="-6"/>
          <w:lang w:val="en-US"/>
        </w:rPr>
        <w:t>6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0</w:t>
      </w:r>
      <w:r w:rsidR="00300782" w:rsidRPr="004B25D6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300782" w:rsidRPr="004B25D6">
        <w:rPr>
          <w:rFonts w:ascii="Angsana New" w:hAnsi="Angsana New" w:cs="Angsana New"/>
          <w:snapToGrid w:val="0"/>
          <w:spacing w:val="-6"/>
          <w:cs/>
        </w:rPr>
        <w:t xml:space="preserve">ล้านบาท </w:t>
      </w:r>
      <w:r w:rsidR="00DB5B29" w:rsidRPr="004B25D6">
        <w:rPr>
          <w:rFonts w:ascii="Angsana New" w:hAnsi="Angsana New" w:cs="Angsana New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90</w:t>
      </w:r>
      <w:r w:rsidR="00240CE2" w:rsidRPr="004B25D6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DB5B29" w:rsidRPr="004B25D6">
        <w:rPr>
          <w:rFonts w:ascii="Angsana New" w:hAnsi="Angsana New" w:cs="Angsana New"/>
          <w:snapToGrid w:val="0"/>
          <w:spacing w:val="-6"/>
          <w:cs/>
        </w:rPr>
        <w:t>ล้านบาท</w:t>
      </w:r>
    </w:p>
    <w:p w14:paraId="715ED3BB" w14:textId="258288BE" w:rsidR="00E142AA" w:rsidRPr="00191294" w:rsidRDefault="00E142AA" w:rsidP="005D706F">
      <w:pPr>
        <w:numPr>
          <w:ilvl w:val="0"/>
          <w:numId w:val="17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="Angsana New" w:hAnsi="Angsana New" w:cs="Angsana New"/>
          <w:snapToGrid w:val="0"/>
          <w:spacing w:val="-8"/>
        </w:rPr>
      </w:pPr>
      <w:r w:rsidRPr="00191294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23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กันยายน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บริษัทได้ทำสัญญาให้กู้ยืมเงินกับบริษัท ลีดดิ้ง สคูล พาร์ทเนอร์ชิพ จำกัด (“บริษัทย่อย”) ในวงเงิน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10</w:t>
      </w:r>
      <w:r w:rsidRPr="00191294">
        <w:rPr>
          <w:rFonts w:ascii="Angsana New" w:hAnsi="Angsana New" w:cs="Angsana New"/>
          <w:snapToGrid w:val="0"/>
          <w:spacing w:val="-8"/>
          <w:cs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55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ล้านปอนด์สเตอร์ลิง โดยมีระยะเวลาในการเบิกเงินกู้ยืมภายในวันที่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30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กันยายน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เงินกู้ยืมดังกล่าวไม่มีหลักทรัพย์ค้ำประกัน และคิดดอกเบี้ยในอัตราร้อยละ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7</w:t>
      </w:r>
      <w:r w:rsidRPr="00191294">
        <w:rPr>
          <w:rFonts w:ascii="Angsana New" w:hAnsi="Angsana New" w:cs="Angsana New"/>
          <w:snapToGrid w:val="0"/>
          <w:spacing w:val="-8"/>
          <w:cs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00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ต่อปี กำหนดชำระคืนเมื่อทวงถาม และในวันเดียวกันบริษัทย่อยดังกล่าวได้เบิกเงินกู้จำนวน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10</w:t>
      </w:r>
      <w:r w:rsidRPr="00191294">
        <w:rPr>
          <w:rFonts w:ascii="Angsana New" w:hAnsi="Angsana New" w:cs="Angsana New"/>
          <w:snapToGrid w:val="0"/>
          <w:spacing w:val="-8"/>
          <w:cs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55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ล้านปอนด์สเตอร์ลิง หรือเทียบเท่ากับ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472</w:t>
      </w:r>
      <w:r w:rsidRPr="00191294">
        <w:rPr>
          <w:rFonts w:ascii="Angsana New" w:hAnsi="Angsana New" w:cs="Angsana New"/>
          <w:snapToGrid w:val="0"/>
          <w:spacing w:val="-8"/>
          <w:cs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82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ล้านบาท โดยในวันดังกล่าวบริษัทได้ทำสัญญาให้บริษัทย่อยดังกล่าวแปลงหนี้เงินกู้ยืมเป็นทุนจำนวน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217</w:t>
      </w:r>
      <w:r w:rsidRPr="00191294">
        <w:rPr>
          <w:rFonts w:ascii="Angsana New" w:hAnsi="Angsana New" w:cs="Angsana New"/>
          <w:snapToGrid w:val="0"/>
          <w:spacing w:val="-8"/>
          <w:cs/>
        </w:rPr>
        <w:t>.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66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14:paraId="5DED9143" w14:textId="5EA390D2" w:rsidR="00B543ED" w:rsidRPr="00191294" w:rsidRDefault="00B543ED" w:rsidP="00B543ED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8"/>
        </w:rPr>
      </w:pPr>
      <w:r w:rsidRPr="00191294">
        <w:rPr>
          <w:rFonts w:ascii="Angsana New" w:hAnsi="Angsana New" w:cs="Angsana New"/>
          <w:snapToGrid w:val="0"/>
          <w:spacing w:val="-8"/>
          <w:cs/>
        </w:rPr>
        <w:t xml:space="preserve">ต่อมาวันที่ </w:t>
      </w:r>
      <w:bookmarkStart w:id="9" w:name="_Hlk150175521"/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21</w:t>
      </w:r>
      <w:bookmarkEnd w:id="9"/>
      <w:r w:rsidRPr="00191294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Pr="00191294">
        <w:rPr>
          <w:rFonts w:ascii="Angsana New" w:hAnsi="Angsana New" w:cs="Angsana New"/>
          <w:snapToGrid w:val="0"/>
          <w:spacing w:val="-8"/>
          <w:cs/>
        </w:rPr>
        <w:t xml:space="preserve"> บริษัทย่อยได้ชำระคืนเงินให้กู้ยืมดังกล่าวแล้วทั้งจำนวน</w:t>
      </w:r>
    </w:p>
    <w:p w14:paraId="7DEA9991" w14:textId="79C3D07E" w:rsidR="00DB5B29" w:rsidRPr="00191294" w:rsidRDefault="00E34EF5" w:rsidP="00DB5B29">
      <w:pPr>
        <w:ind w:left="1095" w:hanging="562"/>
        <w:jc w:val="thaiDistribute"/>
        <w:rPr>
          <w:rFonts w:ascii="Angsana New" w:hAnsi="Angsana New" w:cs="Angsana New"/>
        </w:rPr>
      </w:pPr>
      <w:r w:rsidRPr="00E34EF5">
        <w:rPr>
          <w:rFonts w:ascii="Angsana New" w:hAnsi="Angsana New" w:cs="Angsana New"/>
          <w:lang w:val="en-US"/>
        </w:rPr>
        <w:t>22</w:t>
      </w:r>
      <w:r w:rsidR="000A4308" w:rsidRPr="00191294">
        <w:rPr>
          <w:rFonts w:ascii="Angsana New" w:hAnsi="Angsana New" w:cs="Angsana New"/>
          <w:cs/>
        </w:rPr>
        <w:t>.</w:t>
      </w:r>
      <w:r w:rsidRPr="00E34EF5">
        <w:rPr>
          <w:rFonts w:ascii="Angsana New" w:hAnsi="Angsana New" w:cs="Angsana New"/>
          <w:lang w:val="en-US"/>
        </w:rPr>
        <w:t>3</w:t>
      </w:r>
      <w:r w:rsidR="000A4308" w:rsidRPr="00191294">
        <w:rPr>
          <w:rFonts w:ascii="Angsana New" w:hAnsi="Angsana New" w:cs="Angsana New"/>
          <w:cs/>
        </w:rPr>
        <w:tab/>
      </w:r>
      <w:bookmarkStart w:id="10" w:name="_Hlk132643333"/>
      <w:r w:rsidR="00DB5B29" w:rsidRPr="00191294">
        <w:rPr>
          <w:rFonts w:ascii="Angsana New" w:hAnsi="Angsana New" w:cs="Angsana New"/>
          <w:cs/>
        </w:rPr>
        <w:t>เงินให้กู้ยืมระยะยาวแก่บริษัทที่เกี่ยวข้องกัน</w:t>
      </w:r>
    </w:p>
    <w:p w14:paraId="2C1254E6" w14:textId="77777777" w:rsidR="00DB5B29" w:rsidRPr="00191294" w:rsidRDefault="00DB5B29" w:rsidP="00DB5B29">
      <w:pPr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bookmarkStart w:id="11" w:name="OLE_LINK3"/>
      <w:r w:rsidRPr="00191294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bookmarkEnd w:id="11"/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DB5B29" w:rsidRPr="00191294" w14:paraId="40BC0A8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64FD3E5" w14:textId="77777777" w:rsidR="00DB5B29" w:rsidRPr="00191294" w:rsidRDefault="00DB5B29" w:rsidP="00EC5594">
            <w:pPr>
              <w:ind w:left="20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0D7F3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1CE9645D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191294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B5B29" w:rsidRPr="00191294" w14:paraId="0F2FAE7B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56030BA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3A048B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2ACD3272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151343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0AEA1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8846A7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0B71A6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2A13C63F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A929AA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1BB0433D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1044E4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191294" w14:paraId="3CA8B7E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455B62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CF8902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62C7D35D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04751F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0DF409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57EBF0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033AF8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F9FB56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2BD168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60D6156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5C2948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B5B29" w:rsidRPr="00191294" w14:paraId="4D9CBB8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A3DF6D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BF2F84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8EA968" w14:textId="05404424" w:rsidR="00DB5B29" w:rsidRPr="00191294" w:rsidRDefault="00E34EF5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DB5B29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505B514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07FE1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36BCBF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3B558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80AF29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CC8898" w14:textId="095C3986" w:rsidR="00DB5B29" w:rsidRPr="00191294" w:rsidRDefault="00E34EF5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843DCB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843DCB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7A0FABF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C04ED2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191294" w14:paraId="6A007CA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D34A2B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D10D78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FE70C3" w14:textId="548BB796" w:rsidR="00DB5B29" w:rsidRPr="00191294" w:rsidRDefault="00E34EF5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638BD35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BF8853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DDAB79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081A32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E1D6D2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AE3ED" w14:textId="45154E7C" w:rsidR="00DB5B29" w:rsidRPr="00191294" w:rsidRDefault="00E34EF5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9069FF6" w14:textId="77777777" w:rsidR="00DB5B29" w:rsidRPr="00191294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33884C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191294" w14:paraId="31A2BCDC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BC44CE" w14:textId="77777777" w:rsidR="00DB5B29" w:rsidRPr="00191294" w:rsidRDefault="00DB5B29" w:rsidP="00EC5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4A856A5" w14:textId="77777777" w:rsidR="00DB5B29" w:rsidRPr="00191294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10E08B" w14:textId="77777777" w:rsidR="00DB5B29" w:rsidRPr="00191294" w:rsidRDefault="00DB5B29" w:rsidP="00EC5594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82FDDB" w14:textId="77777777" w:rsidR="00DB5B29" w:rsidRPr="00191294" w:rsidRDefault="00DB5B29" w:rsidP="00EC559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51675E" w14:textId="77777777" w:rsidR="00DB5B29" w:rsidRPr="00191294" w:rsidRDefault="00DB5B29" w:rsidP="00EC5594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F74C74" w14:textId="77777777" w:rsidR="00DB5B29" w:rsidRPr="00191294" w:rsidRDefault="00DB5B29" w:rsidP="00EC559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3CC6AB" w14:textId="77777777" w:rsidR="00DB5B29" w:rsidRPr="00191294" w:rsidRDefault="00DB5B29" w:rsidP="00EC5594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9E87BB" w14:textId="77777777" w:rsidR="00DB5B29" w:rsidRPr="00191294" w:rsidRDefault="00DB5B29" w:rsidP="00EC559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9E334" w14:textId="77777777" w:rsidR="00DB5B29" w:rsidRPr="00191294" w:rsidRDefault="00DB5B29" w:rsidP="00EC5594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E2CAB" w14:textId="77777777" w:rsidR="00DB5B29" w:rsidRPr="00191294" w:rsidRDefault="00DB5B29" w:rsidP="00EC559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44974" w14:textId="77777777" w:rsidR="00DB5B29" w:rsidRPr="00191294" w:rsidRDefault="00DB5B29" w:rsidP="00EC5594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bookmarkEnd w:id="10"/>
      <w:tr w:rsidR="004034B4" w:rsidRPr="00191294" w14:paraId="23EF608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B3415F8" w14:textId="77777777" w:rsidR="004034B4" w:rsidRPr="00191294" w:rsidRDefault="004034B4" w:rsidP="004034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83BA0F7" w14:textId="77777777" w:rsidR="004034B4" w:rsidRPr="00191294" w:rsidRDefault="004034B4" w:rsidP="004034B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129ADD5A" w14:textId="643BEDB9" w:rsidR="004034B4" w:rsidRPr="00711709" w:rsidRDefault="00E34EF5" w:rsidP="004034B4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290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2A9352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629186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58844" w14:textId="77777777" w:rsidR="004034B4" w:rsidRPr="00711709" w:rsidRDefault="004034B4" w:rsidP="004034B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F9503A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78B66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FBA916" w14:textId="47080777" w:rsidR="004034B4" w:rsidRPr="00711709" w:rsidRDefault="00E34EF5" w:rsidP="004034B4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290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B929373" w14:textId="77777777" w:rsidR="004034B4" w:rsidRPr="00191294" w:rsidRDefault="004034B4" w:rsidP="004034B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2F702D" w14:textId="4DA7C1B3" w:rsidR="004034B4" w:rsidRPr="00191294" w:rsidRDefault="004034B4" w:rsidP="004034B4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4034B4" w:rsidRPr="00191294" w14:paraId="14983D7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1576114" w14:textId="77777777" w:rsidR="004034B4" w:rsidRPr="00191294" w:rsidRDefault="004034B4" w:rsidP="004034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00341908" w14:textId="77777777" w:rsidR="004034B4" w:rsidRPr="00191294" w:rsidRDefault="004034B4" w:rsidP="004034B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B0F66F" w14:textId="77777777" w:rsidR="004034B4" w:rsidRPr="00711709" w:rsidRDefault="004034B4" w:rsidP="004034B4">
            <w:pPr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EAF8CF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8086D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47EE4E" w14:textId="77777777" w:rsidR="004034B4" w:rsidRPr="00711709" w:rsidRDefault="004034B4" w:rsidP="004034B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8DDC5B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4B8DD6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D3178" w14:textId="77777777" w:rsidR="004034B4" w:rsidRPr="00711709" w:rsidRDefault="004034B4" w:rsidP="004034B4">
            <w:pPr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AFA38E" w14:textId="77777777" w:rsidR="004034B4" w:rsidRPr="00191294" w:rsidRDefault="004034B4" w:rsidP="004034B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26C0F" w14:textId="77777777" w:rsidR="004034B4" w:rsidRPr="00191294" w:rsidRDefault="004034B4" w:rsidP="004034B4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4034B4" w:rsidRPr="00191294" w14:paraId="7C75AF8E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7AB2AE" w14:textId="77777777" w:rsidR="004034B4" w:rsidRPr="00191294" w:rsidRDefault="004034B4" w:rsidP="004034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11259CBF" w14:textId="77777777" w:rsidR="004034B4" w:rsidRPr="00191294" w:rsidRDefault="004034B4" w:rsidP="004034B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AFB1590" w14:textId="1D82DE12" w:rsidR="004034B4" w:rsidRPr="00711709" w:rsidRDefault="00E34EF5" w:rsidP="004034B4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710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772EC6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4A2657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DAB39" w14:textId="77777777" w:rsidR="004034B4" w:rsidRPr="00711709" w:rsidRDefault="004034B4" w:rsidP="004034B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8E9ED2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6FB475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AC1FF" w14:textId="26FF29A4" w:rsidR="004034B4" w:rsidRPr="00711709" w:rsidRDefault="00E34EF5" w:rsidP="004034B4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710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8A13725" w14:textId="77777777" w:rsidR="004034B4" w:rsidRPr="00191294" w:rsidRDefault="004034B4" w:rsidP="004034B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CD4250" w14:textId="177F7141" w:rsidR="004034B4" w:rsidRPr="00191294" w:rsidRDefault="004034B4" w:rsidP="004034B4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4034B4" w:rsidRPr="00191294" w14:paraId="0B968C7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9DCD924" w14:textId="77777777" w:rsidR="004034B4" w:rsidRPr="00191294" w:rsidRDefault="004034B4" w:rsidP="004034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830BFA" w14:textId="77777777" w:rsidR="004034B4" w:rsidRPr="00191294" w:rsidRDefault="004034B4" w:rsidP="004034B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F3DC1" w14:textId="1E11A183" w:rsidR="004034B4" w:rsidRPr="00711709" w:rsidRDefault="00E34EF5" w:rsidP="004034B4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A0D6FA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401B2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1F171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8457B" w14:textId="77777777" w:rsidR="004034B4" w:rsidRPr="00711709" w:rsidRDefault="004034B4" w:rsidP="004034B4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4E59D2" w14:textId="77777777" w:rsidR="004034B4" w:rsidRPr="00711709" w:rsidRDefault="004034B4" w:rsidP="004034B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8BAD5" w14:textId="00E72A70" w:rsidR="004034B4" w:rsidRPr="00711709" w:rsidRDefault="00E34EF5" w:rsidP="004034B4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4034B4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846CA5" w14:textId="77777777" w:rsidR="004034B4" w:rsidRPr="00191294" w:rsidRDefault="004034B4" w:rsidP="004034B4">
            <w:pPr>
              <w:ind w:left="-8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48EC1A" w14:textId="77777777" w:rsidR="004034B4" w:rsidRPr="00191294" w:rsidRDefault="004034B4" w:rsidP="004034B4">
            <w:pPr>
              <w:ind w:left="-8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14:paraId="2996B394" w14:textId="12BE174D" w:rsidR="00727EA0" w:rsidRDefault="00727EA0">
      <w:pPr>
        <w:rPr>
          <w:rFonts w:ascii="Angsana New" w:hAnsi="Angsana New" w:cs="Angsana New"/>
          <w:sz w:val="24"/>
          <w:szCs w:val="24"/>
        </w:rPr>
      </w:pPr>
    </w:p>
    <w:p w14:paraId="21909381" w14:textId="77777777" w:rsidR="00727EA0" w:rsidRDefault="00727EA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698E4A1D" w14:textId="77777777" w:rsidR="00A8559F" w:rsidRPr="00727EA0" w:rsidRDefault="00A8559F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B5386D" w:rsidRPr="00191294" w14:paraId="642D45D1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CDD6A76" w14:textId="77777777" w:rsidR="00B5386D" w:rsidRPr="00191294" w:rsidRDefault="00B5386D" w:rsidP="00B5386D">
            <w:pPr>
              <w:ind w:left="20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49FBCB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324D8D2A" w14:textId="77777777" w:rsidR="00B5386D" w:rsidRPr="00191294" w:rsidRDefault="00816480" w:rsidP="00D07F9E">
            <w:pPr>
              <w:ind w:left="1080" w:right="65" w:hanging="533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(หน่วย : บาท</w:t>
            </w:r>
            <w:r w:rsidR="00D07F9E" w:rsidRPr="00191294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</w:rPr>
              <w:t>)</w:t>
            </w:r>
          </w:p>
        </w:tc>
      </w:tr>
      <w:tr w:rsidR="00B5386D" w:rsidRPr="00191294" w14:paraId="6E499C8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7DC60A8" w14:textId="77777777" w:rsidR="00B5386D" w:rsidRPr="00191294" w:rsidRDefault="00B5386D" w:rsidP="00B5386D">
            <w:pPr>
              <w:ind w:left="20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74DEEE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4A991864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191294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5386D" w:rsidRPr="00191294" w14:paraId="08C5997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907C077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F56CB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1F61811D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</w:t>
            </w:r>
            <w:r w:rsidRPr="00191294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7AA3076E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60F541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1ADA6D7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E652FB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380A4EF6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83FCDE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888D81F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D7E053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B5386D" w:rsidRPr="00191294" w14:paraId="11841D16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F9C0387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402178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1A50C0C1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6FF5C85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8D1AD5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4B1FEB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14393C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E49BDA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3BA0C9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F940767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ECBFBA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5386D" w:rsidRPr="00191294" w14:paraId="1B77689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45C98A8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591955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2DA37A" w14:textId="0421B435" w:rsidR="00B5386D" w:rsidRPr="00191294" w:rsidRDefault="00E34EF5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5386D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="00B5386D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69E551BD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7DB85F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16DFE3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97FD54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DE4EB7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E9C18" w14:textId="05018452" w:rsidR="00B5386D" w:rsidRPr="00191294" w:rsidRDefault="00E34EF5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843DCB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843DCB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F3727DA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009595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5386D" w:rsidRPr="00191294" w14:paraId="1CA712E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EF4659C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EAFC13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D515AF" w14:textId="7E713AB5" w:rsidR="00B5386D" w:rsidRPr="00191294" w:rsidRDefault="00E34EF5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6AD9792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69F8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9A3632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1DF39B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175A2D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EB3428" w14:textId="2E0032F7" w:rsidR="00B5386D" w:rsidRPr="00191294" w:rsidRDefault="00E34EF5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E3CCB22" w14:textId="77777777" w:rsidR="00B5386D" w:rsidRPr="00191294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49A0B5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B5386D" w:rsidRPr="00191294" w14:paraId="3370324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08DD966" w14:textId="77777777" w:rsidR="00B5386D" w:rsidRPr="00191294" w:rsidRDefault="00B5386D" w:rsidP="00B538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CDA0CF2" w14:textId="77777777" w:rsidR="00B5386D" w:rsidRPr="00191294" w:rsidRDefault="00B5386D" w:rsidP="00B5386D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2F9987" w14:textId="77777777" w:rsidR="00B5386D" w:rsidRPr="00191294" w:rsidRDefault="00B5386D" w:rsidP="00B5386D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217C07" w14:textId="77777777" w:rsidR="00B5386D" w:rsidRPr="00191294" w:rsidRDefault="00B5386D" w:rsidP="00B5386D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9FE3EB" w14:textId="77777777" w:rsidR="00B5386D" w:rsidRPr="00191294" w:rsidRDefault="00B5386D" w:rsidP="00B5386D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A43C" w14:textId="77777777" w:rsidR="00B5386D" w:rsidRPr="00191294" w:rsidRDefault="00B5386D" w:rsidP="00B5386D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460FF" w14:textId="77777777" w:rsidR="00B5386D" w:rsidRPr="00191294" w:rsidRDefault="00B5386D" w:rsidP="00B5386D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E9F040" w14:textId="77777777" w:rsidR="00B5386D" w:rsidRPr="00191294" w:rsidRDefault="00B5386D" w:rsidP="00B5386D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B2AA61" w14:textId="77777777" w:rsidR="00B5386D" w:rsidRPr="00191294" w:rsidRDefault="00B5386D" w:rsidP="00B5386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3F30FD" w14:textId="77777777" w:rsidR="00B5386D" w:rsidRPr="00191294" w:rsidRDefault="00B5386D" w:rsidP="00B5386D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474D5F" w14:textId="77777777" w:rsidR="00B5386D" w:rsidRPr="00191294" w:rsidRDefault="00B5386D" w:rsidP="00B5386D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CE63B6" w:rsidRPr="00191294" w14:paraId="45E310E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245452C" w14:textId="77777777" w:rsidR="00CE63B6" w:rsidRPr="00191294" w:rsidRDefault="00CE63B6" w:rsidP="00CE63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7BAD75" w14:textId="77777777" w:rsidR="00CE63B6" w:rsidRPr="00191294" w:rsidRDefault="00CE63B6" w:rsidP="00CE63B6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31BA40BD" w14:textId="6E93771D" w:rsidR="00CE63B6" w:rsidRPr="00711709" w:rsidRDefault="00E34EF5" w:rsidP="00CE63B6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290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1526754" w14:textId="77777777" w:rsidR="00CE63B6" w:rsidRPr="00711709" w:rsidRDefault="00CE63B6" w:rsidP="00CE63B6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52E518" w14:textId="77777777" w:rsidR="00CE63B6" w:rsidRPr="00711709" w:rsidRDefault="00CE63B6" w:rsidP="00CE63B6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2BB2EB" w14:textId="77777777" w:rsidR="00CE63B6" w:rsidRPr="00711709" w:rsidRDefault="00CE63B6" w:rsidP="00CE63B6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7BBC1C" w14:textId="77777777" w:rsidR="00CE63B6" w:rsidRPr="00711709" w:rsidRDefault="00CE63B6" w:rsidP="00CE63B6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EC56BD" w14:textId="77777777" w:rsidR="00CE63B6" w:rsidRPr="00711709" w:rsidRDefault="00CE63B6" w:rsidP="00CE63B6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C85EF5" w14:textId="7BAB3CAE" w:rsidR="00CE63B6" w:rsidRPr="00711709" w:rsidRDefault="00E34EF5" w:rsidP="00CE63B6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290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CE63B6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FD617" w14:textId="77777777" w:rsidR="00CE63B6" w:rsidRPr="00191294" w:rsidRDefault="00CE63B6" w:rsidP="00CE63B6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F4F835" w14:textId="26F31897" w:rsidR="00CE63B6" w:rsidRPr="00191294" w:rsidRDefault="004766F1" w:rsidP="00CE63B6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CE63B6" w:rsidRPr="00191294" w14:paraId="471F318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0B3286" w14:textId="77777777" w:rsidR="00CE63B6" w:rsidRPr="00191294" w:rsidRDefault="00CE63B6" w:rsidP="00CE63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4F9E0DA7" w14:textId="77777777" w:rsidR="00CE63B6" w:rsidRPr="00191294" w:rsidRDefault="00CE63B6" w:rsidP="00CE63B6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7EAABD" w14:textId="77777777" w:rsidR="00CE63B6" w:rsidRPr="00711709" w:rsidRDefault="00CE63B6" w:rsidP="00CE63B6">
            <w:pPr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690426" w14:textId="77777777" w:rsidR="00CE63B6" w:rsidRPr="00711709" w:rsidRDefault="00CE63B6" w:rsidP="00CE63B6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D130CB" w14:textId="77777777" w:rsidR="00CE63B6" w:rsidRPr="00711709" w:rsidRDefault="00CE63B6" w:rsidP="00CE63B6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49D9DA" w14:textId="77777777" w:rsidR="00CE63B6" w:rsidRPr="00711709" w:rsidRDefault="00CE63B6" w:rsidP="00CE63B6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74EA6" w14:textId="77777777" w:rsidR="00CE63B6" w:rsidRPr="00711709" w:rsidRDefault="00CE63B6" w:rsidP="00CE63B6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0F099" w14:textId="77777777" w:rsidR="00CE63B6" w:rsidRPr="00711709" w:rsidRDefault="00CE63B6" w:rsidP="00CE63B6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AB0390" w14:textId="77777777" w:rsidR="00CE63B6" w:rsidRPr="00711709" w:rsidRDefault="00CE63B6" w:rsidP="00CE63B6">
            <w:pPr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B466F5" w14:textId="77777777" w:rsidR="00CE63B6" w:rsidRPr="00191294" w:rsidRDefault="00CE63B6" w:rsidP="00CE63B6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DE8EF4" w14:textId="77777777" w:rsidR="00CE63B6" w:rsidRPr="00191294" w:rsidRDefault="00CE63B6" w:rsidP="00CE63B6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6B2FB2" w:rsidRPr="00191294" w14:paraId="7A43A90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2BD0BCD" w14:textId="77777777" w:rsidR="006B2FB2" w:rsidRPr="00191294" w:rsidRDefault="006B2FB2" w:rsidP="006B2F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797A6A92" w14:textId="77777777" w:rsidR="006B2FB2" w:rsidRPr="00191294" w:rsidRDefault="006B2FB2" w:rsidP="006B2FB2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8575E98" w14:textId="199A05E9" w:rsidR="006B2FB2" w:rsidRPr="00711709" w:rsidRDefault="00E34EF5" w:rsidP="006B2FB2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710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AD4DB49" w14:textId="77777777" w:rsidR="006B2FB2" w:rsidRPr="00711709" w:rsidRDefault="006B2FB2" w:rsidP="006B2FB2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ED7934" w14:textId="77777777" w:rsidR="006B2FB2" w:rsidRPr="00711709" w:rsidRDefault="006B2FB2" w:rsidP="006B2FB2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4F9920" w14:textId="77777777" w:rsidR="006B2FB2" w:rsidRPr="00711709" w:rsidRDefault="006B2FB2" w:rsidP="006B2FB2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B26DA4" w14:textId="77777777" w:rsidR="006B2FB2" w:rsidRPr="00711709" w:rsidRDefault="006B2FB2" w:rsidP="006B2FB2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2500B9" w14:textId="77777777" w:rsidR="006B2FB2" w:rsidRPr="00711709" w:rsidRDefault="006B2FB2" w:rsidP="006B2FB2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9925F" w14:textId="1B7B9B61" w:rsidR="006B2FB2" w:rsidRPr="00711709" w:rsidRDefault="00E34EF5" w:rsidP="006B2FB2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710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912633" w14:textId="77777777" w:rsidR="006B2FB2" w:rsidRPr="00191294" w:rsidRDefault="006B2FB2" w:rsidP="006B2FB2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732448" w14:textId="2280A96E" w:rsidR="006B2FB2" w:rsidRPr="00191294" w:rsidRDefault="006B2FB2" w:rsidP="006B2FB2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34EF5"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6B2FB2" w:rsidRPr="00191294" w14:paraId="1FFB957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B79D2D" w14:textId="77777777" w:rsidR="006B2FB2" w:rsidRPr="00191294" w:rsidRDefault="006B2FB2" w:rsidP="006B2F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F158D1A" w14:textId="77777777" w:rsidR="006B2FB2" w:rsidRPr="00191294" w:rsidRDefault="006B2FB2" w:rsidP="006B2FB2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322C5" w14:textId="22B161D9" w:rsidR="006B2FB2" w:rsidRPr="00711709" w:rsidRDefault="00E34EF5" w:rsidP="006B2FB2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9B103" w14:textId="77777777" w:rsidR="006B2FB2" w:rsidRPr="00711709" w:rsidRDefault="006B2FB2" w:rsidP="006B2FB2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8AAF1" w14:textId="77777777" w:rsidR="006B2FB2" w:rsidRPr="00711709" w:rsidRDefault="006B2FB2" w:rsidP="006B2FB2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293C7" w14:textId="77777777" w:rsidR="006B2FB2" w:rsidRPr="00711709" w:rsidRDefault="006B2FB2" w:rsidP="006B2FB2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C03ED" w14:textId="77777777" w:rsidR="006B2FB2" w:rsidRPr="00711709" w:rsidRDefault="006B2FB2" w:rsidP="006B2FB2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5F4B47" w14:textId="77777777" w:rsidR="006B2FB2" w:rsidRPr="00711709" w:rsidRDefault="006B2FB2" w:rsidP="006B2FB2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7B4C3" w14:textId="46839226" w:rsidR="006B2FB2" w:rsidRPr="00711709" w:rsidRDefault="00E34EF5" w:rsidP="006B2FB2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6B2FB2" w:rsidRPr="00711709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3E921A" w14:textId="77777777" w:rsidR="006B2FB2" w:rsidRPr="00191294" w:rsidRDefault="006B2FB2" w:rsidP="006B2FB2">
            <w:pPr>
              <w:ind w:left="-8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7D38D" w14:textId="77777777" w:rsidR="006B2FB2" w:rsidRPr="00191294" w:rsidRDefault="006B2FB2" w:rsidP="006B2FB2">
            <w:pPr>
              <w:ind w:left="-8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14:paraId="11A22737" w14:textId="33D326D0" w:rsidR="00DB5B29" w:rsidRDefault="00DB5B29" w:rsidP="00727EA0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 w:cs="Angsana New"/>
          <w:snapToGrid w:val="0"/>
          <w:spacing w:val="-8"/>
        </w:rPr>
      </w:pPr>
      <w:r w:rsidRPr="00E122EA">
        <w:rPr>
          <w:rFonts w:ascii="Angsana New" w:hAnsi="Angsana New" w:cs="Angsana New"/>
          <w:color w:val="000000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color w:val="000000"/>
          <w:lang w:val="en-US"/>
        </w:rPr>
        <w:t>26</w:t>
      </w:r>
      <w:r w:rsidRPr="00E122EA">
        <w:rPr>
          <w:rFonts w:ascii="Angsana New" w:hAnsi="Angsana New" w:cs="Angsana New"/>
          <w:color w:val="000000"/>
          <w:lang w:val="en-US"/>
        </w:rPr>
        <w:t xml:space="preserve"> </w:t>
      </w:r>
      <w:r w:rsidRPr="00E122EA">
        <w:rPr>
          <w:rFonts w:ascii="Angsana New" w:hAnsi="Angsana New" w:cs="Angsana New"/>
          <w:color w:val="000000"/>
          <w:cs/>
          <w:lang w:val="en-US"/>
        </w:rPr>
        <w:t xml:space="preserve">สิงหาคม </w:t>
      </w:r>
      <w:r w:rsidR="00E34EF5" w:rsidRPr="00E34EF5">
        <w:rPr>
          <w:rFonts w:ascii="Angsana New" w:hAnsi="Angsana New" w:cs="Angsana New"/>
          <w:color w:val="000000"/>
          <w:lang w:val="en-US"/>
        </w:rPr>
        <w:t>2564</w:t>
      </w:r>
      <w:r w:rsidRPr="00E122EA">
        <w:rPr>
          <w:rFonts w:ascii="Angsana New" w:hAnsi="Angsana New" w:cs="Angsana New"/>
          <w:color w:val="000000"/>
          <w:lang w:val="en-US"/>
        </w:rPr>
        <w:t xml:space="preserve"> </w:t>
      </w:r>
      <w:r w:rsidRPr="00E122EA">
        <w:rPr>
          <w:rFonts w:ascii="Angsana New" w:hAnsi="Angsana New" w:cs="Angsana New"/>
          <w:color w:val="000000"/>
          <w:cs/>
          <w:lang w:val="en-US"/>
        </w:rPr>
        <w:t xml:space="preserve">บริษัท แลนด์มาร์ค โฮลดิ้งส์ จำกัด </w:t>
      </w:r>
      <w:r w:rsidRPr="00E122EA">
        <w:rPr>
          <w:rFonts w:ascii="Angsana New" w:hAnsi="Angsana New" w:cs="Angsana New"/>
          <w:color w:val="000000"/>
          <w:lang w:val="en-US"/>
        </w:rPr>
        <w:t>(</w:t>
      </w:r>
      <w:r w:rsidRPr="00E122EA">
        <w:rPr>
          <w:rFonts w:ascii="Angsana New" w:hAnsi="Angsana New" w:cs="Angsana New"/>
          <w:color w:val="000000"/>
          <w:cs/>
          <w:lang w:val="en-US"/>
        </w:rPr>
        <w:t>ผู้ให้กู้</w:t>
      </w:r>
      <w:r w:rsidRPr="00E122EA">
        <w:rPr>
          <w:rFonts w:ascii="Angsana New" w:hAnsi="Angsana New" w:cs="Angsana New"/>
          <w:color w:val="000000"/>
          <w:lang w:val="en-US"/>
        </w:rPr>
        <w:t>)</w:t>
      </w:r>
      <w:r w:rsidRPr="00E122EA">
        <w:rPr>
          <w:rFonts w:ascii="Angsana New" w:hAnsi="Angsana New" w:cs="Angsana New"/>
          <w:color w:val="000000"/>
          <w:cs/>
          <w:lang w:val="en-US"/>
        </w:rPr>
        <w:t xml:space="preserve"> ได้ทำสัญญาให้กู้ยืมเงินแก่</w:t>
      </w:r>
      <w:r w:rsidRPr="00E122EA">
        <w:rPr>
          <w:rFonts w:ascii="Angsana New" w:hAnsi="Angsana New" w:cs="Angsana New"/>
          <w:color w:val="000000"/>
          <w:spacing w:val="-12"/>
          <w:cs/>
          <w:lang w:val="en-US"/>
        </w:rPr>
        <w:t>บริษัท วอเตอร์ฟร้อนท์โฮเต็ล จำกัด และบริษัท เออร์เบิน รีสอร์ท โฮเต็ล จำกัด</w:t>
      </w:r>
      <w:r w:rsidRPr="00E122EA">
        <w:rPr>
          <w:rFonts w:ascii="Angsana New" w:hAnsi="Angsana New" w:cs="Angsana New"/>
          <w:color w:val="000000"/>
          <w:spacing w:val="-12"/>
          <w:lang w:val="en-US"/>
        </w:rPr>
        <w:t xml:space="preserve"> (</w:t>
      </w:r>
      <w:r w:rsidRPr="00E122EA">
        <w:rPr>
          <w:rFonts w:ascii="Angsana New" w:hAnsi="Angsana New" w:cs="Angsana New"/>
          <w:color w:val="000000"/>
          <w:spacing w:val="-12"/>
          <w:cs/>
          <w:lang w:val="en-US"/>
        </w:rPr>
        <w:t>ผู้กู้</w:t>
      </w:r>
      <w:r w:rsidRPr="00E122EA">
        <w:rPr>
          <w:rFonts w:ascii="Angsana New" w:hAnsi="Angsana New" w:cs="Angsana New"/>
          <w:color w:val="000000"/>
          <w:spacing w:val="-12"/>
          <w:lang w:val="en-US"/>
        </w:rPr>
        <w:t>)</w:t>
      </w:r>
      <w:r w:rsidRPr="00E122EA">
        <w:rPr>
          <w:rFonts w:ascii="Angsana New" w:hAnsi="Angsana New" w:cs="Angsana New"/>
          <w:color w:val="000000"/>
          <w:spacing w:val="-12"/>
          <w:cs/>
          <w:lang w:val="en-US"/>
        </w:rPr>
        <w:t xml:space="preserve"> จำนวน </w:t>
      </w:r>
      <w:r w:rsidR="00E34EF5" w:rsidRPr="00E34EF5">
        <w:rPr>
          <w:rFonts w:ascii="Angsana New" w:hAnsi="Angsana New" w:cs="Angsana New"/>
          <w:color w:val="000000"/>
          <w:spacing w:val="-12"/>
          <w:lang w:val="en-US"/>
        </w:rPr>
        <w:t>290</w:t>
      </w:r>
      <w:r w:rsidRPr="00E122EA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Pr="00E122EA">
        <w:rPr>
          <w:rFonts w:ascii="Angsana New" w:hAnsi="Angsana New" w:cs="Angsana New"/>
          <w:color w:val="000000"/>
          <w:spacing w:val="-12"/>
          <w:cs/>
          <w:lang w:val="en-US"/>
        </w:rPr>
        <w:t>ล้านบาท</w:t>
      </w:r>
      <w:r w:rsidRPr="00E122EA">
        <w:rPr>
          <w:rFonts w:ascii="Angsana New" w:hAnsi="Angsana New" w:cs="Angsana New"/>
          <w:color w:val="000000"/>
          <w:lang w:val="en-US"/>
        </w:rPr>
        <w:t xml:space="preserve"> </w:t>
      </w:r>
      <w:r w:rsidRPr="00E122EA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Pr="00E122EA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color w:val="000000"/>
          <w:lang w:val="en-US"/>
        </w:rPr>
        <w:t>1</w:t>
      </w:r>
      <w:r w:rsidRPr="00E122EA">
        <w:rPr>
          <w:rFonts w:ascii="Angsana New" w:hAnsi="Angsana New" w:cs="Angsana New"/>
          <w:color w:val="000000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lang w:val="en-US"/>
        </w:rPr>
        <w:t>710</w:t>
      </w:r>
      <w:r w:rsidRPr="00E122EA">
        <w:rPr>
          <w:rFonts w:ascii="Angsana New" w:hAnsi="Angsana New" w:cs="Angsana New"/>
          <w:color w:val="000000"/>
          <w:lang w:val="en-US"/>
        </w:rPr>
        <w:t xml:space="preserve"> </w:t>
      </w:r>
      <w:r w:rsidRPr="00E122EA">
        <w:rPr>
          <w:rFonts w:ascii="Angsana New" w:hAnsi="Angsana New" w:cs="Angsana New"/>
          <w:color w:val="000000"/>
          <w:cs/>
          <w:lang w:val="en-US"/>
        </w:rPr>
        <w:t xml:space="preserve">ล้านบาท ตามลำดับ </w:t>
      </w:r>
      <w:r w:rsidRPr="00E122EA">
        <w:rPr>
          <w:rFonts w:ascii="Angsana New" w:hAnsi="Angsana New" w:cs="Angsana New"/>
          <w:snapToGrid w:val="0"/>
          <w:spacing w:val="4"/>
          <w:cs/>
        </w:rPr>
        <w:t>เงินกู้ยืมดังกล่าวค้ำประกันโดย</w:t>
      </w:r>
      <w:r w:rsidRPr="00E122EA">
        <w:rPr>
          <w:rFonts w:ascii="Angsana New" w:hAnsi="Angsana New" w:cs="Angsana New" w:hint="cs"/>
          <w:snapToGrid w:val="0"/>
          <w:spacing w:val="4"/>
          <w:cs/>
        </w:rPr>
        <w:t xml:space="preserve"> </w:t>
      </w:r>
      <w:r w:rsidRPr="00E122EA">
        <w:rPr>
          <w:rFonts w:ascii="Angsana New" w:hAnsi="Angsana New" w:cs="Angsana New"/>
          <w:cs/>
          <w:lang w:val="en-US"/>
        </w:rPr>
        <w:t>บริษัท เบาด์ แอนด์ บียอนด์ จำกัด (มหาชน)</w:t>
      </w:r>
      <w:r w:rsidRPr="00E122EA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Pr="00E122EA">
        <w:rPr>
          <w:rFonts w:ascii="Angsana New" w:hAnsi="Angsana New" w:cs="Angsana New"/>
          <w:spacing w:val="4"/>
          <w:cs/>
        </w:rPr>
        <w:t xml:space="preserve">คิดดอกเบี้ยในอัตราร้อยละ </w:t>
      </w:r>
      <w:r w:rsidR="00E34EF5" w:rsidRPr="00E34EF5">
        <w:rPr>
          <w:rFonts w:ascii="Angsana New" w:hAnsi="Angsana New" w:cs="Angsana New"/>
          <w:spacing w:val="4"/>
          <w:lang w:val="en-US"/>
        </w:rPr>
        <w:t>5</w:t>
      </w:r>
      <w:r w:rsidRPr="00E122EA">
        <w:rPr>
          <w:rFonts w:ascii="Angsana New" w:hAnsi="Angsana New" w:cs="Angsana New"/>
          <w:spacing w:val="4"/>
          <w:lang w:val="en-US"/>
        </w:rPr>
        <w:t>.</w:t>
      </w:r>
      <w:r w:rsidR="00E34EF5" w:rsidRPr="00E34EF5">
        <w:rPr>
          <w:rFonts w:ascii="Angsana New" w:hAnsi="Angsana New" w:cs="Angsana New"/>
          <w:spacing w:val="4"/>
          <w:lang w:val="en-US"/>
        </w:rPr>
        <w:t>50</w:t>
      </w:r>
      <w:r w:rsidRPr="00E122EA">
        <w:rPr>
          <w:rFonts w:ascii="Angsana New" w:hAnsi="Angsana New" w:cs="Angsana New"/>
          <w:spacing w:val="4"/>
          <w:cs/>
        </w:rPr>
        <w:t xml:space="preserve"> ต่อปี และมีกำหนดชำระคืนในวันที่</w:t>
      </w:r>
      <w:r w:rsidRPr="00E122EA">
        <w:rPr>
          <w:rFonts w:ascii="Angsana New" w:hAnsi="Angsana New" w:cs="Angsana New" w:hint="cs"/>
          <w:spacing w:val="4"/>
          <w:cs/>
        </w:rPr>
        <w:t xml:space="preserve"> </w:t>
      </w:r>
      <w:r w:rsidR="00E34EF5" w:rsidRPr="00E34EF5">
        <w:rPr>
          <w:rFonts w:ascii="Angsana New" w:hAnsi="Angsana New" w:cs="Angsana New"/>
          <w:spacing w:val="4"/>
          <w:lang w:val="en-US"/>
        </w:rPr>
        <w:t>26</w:t>
      </w:r>
      <w:r w:rsidRPr="00E122EA">
        <w:rPr>
          <w:rFonts w:ascii="Angsana New" w:hAnsi="Angsana New" w:cs="Angsana New"/>
          <w:spacing w:val="4"/>
          <w:lang w:val="en-US"/>
        </w:rPr>
        <w:t xml:space="preserve"> </w:t>
      </w:r>
      <w:r w:rsidRPr="00E122EA">
        <w:rPr>
          <w:rFonts w:ascii="Angsana New" w:hAnsi="Angsana New" w:cs="Angsana New"/>
          <w:spacing w:val="4"/>
          <w:cs/>
          <w:lang w:val="en-US"/>
        </w:rPr>
        <w:t xml:space="preserve">สิงหาคม </w:t>
      </w:r>
      <w:r w:rsidR="00E34EF5" w:rsidRPr="00E34EF5">
        <w:rPr>
          <w:rFonts w:ascii="Angsana New" w:hAnsi="Angsana New" w:cs="Angsana New"/>
          <w:spacing w:val="4"/>
          <w:lang w:val="en-US"/>
        </w:rPr>
        <w:t>2569</w:t>
      </w:r>
      <w:r w:rsidRPr="00E122EA">
        <w:rPr>
          <w:rFonts w:ascii="Angsana New" w:hAnsi="Angsana New" w:cs="Angsana New"/>
          <w:spacing w:val="4"/>
          <w:lang w:val="en-US"/>
        </w:rPr>
        <w:t xml:space="preserve"> </w:t>
      </w:r>
      <w:r w:rsidRPr="00E122EA">
        <w:rPr>
          <w:rFonts w:ascii="Angsana New" w:hAnsi="Angsana New" w:cs="Angsana New"/>
          <w:spacing w:val="4"/>
          <w:cs/>
          <w:lang w:val="en-US"/>
        </w:rPr>
        <w:t>โดย</w:t>
      </w:r>
      <w:r w:rsidRPr="00E122EA">
        <w:rPr>
          <w:rFonts w:ascii="Angsana New" w:hAnsi="Angsana New" w:cs="Angsana New"/>
          <w:snapToGrid w:val="0"/>
          <w:spacing w:val="-8"/>
          <w:cs/>
        </w:rPr>
        <w:t>ผู้กู้สามารถขอขยายระยะเวลาในการชำระคืนเงินต้นและดอกเบี้ยได้ แต่ทั้งนี้ขึ้นอยู่กับการตัดสินใจของผู้ให้กู้เพียงฝ่ายเดียว</w:t>
      </w:r>
      <w:r w:rsidRPr="00191294">
        <w:rPr>
          <w:rFonts w:ascii="Angsana New" w:hAnsi="Angsana New" w:cs="Angsana New" w:hint="cs"/>
          <w:snapToGrid w:val="0"/>
          <w:spacing w:val="-8"/>
          <w:cs/>
        </w:rPr>
        <w:t xml:space="preserve"> </w:t>
      </w:r>
    </w:p>
    <w:p w14:paraId="14C71DCF" w14:textId="48758E8A" w:rsidR="00E142AA" w:rsidRPr="00191294" w:rsidRDefault="00E34EF5" w:rsidP="00727EA0">
      <w:pPr>
        <w:spacing w:before="240"/>
        <w:ind w:left="1095" w:hanging="562"/>
        <w:jc w:val="thaiDistribute"/>
        <w:rPr>
          <w:rFonts w:ascii="Angsana New" w:hAnsi="Angsana New" w:cs="Angsana New"/>
          <w:cs/>
        </w:rPr>
      </w:pPr>
      <w:r w:rsidRPr="00E34EF5">
        <w:rPr>
          <w:rFonts w:ascii="Angsana New" w:hAnsi="Angsana New" w:cs="Angsana New"/>
          <w:lang w:val="en-US"/>
        </w:rPr>
        <w:t>22</w:t>
      </w:r>
      <w:r w:rsidR="00E142AA" w:rsidRPr="00191294">
        <w:rPr>
          <w:rFonts w:ascii="Angsana New" w:hAnsi="Angsana New" w:cs="Angsana New"/>
          <w:cs/>
        </w:rPr>
        <w:t>.</w:t>
      </w:r>
      <w:r w:rsidRPr="00E34EF5">
        <w:rPr>
          <w:rFonts w:ascii="Angsana New" w:hAnsi="Angsana New" w:cs="Angsana New" w:hint="cs"/>
          <w:lang w:val="en-US"/>
        </w:rPr>
        <w:t>4</w:t>
      </w:r>
      <w:r w:rsidR="00E142AA" w:rsidRPr="00191294">
        <w:rPr>
          <w:rFonts w:ascii="Angsana New" w:hAnsi="Angsana New" w:cs="Angsana New"/>
          <w:cs/>
        </w:rPr>
        <w:tab/>
        <w:t>เงินกู้ยืมระยะสั้นจากบริษัทที่เกี่ยวข้องกัน</w:t>
      </w:r>
    </w:p>
    <w:p w14:paraId="35CF43D9" w14:textId="77777777" w:rsidR="00E142AA" w:rsidRPr="00191294" w:rsidRDefault="00E142AA" w:rsidP="00E142AA">
      <w:pPr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bookmarkStart w:id="12" w:name="OLE_LINK1"/>
      <w:r w:rsidRPr="00191294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bookmarkEnd w:id="12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191294" w14:paraId="7653AD73" w14:textId="77777777" w:rsidTr="00731920">
        <w:trPr>
          <w:cantSplit/>
        </w:trPr>
        <w:tc>
          <w:tcPr>
            <w:tcW w:w="1620" w:type="dxa"/>
          </w:tcPr>
          <w:p w14:paraId="6B6AB7C4" w14:textId="77777777" w:rsidR="00E142AA" w:rsidRPr="00191294" w:rsidRDefault="00E142AA" w:rsidP="00727EA0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818D588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6BC4C202" w14:textId="77777777" w:rsidR="00E142AA" w:rsidRPr="00191294" w:rsidRDefault="00E142AA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191294" w14:paraId="689E2367" w14:textId="77777777" w:rsidTr="00731920">
        <w:trPr>
          <w:cantSplit/>
        </w:trPr>
        <w:tc>
          <w:tcPr>
            <w:tcW w:w="1620" w:type="dxa"/>
          </w:tcPr>
          <w:p w14:paraId="1F8AD6D3" w14:textId="77777777" w:rsidR="00E142AA" w:rsidRPr="00191294" w:rsidRDefault="00E142AA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602EA0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0E97F07" w14:textId="77777777" w:rsidR="00E142AA" w:rsidRPr="00191294" w:rsidRDefault="00E6524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18BAED49" w14:textId="77777777" w:rsidR="00E142AA" w:rsidRPr="00191294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2DD6C5" w14:textId="77777777" w:rsidR="00E142AA" w:rsidRPr="00191294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7953353" w14:textId="77777777" w:rsidR="00E142AA" w:rsidRPr="00191294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1DEBA96" w14:textId="77777777" w:rsidR="00E142AA" w:rsidRPr="00191294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08A8F89E" w14:textId="77777777" w:rsidR="00E142AA" w:rsidRPr="00191294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567D12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08F3CD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7DFEA0" w14:textId="77777777" w:rsidR="00E142AA" w:rsidRPr="00191294" w:rsidRDefault="00E142AA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191294" w14:paraId="52ED2645" w14:textId="77777777" w:rsidTr="00731920">
        <w:trPr>
          <w:cantSplit/>
        </w:trPr>
        <w:tc>
          <w:tcPr>
            <w:tcW w:w="1620" w:type="dxa"/>
          </w:tcPr>
          <w:p w14:paraId="15C11A1C" w14:textId="77777777" w:rsidR="00E142AA" w:rsidRPr="00191294" w:rsidRDefault="00E142AA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136908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7FB12EF8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B63E2D8" w14:textId="77777777" w:rsidR="00E142AA" w:rsidRPr="00191294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0250F5" w14:textId="77777777" w:rsidR="00E142AA" w:rsidRPr="00191294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DE8B4B3" w14:textId="77777777" w:rsidR="00E142AA" w:rsidRPr="00191294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690DDF" w14:textId="77777777" w:rsidR="00E142AA" w:rsidRPr="00191294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45EB7F" w14:textId="77777777" w:rsidR="00E142AA" w:rsidRPr="00191294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68258D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77577D3" w14:textId="77777777" w:rsidR="00E142AA" w:rsidRPr="00191294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82BF2F" w14:textId="77777777" w:rsidR="00E142AA" w:rsidRPr="00191294" w:rsidRDefault="00E142AA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34E6D" w:rsidRPr="00191294" w14:paraId="1C7C17E7" w14:textId="77777777" w:rsidTr="00731920">
        <w:trPr>
          <w:cantSplit/>
        </w:trPr>
        <w:tc>
          <w:tcPr>
            <w:tcW w:w="1620" w:type="dxa"/>
          </w:tcPr>
          <w:p w14:paraId="6EE207BF" w14:textId="77777777" w:rsidR="00B34E6D" w:rsidRPr="00191294" w:rsidRDefault="00B34E6D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500CB1" w14:textId="77777777" w:rsidR="00B34E6D" w:rsidRPr="00191294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03C821" w14:textId="4BEB89A2" w:rsidR="00B34E6D" w:rsidRPr="00191294" w:rsidRDefault="00E34EF5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34E6D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E216E23" w14:textId="77777777" w:rsidR="00B34E6D" w:rsidRPr="00191294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8AE784" w14:textId="77777777" w:rsidR="00B34E6D" w:rsidRPr="00191294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E092A2" w14:textId="77777777" w:rsidR="00B34E6D" w:rsidRPr="00191294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664F55" w14:textId="77777777" w:rsidR="00B34E6D" w:rsidRPr="00191294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FE3ABB" w14:textId="77777777" w:rsidR="00B34E6D" w:rsidRPr="00191294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200362" w14:textId="30D39595" w:rsidR="00B34E6D" w:rsidRPr="00191294" w:rsidRDefault="00E34EF5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B34E6D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843DCB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E2E8C5C" w14:textId="77777777" w:rsidR="00B34E6D" w:rsidRPr="00191294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CB8361" w14:textId="77777777" w:rsidR="00B34E6D" w:rsidRPr="00191294" w:rsidRDefault="00B34E6D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191294" w14:paraId="23742E2B" w14:textId="77777777" w:rsidTr="00731920">
        <w:trPr>
          <w:cantSplit/>
        </w:trPr>
        <w:tc>
          <w:tcPr>
            <w:tcW w:w="1620" w:type="dxa"/>
          </w:tcPr>
          <w:p w14:paraId="5FADAF8A" w14:textId="77777777" w:rsidR="00B34E6D" w:rsidRPr="00191294" w:rsidRDefault="00B34E6D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5342AEF" w14:textId="77777777" w:rsidR="00B34E6D" w:rsidRPr="00191294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5FD895" w14:textId="658AAF18" w:rsidR="00B34E6D" w:rsidRPr="00191294" w:rsidRDefault="00E34EF5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104AA17" w14:textId="77777777" w:rsidR="00B34E6D" w:rsidRPr="00191294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FE05A6" w14:textId="77777777" w:rsidR="00B34E6D" w:rsidRPr="00191294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E2BB495" w14:textId="77777777" w:rsidR="00B34E6D" w:rsidRPr="00191294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BB7498" w14:textId="77777777" w:rsidR="00B34E6D" w:rsidRPr="00191294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74DB75" w14:textId="77777777" w:rsidR="00B34E6D" w:rsidRPr="00191294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141B74" w14:textId="148A7229" w:rsidR="00B34E6D" w:rsidRPr="00191294" w:rsidRDefault="00E34EF5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76E060A" w14:textId="77777777" w:rsidR="00B34E6D" w:rsidRPr="00191294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2EA5963" w14:textId="77777777" w:rsidR="00B34E6D" w:rsidRPr="00191294" w:rsidRDefault="00B34E6D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AC5DEB" w:rsidRPr="00191294" w14:paraId="53B66D97" w14:textId="77777777" w:rsidTr="00731920">
        <w:trPr>
          <w:cantSplit/>
        </w:trPr>
        <w:tc>
          <w:tcPr>
            <w:tcW w:w="1620" w:type="dxa"/>
          </w:tcPr>
          <w:p w14:paraId="3B1BDD32" w14:textId="77777777" w:rsidR="00AC5DEB" w:rsidRPr="00191294" w:rsidRDefault="00AC5DEB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37019C22" w14:textId="77777777" w:rsidR="00AC5DEB" w:rsidRPr="00191294" w:rsidRDefault="00AC5DEB" w:rsidP="00727EA0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CF9D71" w14:textId="77777777" w:rsidR="00AC5DEB" w:rsidRPr="00191294" w:rsidRDefault="00AC5DEB" w:rsidP="00727EA0">
            <w:pPr>
              <w:tabs>
                <w:tab w:val="decimal" w:pos="990"/>
              </w:tabs>
              <w:spacing w:line="240" w:lineRule="exact"/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ED7D0C4" w14:textId="77777777" w:rsidR="00AC5DEB" w:rsidRPr="00191294" w:rsidRDefault="00AC5DEB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70CB71" w14:textId="77777777" w:rsidR="00AC5DEB" w:rsidRPr="00191294" w:rsidRDefault="00AC5DEB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397888" w14:textId="77777777" w:rsidR="00AC5DEB" w:rsidRPr="00191294" w:rsidRDefault="00AC5DEB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9D1C203" w14:textId="77777777" w:rsidR="00AC5DEB" w:rsidRPr="00191294" w:rsidRDefault="00AC5DEB" w:rsidP="00727EA0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0CC74F" w14:textId="77777777" w:rsidR="00AC5DEB" w:rsidRPr="00191294" w:rsidRDefault="00AC5DEB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46C97C" w14:textId="77777777" w:rsidR="00AC5DEB" w:rsidRPr="00191294" w:rsidRDefault="00AC5DEB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AC8532" w14:textId="77777777" w:rsidR="00AC5DEB" w:rsidRPr="00191294" w:rsidRDefault="00AC5DEB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B7E9F69" w14:textId="77777777" w:rsidR="00AC5DEB" w:rsidRPr="00191294" w:rsidRDefault="00AC5DEB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BF4C45" w:rsidRPr="00191294" w14:paraId="6FFEE790" w14:textId="77777777" w:rsidTr="00731920">
        <w:trPr>
          <w:cantSplit/>
        </w:trPr>
        <w:tc>
          <w:tcPr>
            <w:tcW w:w="1620" w:type="dxa"/>
          </w:tcPr>
          <w:p w14:paraId="189709A8" w14:textId="77777777" w:rsidR="00BF4C45" w:rsidRPr="00191294" w:rsidRDefault="00BF4C45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9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14:paraId="755A36AA" w14:textId="77777777" w:rsidR="00BF4C45" w:rsidRPr="00191294" w:rsidRDefault="00BF4C45" w:rsidP="00727EA0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F00049" w14:textId="1CEC3EBC" w:rsidR="00BF4C45" w:rsidRPr="00696411" w:rsidRDefault="00E34EF5" w:rsidP="00727EA0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466</w:t>
            </w:r>
            <w:r w:rsidR="00BF4C45" w:rsidRPr="0069641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212</w:t>
            </w:r>
            <w:r w:rsidR="00BF4C45" w:rsidRPr="0069641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</w:tcPr>
          <w:p w14:paraId="3247B2FB" w14:textId="77777777" w:rsidR="00BF4C45" w:rsidRPr="00191294" w:rsidRDefault="00BF4C45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3AA2573" w14:textId="6DF75E63" w:rsidR="00BF4C45" w:rsidRPr="00191294" w:rsidRDefault="00E34EF5" w:rsidP="00727EA0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22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903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130</w:t>
            </w:r>
          </w:p>
        </w:tc>
        <w:tc>
          <w:tcPr>
            <w:tcW w:w="90" w:type="dxa"/>
          </w:tcPr>
          <w:p w14:paraId="316B4D39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C7E5021" w14:textId="77777777" w:rsidR="00BF4C45" w:rsidRPr="00DA5A8D" w:rsidRDefault="00BF4C45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</w:rPr>
            </w:pPr>
            <w:r w:rsidRPr="00DA5A8D">
              <w:rPr>
                <w:rFonts w:ascii="Angsana New" w:hAnsi="Angsana New" w:cs="Angsan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4D50CAF" w14:textId="77777777" w:rsidR="00BF4C45" w:rsidRPr="00191294" w:rsidRDefault="00BF4C45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545171" w14:textId="2E200021" w:rsidR="00BF4C45" w:rsidRPr="00191294" w:rsidRDefault="00E34EF5" w:rsidP="00727EA0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489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115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778</w:t>
            </w:r>
          </w:p>
        </w:tc>
        <w:tc>
          <w:tcPr>
            <w:tcW w:w="90" w:type="dxa"/>
          </w:tcPr>
          <w:p w14:paraId="59C53AE9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E71D4D5" w14:textId="77777777" w:rsidR="00BF4C45" w:rsidRPr="00191294" w:rsidRDefault="00BF4C45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BF4C45" w:rsidRPr="00191294" w14:paraId="4B404213" w14:textId="77777777" w:rsidTr="00731920">
        <w:trPr>
          <w:cantSplit/>
        </w:trPr>
        <w:tc>
          <w:tcPr>
            <w:tcW w:w="1620" w:type="dxa"/>
          </w:tcPr>
          <w:p w14:paraId="210666A4" w14:textId="77777777" w:rsidR="00BF4C45" w:rsidRPr="00191294" w:rsidRDefault="00BF4C45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0D9C67A4" w14:textId="77777777" w:rsidR="00BF4C45" w:rsidRPr="00191294" w:rsidRDefault="00BF4C45" w:rsidP="00727EA0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40ABAF" w14:textId="77777777" w:rsidR="00BF4C45" w:rsidRPr="00696411" w:rsidRDefault="00BF4C45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073FC1" w14:textId="77777777" w:rsidR="00BF4C45" w:rsidRPr="00191294" w:rsidRDefault="00BF4C45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1258729" w14:textId="77777777" w:rsidR="00BF4C45" w:rsidRPr="00191294" w:rsidRDefault="00BF4C45" w:rsidP="00727EA0">
            <w:pPr>
              <w:spacing w:line="240" w:lineRule="exact"/>
              <w:ind w:left="-13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BF04A5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621D966" w14:textId="77777777" w:rsidR="00BF4C45" w:rsidRPr="00191294" w:rsidRDefault="00BF4C45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9E0562" w14:textId="77777777" w:rsidR="00BF4C45" w:rsidRPr="00191294" w:rsidRDefault="00BF4C45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414696" w14:textId="77777777" w:rsidR="00BF4C45" w:rsidRPr="00191294" w:rsidRDefault="00BF4C45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3DB4FF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9555F93" w14:textId="77777777" w:rsidR="00BF4C45" w:rsidRPr="00191294" w:rsidRDefault="00BF4C45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4C45" w:rsidRPr="00191294" w14:paraId="3EC3E5A0" w14:textId="77777777" w:rsidTr="00731920">
        <w:trPr>
          <w:cantSplit/>
        </w:trPr>
        <w:tc>
          <w:tcPr>
            <w:tcW w:w="1620" w:type="dxa"/>
          </w:tcPr>
          <w:p w14:paraId="7B33AB2A" w14:textId="77777777" w:rsidR="00BF4C45" w:rsidRPr="00191294" w:rsidRDefault="00BF4C45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14:paraId="083A696A" w14:textId="77777777" w:rsidR="00BF4C45" w:rsidRPr="00191294" w:rsidRDefault="00BF4C45" w:rsidP="00727EA0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EAC46D" w14:textId="67592A10" w:rsidR="00BF4C45" w:rsidRPr="00696411" w:rsidRDefault="00E34EF5" w:rsidP="00727EA0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222</w:t>
            </w:r>
            <w:r w:rsidR="00BF4C45" w:rsidRPr="0069641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781</w:t>
            </w:r>
            <w:r w:rsidR="00BF4C45" w:rsidRPr="0069641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207E56ED" w14:textId="77777777" w:rsidR="00BF4C45" w:rsidRPr="00191294" w:rsidRDefault="00BF4C45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9D986F5" w14:textId="04E4F4A0" w:rsidR="00BF4C45" w:rsidRPr="00191294" w:rsidRDefault="00E34EF5" w:rsidP="00727EA0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10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944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358</w:t>
            </w:r>
          </w:p>
        </w:tc>
        <w:tc>
          <w:tcPr>
            <w:tcW w:w="90" w:type="dxa"/>
          </w:tcPr>
          <w:p w14:paraId="191B3C13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4DC5AED" w14:textId="77777777" w:rsidR="00BF4C45" w:rsidRPr="00DA5A8D" w:rsidRDefault="00BF4C45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</w:rPr>
            </w:pPr>
            <w:r w:rsidRPr="00DA5A8D">
              <w:rPr>
                <w:rFonts w:ascii="Angsana New" w:hAnsi="Angsana New" w:cs="Angsan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4990E83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ECE9E52" w14:textId="31449CFF" w:rsidR="00BF4C45" w:rsidRPr="00191294" w:rsidRDefault="00E34EF5" w:rsidP="00727EA0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233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726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050</w:t>
            </w:r>
          </w:p>
        </w:tc>
        <w:tc>
          <w:tcPr>
            <w:tcW w:w="90" w:type="dxa"/>
          </w:tcPr>
          <w:p w14:paraId="279C6464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35C41770" w14:textId="77777777" w:rsidR="00BF4C45" w:rsidRPr="00191294" w:rsidRDefault="00BF4C45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BF4C45" w:rsidRPr="00191294" w14:paraId="61114AC5" w14:textId="77777777" w:rsidTr="00731920">
        <w:trPr>
          <w:cantSplit/>
        </w:trPr>
        <w:tc>
          <w:tcPr>
            <w:tcW w:w="1620" w:type="dxa"/>
          </w:tcPr>
          <w:p w14:paraId="7C4CFEF7" w14:textId="77777777" w:rsidR="00BF4C45" w:rsidRPr="00191294" w:rsidRDefault="00BF4C45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30DE53C0" w14:textId="77777777" w:rsidR="00BF4C45" w:rsidRPr="00191294" w:rsidRDefault="00BF4C45" w:rsidP="00727EA0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FB6B4" w14:textId="309FBFF1" w:rsidR="00BF4C45" w:rsidRPr="00696411" w:rsidRDefault="00E34EF5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688</w:t>
            </w:r>
            <w:r w:rsidR="00BF4C45" w:rsidRPr="0069641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994</w:t>
            </w:r>
            <w:r w:rsidR="00BF4C45" w:rsidRPr="0069641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340</w:t>
            </w:r>
          </w:p>
        </w:tc>
        <w:tc>
          <w:tcPr>
            <w:tcW w:w="90" w:type="dxa"/>
          </w:tcPr>
          <w:p w14:paraId="1350FBF3" w14:textId="77777777" w:rsidR="00BF4C45" w:rsidRPr="00191294" w:rsidRDefault="00BF4C45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DE439D" w14:textId="6F63CDCF" w:rsidR="00BF4C45" w:rsidRPr="00191294" w:rsidRDefault="00E34EF5" w:rsidP="00727EA0">
            <w:pPr>
              <w:tabs>
                <w:tab w:val="decimal" w:pos="994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33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847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488</w:t>
            </w:r>
          </w:p>
        </w:tc>
        <w:tc>
          <w:tcPr>
            <w:tcW w:w="90" w:type="dxa"/>
          </w:tcPr>
          <w:p w14:paraId="7DD4A98F" w14:textId="77777777" w:rsidR="00BF4C45" w:rsidRPr="00191294" w:rsidRDefault="00BF4C45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79D6BF" w14:textId="77777777" w:rsidR="00BF4C45" w:rsidRPr="00DA5A8D" w:rsidRDefault="00BF4C45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</w:rPr>
            </w:pPr>
            <w:r w:rsidRPr="00DA5A8D">
              <w:rPr>
                <w:rFonts w:ascii="Angsana New" w:hAnsi="Angsana New" w:cs="Angsan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7304AB4" w14:textId="77777777" w:rsidR="00BF4C45" w:rsidRPr="00191294" w:rsidRDefault="00BF4C45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C1F" w14:textId="4D87C1E1" w:rsidR="00BF4C45" w:rsidRPr="00191294" w:rsidRDefault="00E34EF5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722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841</w:t>
            </w:r>
            <w:r w:rsidR="00BF4C45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828</w:t>
            </w:r>
          </w:p>
        </w:tc>
        <w:tc>
          <w:tcPr>
            <w:tcW w:w="90" w:type="dxa"/>
          </w:tcPr>
          <w:p w14:paraId="593F4722" w14:textId="77777777" w:rsidR="00BF4C45" w:rsidRPr="00191294" w:rsidRDefault="00BF4C45" w:rsidP="00727EA0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B98D431" w14:textId="77777777" w:rsidR="00BF4C45" w:rsidRPr="00191294" w:rsidRDefault="00BF4C45" w:rsidP="00727EA0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</w:tbl>
    <w:p w14:paraId="6F6E41DA" w14:textId="77777777" w:rsidR="00E142AA" w:rsidRPr="00191294" w:rsidRDefault="00E142AA" w:rsidP="00727EA0">
      <w:pPr>
        <w:spacing w:before="120"/>
        <w:ind w:left="1080" w:right="72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191294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tbl>
      <w:tblPr>
        <w:tblW w:w="8730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DA5A8D" w14:paraId="3E7078B0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3E143AD" w14:textId="77777777" w:rsidR="00E142AA" w:rsidRPr="00191294" w:rsidRDefault="00E142AA" w:rsidP="00DA5A8D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E2AE0" w14:textId="77777777" w:rsidR="00E142AA" w:rsidRPr="00191294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2EFA3ED" w14:textId="77777777" w:rsidR="00E142AA" w:rsidRPr="00DA5A8D" w:rsidRDefault="00E142AA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DA5A8D" w14:paraId="23D1066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09CC399E" w14:textId="77777777" w:rsidR="00E142AA" w:rsidRPr="00DA5A8D" w:rsidRDefault="00E142AA" w:rsidP="00DA5A8D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CB0816" w14:textId="77777777" w:rsidR="00E142AA" w:rsidRPr="00DA5A8D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5A021BD7" w14:textId="77777777" w:rsidR="00E142AA" w:rsidRPr="00DA5A8D" w:rsidRDefault="00591CC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F2FE05" w14:textId="77777777" w:rsidR="00E142AA" w:rsidRPr="00DA5A8D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07C369" w14:textId="77777777" w:rsidR="00E142AA" w:rsidRPr="00DA5A8D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AE05275" w14:textId="77777777" w:rsidR="00E142AA" w:rsidRPr="00DA5A8D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C83EFF" w14:textId="77777777" w:rsidR="00E142AA" w:rsidRPr="00DA5A8D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1F25BD71" w14:textId="77777777" w:rsidR="00E142AA" w:rsidRPr="00DA5A8D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E154D2" w14:textId="77777777" w:rsidR="00E142AA" w:rsidRPr="00DA5A8D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307FBBAE" w14:textId="77777777" w:rsidR="00E142AA" w:rsidRPr="00DA5A8D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FCF50" w14:textId="77777777" w:rsidR="00E142AA" w:rsidRPr="00DA5A8D" w:rsidRDefault="00E142AA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DA5A8D" w14:paraId="0402E5DB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24EE9AAC" w14:textId="77777777" w:rsidR="00E142AA" w:rsidRPr="00DA5A8D" w:rsidRDefault="00E142AA" w:rsidP="00DA5A8D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6D62" w14:textId="77777777" w:rsidR="00E142AA" w:rsidRPr="00DA5A8D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3B612B95" w14:textId="77777777" w:rsidR="00E142AA" w:rsidRPr="00DA5A8D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9D1CB06" w14:textId="77777777" w:rsidR="00E142AA" w:rsidRPr="00DA5A8D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665B21" w14:textId="77777777" w:rsidR="00E142AA" w:rsidRPr="00DA5A8D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2D270" w14:textId="77777777" w:rsidR="00E142AA" w:rsidRPr="00DA5A8D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FD72B" w14:textId="77777777" w:rsidR="00E142AA" w:rsidRPr="00DA5A8D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BE8D92" w14:textId="77777777" w:rsidR="00E142AA" w:rsidRPr="00DA5A8D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4A0B1B" w14:textId="77777777" w:rsidR="00E142AA" w:rsidRPr="00DA5A8D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498E852" w14:textId="77777777" w:rsidR="00E142AA" w:rsidRPr="00DA5A8D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155FA4" w14:textId="77777777" w:rsidR="00E142AA" w:rsidRPr="00DA5A8D" w:rsidRDefault="00E142AA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34D6A" w:rsidRPr="00DA5A8D" w14:paraId="35F65448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E38BCC6" w14:textId="77777777" w:rsidR="00D34D6A" w:rsidRPr="00DA5A8D" w:rsidRDefault="00D34D6A" w:rsidP="00DA5A8D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AEFD4D" w14:textId="77777777" w:rsidR="00D34D6A" w:rsidRPr="00DA5A8D" w:rsidRDefault="00D34D6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38591A" w14:textId="008D3658" w:rsidR="00D34D6A" w:rsidRPr="00DA5A8D" w:rsidRDefault="00E34EF5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D34D6A"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9BF0407" w14:textId="77777777" w:rsidR="00D34D6A" w:rsidRPr="00DA5A8D" w:rsidRDefault="00D34D6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0A4241" w14:textId="77777777" w:rsidR="00D34D6A" w:rsidRPr="00DA5A8D" w:rsidRDefault="00D34D6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9C9CEA" w14:textId="77777777" w:rsidR="00D34D6A" w:rsidRPr="00DA5A8D" w:rsidRDefault="00D34D6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CAD07" w14:textId="77777777" w:rsidR="00D34D6A" w:rsidRPr="00DA5A8D" w:rsidRDefault="00D34D6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C6AE3A" w14:textId="77777777" w:rsidR="00D34D6A" w:rsidRPr="00DA5A8D" w:rsidRDefault="00D34D6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16A1E4" w14:textId="598801AF" w:rsidR="00D34D6A" w:rsidRPr="00DA5A8D" w:rsidRDefault="00E34EF5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D34D6A"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D34D6A" w:rsidRPr="00DA5A8D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14D71DB" w14:textId="77777777" w:rsidR="00D34D6A" w:rsidRPr="00DA5A8D" w:rsidRDefault="00D34D6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15CA15" w14:textId="77777777" w:rsidR="00D34D6A" w:rsidRPr="00DA5A8D" w:rsidRDefault="00D34D6A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DA5A8D" w14:paraId="66AE4E0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60C2107" w14:textId="77777777" w:rsidR="00B34E6D" w:rsidRPr="00DA5A8D" w:rsidRDefault="00B34E6D" w:rsidP="00DA5A8D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5BDF56" w14:textId="77777777" w:rsidR="00B34E6D" w:rsidRPr="00DA5A8D" w:rsidRDefault="00B34E6D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93BF43" w14:textId="7AC2E2F9" w:rsidR="00B34E6D" w:rsidRPr="00DA5A8D" w:rsidRDefault="00E34EF5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C1D18B9" w14:textId="77777777" w:rsidR="00B34E6D" w:rsidRPr="00DA5A8D" w:rsidRDefault="00B34E6D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4A5191" w14:textId="77777777" w:rsidR="00B34E6D" w:rsidRPr="00DA5A8D" w:rsidRDefault="00B34E6D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27F1EE" w14:textId="77777777" w:rsidR="00B34E6D" w:rsidRPr="00DA5A8D" w:rsidRDefault="00B34E6D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791187" w14:textId="77777777" w:rsidR="00B34E6D" w:rsidRPr="00DA5A8D" w:rsidRDefault="00B34E6D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A22842" w14:textId="77777777" w:rsidR="00B34E6D" w:rsidRPr="00DA5A8D" w:rsidRDefault="00B34E6D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EF3901" w14:textId="30062A45" w:rsidR="00B34E6D" w:rsidRPr="00DA5A8D" w:rsidRDefault="00E34EF5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E6AAAB7" w14:textId="77777777" w:rsidR="00B34E6D" w:rsidRPr="00DA5A8D" w:rsidRDefault="00B34E6D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23EFAA" w14:textId="77777777" w:rsidR="00B34E6D" w:rsidRPr="00DA5A8D" w:rsidRDefault="00B34E6D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DA5A8D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DA5A8D" w14:paraId="4E16073E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7F3894E" w14:textId="77777777" w:rsidR="00DB5B29" w:rsidRPr="00DA5A8D" w:rsidRDefault="00DB5B29" w:rsidP="00DA5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0"/>
              </w:rPr>
            </w:pPr>
            <w:r w:rsidRPr="00DA5A8D">
              <w:rPr>
                <w:rFonts w:ascii="Angsana New" w:hAnsi="Angsana New" w:cs="Angsana New"/>
                <w:snapToGrid w:val="0"/>
                <w:sz w:val="20"/>
                <w:cs/>
              </w:rPr>
              <w:t>บริษัท ซีจีดี ดิจิตอล</w:t>
            </w:r>
          </w:p>
        </w:tc>
        <w:tc>
          <w:tcPr>
            <w:tcW w:w="1260" w:type="dxa"/>
            <w:shd w:val="clear" w:color="auto" w:fill="auto"/>
          </w:tcPr>
          <w:p w14:paraId="64E7425C" w14:textId="77777777" w:rsidR="00DB5B29" w:rsidRPr="00DA5A8D" w:rsidRDefault="00DB5B29" w:rsidP="00DA5A8D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E9B923" w14:textId="77777777" w:rsidR="00DB5B29" w:rsidRPr="00DA5A8D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034E8" w14:textId="77777777" w:rsidR="00DB5B29" w:rsidRPr="00DA5A8D" w:rsidRDefault="00DB5B29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AA5CCF" w14:textId="77777777" w:rsidR="00DB5B29" w:rsidRPr="00DA5A8D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B73156" w14:textId="77777777" w:rsidR="00DB5B29" w:rsidRPr="00DA5A8D" w:rsidRDefault="00DB5B29" w:rsidP="00DA5A8D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EC9CAB" w14:textId="77777777" w:rsidR="00DB5B29" w:rsidRPr="00DA5A8D" w:rsidRDefault="00DB5B29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E42F93A" w14:textId="77777777" w:rsidR="00DB5B29" w:rsidRPr="00DA5A8D" w:rsidRDefault="00DB5B29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00D40" w14:textId="77777777" w:rsidR="00DB5B29" w:rsidRPr="00DA5A8D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E9084C" w14:textId="77777777" w:rsidR="00DB5B29" w:rsidRPr="00DA5A8D" w:rsidRDefault="00DB5B29" w:rsidP="00DA5A8D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F0205B" w14:textId="77777777" w:rsidR="00DB5B29" w:rsidRPr="00DA5A8D" w:rsidRDefault="00DB5B29" w:rsidP="00DA5A8D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CE63B6" w:rsidRPr="00DA5A8D" w14:paraId="42BF6862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3E20BA9A" w14:textId="77777777" w:rsidR="00CE63B6" w:rsidRPr="00BF4C45" w:rsidRDefault="00CE63B6" w:rsidP="00DA5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BF4C45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  <w:shd w:val="clear" w:color="auto" w:fill="auto"/>
          </w:tcPr>
          <w:p w14:paraId="08A38110" w14:textId="77777777" w:rsidR="00CE63B6" w:rsidRPr="00BF4C45" w:rsidRDefault="00CE63B6" w:rsidP="00DA5A8D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BF4C45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39AF17F" w14:textId="78B800EE" w:rsidR="00CE63B6" w:rsidRPr="00BF4C45" w:rsidRDefault="00E34EF5" w:rsidP="00DA5A8D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443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365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6A2F4ED4" w14:textId="77777777" w:rsidR="00CE63B6" w:rsidRPr="00BF4C45" w:rsidRDefault="00CE63B6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015F9" w14:textId="7DA709ED" w:rsidR="00CE63B6" w:rsidRPr="00BF4C45" w:rsidRDefault="00E34EF5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465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1C87CE12" w14:textId="77777777" w:rsidR="00CE63B6" w:rsidRPr="00BF4C45" w:rsidRDefault="00CE63B6" w:rsidP="00DA5A8D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F94F80" w14:textId="77777777" w:rsidR="00CE63B6" w:rsidRPr="00BF4C45" w:rsidRDefault="00CE63B6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</w:rPr>
            </w:pPr>
            <w:r w:rsidRPr="00BF4C45">
              <w:rPr>
                <w:rFonts w:ascii="Angsana New" w:hAnsi="Angsana New" w:cs="Angsan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6B9581" w14:textId="77777777" w:rsidR="00CE63B6" w:rsidRPr="00BF4C45" w:rsidRDefault="00CE63B6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32B97" w14:textId="5C563EA6" w:rsidR="00CE63B6" w:rsidRPr="00BF4C45" w:rsidRDefault="00E34EF5" w:rsidP="00DA5A8D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449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830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32BBFC66" w14:textId="77777777" w:rsidR="00CE63B6" w:rsidRPr="00BF4C45" w:rsidRDefault="00CE63B6" w:rsidP="00DA5A8D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CEA5E6" w14:textId="77777777" w:rsidR="00CE63B6" w:rsidRPr="00BF4C45" w:rsidRDefault="00CE63B6" w:rsidP="00DA5A8D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CE63B6" w:rsidRPr="00DA5A8D" w14:paraId="64494689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4144CF2" w14:textId="77777777" w:rsidR="00CE63B6" w:rsidRPr="00BF4C45" w:rsidRDefault="00CE63B6" w:rsidP="00DA5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BF4C45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9D8B57B" w14:textId="77777777" w:rsidR="00CE63B6" w:rsidRPr="00BF4C45" w:rsidRDefault="00CE63B6" w:rsidP="00DA5A8D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71A28" w14:textId="280BEFCF" w:rsidR="00CE63B6" w:rsidRPr="00BF4C45" w:rsidRDefault="00E34EF5" w:rsidP="00DA5A8D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443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365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30734EA4" w14:textId="77777777" w:rsidR="00CE63B6" w:rsidRPr="00BF4C45" w:rsidRDefault="00CE63B6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CC8D0" w14:textId="022B40CA" w:rsidR="00CE63B6" w:rsidRPr="00BF4C45" w:rsidRDefault="00E34EF5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465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63D0A83B" w14:textId="77777777" w:rsidR="00CE63B6" w:rsidRPr="00BF4C45" w:rsidRDefault="00CE63B6" w:rsidP="00DA5A8D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2C303" w14:textId="77777777" w:rsidR="00CE63B6" w:rsidRPr="00BF4C45" w:rsidRDefault="00CE63B6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</w:rPr>
            </w:pPr>
            <w:r w:rsidRPr="00BF4C45">
              <w:rPr>
                <w:rFonts w:ascii="Angsana New" w:hAnsi="Angsana New" w:cs="Angsan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903349" w14:textId="77777777" w:rsidR="00CE63B6" w:rsidRPr="00BF4C45" w:rsidRDefault="00CE63B6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C789F" w14:textId="0174BF5F" w:rsidR="00CE63B6" w:rsidRPr="00BF4C45" w:rsidRDefault="00E34EF5" w:rsidP="00DA5A8D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449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830</w:t>
            </w:r>
            <w:r w:rsidR="00CE63B6" w:rsidRPr="00BF4C4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527C4467" w14:textId="77777777" w:rsidR="00CE63B6" w:rsidRPr="00BF4C45" w:rsidRDefault="00CE63B6" w:rsidP="00DA5A8D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58F8B1" w14:textId="77777777" w:rsidR="00CE63B6" w:rsidRPr="00BF4C45" w:rsidRDefault="00CE63B6" w:rsidP="00DA5A8D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14:paraId="2B32F07C" w14:textId="78894BD2" w:rsidR="00C76C9C" w:rsidRPr="00C76C9C" w:rsidRDefault="00DB5B29" w:rsidP="00FC56AF">
      <w:pPr>
        <w:numPr>
          <w:ilvl w:val="0"/>
          <w:numId w:val="45"/>
        </w:num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C76C9C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24</w:t>
      </w:r>
      <w:r w:rsidRPr="00C76C9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76C9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C76C9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76C9C">
        <w:rPr>
          <w:rFonts w:ascii="Angsana New" w:hAnsi="Angsana New" w:cs="Angsana New"/>
          <w:snapToGrid w:val="0"/>
          <w:spacing w:val="-4"/>
          <w:cs/>
          <w:lang w:val="en-US"/>
        </w:rPr>
        <w:t>บริษัทได้ทำสัญญากู้ยืมเงินกับบริษัท ซีจีดี ดิจิตอล พาร์ทเนอร์ จำกัด</w:t>
      </w:r>
      <w:r w:rsidRPr="00C76C9C">
        <w:rPr>
          <w:rFonts w:ascii="Angsana New" w:hAnsi="Angsana New" w:cs="Angsana New"/>
          <w:snapToGrid w:val="0"/>
          <w:cs/>
          <w:lang w:val="en-US"/>
        </w:rPr>
        <w:t xml:space="preserve"> 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15</w:t>
      </w:r>
      <w:r w:rsidRPr="00C76C9C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C76C9C">
        <w:rPr>
          <w:rFonts w:ascii="Angsana New" w:hAnsi="Angsana New" w:cs="Angsana New"/>
          <w:snapToGrid w:val="0"/>
          <w:lang w:val="en-US"/>
        </w:rPr>
        <w:t xml:space="preserve"> </w:t>
      </w:r>
      <w:r w:rsidRPr="00C76C9C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C76C9C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C76C9C">
        <w:rPr>
          <w:rFonts w:ascii="Angsana New" w:hAnsi="Angsana New" w:cs="Angsana New"/>
          <w:spacing w:val="-8"/>
          <w:lang w:val="en-US"/>
        </w:rPr>
        <w:t xml:space="preserve"> </w:t>
      </w:r>
      <w:r w:rsidRPr="00C76C9C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E34EF5" w:rsidRPr="00E34EF5">
        <w:rPr>
          <w:rFonts w:ascii="Angsana New" w:hAnsi="Angsana New" w:cs="Angsana New"/>
          <w:spacing w:val="-8"/>
          <w:lang w:val="en-US"/>
        </w:rPr>
        <w:t>30</w:t>
      </w:r>
      <w:r w:rsidRPr="00C76C9C">
        <w:rPr>
          <w:rFonts w:ascii="Angsana New" w:hAnsi="Angsana New" w:cs="Angsana New"/>
          <w:spacing w:val="-8"/>
          <w:lang w:val="en-US"/>
        </w:rPr>
        <w:t xml:space="preserve"> </w:t>
      </w:r>
      <w:r w:rsidRPr="00C76C9C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pacing w:val="-8"/>
          <w:lang w:val="en-US"/>
        </w:rPr>
        <w:t>2559</w:t>
      </w:r>
      <w:r w:rsidRPr="00C76C9C">
        <w:rPr>
          <w:rFonts w:ascii="Angsana New" w:hAnsi="Angsana New" w:cs="Angsana New"/>
          <w:spacing w:val="-8"/>
          <w:lang w:val="en-US"/>
        </w:rPr>
        <w:t xml:space="preserve"> </w:t>
      </w:r>
      <w:r w:rsidRPr="00C76C9C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C76C9C">
        <w:rPr>
          <w:rFonts w:ascii="Angsana New" w:hAnsi="Angsana New" w:cs="Angsana New"/>
          <w:spacing w:val="-2"/>
          <w:cs/>
          <w:lang w:val="en-US"/>
        </w:rPr>
        <w:t xml:space="preserve">ดังกล่าว จำนวน </w:t>
      </w:r>
      <w:r w:rsidR="00E34EF5" w:rsidRPr="00E34EF5">
        <w:rPr>
          <w:rFonts w:ascii="Angsana New" w:hAnsi="Angsana New" w:cs="Angsana New"/>
          <w:spacing w:val="-2"/>
          <w:lang w:val="en-US"/>
        </w:rPr>
        <w:t>4</w:t>
      </w:r>
      <w:r w:rsidRPr="00C76C9C">
        <w:rPr>
          <w:rFonts w:ascii="Angsana New" w:hAnsi="Angsana New" w:cs="Angsana New"/>
          <w:spacing w:val="-2"/>
          <w:lang w:val="en-US"/>
        </w:rPr>
        <w:t>.</w:t>
      </w:r>
      <w:r w:rsidR="00E34EF5" w:rsidRPr="00E34EF5">
        <w:rPr>
          <w:rFonts w:ascii="Angsana New" w:hAnsi="Angsana New" w:cs="Angsana New"/>
          <w:spacing w:val="-2"/>
          <w:lang w:val="en-US"/>
        </w:rPr>
        <w:t>85</w:t>
      </w:r>
      <w:r w:rsidRPr="00C76C9C">
        <w:rPr>
          <w:rFonts w:ascii="Angsana New" w:hAnsi="Angsana New" w:cs="Angsana New"/>
          <w:spacing w:val="-2"/>
          <w:lang w:val="en-US"/>
        </w:rPr>
        <w:t xml:space="preserve"> </w:t>
      </w:r>
      <w:r w:rsidRPr="00C76C9C">
        <w:rPr>
          <w:rFonts w:ascii="Angsana New" w:hAnsi="Angsana New" w:cs="Angsana New"/>
          <w:spacing w:val="-2"/>
          <w:cs/>
          <w:lang w:val="en-US"/>
        </w:rPr>
        <w:t>ล้านปอนด์สเตอร์ลิง โดยสุทธิด้วยเงินปันผลรับที่ประกาศจ่ายจาก</w:t>
      </w:r>
      <w:r w:rsidRPr="00C76C9C">
        <w:rPr>
          <w:rFonts w:ascii="Angsana New" w:hAnsi="Angsana New" w:cs="Angsana New"/>
          <w:snapToGrid w:val="0"/>
          <w:spacing w:val="-2"/>
          <w:cs/>
          <w:lang w:val="en-US"/>
        </w:rPr>
        <w:t>บริษัท</w:t>
      </w:r>
      <w:r w:rsidRPr="00C76C9C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76C9C">
        <w:rPr>
          <w:rFonts w:ascii="Angsana New" w:hAnsi="Angsana New" w:cs="Angsana New"/>
          <w:snapToGrid w:val="0"/>
          <w:spacing w:val="-2"/>
          <w:cs/>
          <w:lang w:val="en-US"/>
        </w:rPr>
        <w:t>ซีจีดี</w:t>
      </w:r>
      <w:r w:rsidRPr="00C76C9C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  <w:r w:rsidR="00C76C9C" w:rsidRPr="00C76C9C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7DFCA184" w14:textId="66A53080" w:rsidR="00B543ED" w:rsidRPr="00191294" w:rsidRDefault="00B543ED" w:rsidP="00C76C9C">
      <w:pPr>
        <w:spacing w:after="120"/>
        <w:ind w:left="1080" w:right="-29"/>
        <w:jc w:val="thaiDistribute"/>
        <w:rPr>
          <w:rFonts w:ascii="Angsana New" w:hAnsi="Angsana New" w:cs="Angsana New"/>
          <w:lang w:val="en-US"/>
        </w:rPr>
      </w:pP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ต่อมาเมื่อวันที่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22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19129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จำกัด เพิ่มเติม 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0</w:t>
      </w:r>
      <w:r w:rsidRPr="00191294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38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191294">
        <w:rPr>
          <w:rFonts w:ascii="Angsana New" w:hAnsi="Angsana New" w:cs="Angsana New"/>
          <w:snapToGrid w:val="0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191294">
        <w:rPr>
          <w:rFonts w:ascii="Angsana New" w:hAnsi="Angsana New" w:cs="Angsana New"/>
          <w:lang w:val="en-US"/>
        </w:rPr>
        <w:t xml:space="preserve"> </w:t>
      </w:r>
    </w:p>
    <w:p w14:paraId="5FCD4E12" w14:textId="12755656" w:rsidR="00B543ED" w:rsidRPr="00191294" w:rsidRDefault="00B543ED" w:rsidP="00C76C9C">
      <w:pPr>
        <w:numPr>
          <w:ilvl w:val="0"/>
          <w:numId w:val="45"/>
        </w:num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="Angsana New" w:hAnsi="Angsana New"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21</w:t>
      </w:r>
      <w:r w:rsidRPr="00191294">
        <w:rPr>
          <w:rFonts w:ascii="Angsana New" w:hAnsi="Angsana New" w:cs="Angsana New"/>
          <w:cs/>
          <w:lang w:val="en-US"/>
        </w:rPr>
        <w:t xml:space="preserve"> กรกฎาคม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191294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บริษัทได้ทำสัญญากู้ยืมเงินกับบริษัท ลีดดิ้ง สคูล พาร์ทเนอร์ชิพ จำกัด จำนวน </w:t>
      </w:r>
      <w:r w:rsidR="00E34EF5" w:rsidRPr="00E34EF5">
        <w:rPr>
          <w:rFonts w:ascii="Angsana New" w:hAnsi="Angsana New" w:cs="Angsana New"/>
          <w:lang w:val="en-US"/>
        </w:rPr>
        <w:t>4</w:t>
      </w:r>
      <w:r w:rsidRPr="00191294">
        <w:rPr>
          <w:rFonts w:ascii="Angsana New" w:hAnsi="Angsana New"/>
          <w:lang w:val="en-US"/>
        </w:rPr>
        <w:t>.</w:t>
      </w:r>
      <w:r w:rsidR="00E34EF5" w:rsidRPr="00E34EF5">
        <w:rPr>
          <w:rFonts w:ascii="Angsana New" w:hAnsi="Angsana New" w:cs="Angsana New"/>
          <w:lang w:val="en-US"/>
        </w:rPr>
        <w:t>72</w:t>
      </w:r>
      <w:r w:rsidRPr="00191294">
        <w:rPr>
          <w:rFonts w:ascii="Angsana New" w:hAnsi="Angsana New" w:cs="Angsana New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6238F1F6" w14:textId="7B06C73A" w:rsidR="00CF5008" w:rsidRDefault="00B543ED" w:rsidP="00C76C9C">
      <w:p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="Angsana New" w:hAnsi="Angsana New" w:cs="Angsana New"/>
          <w:lang w:val="en-US"/>
        </w:rPr>
      </w:pPr>
      <w:r w:rsidRPr="00191294">
        <w:rPr>
          <w:rFonts w:ascii="Angsana New" w:hAnsi="Angsana New" w:cs="Angsana New"/>
          <w:cs/>
          <w:lang w:val="en-US"/>
        </w:rPr>
        <w:t>ต่อมา</w:t>
      </w:r>
      <w:r w:rsidR="00FD169D" w:rsidRPr="00191294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22</w:t>
      </w:r>
      <w:r w:rsidR="00FD169D" w:rsidRPr="00191294">
        <w:rPr>
          <w:rFonts w:ascii="Angsana New" w:hAnsi="Angsana New" w:cs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สิงหาคม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191294">
        <w:rPr>
          <w:rFonts w:ascii="Angsana New" w:hAnsi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 xml:space="preserve">บริษัทได้ทำสัญญาเงินกู้ยืมกับบริษัท ลีดดิ้ง สคูล พาร์ทเนอร์ชิพ จำกัด เพิ่มเติม จำนวน </w:t>
      </w:r>
      <w:r w:rsidR="00E34EF5" w:rsidRPr="00E34EF5">
        <w:rPr>
          <w:rFonts w:ascii="Angsana New" w:hAnsi="Angsana New" w:cs="Angsana New"/>
          <w:lang w:val="en-US"/>
        </w:rPr>
        <w:t>0</w:t>
      </w:r>
      <w:r w:rsidRPr="00191294">
        <w:rPr>
          <w:rFonts w:ascii="Angsana New" w:hAnsi="Angsana New"/>
          <w:lang w:val="en-US"/>
        </w:rPr>
        <w:t>.</w:t>
      </w:r>
      <w:r w:rsidR="00E34EF5" w:rsidRPr="00E34EF5">
        <w:rPr>
          <w:rFonts w:ascii="Angsana New" w:hAnsi="Angsana New" w:cs="Angsana New"/>
          <w:lang w:val="en-US"/>
        </w:rPr>
        <w:t>32</w:t>
      </w:r>
      <w:r w:rsidRPr="00191294">
        <w:rPr>
          <w:rFonts w:ascii="Angsana New" w:hAnsi="Angsana New"/>
          <w:lang w:val="en-US"/>
        </w:rPr>
        <w:t xml:space="preserve"> </w:t>
      </w:r>
      <w:r w:rsidRPr="00191294">
        <w:rPr>
          <w:rFonts w:ascii="Angsana New" w:hAnsi="Angsana New" w:cs="Angsana New"/>
          <w:cs/>
          <w:lang w:val="en-US"/>
        </w:rPr>
        <w:t>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3DA75A03" w14:textId="33B8D4AF" w:rsidR="00E142AA" w:rsidRPr="00191294" w:rsidRDefault="00E34EF5" w:rsidP="00C76C9C">
      <w:pPr>
        <w:ind w:left="1094" w:right="-389" w:hanging="547"/>
        <w:jc w:val="thaiDistribute"/>
        <w:rPr>
          <w:rFonts w:ascii="Angsana New" w:hAnsi="Angsana New" w:cs="Angsana New"/>
          <w:cs/>
        </w:rPr>
      </w:pPr>
      <w:r w:rsidRPr="00E34EF5">
        <w:rPr>
          <w:rFonts w:ascii="Angsana New" w:hAnsi="Angsana New" w:cs="Angsana New"/>
          <w:lang w:val="en-US"/>
        </w:rPr>
        <w:t>22</w:t>
      </w:r>
      <w:r w:rsidR="00E142AA" w:rsidRPr="00191294">
        <w:rPr>
          <w:rFonts w:ascii="Angsana New" w:hAnsi="Angsana New" w:cs="Angsana New"/>
          <w:cs/>
        </w:rPr>
        <w:t>.</w:t>
      </w:r>
      <w:r w:rsidRPr="00E34EF5">
        <w:rPr>
          <w:rFonts w:ascii="Angsana New" w:hAnsi="Angsana New" w:cs="Angsana New"/>
          <w:lang w:val="en-US"/>
        </w:rPr>
        <w:t>5</w:t>
      </w:r>
      <w:r w:rsidR="00E142AA" w:rsidRPr="00191294">
        <w:rPr>
          <w:rFonts w:ascii="Angsana New" w:hAnsi="Angsana New" w:cs="Angsana New"/>
          <w:lang w:val="en-US"/>
        </w:rPr>
        <w:tab/>
      </w:r>
      <w:r w:rsidR="00E142AA" w:rsidRPr="00191294">
        <w:rPr>
          <w:rFonts w:ascii="Angsana New" w:hAnsi="Angsana New" w:cs="Angsana New"/>
          <w:cs/>
          <w:lang w:val="en-US"/>
        </w:rPr>
        <w:t>ยอดคงเหลืออื่น</w:t>
      </w:r>
      <w:r w:rsidR="00E142AA" w:rsidRPr="00191294">
        <w:rPr>
          <w:rFonts w:ascii="Angsana New" w:hAnsi="Angsana New" w:cs="Angsana New"/>
          <w:lang w:val="en-US"/>
        </w:rPr>
        <w:t xml:space="preserve"> </w:t>
      </w:r>
      <w:r w:rsidR="00E142AA" w:rsidRPr="00191294">
        <w:rPr>
          <w:rFonts w:ascii="Angsana New" w:hAnsi="Angsana New" w:cs="Angsana New"/>
          <w:cs/>
          <w:lang w:val="en-US"/>
        </w:rPr>
        <w:t>ๆ</w:t>
      </w:r>
      <w:r w:rsidR="00E142AA" w:rsidRPr="00191294">
        <w:rPr>
          <w:rFonts w:ascii="Angsana New" w:hAnsi="Angsana New" w:cs="Angsana New"/>
          <w:lang w:val="en-US"/>
        </w:rPr>
        <w:t xml:space="preserve"> </w:t>
      </w:r>
      <w:r w:rsidR="00E142AA" w:rsidRPr="00191294">
        <w:rPr>
          <w:rFonts w:ascii="Angsana New" w:hAnsi="Angsana New" w:cs="Angsana New"/>
          <w:cs/>
          <w:lang w:val="en-US"/>
        </w:rPr>
        <w:t>และ</w:t>
      </w:r>
      <w:r w:rsidR="00E142AA" w:rsidRPr="00191294">
        <w:rPr>
          <w:rFonts w:ascii="Angsana New" w:hAnsi="Angsana New" w:cs="Angsana New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191294" w:rsidRDefault="00E142AA" w:rsidP="001C15B0">
      <w:pPr>
        <w:tabs>
          <w:tab w:val="decimal" w:pos="1170"/>
        </w:tabs>
        <w:spacing w:after="120"/>
        <w:ind w:left="1080"/>
        <w:jc w:val="thaiDistribute"/>
        <w:rPr>
          <w:rFonts w:ascii="Angsana New" w:hAnsi="Angsana New" w:cs="Angsana New"/>
        </w:rPr>
      </w:pPr>
      <w:r w:rsidRPr="00191294">
        <w:rPr>
          <w:rFonts w:ascii="Angsana New" w:hAnsi="Angsana New" w:cs="Angsana New"/>
          <w:cs/>
        </w:rPr>
        <w:t>สินทรัพย์ หนี้สิน รายได้และค่าใช้จ่ายส่วนหนึ่งของกลุ่มบริษัท</w:t>
      </w:r>
      <w:r w:rsidRPr="00191294">
        <w:rPr>
          <w:rFonts w:ascii="Angsana New" w:hAnsi="Angsana New" w:cs="Angsana New"/>
          <w:cs/>
          <w:lang w:val="en-US"/>
        </w:rPr>
        <w:t>และบริษัท</w:t>
      </w:r>
      <w:r w:rsidRPr="00191294">
        <w:rPr>
          <w:rFonts w:ascii="Angsana New" w:hAnsi="Angsana New" w:cs="Angsana New"/>
          <w:cs/>
        </w:rPr>
        <w:t>เกิดจากรายการกับบุคคล</w:t>
      </w:r>
      <w:r w:rsidRPr="00191294">
        <w:rPr>
          <w:rFonts w:ascii="Angsana New" w:hAnsi="Angsana New" w:cs="Angsana New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191294">
        <w:rPr>
          <w:rFonts w:ascii="Angsana New" w:hAnsi="Angsana New" w:cs="Angsana New"/>
          <w:spacing w:val="-10"/>
          <w:cs/>
          <w:lang w:val="en-US"/>
        </w:rPr>
        <w:t>มี</w:t>
      </w:r>
      <w:r w:rsidRPr="00191294">
        <w:rPr>
          <w:rFonts w:ascii="Angsana New" w:hAnsi="Angsana New" w:cs="Angsana New"/>
          <w:spacing w:val="-10"/>
          <w:cs/>
        </w:rPr>
        <w:t>กรรมการร่วมกันและการถือหุ้น</w:t>
      </w:r>
      <w:r w:rsidRPr="00191294">
        <w:rPr>
          <w:rFonts w:ascii="Angsana New" w:hAnsi="Angsana New" w:cs="Angsana New"/>
          <w:spacing w:val="-8"/>
          <w:cs/>
        </w:rPr>
        <w:t>ทั้งทางตรง</w:t>
      </w:r>
      <w:r w:rsidRPr="00191294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CE2675" w:rsidRPr="00191294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191294" w:rsidRDefault="00CE2675" w:rsidP="00D619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191294" w:rsidRDefault="00CE2675" w:rsidP="00D619E8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2675" w:rsidRPr="00191294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191294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856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</w:t>
            </w:r>
            <w:r w:rsidR="00006199" w:rsidRPr="00471856">
              <w:rPr>
                <w:rFonts w:ascii="Angsana New" w:hAnsi="Angsana New" w:cs="Angsana New" w:hint="cs"/>
                <w:sz w:val="28"/>
                <w:szCs w:val="28"/>
                <w:cs/>
              </w:rPr>
              <w:t>ห</w:t>
            </w:r>
            <w:r w:rsidRPr="00471856">
              <w:rPr>
                <w:rFonts w:ascii="Angsana New" w:hAnsi="Angsana New" w:cs="Angsana New"/>
                <w:sz w:val="28"/>
                <w:szCs w:val="28"/>
                <w:cs/>
              </w:rPr>
              <w:t>าร</w:t>
            </w:r>
            <w:r w:rsidR="00006199" w:rsidRPr="00471856">
              <w:rPr>
                <w:rFonts w:ascii="Angsana New" w:hAnsi="Angsana New" w:cs="Angsana New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191294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1294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320CCF2F" w14:textId="49C3644D" w:rsidR="00DB5B29" w:rsidRPr="00191294" w:rsidRDefault="00DB5B29" w:rsidP="00CF5008">
      <w:pPr>
        <w:tabs>
          <w:tab w:val="left" w:pos="993"/>
        </w:tabs>
        <w:spacing w:before="240" w:after="120"/>
        <w:ind w:left="1080"/>
        <w:rPr>
          <w:rFonts w:ascii="Angsana New" w:hAnsi="Angsana New" w:cs="Angsana New"/>
          <w:cs/>
        </w:rPr>
      </w:pPr>
      <w:r w:rsidRPr="00191294">
        <w:rPr>
          <w:rFonts w:ascii="Angsana New" w:hAnsi="Angsana New" w:cs="Angsana New"/>
          <w:cs/>
        </w:rPr>
        <w:t>รายการกับบุคคลหรือกิจการที่เกี</w:t>
      </w:r>
      <w:r w:rsidR="00D27EF4" w:rsidRPr="00191294">
        <w:rPr>
          <w:rFonts w:ascii="Angsana New" w:hAnsi="Angsana New" w:cs="Angsana New"/>
          <w:cs/>
        </w:rPr>
        <w:t>่ยวข้องกันดังกล่าวที่มีนัยสำคัญ</w:t>
      </w:r>
      <w:r w:rsidR="00D27EF4" w:rsidRPr="00191294">
        <w:rPr>
          <w:rFonts w:ascii="Angsana New" w:hAnsi="Angsana New" w:cs="Angsana New" w:hint="cs"/>
          <w:cs/>
        </w:rPr>
        <w:t xml:space="preserve"> </w:t>
      </w:r>
      <w:r w:rsidRPr="00191294">
        <w:rPr>
          <w:rFonts w:ascii="Angsana New" w:hAnsi="Angsana New" w:cs="Angsana New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191294" w14:paraId="4219C06C" w14:textId="77777777" w:rsidTr="00EC5594">
        <w:trPr>
          <w:trHeight w:val="144"/>
        </w:trPr>
        <w:tc>
          <w:tcPr>
            <w:tcW w:w="4309" w:type="dxa"/>
          </w:tcPr>
          <w:p w14:paraId="3074FCA4" w14:textId="77777777" w:rsidR="00DB5B29" w:rsidRPr="00191294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191294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191294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191294" w:rsidRDefault="00DB5B29" w:rsidP="00BB1254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191294" w14:paraId="5FCE7EA5" w14:textId="77777777" w:rsidTr="00EC5594">
        <w:trPr>
          <w:trHeight w:val="144"/>
        </w:trPr>
        <w:tc>
          <w:tcPr>
            <w:tcW w:w="4309" w:type="dxa"/>
          </w:tcPr>
          <w:p w14:paraId="70F7CEB1" w14:textId="77777777" w:rsidR="00DB5B29" w:rsidRPr="00191294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191294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191294" w14:paraId="1E29639B" w14:textId="77777777" w:rsidTr="00EC5594">
        <w:trPr>
          <w:trHeight w:val="144"/>
        </w:trPr>
        <w:tc>
          <w:tcPr>
            <w:tcW w:w="4309" w:type="dxa"/>
          </w:tcPr>
          <w:p w14:paraId="68BE26B1" w14:textId="77777777" w:rsidR="00DB5B29" w:rsidRPr="00191294" w:rsidRDefault="00DB5B29" w:rsidP="00BB125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191294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191294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191294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191294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191294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191294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D34D6A" w:rsidRPr="00191294" w14:paraId="4480E447" w14:textId="77777777" w:rsidTr="00EC5594">
        <w:trPr>
          <w:trHeight w:val="144"/>
        </w:trPr>
        <w:tc>
          <w:tcPr>
            <w:tcW w:w="4309" w:type="dxa"/>
          </w:tcPr>
          <w:p w14:paraId="34DEE5AF" w14:textId="77777777" w:rsidR="00D34D6A" w:rsidRPr="00191294" w:rsidRDefault="00D34D6A" w:rsidP="00D34D6A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78AA70E8" w:rsidR="00D34D6A" w:rsidRPr="00191294" w:rsidRDefault="00E34EF5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4D6A" w:rsidRPr="0019129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4D6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2028A61" w14:textId="77777777" w:rsidR="00D34D6A" w:rsidRPr="00191294" w:rsidRDefault="00D34D6A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36A5F8B0" w:rsidR="00D34D6A" w:rsidRPr="00191294" w:rsidRDefault="00E34EF5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4D6A"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D34D6A" w:rsidRPr="00191294" w:rsidRDefault="00D34D6A" w:rsidP="00D34D6A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4408A84D" w:rsidR="00D34D6A" w:rsidRPr="00191294" w:rsidRDefault="00E34EF5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4D6A" w:rsidRPr="0019129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4D6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E0B1BA" w14:textId="77777777" w:rsidR="00D34D6A" w:rsidRPr="00191294" w:rsidRDefault="00D34D6A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375A4A13" w:rsidR="00D34D6A" w:rsidRPr="00191294" w:rsidRDefault="00E34EF5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4D6A"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34D6A" w:rsidRPr="00191294" w14:paraId="752220ED" w14:textId="77777777" w:rsidTr="00EC5594">
        <w:trPr>
          <w:trHeight w:val="144"/>
        </w:trPr>
        <w:tc>
          <w:tcPr>
            <w:tcW w:w="4309" w:type="dxa"/>
          </w:tcPr>
          <w:p w14:paraId="1FC2626B" w14:textId="77777777" w:rsidR="00D34D6A" w:rsidRPr="00191294" w:rsidRDefault="00D34D6A" w:rsidP="00D34D6A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0AB7CD1A" w:rsidR="00D34D6A" w:rsidRPr="00191294" w:rsidRDefault="00E34EF5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B25E694" w14:textId="77777777" w:rsidR="00D34D6A" w:rsidRPr="00191294" w:rsidRDefault="00D34D6A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07AEAA66" w:rsidR="00D34D6A" w:rsidRPr="00191294" w:rsidRDefault="00E34EF5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ED0747B" w14:textId="77777777" w:rsidR="00D34D6A" w:rsidRPr="00191294" w:rsidRDefault="00D34D6A" w:rsidP="00D34D6A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77AC8E2D" w:rsidR="00D34D6A" w:rsidRPr="00191294" w:rsidRDefault="00E34EF5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EBF13DE" w14:textId="77777777" w:rsidR="00D34D6A" w:rsidRPr="00191294" w:rsidRDefault="00D34D6A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3F3C0219" w:rsidR="00D34D6A" w:rsidRPr="00191294" w:rsidRDefault="00E34EF5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DB5B29" w:rsidRPr="00191294" w14:paraId="3E79A2C9" w14:textId="77777777" w:rsidTr="00EC5594">
        <w:trPr>
          <w:trHeight w:val="144"/>
        </w:trPr>
        <w:tc>
          <w:tcPr>
            <w:tcW w:w="4309" w:type="dxa"/>
          </w:tcPr>
          <w:p w14:paraId="39560B6D" w14:textId="77777777" w:rsidR="00DB5B29" w:rsidRPr="00191294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191294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6687281" w14:textId="77777777" w:rsidR="00DB5B29" w:rsidRPr="00191294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191294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191294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191294" w:rsidRDefault="00DB5B29" w:rsidP="00BB1254">
            <w:pPr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393378" w14:textId="77777777" w:rsidR="00DB5B29" w:rsidRPr="00191294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191294" w:rsidRDefault="00DB5B29" w:rsidP="00BB1254">
            <w:pPr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B5B29" w:rsidRPr="00191294" w14:paraId="026CB6CD" w14:textId="77777777" w:rsidTr="00EC5594">
        <w:trPr>
          <w:trHeight w:val="144"/>
        </w:trPr>
        <w:tc>
          <w:tcPr>
            <w:tcW w:w="4309" w:type="dxa"/>
          </w:tcPr>
          <w:p w14:paraId="5B66CE70" w14:textId="77777777" w:rsidR="00DB5B29" w:rsidRPr="00191294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191294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726200F" w14:textId="77777777" w:rsidR="00DB5B29" w:rsidRPr="00191294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191294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191294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191294" w:rsidRDefault="00DB5B29" w:rsidP="00BB1254">
            <w:pPr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2B4169F" w14:textId="77777777" w:rsidR="00DB5B29" w:rsidRPr="00191294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191294" w:rsidRDefault="00DB5B29" w:rsidP="00BB1254">
            <w:pPr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B1E02" w:rsidRPr="007C04C8" w14:paraId="4C92D009" w14:textId="77777777" w:rsidTr="00465CAE">
        <w:trPr>
          <w:trHeight w:val="144"/>
        </w:trPr>
        <w:tc>
          <w:tcPr>
            <w:tcW w:w="4309" w:type="dxa"/>
          </w:tcPr>
          <w:p w14:paraId="1FAD7D5D" w14:textId="56DAEADD" w:rsidR="004B1E02" w:rsidRPr="006E53C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DAF16AD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105DD0A" w14:textId="77777777" w:rsidR="004B1E02" w:rsidRPr="006E53CE" w:rsidRDefault="004B1E02" w:rsidP="004B1E0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4B1E02" w:rsidRPr="006E53CE" w:rsidRDefault="004B1E02" w:rsidP="004B1E02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0FD59891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240</w:t>
            </w:r>
            <w:r w:rsidR="005225C3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  <w:r w:rsidR="005225C3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315</w:t>
            </w:r>
          </w:p>
        </w:tc>
        <w:tc>
          <w:tcPr>
            <w:tcW w:w="90" w:type="dxa"/>
            <w:tcBorders>
              <w:left w:val="nil"/>
            </w:tcBorders>
          </w:tcPr>
          <w:p w14:paraId="4063DD0D" w14:textId="77777777" w:rsidR="004B1E02" w:rsidRPr="006E53CE" w:rsidRDefault="004B1E02" w:rsidP="004B1E02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429D4C6E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222</w:t>
            </w:r>
            <w:r w:rsidR="005225C3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401</w:t>
            </w:r>
            <w:r w:rsidR="005225C3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882</w:t>
            </w:r>
          </w:p>
        </w:tc>
      </w:tr>
      <w:tr w:rsidR="004B1E02" w:rsidRPr="00191294" w14:paraId="535D7C78" w14:textId="77777777" w:rsidTr="00465CAE">
        <w:trPr>
          <w:trHeight w:val="144"/>
        </w:trPr>
        <w:tc>
          <w:tcPr>
            <w:tcW w:w="4309" w:type="dxa"/>
          </w:tcPr>
          <w:p w14:paraId="3743D697" w14:textId="370CCEB5" w:rsidR="004B1E02" w:rsidRPr="006E53C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08C3938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E7BF56E" w14:textId="77777777" w:rsidR="004B1E02" w:rsidRPr="006E53CE" w:rsidRDefault="004B1E02" w:rsidP="004B1E0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4B1E02" w:rsidRPr="006E53CE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464A1152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210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645</w:t>
            </w:r>
          </w:p>
        </w:tc>
        <w:tc>
          <w:tcPr>
            <w:tcW w:w="90" w:type="dxa"/>
            <w:tcBorders>
              <w:left w:val="nil"/>
            </w:tcBorders>
          </w:tcPr>
          <w:p w14:paraId="4E96FE23" w14:textId="77777777" w:rsidR="004B1E02" w:rsidRPr="006E53CE" w:rsidRDefault="004B1E02" w:rsidP="004B1E02">
            <w:pPr>
              <w:tabs>
                <w:tab w:val="decimal" w:pos="1080"/>
              </w:tabs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0884770F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210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504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649</w:t>
            </w:r>
          </w:p>
        </w:tc>
      </w:tr>
      <w:tr w:rsidR="004B1E02" w:rsidRPr="00191294" w14:paraId="286F63CF" w14:textId="77777777" w:rsidTr="00465CAE">
        <w:trPr>
          <w:trHeight w:val="144"/>
        </w:trPr>
        <w:tc>
          <w:tcPr>
            <w:tcW w:w="4309" w:type="dxa"/>
          </w:tcPr>
          <w:p w14:paraId="447CE4F4" w14:textId="50F05CE3" w:rsidR="004B1E02" w:rsidRPr="006E53C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เจ้าหนี้อื่น</w:t>
            </w:r>
            <w:r w:rsidRPr="006E53C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6E53C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เงินทดรองรับ</w:t>
            </w: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 xml:space="preserve"> (ดูหมายเหตุข้อ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4EF5" w:rsidRPr="00E34E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  <w:r w:rsidRPr="006E53C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*</w:t>
            </w:r>
          </w:p>
        </w:tc>
        <w:tc>
          <w:tcPr>
            <w:tcW w:w="900" w:type="dxa"/>
          </w:tcPr>
          <w:p w14:paraId="06684AEC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A0EF0E3" w14:textId="77777777" w:rsidR="004B1E02" w:rsidRPr="006E53CE" w:rsidRDefault="004B1E02" w:rsidP="004B1E0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4B1E02" w:rsidRPr="006E53CE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6DE4FD91" w:rsidR="004B1E02" w:rsidRPr="006E53CE" w:rsidRDefault="00E34EF5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CB3E18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819</w:t>
            </w:r>
            <w:r w:rsidR="00CB3E18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553</w:t>
            </w:r>
            <w:r w:rsidR="00CB3E18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013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EA98357" w14:textId="77777777" w:rsidR="004B1E02" w:rsidRPr="006E53CE" w:rsidRDefault="004B1E02" w:rsidP="004B1E02">
            <w:pPr>
              <w:tabs>
                <w:tab w:val="decimal" w:pos="961"/>
              </w:tabs>
              <w:ind w:left="-250" w:right="54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44D19491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321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122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</w:p>
        </w:tc>
      </w:tr>
      <w:tr w:rsidR="004B1E02" w:rsidRPr="00191294" w14:paraId="2C1CFE20" w14:textId="77777777" w:rsidTr="00465CAE">
        <w:trPr>
          <w:trHeight w:val="144"/>
        </w:trPr>
        <w:tc>
          <w:tcPr>
            <w:tcW w:w="4309" w:type="dxa"/>
          </w:tcPr>
          <w:p w14:paraId="5454BA17" w14:textId="59A77088" w:rsidR="004B1E02" w:rsidRPr="006E53C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 xml:space="preserve"> (ดูหมายเหตุข้อ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4EF5" w:rsidRPr="00E34E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553B382" w14:textId="77777777" w:rsidR="004B1E02" w:rsidRPr="006E53CE" w:rsidRDefault="004B1E02" w:rsidP="004B1E0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4B1E02" w:rsidRPr="006E53CE" w:rsidRDefault="004B1E02" w:rsidP="004B1E02">
            <w:pPr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70FC1BC0" w:rsidR="004B1E02" w:rsidRPr="006E53CE" w:rsidRDefault="00E34EF5" w:rsidP="00CB3E18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CB3E18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754</w:t>
            </w:r>
            <w:r w:rsidR="00CB3E18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532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BFA159C" w14:textId="77777777" w:rsidR="004B1E02" w:rsidRPr="006E53CE" w:rsidRDefault="004B1E02" w:rsidP="00CB3E18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2756EAEA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278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088</w:t>
            </w:r>
          </w:p>
        </w:tc>
      </w:tr>
      <w:tr w:rsidR="004B1E02" w:rsidRPr="00191294" w14:paraId="0EA0CCEB" w14:textId="77777777" w:rsidTr="00D34D6A">
        <w:trPr>
          <w:trHeight w:hRule="exact" w:val="144"/>
        </w:trPr>
        <w:tc>
          <w:tcPr>
            <w:tcW w:w="4309" w:type="dxa"/>
          </w:tcPr>
          <w:p w14:paraId="6F4DDA3A" w14:textId="77777777" w:rsidR="004B1E02" w:rsidRPr="006E53C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8B9E3A6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E5F2575" w14:textId="77777777" w:rsidR="004B1E02" w:rsidRPr="006E53CE" w:rsidRDefault="004B1E02" w:rsidP="004B1E0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2CBE4B" w14:textId="77777777" w:rsidR="004B1E02" w:rsidRPr="006E53C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8CECFB" w14:textId="77777777" w:rsidR="004B1E02" w:rsidRPr="006E53CE" w:rsidRDefault="004B1E02" w:rsidP="004B1E02">
            <w:pPr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6C39B1" w14:textId="77777777" w:rsidR="004B1E02" w:rsidRPr="006E53CE" w:rsidRDefault="004B1E02" w:rsidP="004B1E02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DEE1357" w14:textId="77777777" w:rsidR="004B1E02" w:rsidRPr="006E53CE" w:rsidRDefault="004B1E02" w:rsidP="004B1E02">
            <w:pPr>
              <w:tabs>
                <w:tab w:val="decimal" w:pos="961"/>
              </w:tabs>
              <w:ind w:left="-250" w:right="54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6168DADA" w14:textId="77777777" w:rsidR="004B1E02" w:rsidRPr="006E53CE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B1E02" w:rsidRPr="00191294" w14:paraId="4B1D46E4" w14:textId="77777777" w:rsidTr="00EC5594">
        <w:trPr>
          <w:trHeight w:val="144"/>
        </w:trPr>
        <w:tc>
          <w:tcPr>
            <w:tcW w:w="4309" w:type="dxa"/>
          </w:tcPr>
          <w:p w14:paraId="49E2002E" w14:textId="77777777" w:rsidR="004B1E02" w:rsidRPr="006E53CE" w:rsidRDefault="004B1E02" w:rsidP="004B1E02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E53C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4B1E02" w:rsidRPr="006E53CE" w:rsidRDefault="004B1E02" w:rsidP="004B1E02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9C651FC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4B1E02" w:rsidRPr="006E53CE" w:rsidRDefault="004B1E02" w:rsidP="004B1E02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4B1E02" w:rsidRPr="006E53CE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8FC35B1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4B1E02" w:rsidRPr="006E53CE" w:rsidRDefault="004B1E02" w:rsidP="004B1E02">
            <w:pPr>
              <w:tabs>
                <w:tab w:val="decimal" w:pos="829"/>
              </w:tabs>
              <w:ind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B1E02" w:rsidRPr="00191294" w14:paraId="12CF19B2" w14:textId="77777777" w:rsidTr="00EC5594">
        <w:trPr>
          <w:trHeight w:val="144"/>
        </w:trPr>
        <w:tc>
          <w:tcPr>
            <w:tcW w:w="4309" w:type="dxa"/>
          </w:tcPr>
          <w:p w14:paraId="3D356E52" w14:textId="3EAC5582" w:rsidR="004B1E02" w:rsidRPr="006E53C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5D6234B" w14:textId="38885E16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CB3E18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CB3E18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524</w:t>
            </w:r>
          </w:p>
        </w:tc>
        <w:tc>
          <w:tcPr>
            <w:tcW w:w="90" w:type="dxa"/>
            <w:tcBorders>
              <w:left w:val="nil"/>
            </w:tcBorders>
          </w:tcPr>
          <w:p w14:paraId="4314D67A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0916CF83" w:rsidR="004B1E02" w:rsidRPr="006E53C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508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023</w:t>
            </w:r>
          </w:p>
        </w:tc>
        <w:tc>
          <w:tcPr>
            <w:tcW w:w="90" w:type="dxa"/>
          </w:tcPr>
          <w:p w14:paraId="4C88EDE7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77777777" w:rsidR="004B1E02" w:rsidRPr="006E53CE" w:rsidRDefault="004B1E02" w:rsidP="004B1E02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759A1FD" w14:textId="77777777" w:rsidR="004B1E02" w:rsidRPr="006E53CE" w:rsidRDefault="004B1E02" w:rsidP="004B1E02">
            <w:pPr>
              <w:tabs>
                <w:tab w:val="decimal" w:pos="829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77777777" w:rsidR="004B1E02" w:rsidRPr="006E53CE" w:rsidRDefault="004B1E02" w:rsidP="004B1E02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4B1E02" w:rsidRPr="00191294" w14:paraId="28F4F709" w14:textId="77777777" w:rsidTr="00EC5594">
        <w:trPr>
          <w:trHeight w:val="144"/>
        </w:trPr>
        <w:tc>
          <w:tcPr>
            <w:tcW w:w="4309" w:type="dxa"/>
          </w:tcPr>
          <w:p w14:paraId="2E198699" w14:textId="1B11F7A8" w:rsidR="004B1E02" w:rsidRPr="006E53C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>ลูกหนี้</w:t>
            </w:r>
            <w:r w:rsidRPr="006E53C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จากการขายเงินลงทุน</w:t>
            </w:r>
            <w:r w:rsidRPr="006E53CE">
              <w:rPr>
                <w:rFonts w:ascii="Angsana New" w:hAnsi="Angsana New" w:cs="Angsana New"/>
                <w:sz w:val="20"/>
                <w:szCs w:val="20"/>
                <w:cs/>
              </w:rPr>
              <w:t xml:space="preserve"> (ดูหมายเหตุข้อ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) **</w:t>
            </w:r>
          </w:p>
        </w:tc>
        <w:tc>
          <w:tcPr>
            <w:tcW w:w="900" w:type="dxa"/>
          </w:tcPr>
          <w:p w14:paraId="244D799E" w14:textId="7BD63BF5" w:rsidR="004B1E02" w:rsidRPr="006E53C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B3F7AAA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47340F73" w:rsidR="004B1E02" w:rsidRPr="006E53C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  <w:r w:rsidR="004B1E02"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0227211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77777777" w:rsidR="004B1E02" w:rsidRPr="006E53CE" w:rsidRDefault="004B1E02" w:rsidP="004B1E02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D139CBF" w14:textId="77777777" w:rsidR="004B1E02" w:rsidRPr="006E53C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77777777" w:rsidR="004B1E02" w:rsidRPr="006E53CE" w:rsidRDefault="004B1E02" w:rsidP="004B1E02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E53C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4B1E02" w:rsidRPr="00191294" w14:paraId="503C1CC0" w14:textId="77777777" w:rsidTr="00EC5594">
        <w:trPr>
          <w:trHeight w:val="144"/>
        </w:trPr>
        <w:tc>
          <w:tcPr>
            <w:tcW w:w="4309" w:type="dxa"/>
          </w:tcPr>
          <w:p w14:paraId="58B5E1E5" w14:textId="65171635" w:rsidR="004B1E02" w:rsidRPr="00191294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4A7EEEC" w14:textId="25BE9A5C" w:rsidR="004B1E02" w:rsidRPr="00191294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192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876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724</w:t>
            </w:r>
          </w:p>
        </w:tc>
        <w:tc>
          <w:tcPr>
            <w:tcW w:w="90" w:type="dxa"/>
            <w:tcBorders>
              <w:left w:val="nil"/>
            </w:tcBorders>
          </w:tcPr>
          <w:p w14:paraId="4985C0AE" w14:textId="77777777" w:rsidR="004B1E02" w:rsidRPr="00191294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3DB119" w14:textId="4DE101F6" w:rsidR="004B1E02" w:rsidRPr="00465CA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452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066</w:t>
            </w:r>
          </w:p>
        </w:tc>
        <w:tc>
          <w:tcPr>
            <w:tcW w:w="90" w:type="dxa"/>
          </w:tcPr>
          <w:p w14:paraId="78BFD668" w14:textId="77777777" w:rsidR="004B1E02" w:rsidRPr="00465CA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2915B2D" w14:textId="77777777" w:rsidR="004B1E02" w:rsidRPr="00465CA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D63AFE1" w14:textId="77777777" w:rsidR="004B1E02" w:rsidRPr="00465CAE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5F1F30" w14:textId="77777777" w:rsidR="004B1E02" w:rsidRPr="00465CA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4B1E02" w:rsidRPr="00191294" w14:paraId="74D39EF7" w14:textId="77777777" w:rsidTr="00EC5594">
        <w:trPr>
          <w:trHeight w:val="144"/>
        </w:trPr>
        <w:tc>
          <w:tcPr>
            <w:tcW w:w="4309" w:type="dxa"/>
          </w:tcPr>
          <w:p w14:paraId="2D27C0F3" w14:textId="77777777" w:rsidR="004B1E02" w:rsidRPr="00191294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692203E4" w14:textId="3C4AFE57" w:rsidR="004B1E02" w:rsidRPr="00191294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959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552</w:t>
            </w:r>
          </w:p>
        </w:tc>
        <w:tc>
          <w:tcPr>
            <w:tcW w:w="90" w:type="dxa"/>
            <w:tcBorders>
              <w:left w:val="nil"/>
            </w:tcBorders>
          </w:tcPr>
          <w:p w14:paraId="58FC24F5" w14:textId="77777777" w:rsidR="004B1E02" w:rsidRPr="00191294" w:rsidRDefault="004B1E02" w:rsidP="004B1E02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4B059113" w:rsidR="004B1E02" w:rsidRPr="00465CA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" w:type="dxa"/>
          </w:tcPr>
          <w:p w14:paraId="39E3CF94" w14:textId="77777777" w:rsidR="004B1E02" w:rsidRPr="00465CAE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12BEA3A4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959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552</w:t>
            </w:r>
          </w:p>
        </w:tc>
        <w:tc>
          <w:tcPr>
            <w:tcW w:w="90" w:type="dxa"/>
            <w:tcBorders>
              <w:left w:val="nil"/>
            </w:tcBorders>
          </w:tcPr>
          <w:p w14:paraId="3E11040F" w14:textId="77777777" w:rsidR="004B1E02" w:rsidRPr="00465CAE" w:rsidRDefault="004B1E02" w:rsidP="004B1E02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76BBE296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</w:tr>
      <w:tr w:rsidR="004B1E02" w:rsidRPr="00191294" w14:paraId="7E6EDD63" w14:textId="77777777" w:rsidTr="00EC5594">
        <w:trPr>
          <w:trHeight w:val="144"/>
        </w:trPr>
        <w:tc>
          <w:tcPr>
            <w:tcW w:w="4309" w:type="dxa"/>
          </w:tcPr>
          <w:p w14:paraId="758663C9" w14:textId="11603DFA" w:rsidR="004B1E02" w:rsidRPr="00191294" w:rsidRDefault="004B1E02" w:rsidP="004B1E02">
            <w:pPr>
              <w:ind w:left="162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E34EF5" w:rsidRPr="00E34EF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E34EF5" w:rsidRPr="00E34EF5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</w:t>
            </w:r>
            <w:r w:rsidRPr="0019129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FAF122D" w14:textId="294DEF1F" w:rsidR="004B1E02" w:rsidRPr="00191294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</w:t>
            </w:r>
            <w:r w:rsidR="00CB3E18" w:rsidRPr="00CB3E1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331</w:t>
            </w:r>
            <w:r w:rsidR="00CB3E18" w:rsidRPr="00CB3E1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686</w:t>
            </w:r>
          </w:p>
        </w:tc>
        <w:tc>
          <w:tcPr>
            <w:tcW w:w="90" w:type="dxa"/>
            <w:tcBorders>
              <w:left w:val="nil"/>
            </w:tcBorders>
          </w:tcPr>
          <w:p w14:paraId="3A592170" w14:textId="77777777" w:rsidR="004B1E02" w:rsidRPr="00191294" w:rsidRDefault="004B1E02" w:rsidP="004B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12F4F317" w:rsidR="004B1E02" w:rsidRPr="00465CA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925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287</w:t>
            </w:r>
          </w:p>
        </w:tc>
        <w:tc>
          <w:tcPr>
            <w:tcW w:w="90" w:type="dxa"/>
          </w:tcPr>
          <w:p w14:paraId="171DB1A8" w14:textId="77777777" w:rsidR="004B1E02" w:rsidRPr="00465CAE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5BCEFE39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51</w:t>
            </w:r>
            <w:r w:rsidR="00CB3E18" w:rsidRPr="00CB3E1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759</w:t>
            </w:r>
          </w:p>
        </w:tc>
        <w:tc>
          <w:tcPr>
            <w:tcW w:w="90" w:type="dxa"/>
            <w:tcBorders>
              <w:left w:val="nil"/>
            </w:tcBorders>
          </w:tcPr>
          <w:p w14:paraId="3B921E32" w14:textId="77777777" w:rsidR="004B1E02" w:rsidRPr="00465CAE" w:rsidRDefault="004B1E02" w:rsidP="004B1E02">
            <w:pPr>
              <w:jc w:val="right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096E3BA7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FF0000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76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749</w:t>
            </w:r>
          </w:p>
        </w:tc>
      </w:tr>
      <w:tr w:rsidR="004B1E02" w:rsidRPr="00191294" w14:paraId="20AA7AD6" w14:textId="77777777" w:rsidTr="00EC5594">
        <w:trPr>
          <w:trHeight w:val="144"/>
        </w:trPr>
        <w:tc>
          <w:tcPr>
            <w:tcW w:w="4309" w:type="dxa"/>
          </w:tcPr>
          <w:p w14:paraId="7E300A2F" w14:textId="38707C7F" w:rsidR="004B1E02" w:rsidRPr="00191294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34EF5" w:rsidRPr="00E34E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613EADF0" w:rsidR="004B1E02" w:rsidRPr="00191294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940</w:t>
            </w:r>
            <w:r w:rsidR="00CB3E18" w:rsidRPr="00CB3E1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90" w:type="dxa"/>
            <w:tcBorders>
              <w:left w:val="nil"/>
            </w:tcBorders>
          </w:tcPr>
          <w:p w14:paraId="6BB3D331" w14:textId="77777777" w:rsidR="004B1E02" w:rsidRPr="00191294" w:rsidRDefault="004B1E02" w:rsidP="004B1E02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6F11D0F4" w:rsidR="004B1E02" w:rsidRPr="00465CA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90" w:type="dxa"/>
          </w:tcPr>
          <w:p w14:paraId="36AF38BB" w14:textId="77777777" w:rsidR="004B1E02" w:rsidRPr="00465CAE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77777777" w:rsidR="004B1E02" w:rsidRPr="00465CA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A14A620" w14:textId="77777777" w:rsidR="004B1E02" w:rsidRPr="00465CAE" w:rsidRDefault="004B1E02" w:rsidP="004B1E02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77777777" w:rsidR="004B1E02" w:rsidRPr="00465CAE" w:rsidRDefault="004B1E02" w:rsidP="004B1E02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4B1E02" w:rsidRPr="00191294" w14:paraId="32B905C5" w14:textId="77777777" w:rsidTr="00EC5594">
        <w:trPr>
          <w:trHeight w:val="144"/>
        </w:trPr>
        <w:tc>
          <w:tcPr>
            <w:tcW w:w="4309" w:type="dxa"/>
          </w:tcPr>
          <w:p w14:paraId="4737333E" w14:textId="77777777" w:rsidR="004B1E02" w:rsidRPr="001C7444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BB5A0A6" w14:textId="04F857A7" w:rsidR="004B1E02" w:rsidRPr="00191294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E34E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71E0D2F3" w14:textId="77777777" w:rsidR="004B1E02" w:rsidRPr="00191294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099B87" w14:textId="4FC0EBA5" w:rsidR="004B1E02" w:rsidRPr="00465CA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0A06F92" w14:textId="77777777" w:rsidR="004B1E02" w:rsidRPr="00465CA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E5129A" w14:textId="3BCAC4E5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E34E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0075A43" w14:textId="77777777" w:rsidR="004B1E02" w:rsidRPr="00465CA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51E9EA5" w14:textId="6C7835E1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4B1E02" w:rsidRPr="00191294" w14:paraId="5B898DC8" w14:textId="77777777" w:rsidTr="00EC5594">
        <w:trPr>
          <w:trHeight w:val="144"/>
        </w:trPr>
        <w:tc>
          <w:tcPr>
            <w:tcW w:w="4309" w:type="dxa"/>
          </w:tcPr>
          <w:p w14:paraId="7F1F2AB5" w14:textId="77777777" w:rsidR="004B1E02" w:rsidRPr="00191294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69B66148" w14:textId="01ED31D4" w:rsidR="004B1E02" w:rsidRPr="00191294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B1E02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385</w:t>
            </w:r>
            <w:r w:rsidR="004B1E02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90" w:type="dxa"/>
            <w:tcBorders>
              <w:left w:val="nil"/>
            </w:tcBorders>
          </w:tcPr>
          <w:p w14:paraId="14BEE6FE" w14:textId="77777777" w:rsidR="004B1E02" w:rsidRPr="00191294" w:rsidRDefault="004B1E02" w:rsidP="004B1E0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AB05DF6" w14:textId="0A992CDA" w:rsidR="004B1E02" w:rsidRPr="00465CAE" w:rsidRDefault="00E34EF5" w:rsidP="004B1E02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</w:tcPr>
          <w:p w14:paraId="5B118F57" w14:textId="77777777" w:rsidR="004B1E02" w:rsidRPr="00465CA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B4E8E0" w14:textId="7308F382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B1E02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385</w:t>
            </w:r>
            <w:r w:rsidR="004B1E02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90" w:type="dxa"/>
            <w:tcBorders>
              <w:left w:val="nil"/>
            </w:tcBorders>
          </w:tcPr>
          <w:p w14:paraId="7656C545" w14:textId="77777777" w:rsidR="004B1E02" w:rsidRPr="00465CAE" w:rsidRDefault="004B1E02" w:rsidP="004B1E02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9DAD77B" w14:textId="72834816" w:rsidR="004B1E02" w:rsidRPr="00465CAE" w:rsidRDefault="00E34EF5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4B1E02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433</w:t>
            </w:r>
          </w:p>
        </w:tc>
      </w:tr>
      <w:tr w:rsidR="004B1E02" w:rsidRPr="00191294" w14:paraId="1C2FF950" w14:textId="77777777" w:rsidTr="00D34D6A">
        <w:trPr>
          <w:trHeight w:hRule="exact" w:val="144"/>
        </w:trPr>
        <w:tc>
          <w:tcPr>
            <w:tcW w:w="4309" w:type="dxa"/>
          </w:tcPr>
          <w:p w14:paraId="4711147D" w14:textId="77777777" w:rsidR="004B1E02" w:rsidRPr="00191294" w:rsidRDefault="004B1E02" w:rsidP="004B1E02">
            <w:pPr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4BC949" w14:textId="77777777" w:rsidR="004B1E02" w:rsidRPr="00191294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775F977" w14:textId="77777777" w:rsidR="004B1E02" w:rsidRPr="00191294" w:rsidRDefault="004B1E02" w:rsidP="004B1E02">
            <w:pPr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F0457E" w14:textId="77777777" w:rsidR="004B1E02" w:rsidRPr="00191294" w:rsidRDefault="004B1E02" w:rsidP="004B1E02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3A69E9C" w14:textId="77777777" w:rsidR="004B1E02" w:rsidRPr="00191294" w:rsidRDefault="004B1E02" w:rsidP="004B1E02">
            <w:pPr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1F841E" w14:textId="77777777" w:rsidR="004B1E02" w:rsidRPr="00191294" w:rsidRDefault="004B1E02" w:rsidP="004B1E02">
            <w:pPr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61C2447" w14:textId="77777777" w:rsidR="004B1E02" w:rsidRPr="00191294" w:rsidRDefault="004B1E02" w:rsidP="004B1E02">
            <w:pPr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0A8862B" w14:textId="77777777" w:rsidR="004B1E02" w:rsidRPr="00191294" w:rsidRDefault="004B1E02" w:rsidP="004B1E02">
            <w:pPr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2649E618" w14:textId="77777777" w:rsidR="00C76C9C" w:rsidRDefault="00C76C9C">
      <w:r>
        <w:rPr>
          <w:rFonts w:cs="Angsana New"/>
          <w:cs/>
        </w:rPr>
        <w:br w:type="page"/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C76C9C" w:rsidRPr="00191294" w14:paraId="51E42060" w14:textId="77777777" w:rsidTr="00A37DA2">
        <w:trPr>
          <w:trHeight w:val="144"/>
        </w:trPr>
        <w:tc>
          <w:tcPr>
            <w:tcW w:w="4309" w:type="dxa"/>
          </w:tcPr>
          <w:p w14:paraId="19BC7ABB" w14:textId="77777777" w:rsidR="00C76C9C" w:rsidRPr="00191294" w:rsidRDefault="00C76C9C" w:rsidP="00A37DA2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EBD246F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2BA19F" w14:textId="77777777" w:rsidR="00C76C9C" w:rsidRPr="00191294" w:rsidRDefault="00C76C9C" w:rsidP="00A37DA2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9E42ECC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76C9C" w:rsidRPr="00191294" w14:paraId="34546A58" w14:textId="77777777" w:rsidTr="00A37DA2">
        <w:trPr>
          <w:trHeight w:val="144"/>
        </w:trPr>
        <w:tc>
          <w:tcPr>
            <w:tcW w:w="4309" w:type="dxa"/>
          </w:tcPr>
          <w:p w14:paraId="37BADBAA" w14:textId="77777777" w:rsidR="00C76C9C" w:rsidRPr="00191294" w:rsidRDefault="00C76C9C" w:rsidP="00A37DA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689EBF7" w14:textId="77777777" w:rsidR="00C76C9C" w:rsidRPr="00191294" w:rsidRDefault="00C76C9C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42E2917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9EB2056" w14:textId="77777777" w:rsidR="00C76C9C" w:rsidRPr="00191294" w:rsidRDefault="00C76C9C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C4459F0" w14:textId="77777777" w:rsidR="00C76C9C" w:rsidRPr="00191294" w:rsidRDefault="00C76C9C" w:rsidP="00A37DA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53B05BC" w14:textId="77777777" w:rsidR="00C76C9C" w:rsidRPr="00191294" w:rsidRDefault="00C76C9C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457C3F5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054C7F" w14:textId="77777777" w:rsidR="00C76C9C" w:rsidRPr="00191294" w:rsidRDefault="00C76C9C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76C9C" w:rsidRPr="00191294" w14:paraId="42770344" w14:textId="77777777" w:rsidTr="00A37DA2">
        <w:trPr>
          <w:trHeight w:val="144"/>
        </w:trPr>
        <w:tc>
          <w:tcPr>
            <w:tcW w:w="4309" w:type="dxa"/>
          </w:tcPr>
          <w:p w14:paraId="25809361" w14:textId="77777777" w:rsidR="00C76C9C" w:rsidRPr="00191294" w:rsidRDefault="00C76C9C" w:rsidP="00A37DA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0A2A8CF" w14:textId="201D67FE" w:rsidR="00C76C9C" w:rsidRPr="00191294" w:rsidRDefault="00E34EF5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76C9C" w:rsidRPr="0019129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76C9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B32EC5D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BA25320" w14:textId="4C201CBD" w:rsidR="00C76C9C" w:rsidRPr="00191294" w:rsidRDefault="00E34EF5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76C9C"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D5BB3F6" w14:textId="77777777" w:rsidR="00C76C9C" w:rsidRPr="00191294" w:rsidRDefault="00C76C9C" w:rsidP="00A37DA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13CD32" w14:textId="743F8F81" w:rsidR="00C76C9C" w:rsidRPr="00191294" w:rsidRDefault="00E34EF5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76C9C" w:rsidRPr="0019129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76C9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CB3AF0F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4FBF9F" w14:textId="24B2F3B0" w:rsidR="00C76C9C" w:rsidRPr="00191294" w:rsidRDefault="00E34EF5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76C9C"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76C9C" w:rsidRPr="00191294" w14:paraId="57C7C39B" w14:textId="77777777" w:rsidTr="00A37DA2">
        <w:trPr>
          <w:trHeight w:val="144"/>
        </w:trPr>
        <w:tc>
          <w:tcPr>
            <w:tcW w:w="4309" w:type="dxa"/>
          </w:tcPr>
          <w:p w14:paraId="6AC50CA3" w14:textId="77777777" w:rsidR="00C76C9C" w:rsidRPr="00191294" w:rsidRDefault="00C76C9C" w:rsidP="00A37DA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82A740" w14:textId="5AAE7726" w:rsidR="00C76C9C" w:rsidRPr="00191294" w:rsidRDefault="00E34EF5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3571A97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FA3F29C" w14:textId="0825744E" w:rsidR="00C76C9C" w:rsidRPr="00191294" w:rsidRDefault="00E34EF5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F9F501E" w14:textId="77777777" w:rsidR="00C76C9C" w:rsidRPr="00191294" w:rsidRDefault="00C76C9C" w:rsidP="00A37DA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DD17C12" w14:textId="7ADEDF2C" w:rsidR="00C76C9C" w:rsidRPr="00191294" w:rsidRDefault="00E34EF5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8918AF7" w14:textId="77777777" w:rsidR="00C76C9C" w:rsidRPr="00191294" w:rsidRDefault="00C76C9C" w:rsidP="00A37D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28D0A0F" w14:textId="3F0F3BE7" w:rsidR="00C76C9C" w:rsidRPr="00191294" w:rsidRDefault="00E34EF5" w:rsidP="00A37DA2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76C9C" w:rsidRPr="00191294" w14:paraId="2BD46095" w14:textId="77777777" w:rsidTr="00A37DA2">
        <w:trPr>
          <w:trHeight w:val="144"/>
        </w:trPr>
        <w:tc>
          <w:tcPr>
            <w:tcW w:w="4309" w:type="dxa"/>
          </w:tcPr>
          <w:p w14:paraId="25A7E934" w14:textId="77777777" w:rsidR="00C76C9C" w:rsidRPr="00191294" w:rsidRDefault="00C76C9C" w:rsidP="00A37DA2">
            <w:pP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AA25D7" w14:textId="77777777" w:rsidR="00C76C9C" w:rsidRPr="00191294" w:rsidRDefault="00C76C9C" w:rsidP="00A37DA2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B7A7A8D" w14:textId="77777777" w:rsidR="00C76C9C" w:rsidRPr="00191294" w:rsidRDefault="00C76C9C" w:rsidP="00A37DA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BC5E13" w14:textId="77777777" w:rsidR="00C76C9C" w:rsidRPr="00191294" w:rsidRDefault="00C76C9C" w:rsidP="00A37DA2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71B321" w14:textId="77777777" w:rsidR="00C76C9C" w:rsidRPr="00191294" w:rsidRDefault="00C76C9C" w:rsidP="00A37DA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9F1C39E" w14:textId="77777777" w:rsidR="00C76C9C" w:rsidRPr="00191294" w:rsidRDefault="00C76C9C" w:rsidP="00A37DA2">
            <w:pPr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AEA5AF1" w14:textId="77777777" w:rsidR="00C76C9C" w:rsidRPr="00191294" w:rsidRDefault="00C76C9C" w:rsidP="00A37DA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BAFA186" w14:textId="77777777" w:rsidR="00C76C9C" w:rsidRPr="00191294" w:rsidRDefault="00C76C9C" w:rsidP="00A37DA2">
            <w:pPr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76C9C" w:rsidRPr="00191294" w14:paraId="0C068912" w14:textId="77777777" w:rsidTr="00EC5594">
        <w:trPr>
          <w:trHeight w:val="144"/>
        </w:trPr>
        <w:tc>
          <w:tcPr>
            <w:tcW w:w="4309" w:type="dxa"/>
          </w:tcPr>
          <w:p w14:paraId="7F9BBA5C" w14:textId="331C6136" w:rsidR="00C76C9C" w:rsidRPr="00191294" w:rsidRDefault="00C76C9C" w:rsidP="00C76C9C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C76C9C" w:rsidRPr="00191294" w:rsidRDefault="00C76C9C" w:rsidP="00C76C9C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C83A3EC" w14:textId="77777777" w:rsidR="00C76C9C" w:rsidRPr="00191294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C76C9C" w:rsidRPr="00191294" w:rsidRDefault="00C76C9C" w:rsidP="00C76C9C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C76C9C" w:rsidRPr="00191294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C76C9C" w:rsidRPr="00191294" w:rsidRDefault="00C76C9C" w:rsidP="00C76C9C">
            <w:pPr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5F9D40D" w14:textId="77777777" w:rsidR="00C76C9C" w:rsidRPr="00191294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C76C9C" w:rsidRPr="00191294" w:rsidRDefault="00C76C9C" w:rsidP="00C76C9C">
            <w:pPr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C76C9C" w:rsidRPr="00191294" w14:paraId="6C3147E9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2E4F9C35" w14:textId="4C2682B4" w:rsidR="00C76C9C" w:rsidRPr="00191294" w:rsidRDefault="00C76C9C" w:rsidP="00C76C9C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bookmarkStart w:id="13" w:name="OLE_LINK7"/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ลูกหนี้การค้า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หมุนเวียน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  <w:bookmarkEnd w:id="13"/>
          </w:p>
        </w:tc>
        <w:tc>
          <w:tcPr>
            <w:tcW w:w="900" w:type="dxa"/>
            <w:shd w:val="clear" w:color="auto" w:fill="auto"/>
          </w:tcPr>
          <w:p w14:paraId="3F2873A6" w14:textId="5F26FDBD" w:rsidR="00C76C9C" w:rsidRPr="00191294" w:rsidRDefault="00E34EF5" w:rsidP="00C76C9C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C76C9C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="00C76C9C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DE96B58" w14:textId="77777777" w:rsidR="00C76C9C" w:rsidRPr="00191294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EC7BFBF" w14:textId="56E8C256" w:rsidR="00C76C9C" w:rsidRPr="00465CAE" w:rsidRDefault="00E34EF5" w:rsidP="00C76C9C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606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6013E5BD" w14:textId="77777777" w:rsidR="00C76C9C" w:rsidRPr="00465CAE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76617E51" w14:textId="77777777" w:rsidR="00C76C9C" w:rsidRPr="00465CAE" w:rsidRDefault="00C76C9C" w:rsidP="00C76C9C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537D088" w14:textId="77777777" w:rsidR="00C76C9C" w:rsidRPr="00465CAE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1947A27D" w14:textId="77777777" w:rsidR="00C76C9C" w:rsidRPr="00465CAE" w:rsidRDefault="00C76C9C" w:rsidP="00C76C9C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76C9C" w:rsidRPr="00191294" w14:paraId="0E992531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39A09FD2" w14:textId="39B82237" w:rsidR="00C76C9C" w:rsidRPr="00191294" w:rsidRDefault="00C76C9C" w:rsidP="00C76C9C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ลูกหนี้การค้า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ไม่หมุนเวียน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21FFD99" w14:textId="5FE29F81" w:rsidR="00C76C9C" w:rsidRPr="00191294" w:rsidRDefault="00E34EF5" w:rsidP="00C76C9C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C76C9C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399</w:t>
            </w:r>
            <w:r w:rsidR="00C76C9C" w:rsidRPr="004B1E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790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050CD46" w14:textId="77777777" w:rsidR="00C76C9C" w:rsidRPr="00191294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6DF9F1E" w14:textId="769F50D1" w:rsidR="00C76C9C" w:rsidRPr="00465CAE" w:rsidRDefault="00E34EF5" w:rsidP="00C76C9C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529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3BE80D94" w14:textId="77777777" w:rsidR="00C76C9C" w:rsidRPr="00465CAE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05DBA29" w14:textId="77777777" w:rsidR="00C76C9C" w:rsidRPr="00465CAE" w:rsidRDefault="00C76C9C" w:rsidP="00C76C9C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6BB971A" w14:textId="77777777" w:rsidR="00C76C9C" w:rsidRPr="00465CAE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5A0A2FA" w14:textId="77777777" w:rsidR="00C76C9C" w:rsidRPr="00465CAE" w:rsidRDefault="00C76C9C" w:rsidP="00C76C9C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76C9C" w:rsidRPr="00191294" w14:paraId="08D3E13B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24349082" w14:textId="77777777" w:rsidR="00C76C9C" w:rsidRPr="00191294" w:rsidRDefault="00C76C9C" w:rsidP="00C76C9C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0F989E8D" w14:textId="13B01A45" w:rsidR="00C76C9C" w:rsidRPr="00191294" w:rsidRDefault="00E34EF5" w:rsidP="00C76C9C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D073A19" w14:textId="77777777" w:rsidR="00C76C9C" w:rsidRPr="00191294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94CB7BC" w14:textId="3BC07A30" w:rsidR="00C76C9C" w:rsidRPr="00465CAE" w:rsidRDefault="00E34EF5" w:rsidP="00C76C9C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1F317B72" w14:textId="77777777" w:rsidR="00C76C9C" w:rsidRPr="00465CAE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8597737" w14:textId="732DD5BE" w:rsidR="00C76C9C" w:rsidRPr="00465CAE" w:rsidRDefault="00E34EF5" w:rsidP="00C76C9C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B3F58AA" w14:textId="77777777" w:rsidR="00C76C9C" w:rsidRPr="00465CAE" w:rsidRDefault="00C76C9C" w:rsidP="00C76C9C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83949E0" w14:textId="4D772190" w:rsidR="00C76C9C" w:rsidRPr="00465CAE" w:rsidRDefault="00E34EF5" w:rsidP="00C76C9C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C76C9C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</w:tr>
    </w:tbl>
    <w:p w14:paraId="43745985" w14:textId="6C1175DD" w:rsidR="006E5604" w:rsidRDefault="006E5604" w:rsidP="006E53CE">
      <w:pPr>
        <w:spacing w:before="120" w:after="120"/>
        <w:ind w:left="1325" w:hanging="331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  <w:r w:rsidRPr="006E5604">
        <w:rPr>
          <w:rFonts w:ascii="Angsana New" w:hAnsi="Angsana New" w:cs="Angsana New"/>
          <w:color w:val="000000"/>
          <w:sz w:val="20"/>
          <w:szCs w:val="20"/>
          <w:cs/>
        </w:rPr>
        <w:t>*</w:t>
      </w:r>
      <w:r w:rsidRPr="006E5604">
        <w:rPr>
          <w:rFonts w:ascii="Angsana New" w:hAnsi="Angsana New" w:cs="Angsana New"/>
          <w:color w:val="000000"/>
          <w:sz w:val="20"/>
          <w:szCs w:val="20"/>
          <w:cs/>
        </w:rPr>
        <w:tab/>
        <w:t xml:space="preserve">เจ้าหนี้อื่น 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>-</w:t>
      </w:r>
      <w:r w:rsidRPr="006E5604">
        <w:rPr>
          <w:rFonts w:ascii="Angsana New" w:hAnsi="Angsana New" w:cs="Angsana New"/>
          <w:color w:val="000000"/>
          <w:sz w:val="20"/>
          <w:szCs w:val="20"/>
          <w:cs/>
        </w:rPr>
        <w:t xml:space="preserve"> เงินทดรองรับ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เป็นเงินทดรองรับจากบริษัทย่อย  โดยเริ่มคิดดอกเบี้ยระหว่างกันตั้งแต่วันที่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1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ตุลาคม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2566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จากยอดเงินทดรองรับสุทธิจากลูกหนี้อื่นระหว่างกัน ในอัตราร้อยละ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5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ต่อปี</w:t>
      </w:r>
    </w:p>
    <w:p w14:paraId="619B08EC" w14:textId="7F551F8B" w:rsidR="006E5604" w:rsidRPr="006E5604" w:rsidRDefault="006E5604" w:rsidP="006E53CE">
      <w:pPr>
        <w:spacing w:before="120" w:after="120"/>
        <w:ind w:left="1325" w:hanging="331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** 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ab/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ในระหว่างปี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2564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-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2565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กลุ่มบริษัทได้ด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เนินการขายหุ้นสามัญท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ั้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งหมดของ บริษัท วอเตอร์ฟร้อนท์ โฮเต็ล </w:t>
      </w:r>
      <w:r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จำกัด และ บริษัท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 เออร์เบิน รีสอร์ทโฮเต็ล จำกัด ซึ่งเป็นบริษัทย่อยที่มีการจัดต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ั้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งข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ึ้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นเพื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่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อรองรับการท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รายการ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ขายธุรกิจโรงแรม</w:t>
      </w:r>
      <w:r w:rsidRPr="006E5604">
        <w:rPr>
          <w:rFonts w:ascii="Angsana New" w:hAnsi="Angsana New"/>
          <w:color w:val="000000"/>
          <w:sz w:val="20"/>
          <w:szCs w:val="20"/>
          <w:lang w:val="en-US"/>
        </w:rPr>
        <w:t xml:space="preserve"> 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ซึ่งคิดเป็นมูลค่ารวม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5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500</w:t>
      </w:r>
      <w:r w:rsidR="006E53CE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ล้านบาท โดยได้รับช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ระเงินค่าหุ้นแล้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วจำ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นวน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5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>,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359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>.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75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 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ล้านบาท ส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หรับส่วนที่เหลืออีก 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140</w:t>
      </w:r>
      <w:r w:rsidRPr="006E5604">
        <w:rPr>
          <w:rFonts w:ascii="Angsana New" w:hAnsi="Angsana New" w:cs="Angsana New"/>
          <w:color w:val="000000"/>
          <w:sz w:val="20"/>
          <w:szCs w:val="20"/>
          <w:lang w:val="en-US"/>
        </w:rPr>
        <w:t>.</w:t>
      </w:r>
      <w:r w:rsidR="00E34EF5" w:rsidRPr="00E34EF5">
        <w:rPr>
          <w:rFonts w:ascii="Angsana New" w:hAnsi="Angsana New" w:cs="Angsana New"/>
          <w:color w:val="000000"/>
          <w:sz w:val="20"/>
          <w:szCs w:val="20"/>
          <w:lang w:val="en-US"/>
        </w:rPr>
        <w:t>25</w:t>
      </w:r>
      <w:r w:rsidR="006E53CE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ล้านบาท จะได้รับช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6E5604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ระหลังจากบรรลุเงื่อนไขตามสัญญาภายในระยะเวลาอันใกล</w:t>
      </w:r>
      <w:r w:rsidRPr="006E5604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้</w:t>
      </w:r>
    </w:p>
    <w:p w14:paraId="5A7776A2" w14:textId="66D56CA4" w:rsidR="00EC5594" w:rsidRPr="00191294" w:rsidRDefault="00EC5594">
      <w:pPr>
        <w:rPr>
          <w:rFonts w:ascii="Angsana New" w:hAnsi="Angsana New" w:cs="Angsana New"/>
          <w:sz w:val="2"/>
          <w:szCs w:val="2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191294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bookmarkStart w:id="14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191294" w:rsidRDefault="00811DA7" w:rsidP="00811DA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191294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191294" w:rsidRDefault="00811DA7" w:rsidP="00811DA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191294" w:rsidRDefault="00811DA7" w:rsidP="00811DA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191294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65510AD4" w:rsidR="00811DA7" w:rsidRPr="00191294" w:rsidRDefault="00811DA7" w:rsidP="00811DA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1B7C88" w:rsidRPr="00191294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D34D6A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D34D6A" w:rsidRPr="00191294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D34D6A" w:rsidRPr="00191294" w:rsidRDefault="00D34D6A" w:rsidP="00D34D6A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59937286" w:rsidR="00D34D6A" w:rsidRPr="00191294" w:rsidRDefault="00E34EF5" w:rsidP="00D34D6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E8B5071" w14:textId="77777777" w:rsidR="00D34D6A" w:rsidRPr="00191294" w:rsidRDefault="00D34D6A" w:rsidP="00D34D6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17930FAA" w:rsidR="00D34D6A" w:rsidRPr="00191294" w:rsidRDefault="00E34EF5" w:rsidP="00D34D6A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43F8A39" w14:textId="77777777" w:rsidR="00D34D6A" w:rsidRPr="00191294" w:rsidRDefault="00D34D6A" w:rsidP="00D34D6A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16AA5FE1" w:rsidR="00D34D6A" w:rsidRPr="00191294" w:rsidRDefault="00E34EF5" w:rsidP="00D34D6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977F610" w14:textId="77777777" w:rsidR="00D34D6A" w:rsidRPr="00191294" w:rsidRDefault="00D34D6A" w:rsidP="00D34D6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475DA7C5" w:rsidR="00D34D6A" w:rsidRPr="00191294" w:rsidRDefault="00E34EF5" w:rsidP="00D34D6A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811DA7" w:rsidRPr="00191294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191294" w:rsidRDefault="00811DA7" w:rsidP="00811DA7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191294" w:rsidRDefault="00811DA7" w:rsidP="00811DA7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191294" w:rsidRDefault="00811DA7" w:rsidP="00811DA7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191294" w:rsidRDefault="00811DA7" w:rsidP="00811DA7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191294" w:rsidRDefault="00811DA7" w:rsidP="00811DA7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191294" w:rsidRDefault="00811DA7" w:rsidP="00811DA7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191294" w:rsidRDefault="00811DA7" w:rsidP="00811DA7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191294" w:rsidRDefault="00811DA7" w:rsidP="00811DA7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11DA7" w:rsidRPr="00191294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DE91DF9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191294" w:rsidRDefault="00811DA7" w:rsidP="00811DA7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0073BD" w:rsidRPr="00191294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0073BD" w:rsidRPr="00191294" w:rsidRDefault="000073BD" w:rsidP="000073BD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77777777" w:rsidR="000073BD" w:rsidRPr="00465CAE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0073BD" w:rsidRPr="00191294" w:rsidRDefault="000073BD" w:rsidP="000073BD">
            <w:pPr>
              <w:spacing w:line="280" w:lineRule="exact"/>
              <w:ind w:left="3" w:right="-1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77777777" w:rsidR="000073BD" w:rsidRPr="00465CAE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0073BD" w:rsidRPr="00465CAE" w:rsidRDefault="000073BD" w:rsidP="000073BD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0704C04D" w:rsidR="000073BD" w:rsidRPr="00465CAE" w:rsidRDefault="00E34EF5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660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</w:p>
        </w:tc>
        <w:tc>
          <w:tcPr>
            <w:tcW w:w="90" w:type="dxa"/>
          </w:tcPr>
          <w:p w14:paraId="1D328AD9" w14:textId="77777777" w:rsidR="000073BD" w:rsidRPr="00465CAE" w:rsidRDefault="000073BD" w:rsidP="000073B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79BFD277" w:rsidR="000073BD" w:rsidRPr="00465CAE" w:rsidRDefault="00E34EF5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0073BD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110</w:t>
            </w:r>
            <w:r w:rsidR="000073BD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</w:p>
        </w:tc>
      </w:tr>
      <w:tr w:rsidR="000073BD" w:rsidRPr="00191294" w14:paraId="6E7A0364" w14:textId="77777777" w:rsidTr="008F6758">
        <w:trPr>
          <w:trHeight w:val="144"/>
        </w:trPr>
        <w:tc>
          <w:tcPr>
            <w:tcW w:w="4309" w:type="dxa"/>
          </w:tcPr>
          <w:p w14:paraId="2D861F2B" w14:textId="544EDE35" w:rsidR="000073BD" w:rsidRPr="00191294" w:rsidRDefault="000073BD" w:rsidP="000073BD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1856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</w:t>
            </w:r>
            <w:r w:rsidR="004715EB" w:rsidRPr="00471856">
              <w:rPr>
                <w:rFonts w:ascii="Angsana New" w:hAnsi="Angsana New" w:cs="Angsana New" w:hint="cs"/>
                <w:sz w:val="20"/>
                <w:szCs w:val="20"/>
                <w:cs/>
              </w:rPr>
              <w:t>ธรรมเนียม</w:t>
            </w:r>
            <w:r w:rsidRPr="00471856">
              <w:rPr>
                <w:rFonts w:ascii="Angsana New" w:hAnsi="Angsana New" w:cs="Angsana New"/>
                <w:sz w:val="20"/>
                <w:szCs w:val="20"/>
                <w:cs/>
              </w:rPr>
              <w:t>บริ</w:t>
            </w:r>
            <w:r w:rsidR="004715EB" w:rsidRPr="00471856">
              <w:rPr>
                <w:rFonts w:ascii="Angsana New" w:hAnsi="Angsana New" w:cs="Angsana New" w:hint="cs"/>
                <w:sz w:val="20"/>
                <w:szCs w:val="20"/>
                <w:cs/>
              </w:rPr>
              <w:t>ห</w:t>
            </w:r>
            <w:r w:rsidRPr="00471856">
              <w:rPr>
                <w:rFonts w:ascii="Angsana New" w:hAnsi="Angsana New" w:cs="Angsana New"/>
                <w:sz w:val="20"/>
                <w:szCs w:val="20"/>
                <w:cs/>
              </w:rPr>
              <w:t>าร</w:t>
            </w:r>
            <w:r w:rsidR="004715EB" w:rsidRPr="00471856">
              <w:rPr>
                <w:rFonts w:ascii="Angsana New" w:hAnsi="Angsana New" w:cs="Angsana New" w:hint="cs"/>
                <w:sz w:val="20"/>
                <w:szCs w:val="20"/>
                <w:cs/>
              </w:rPr>
              <w:t>จัดการ</w:t>
            </w:r>
          </w:p>
        </w:tc>
        <w:tc>
          <w:tcPr>
            <w:tcW w:w="900" w:type="dxa"/>
          </w:tcPr>
          <w:p w14:paraId="0D668C37" w14:textId="77777777" w:rsidR="000073BD" w:rsidRPr="00465CAE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21DDA6C" w14:textId="77777777" w:rsidR="000073BD" w:rsidRPr="00191294" w:rsidRDefault="000073BD" w:rsidP="000073BD">
            <w:pPr>
              <w:spacing w:line="28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3E511CCE" w14:textId="77777777" w:rsidR="000073BD" w:rsidRPr="00465CAE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8CACDD2" w14:textId="77777777" w:rsidR="000073BD" w:rsidRPr="00465CAE" w:rsidRDefault="000073BD" w:rsidP="000073B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746D9F7" w14:textId="692ADE62" w:rsidR="000073BD" w:rsidRPr="00465CAE" w:rsidRDefault="00E34EF5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557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780</w:t>
            </w:r>
          </w:p>
        </w:tc>
        <w:tc>
          <w:tcPr>
            <w:tcW w:w="90" w:type="dxa"/>
            <w:tcBorders>
              <w:left w:val="nil"/>
            </w:tcBorders>
          </w:tcPr>
          <w:p w14:paraId="6424A90D" w14:textId="77777777" w:rsidR="000073BD" w:rsidRPr="00465CAE" w:rsidRDefault="000073BD" w:rsidP="000073B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D764D22" w14:textId="07083ADD" w:rsidR="000073BD" w:rsidRPr="00465CAE" w:rsidRDefault="00E34EF5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0073BD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0073BD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0073BD" w:rsidRPr="00191294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0073BD" w:rsidRPr="00191294" w:rsidRDefault="000073BD" w:rsidP="000073BD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77777777" w:rsidR="000073BD" w:rsidRPr="00465CAE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0073BD" w:rsidRPr="00191294" w:rsidRDefault="000073BD" w:rsidP="000073BD">
            <w:pPr>
              <w:spacing w:line="28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77777777" w:rsidR="000073BD" w:rsidRPr="00465CAE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0073BD" w:rsidRPr="00465CAE" w:rsidRDefault="000073BD" w:rsidP="000073B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49ED4702" w:rsidR="000073BD" w:rsidRPr="00465CAE" w:rsidRDefault="00E34EF5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444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0073BD" w:rsidRPr="00465CAE" w:rsidRDefault="000073BD" w:rsidP="000073B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6CC1F54B" w:rsidR="000073BD" w:rsidRPr="00465CAE" w:rsidRDefault="00E34EF5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374</w:t>
            </w:r>
            <w:r w:rsidR="000073BD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795</w:t>
            </w:r>
          </w:p>
        </w:tc>
      </w:tr>
      <w:tr w:rsidR="000073BD" w:rsidRPr="00191294" w14:paraId="3B040B98" w14:textId="77777777" w:rsidTr="008F6758">
        <w:trPr>
          <w:trHeight w:val="144"/>
        </w:trPr>
        <w:tc>
          <w:tcPr>
            <w:tcW w:w="4309" w:type="dxa"/>
          </w:tcPr>
          <w:p w14:paraId="68DCF089" w14:textId="77777777" w:rsidR="000073BD" w:rsidRPr="00191294" w:rsidRDefault="000073BD" w:rsidP="000073BD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0073BD" w:rsidRPr="00191294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0073BD" w:rsidRPr="00191294" w:rsidRDefault="000073BD" w:rsidP="000073BD">
            <w:pPr>
              <w:spacing w:line="28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0073BD" w:rsidRPr="00465CAE" w:rsidRDefault="000073BD" w:rsidP="000073BD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0073BD" w:rsidRPr="00465CAE" w:rsidRDefault="000073BD" w:rsidP="000073B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0073BD" w:rsidRPr="00465CAE" w:rsidRDefault="000073BD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0073BD" w:rsidRPr="00465CAE" w:rsidRDefault="000073BD" w:rsidP="000073B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0073BD" w:rsidRPr="00465CAE" w:rsidRDefault="000073BD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073BD" w:rsidRPr="00191294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0073BD" w:rsidRPr="00191294" w:rsidRDefault="000073BD" w:rsidP="000073BD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0073BD" w:rsidRPr="00191294" w:rsidRDefault="000073BD" w:rsidP="000073BD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0073BD" w:rsidRPr="00191294" w:rsidRDefault="000073BD" w:rsidP="000073BD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0073BD" w:rsidRPr="00191294" w:rsidRDefault="000073BD" w:rsidP="000073BD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0073BD" w:rsidRPr="00191294" w:rsidRDefault="000073BD" w:rsidP="000073BD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0073BD" w:rsidRPr="00191294" w:rsidRDefault="000073BD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0073BD" w:rsidRPr="00191294" w:rsidRDefault="000073BD" w:rsidP="000073BD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0073BD" w:rsidRPr="00191294" w:rsidRDefault="000073BD" w:rsidP="000073BD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C7444" w:rsidRPr="00191294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77777777" w:rsidR="001C7444" w:rsidRPr="00191294" w:rsidRDefault="001C7444" w:rsidP="001C7444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bookmarkStart w:id="15" w:name="OLE_LINK16"/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  <w:bookmarkEnd w:id="15"/>
          </w:p>
        </w:tc>
        <w:tc>
          <w:tcPr>
            <w:tcW w:w="900" w:type="dxa"/>
          </w:tcPr>
          <w:p w14:paraId="123898BE" w14:textId="1B218066" w:rsidR="001C7444" w:rsidRPr="00191294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530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526</w:t>
            </w:r>
          </w:p>
        </w:tc>
        <w:tc>
          <w:tcPr>
            <w:tcW w:w="90" w:type="dxa"/>
          </w:tcPr>
          <w:p w14:paraId="2048633A" w14:textId="77777777" w:rsidR="001C7444" w:rsidRPr="00191294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6CBD182D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561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496</w:t>
            </w:r>
          </w:p>
        </w:tc>
        <w:tc>
          <w:tcPr>
            <w:tcW w:w="90" w:type="dxa"/>
          </w:tcPr>
          <w:p w14:paraId="49B0ED3B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1C7444" w:rsidRPr="00191294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1C7444" w:rsidRPr="00191294" w:rsidRDefault="001C7444" w:rsidP="001C7444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43A3F694" w:rsidR="001C7444" w:rsidRPr="00191294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658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1C7444" w:rsidRPr="00191294" w:rsidRDefault="001C7444" w:rsidP="001C744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6B94FB59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123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288</w:t>
            </w:r>
          </w:p>
        </w:tc>
        <w:tc>
          <w:tcPr>
            <w:tcW w:w="90" w:type="dxa"/>
          </w:tcPr>
          <w:p w14:paraId="01CE765E" w14:textId="77777777" w:rsidR="001C7444" w:rsidRPr="00465CAE" w:rsidRDefault="001C7444" w:rsidP="001C744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1C7444" w:rsidRPr="00465CAE" w:rsidRDefault="001C7444" w:rsidP="001C744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1C7444" w:rsidRPr="00191294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1C7444" w:rsidRPr="00191294" w:rsidRDefault="001C7444" w:rsidP="001C7444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16" w:name="_Hlk132639276"/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2BE0B6D3" w:rsidR="001C7444" w:rsidRPr="00191294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104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1C7444" w:rsidRPr="00191294" w:rsidRDefault="001C7444" w:rsidP="001C744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42E86E96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147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945</w:t>
            </w:r>
          </w:p>
        </w:tc>
        <w:tc>
          <w:tcPr>
            <w:tcW w:w="90" w:type="dxa"/>
          </w:tcPr>
          <w:p w14:paraId="1D74F044" w14:textId="77777777" w:rsidR="001C7444" w:rsidRPr="00465CAE" w:rsidRDefault="001C7444" w:rsidP="001C744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2396199D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104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1C7444" w:rsidRPr="00465CAE" w:rsidRDefault="001C7444" w:rsidP="001C744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6AE47BFC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147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945</w:t>
            </w:r>
          </w:p>
        </w:tc>
      </w:tr>
      <w:bookmarkEnd w:id="16"/>
      <w:tr w:rsidR="001C7444" w:rsidRPr="00191294" w14:paraId="3E6F1E7B" w14:textId="77777777" w:rsidTr="008F6758">
        <w:trPr>
          <w:trHeight w:val="144"/>
        </w:trPr>
        <w:tc>
          <w:tcPr>
            <w:tcW w:w="4309" w:type="dxa"/>
          </w:tcPr>
          <w:p w14:paraId="2219374C" w14:textId="77777777" w:rsidR="001C7444" w:rsidRPr="00191294" w:rsidRDefault="001C7444" w:rsidP="001C7444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C6B1C20" w14:textId="555BBFD2" w:rsidR="001C7444" w:rsidRPr="00191294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90" w:type="dxa"/>
          </w:tcPr>
          <w:p w14:paraId="7422D655" w14:textId="77777777" w:rsidR="001C7444" w:rsidRPr="00191294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856B7E" w14:textId="3B2CF130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831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685</w:t>
            </w:r>
          </w:p>
        </w:tc>
        <w:tc>
          <w:tcPr>
            <w:tcW w:w="90" w:type="dxa"/>
          </w:tcPr>
          <w:p w14:paraId="5479C146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DF8880C" w14:textId="5C1B17C5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90" w:type="dxa"/>
          </w:tcPr>
          <w:p w14:paraId="22882A99" w14:textId="77777777" w:rsidR="001C7444" w:rsidRPr="00465CAE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D6FB2F" w14:textId="684495B3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831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685</w:t>
            </w:r>
          </w:p>
        </w:tc>
      </w:tr>
      <w:tr w:rsidR="001C7444" w:rsidRPr="00191294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1C7444" w:rsidRPr="00191294" w:rsidRDefault="001C7444" w:rsidP="001C7444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07E264D9" w:rsidR="001C7444" w:rsidRPr="00191294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847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301</w:t>
            </w:r>
          </w:p>
        </w:tc>
        <w:tc>
          <w:tcPr>
            <w:tcW w:w="90" w:type="dxa"/>
          </w:tcPr>
          <w:p w14:paraId="08CD9BC4" w14:textId="77777777" w:rsidR="001C7444" w:rsidRPr="00191294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2311115D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837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346</w:t>
            </w:r>
          </w:p>
        </w:tc>
        <w:tc>
          <w:tcPr>
            <w:tcW w:w="90" w:type="dxa"/>
          </w:tcPr>
          <w:p w14:paraId="10301673" w14:textId="77777777" w:rsidR="001C7444" w:rsidRPr="00465CAE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3A0BBEF3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147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338</w:t>
            </w:r>
          </w:p>
        </w:tc>
        <w:tc>
          <w:tcPr>
            <w:tcW w:w="90" w:type="dxa"/>
          </w:tcPr>
          <w:p w14:paraId="06D443C3" w14:textId="77777777" w:rsidR="001C7444" w:rsidRPr="00465CAE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17546202" w:rsidR="001C7444" w:rsidRPr="00465CAE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417</w:t>
            </w:r>
          </w:p>
        </w:tc>
      </w:tr>
      <w:tr w:rsidR="001C7444" w:rsidRPr="00191294" w14:paraId="7D2C77D9" w14:textId="77777777" w:rsidTr="008F6758">
        <w:trPr>
          <w:trHeight w:val="144"/>
        </w:trPr>
        <w:tc>
          <w:tcPr>
            <w:tcW w:w="4309" w:type="dxa"/>
          </w:tcPr>
          <w:p w14:paraId="185199AF" w14:textId="77777777" w:rsidR="001C7444" w:rsidRPr="00191294" w:rsidRDefault="001C7444" w:rsidP="001C7444">
            <w:pPr>
              <w:spacing w:line="28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1C7444" w:rsidRPr="00BA6F2F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1C7444" w:rsidRPr="00191294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1C7444" w:rsidRPr="00BA6F2F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1C7444" w:rsidRPr="00191294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1C7444" w:rsidRPr="00BA6F2F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1C7444" w:rsidRPr="00191294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1C7444" w:rsidRPr="00BA6F2F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C7444" w:rsidRPr="00191294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1C7444" w:rsidRPr="00191294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1C7444" w:rsidRPr="00191294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1C7444" w:rsidRPr="00191294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1C7444" w:rsidRPr="00191294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1C7444" w:rsidRPr="00191294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1C7444" w:rsidRPr="00191294" w:rsidRDefault="001C7444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1C7444" w:rsidRPr="00191294" w:rsidRDefault="001C7444" w:rsidP="001C7444">
            <w:pPr>
              <w:spacing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1C7444" w:rsidRPr="00191294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C7444" w:rsidRPr="00191294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1C7444" w:rsidRPr="00191294" w:rsidRDefault="001C7444" w:rsidP="001C7444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4D594963" w:rsidR="001C7444" w:rsidRPr="00191294" w:rsidRDefault="00E34EF5" w:rsidP="001C7444">
            <w:pPr>
              <w:tabs>
                <w:tab w:val="decimal" w:pos="829"/>
              </w:tabs>
              <w:spacing w:line="28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348</w:t>
            </w:r>
            <w:r w:rsidR="001C7444" w:rsidRPr="001C744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614</w:t>
            </w:r>
          </w:p>
        </w:tc>
        <w:tc>
          <w:tcPr>
            <w:tcW w:w="90" w:type="dxa"/>
          </w:tcPr>
          <w:p w14:paraId="6CB1820A" w14:textId="77777777" w:rsidR="001C7444" w:rsidRPr="00191294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1B28CEE1" w:rsidR="001C7444" w:rsidRPr="00465CAE" w:rsidRDefault="007C66FF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113</w:t>
            </w:r>
            <w:r w:rsidR="001C7444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90" w:type="dxa"/>
          </w:tcPr>
          <w:p w14:paraId="748AE7C4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77777777" w:rsidR="001C7444" w:rsidRPr="00465CAE" w:rsidRDefault="001C7444" w:rsidP="001C7444">
            <w:pPr>
              <w:spacing w:line="28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bookmarkEnd w:id="14"/>
    </w:tbl>
    <w:p w14:paraId="5A1AC327" w14:textId="77777777" w:rsidR="00A53472" w:rsidRPr="00191294" w:rsidRDefault="00A53472" w:rsidP="00844C24">
      <w:pPr>
        <w:ind w:left="547" w:hanging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6D83C23D" w14:textId="77777777" w:rsidR="00C76C9C" w:rsidRDefault="00C76C9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4FBD839D" w14:textId="0332A0EA" w:rsidR="00E142AA" w:rsidRPr="00191294" w:rsidRDefault="00E34EF5" w:rsidP="00D34D6A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lastRenderedPageBreak/>
        <w:t>23</w:t>
      </w:r>
      <w:r w:rsidR="00E142AA" w:rsidRPr="00191294">
        <w:rPr>
          <w:rFonts w:ascii="Angsana New" w:hAnsi="Angsana New" w:cs="Angsana New"/>
          <w:b/>
          <w:bCs/>
          <w:lang w:val="en-US"/>
        </w:rPr>
        <w:t>.</w:t>
      </w:r>
      <w:r w:rsidR="00E142AA" w:rsidRPr="00191294">
        <w:rPr>
          <w:rFonts w:ascii="Angsana New" w:hAnsi="Angsana New" w:cs="Angsana New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346EECB6" w14:textId="77777777" w:rsidR="00E142AA" w:rsidRPr="00191294" w:rsidRDefault="00E142AA" w:rsidP="00E142AA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191294">
        <w:rPr>
          <w:rFonts w:ascii="Angsana New" w:hAnsi="Angsana New" w:cs="Angsana New"/>
          <w:snapToGrid w:val="0"/>
          <w:cs/>
          <w:lang w:val="en-US"/>
        </w:rPr>
        <w:t>กลุ่มบริษัทดำเนินกิจการหลักใน</w:t>
      </w:r>
      <w:r w:rsidR="00F02342">
        <w:rPr>
          <w:rFonts w:ascii="Angsana New" w:hAnsi="Angsana New" w:cs="Angsana New" w:hint="cs"/>
          <w:snapToGrid w:val="0"/>
          <w:cs/>
          <w:lang w:val="en-US"/>
        </w:rPr>
        <w:t>สอง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ส่วนงาน คือธุรกิจลงทุนถือหุ้นในบริษัทอื่น </w:t>
      </w:r>
      <w:r w:rsidRPr="00191294">
        <w:rPr>
          <w:rFonts w:ascii="Angsana New" w:hAnsi="Angsana New" w:cs="Angsana New"/>
          <w:snapToGrid w:val="0"/>
          <w:lang w:val="en-US"/>
        </w:rPr>
        <w:t xml:space="preserve">(Holding company)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และธุรกิจอสังหาริมทรัพย์ </w:t>
      </w:r>
    </w:p>
    <w:p w14:paraId="1E7BD152" w14:textId="49D63DB4" w:rsidR="00E142AA" w:rsidRPr="00191294" w:rsidRDefault="00E142AA" w:rsidP="00E25021">
      <w:pPr>
        <w:spacing w:before="120" w:after="120"/>
        <w:ind w:left="562"/>
        <w:jc w:val="thaiDistribute"/>
        <w:rPr>
          <w:rFonts w:ascii="Angsana New" w:hAnsi="Angsana New" w:cs="Angsana New"/>
          <w:b/>
          <w:bCs/>
          <w:lang w:val="en-US"/>
        </w:rPr>
      </w:pP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>ข้อมูลทางการเงินจำแนกตามส่วนงานสำหรับ</w:t>
      </w:r>
      <w:r w:rsidR="00A445DA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งวดสามเดือนสิ้นสุดวันที่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A445DA"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D34D6A">
        <w:rPr>
          <w:rFonts w:ascii="Angsana New" w:hAnsi="Angsana New" w:cs="Angsana New" w:hint="cs"/>
          <w:snapToGrid w:val="0"/>
          <w:spacing w:val="-6"/>
          <w:cs/>
          <w:lang w:val="en-US"/>
        </w:rPr>
        <w:t>มีนาคม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Pr="0019129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191294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191294" w14:paraId="2E6088D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EA0B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464C3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7298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FE79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25DA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1F5D105" w14:textId="77777777" w:rsidR="00E142AA" w:rsidRPr="00191294" w:rsidRDefault="00E142AA" w:rsidP="00C76C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E142AA" w:rsidRPr="00191294" w14:paraId="636032C3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08F4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05A4D9C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191294" w14:paraId="674A733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B8D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16192D3" w14:textId="081B80C0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905A55" w:rsidRPr="0019129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34D6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E142AA" w:rsidRPr="00191294" w14:paraId="6DD3F76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87D4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A61B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4EB2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3DEA4B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3351FABE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B0D070A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191294" w14:paraId="718D3D1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06E8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EB4A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5D36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A69A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2E73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72B6B6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5AD84227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56EAA6F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191294" w14:paraId="43B4CDB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64BD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9361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DF94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B2DF9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7104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A5F6BD6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9B8D239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65BA9B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191294" w14:paraId="36B0EC5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8D45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C54DB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FF4B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C0C2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9B29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FD92EB6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9E1EC82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B3B22C0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191294" w14:paraId="357E7B42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71E6B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6C8C9" w14:textId="77777777" w:rsidR="00E142AA" w:rsidRPr="00191294" w:rsidRDefault="00E142AA" w:rsidP="00C76C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19FA9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6EBAB" w14:textId="77777777" w:rsidR="00E142AA" w:rsidRPr="00191294" w:rsidRDefault="00E142AA" w:rsidP="00C76C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A75B" w14:textId="77777777" w:rsidR="00E142AA" w:rsidRPr="00191294" w:rsidRDefault="00E142A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4003CA7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823B068" w14:textId="77777777" w:rsidR="00E142AA" w:rsidRPr="00191294" w:rsidRDefault="00E142A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C33422C" w14:textId="77777777" w:rsidR="00E142AA" w:rsidRPr="00191294" w:rsidRDefault="00E142AA" w:rsidP="00C76C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142AA" w:rsidRPr="00191294" w14:paraId="43DA5273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4AF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83204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B87F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98920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51D0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CA57374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24AE947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EE43536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E142AA" w:rsidRPr="00191294" w14:paraId="6DBD4A6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ED1B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9EACB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13A40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46E2F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DF1C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4530D6F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1375A7A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396DD87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142AA" w:rsidRPr="00191294" w14:paraId="226D0A4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1A67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D91E6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EC0A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5FA0C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83F7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A3159E6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25284C0" w14:textId="77777777" w:rsidR="00E142AA" w:rsidRPr="00191294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BB9C6E" w14:textId="77777777" w:rsidR="00E142AA" w:rsidRPr="00191294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F75FF" w:rsidRPr="00191294" w14:paraId="1CFE2F7F" w14:textId="77777777" w:rsidTr="0075791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B888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firstLine="6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70D79" w14:textId="7395482A" w:rsidR="001F75FF" w:rsidRPr="00191294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752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D384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2C2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2B439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99896B8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DDAEA89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2644D81" w14:textId="78A97643" w:rsidR="001F75FF" w:rsidRPr="00191294" w:rsidRDefault="00E34EF5" w:rsidP="00C76C9C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752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</w:p>
        </w:tc>
      </w:tr>
      <w:tr w:rsidR="001F75FF" w:rsidRPr="00191294" w14:paraId="57053A78" w14:textId="77777777" w:rsidTr="0075791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0E89C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98A1D5" w14:textId="3DA9F664" w:rsidR="001F75FF" w:rsidRPr="00191294" w:rsidRDefault="00E34EF5" w:rsidP="00C76C9C">
            <w:pPr>
              <w:tabs>
                <w:tab w:val="decimal" w:pos="99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071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3733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A3A306" w14:textId="3771BC50" w:rsidR="001F75FF" w:rsidRPr="00191294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328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14FD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1DC18D6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3B18503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C489192" w14:textId="2FB02CC6" w:rsidR="001F75FF" w:rsidRPr="00191294" w:rsidRDefault="00E34EF5" w:rsidP="00C76C9C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155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399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695</w:t>
            </w:r>
          </w:p>
        </w:tc>
      </w:tr>
      <w:tr w:rsidR="001F75FF" w:rsidRPr="00191294" w14:paraId="6589639E" w14:textId="77777777" w:rsidTr="0075791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02C7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48FCC" w14:textId="4E1FEB99" w:rsidR="001F75FF" w:rsidRPr="00191294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906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438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3032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EB2A7" w14:textId="00FBFDB1" w:rsidR="001F75FF" w:rsidRPr="00191294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328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7BE6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E81D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7E69E44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268C0" w14:textId="061A6D8B" w:rsidR="001F75FF" w:rsidRPr="00191294" w:rsidRDefault="00E34EF5" w:rsidP="00C76C9C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907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766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832</w:t>
            </w:r>
          </w:p>
        </w:tc>
      </w:tr>
      <w:tr w:rsidR="00B05CE0" w:rsidRPr="00191294" w14:paraId="7F603600" w14:textId="77777777" w:rsidTr="00D34D6A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CD20E" w14:textId="77777777" w:rsidR="00B05CE0" w:rsidRPr="00191294" w:rsidRDefault="00B05CE0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34491" w14:textId="77777777" w:rsidR="00B05CE0" w:rsidRPr="00191294" w:rsidRDefault="00B05CE0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0A5494" w14:textId="77777777" w:rsidR="00B05CE0" w:rsidRPr="00191294" w:rsidRDefault="00B05CE0" w:rsidP="00C76C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5B8CCE" w14:textId="77777777" w:rsidR="00B05CE0" w:rsidRPr="00191294" w:rsidRDefault="00B05CE0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3588E9" w14:textId="77777777" w:rsidR="00B05CE0" w:rsidRPr="00191294" w:rsidRDefault="00B05CE0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DD236D3" w14:textId="77777777" w:rsidR="00B05CE0" w:rsidRPr="00191294" w:rsidRDefault="00B05CE0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48E10DF" w14:textId="77777777" w:rsidR="00B05CE0" w:rsidRPr="00191294" w:rsidRDefault="00B05CE0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92A1B26" w14:textId="77777777" w:rsidR="00B05CE0" w:rsidRPr="00191294" w:rsidRDefault="00B05CE0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F75FF" w:rsidRPr="00191294" w14:paraId="0009A7B2" w14:textId="77777777" w:rsidTr="001F75F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49CDB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310244F7" w14:textId="12353007" w:rsidR="001F75FF" w:rsidRPr="00191294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489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856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376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C958B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6A1B8DB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D8EB6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598BE32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C57B74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1DCB36" w14:textId="597444D9" w:rsidR="001F75FF" w:rsidRPr="00191294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489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856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376</w:t>
            </w:r>
          </w:p>
        </w:tc>
      </w:tr>
      <w:tr w:rsidR="001F75FF" w:rsidRPr="00191294" w14:paraId="67CF187D" w14:textId="77777777" w:rsidTr="0075791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2F94F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D31489" w14:textId="5E4F4A11" w:rsidR="001F75FF" w:rsidRPr="00191294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799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7BD1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9E5E37A" w14:textId="77777777" w:rsidR="001F75FF" w:rsidRPr="001F75FF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F75FF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48BD3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D84E296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DF57287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C377D4F" w14:textId="3EDCFAC2" w:rsidR="001F75FF" w:rsidRPr="00191294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799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638</w:t>
            </w:r>
          </w:p>
        </w:tc>
      </w:tr>
      <w:tr w:rsidR="001F75FF" w:rsidRPr="00191294" w14:paraId="4DCD9F50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569E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66B1C1" w14:textId="0F7BBAD7" w:rsidR="001F75FF" w:rsidRPr="00191294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782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714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2874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22E759" w14:textId="6F33BE87" w:rsidR="001F75FF" w:rsidRPr="00191294" w:rsidRDefault="001F75FF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F75F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444</w:t>
            </w:r>
            <w:r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  <w:r w:rsidRPr="001F75F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208E3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71EBD836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D2713F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74F71CD" w14:textId="628DB810" w:rsidR="001F75FF" w:rsidRPr="00191294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147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338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</w:tr>
      <w:tr w:rsidR="001F75FF" w:rsidRPr="00191294" w14:paraId="5B6BA908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91BC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94B2B0" w14:textId="368B10D3" w:rsidR="001F75FF" w:rsidRPr="00191294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97D82A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24C8F02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173210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AE89735" w14:textId="77777777" w:rsidR="001F75FF" w:rsidRPr="00465CAE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7FDAEC9" w14:textId="77777777" w:rsidR="001F75FF" w:rsidRPr="00191294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A272963" w14:textId="024A991F" w:rsidR="001F75FF" w:rsidRPr="00191294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  <w:r w:rsidR="001F75FF" w:rsidRPr="001F75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397</w:t>
            </w:r>
          </w:p>
        </w:tc>
      </w:tr>
      <w:tr w:rsidR="001F75FF" w:rsidRPr="00191294" w14:paraId="67CCCCFD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9197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E2718" w14:textId="0A5DB9B8" w:rsidR="001F75FF" w:rsidRPr="00A95466" w:rsidRDefault="00E34EF5" w:rsidP="00C76C9C">
            <w:pPr>
              <w:tabs>
                <w:tab w:val="decimal" w:pos="981"/>
              </w:tabs>
              <w:spacing w:line="280" w:lineRule="exact"/>
              <w:ind w:left="981" w:right="-76" w:hanging="98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365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EAA5E" w14:textId="77777777" w:rsidR="001F75FF" w:rsidRPr="00A95466" w:rsidRDefault="001F75FF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A6AD281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A9087" w14:textId="77777777" w:rsidR="001F75FF" w:rsidRPr="00A95466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92779F0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A7DBF70" w14:textId="77777777" w:rsidR="001F75FF" w:rsidRPr="00A95466" w:rsidRDefault="001F75FF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525D799" w14:textId="4CDF9847" w:rsidR="001F75FF" w:rsidRPr="00A95466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365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</w:tr>
      <w:tr w:rsidR="001F75FF" w:rsidRPr="00191294" w14:paraId="231BF0A0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0FFE5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C5C2F0" w14:textId="66AABC43" w:rsidR="001F75FF" w:rsidRPr="00A95466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988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46DB7" w14:textId="77777777" w:rsidR="001F75FF" w:rsidRPr="00A95466" w:rsidRDefault="001F75FF" w:rsidP="00C76C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2017E" w14:textId="6654BDFA" w:rsidR="001F75FF" w:rsidRPr="00A95466" w:rsidRDefault="001F75FF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444</w:t>
            </w: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  <w:r w:rsidRPr="00A9546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FE390" w14:textId="77777777" w:rsidR="001F75FF" w:rsidRPr="00A95466" w:rsidRDefault="001F75FF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9EC45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2F9EE8E" w14:textId="77777777" w:rsidR="001F75FF" w:rsidRPr="00A95466" w:rsidRDefault="001F75FF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18F1C" w14:textId="45B71F24" w:rsidR="001F75FF" w:rsidRPr="00A95466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695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544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008</w:t>
            </w:r>
          </w:p>
        </w:tc>
      </w:tr>
      <w:tr w:rsidR="001F75FF" w:rsidRPr="00191294" w14:paraId="425D8224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0099" w14:textId="291B2CFB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54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กิจกรรม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29239" w14:textId="263AF4F8" w:rsidR="001F75FF" w:rsidRPr="00A95466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207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450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067BB" w14:textId="77777777" w:rsidR="001F75FF" w:rsidRPr="00A95466" w:rsidRDefault="001F75FF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08454E" w14:textId="72DB30BA" w:rsidR="001F75FF" w:rsidRPr="00A95466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772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57890B" w14:textId="77777777" w:rsidR="001F75FF" w:rsidRPr="00A95466" w:rsidRDefault="001F75FF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28313E51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43082AB" w14:textId="77777777" w:rsidR="001F75FF" w:rsidRPr="00A95466" w:rsidRDefault="001F75FF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19A69" w14:textId="56F75B18" w:rsidR="001F75FF" w:rsidRPr="00A95466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212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222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824</w:t>
            </w:r>
          </w:p>
        </w:tc>
      </w:tr>
      <w:tr w:rsidR="001F75FF" w:rsidRPr="00191294" w14:paraId="22630DA5" w14:textId="77777777" w:rsidTr="001F75F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6A4F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54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91A43" w14:textId="671F555D" w:rsidR="001F75FF" w:rsidRPr="00A95466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783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527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53B6" w14:textId="77777777" w:rsidR="001F75FF" w:rsidRPr="00A95466" w:rsidRDefault="001F75FF" w:rsidP="00C76C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E518A7" w14:textId="3586A7DB" w:rsidR="001F75FF" w:rsidRPr="00A95466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F8699" w14:textId="77777777" w:rsidR="001F75FF" w:rsidRPr="00A95466" w:rsidRDefault="001F75FF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0B83CF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CC6914" w14:textId="77777777" w:rsidR="001F75FF" w:rsidRPr="00A95466" w:rsidRDefault="001F75FF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3E7E5AD" w14:textId="7FA926DF" w:rsidR="001F75FF" w:rsidRPr="00A95466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792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795</w:t>
            </w:r>
          </w:p>
        </w:tc>
      </w:tr>
      <w:tr w:rsidR="001F75FF" w:rsidRPr="00191294" w14:paraId="40C8C26C" w14:textId="77777777" w:rsidTr="001F75F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F26B7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D2806" w14:textId="52D0E5D5" w:rsidR="001F75FF" w:rsidRPr="00A95466" w:rsidRDefault="001F75FF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802</w:t>
            </w: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982</w:t>
            </w:r>
            <w:r w:rsidRPr="00A9546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5D74" w14:textId="77777777" w:rsidR="001F75FF" w:rsidRPr="00A95466" w:rsidRDefault="001F75FF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ED480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B1688" w14:textId="77777777" w:rsidR="001F75FF" w:rsidRPr="00A95466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3DEC338D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9828164" w14:textId="77777777" w:rsidR="001F75FF" w:rsidRPr="00A95466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EAA92A7" w14:textId="3D8587A8" w:rsidR="001F75FF" w:rsidRPr="00A95466" w:rsidRDefault="001F75FF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802</w:t>
            </w: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982</w:t>
            </w:r>
            <w:r w:rsidRPr="00A9546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1F75FF" w:rsidRPr="00191294" w14:paraId="08601411" w14:textId="77777777" w:rsidTr="001F75F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77416" w14:textId="0F8DFBD1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D5B71" w14:textId="3936403E" w:rsidR="001F75FF" w:rsidRPr="00A95466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691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F9C3D0" w14:textId="77777777" w:rsidR="001F75FF" w:rsidRPr="00A95466" w:rsidRDefault="001F75FF" w:rsidP="00C76C9C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D9BA29" w14:textId="752DABC1" w:rsidR="001F75FF" w:rsidRPr="00A95466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781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946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78831" w14:textId="77777777" w:rsidR="001F75FF" w:rsidRPr="00A95466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9C09CB5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48D4F2" w14:textId="77777777" w:rsidR="001F75FF" w:rsidRPr="00A95466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E383C" w14:textId="3099044B" w:rsidR="001F75FF" w:rsidRPr="00A95466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212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</w:tr>
      <w:tr w:rsidR="001F75FF" w:rsidRPr="00191294" w14:paraId="54EFDA34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E817A" w14:textId="77777777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A1318" w14:textId="226F5641" w:rsidR="001F75FF" w:rsidRPr="00A95466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352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B372A" w14:textId="77777777" w:rsidR="001F75FF" w:rsidRPr="00A95466" w:rsidRDefault="001F75FF" w:rsidP="00C76C9C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02FFC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2D9556" w14:textId="77777777" w:rsidR="001F75FF" w:rsidRPr="00A95466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9C6E652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E7ECF26" w14:textId="77777777" w:rsidR="001F75FF" w:rsidRPr="00A95466" w:rsidRDefault="001F75FF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DCC35" w14:textId="4C35F372" w:rsidR="001F75FF" w:rsidRPr="00A95466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352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</w:p>
        </w:tc>
      </w:tr>
      <w:tr w:rsidR="001F75FF" w:rsidRPr="00191294" w14:paraId="18D309A0" w14:textId="77777777" w:rsidTr="001F75F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EBA3" w14:textId="55A76659" w:rsidR="001F75FF" w:rsidRPr="00191294" w:rsidRDefault="001F75FF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กำไรจากการดำเนินการต่อเนื่องสำหรับงวด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69185" w14:textId="20197646" w:rsidR="001F75FF" w:rsidRPr="00A95466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078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525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E99C31" w14:textId="77777777" w:rsidR="001F75FF" w:rsidRPr="00A95466" w:rsidRDefault="001F75FF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19EDD3" w14:textId="7F143891" w:rsidR="001F75FF" w:rsidRPr="00A95466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781</w:t>
            </w:r>
            <w:r w:rsidR="001F75FF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946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59251" w14:textId="77777777" w:rsidR="001F75FF" w:rsidRPr="00A95466" w:rsidRDefault="001F75FF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AFF05" w14:textId="77777777" w:rsidR="001F75FF" w:rsidRPr="00A95466" w:rsidRDefault="001F75FF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665B9A" w14:textId="77777777" w:rsidR="001F75FF" w:rsidRPr="00A95466" w:rsidRDefault="001F75FF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D4F54B" w14:textId="11AB20FA" w:rsidR="001F75FF" w:rsidRPr="00A95466" w:rsidRDefault="00E34EF5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860</w:t>
            </w:r>
            <w:r w:rsidR="002C6494" w:rsidRPr="00A954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471</w:t>
            </w:r>
          </w:p>
        </w:tc>
      </w:tr>
    </w:tbl>
    <w:p w14:paraId="73250E9F" w14:textId="71C9C759" w:rsidR="00C76C9C" w:rsidRDefault="00AF7E60" w:rsidP="00AF7E60">
      <w:pPr>
        <w:spacing w:before="240" w:after="120"/>
        <w:ind w:left="56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FD5F6A">
        <w:rPr>
          <w:rFonts w:ascii="Angsana New" w:hAnsi="Angsana New" w:cs="Angsana New"/>
          <w:snapToGrid w:val="0"/>
          <w:cs/>
          <w:lang w:val="en-US"/>
        </w:rPr>
        <w:t xml:space="preserve">สำหรับงวดสามเดือนสิ้นสุดวันที่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FD5F6A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FD5F6A">
        <w:rPr>
          <w:rFonts w:ascii="Angsana New" w:hAnsi="Angsana New" w:cs="Angsana New" w:hint="cs"/>
          <w:snapToGrid w:val="0"/>
          <w:cs/>
          <w:lang w:val="en-US"/>
        </w:rPr>
        <w:t>มีนาคม</w:t>
      </w:r>
      <w:r w:rsidRPr="00FD5F6A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</w:t>
      </w:r>
      <w:r w:rsidR="00E34EF5" w:rsidRPr="00E34EF5">
        <w:rPr>
          <w:rFonts w:ascii="Angsana New" w:hAnsi="Angsana New" w:cs="Angsana New" w:hint="cs"/>
          <w:snapToGrid w:val="0"/>
          <w:lang w:val="en-US"/>
        </w:rPr>
        <w:t>7</w:t>
      </w:r>
      <w:r w:rsidRPr="00FD5F6A">
        <w:rPr>
          <w:rFonts w:ascii="Angsana New" w:hAnsi="Angsana New" w:cs="Angsana New"/>
          <w:snapToGrid w:val="0"/>
          <w:cs/>
          <w:lang w:val="en-US"/>
        </w:rPr>
        <w:t xml:space="preserve"> กลุ่มบริษัทมีรายได้จากรายการกับลูกค้าภายนอกจำนวน</w:t>
      </w:r>
      <w:r>
        <w:rPr>
          <w:rFonts w:ascii="Angsana New" w:hAnsi="Angsana New" w:cs="Angsana New" w:hint="cs"/>
          <w:snapToGrid w:val="0"/>
          <w:cs/>
          <w:lang w:val="en-US"/>
        </w:rPr>
        <w:t>หนึ่ง</w:t>
      </w:r>
      <w:r w:rsidRPr="00FD5F6A">
        <w:rPr>
          <w:rFonts w:ascii="Angsana New" w:hAnsi="Angsana New" w:cs="Angsana New"/>
          <w:snapToGrid w:val="0"/>
          <w:cs/>
          <w:lang w:val="en-US"/>
        </w:rPr>
        <w:t>รายของส่วนงานพัฒนาอสังหาริมทรัพย์ภายในประเทศ</w:t>
      </w:r>
      <w:r w:rsidRPr="0073780E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105</w:t>
      </w:r>
      <w:r w:rsidRPr="0073780E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00</w:t>
      </w:r>
      <w:r w:rsidRPr="0073780E">
        <w:rPr>
          <w:rFonts w:ascii="Angsana New" w:hAnsi="Angsana New" w:cs="Angsana New"/>
          <w:snapToGrid w:val="0"/>
          <w:cs/>
          <w:lang w:val="en-US"/>
        </w:rPr>
        <w:t xml:space="preserve"> ล้านบาท ซึ่งคิดเป็นร้อยละ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11</w:t>
      </w:r>
      <w:r w:rsidR="003157CB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57</w:t>
      </w:r>
      <w:r w:rsidRPr="0073780E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ของรายได้ทั้งหมดของกลุ่มบริษัท</w:t>
      </w:r>
    </w:p>
    <w:p w14:paraId="10CEF6F7" w14:textId="77777777" w:rsidR="00C76C9C" w:rsidRDefault="00C76C9C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14:paraId="6FAEDF3F" w14:textId="69D83AE4" w:rsidR="00F43294" w:rsidRPr="00D34D6A" w:rsidRDefault="00F43294" w:rsidP="00D34D6A">
      <w:pPr>
        <w:rPr>
          <w:snapToGrid w:val="0"/>
          <w:sz w:val="2"/>
          <w:szCs w:val="2"/>
          <w:lang w:val="en-US"/>
        </w:rPr>
      </w:pPr>
    </w:p>
    <w:p w14:paraId="22B76CE6" w14:textId="77777777" w:rsidR="00E142AA" w:rsidRPr="00CF5008" w:rsidRDefault="00E142AA" w:rsidP="00C57668">
      <w:pPr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191294" w14:paraId="6B63350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84D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CEA0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A300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66E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E2F9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CC56291" w14:textId="77777777" w:rsidR="00E142AA" w:rsidRPr="00191294" w:rsidRDefault="00E142AA" w:rsidP="00C76C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191294" w14:paraId="6DBF397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66486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227B42D2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191294" w14:paraId="045F5DA1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C9FDC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6B5DB115" w14:textId="113D5957" w:rsidR="00E142AA" w:rsidRPr="00191294" w:rsidRDefault="001B7C88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E34EF5"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19129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34D6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142AA" w:rsidRPr="00191294" w14:paraId="376041A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ABA6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E80E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3860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2C6AC2C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1AC7B9AD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2AE356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191294" w14:paraId="7DB50941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323E6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D093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5CB6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A3A2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5ECF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D8F06B0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03005F77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05AFD52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191294" w14:paraId="5574B9D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0AFC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2F80" w14:textId="77777777" w:rsidR="00E142AA" w:rsidRPr="00191294" w:rsidRDefault="00E142AA" w:rsidP="00C76C9C">
            <w:pPr>
              <w:spacing w:line="280" w:lineRule="exact"/>
              <w:ind w:left="-22"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260D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B7C8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658C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865894C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A50EF7F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E00882B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191294" w14:paraId="256149F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9DC8B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BB3A" w14:textId="77777777" w:rsidR="00E142AA" w:rsidRPr="00191294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E4A" w14:textId="77777777" w:rsidR="00E142AA" w:rsidRPr="00191294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8E24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CC14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ED2DC4D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A5A6949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9860456" w14:textId="77777777" w:rsidR="00E142AA" w:rsidRPr="00191294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9C137A" w:rsidRPr="00191294" w14:paraId="62D1378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1971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5FCAEE" w14:textId="77777777" w:rsidR="009C137A" w:rsidRPr="00191294" w:rsidRDefault="009C137A" w:rsidP="00C76C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90639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072A1" w14:textId="77777777" w:rsidR="009C137A" w:rsidRPr="00191294" w:rsidRDefault="009C137A" w:rsidP="00C76C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A4D9F" w14:textId="77777777" w:rsidR="009C137A" w:rsidRPr="00191294" w:rsidRDefault="009C137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B0C35F" w14:textId="77777777" w:rsidR="009C137A" w:rsidRPr="00191294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7440D92" w14:textId="77777777" w:rsidR="009C137A" w:rsidRPr="00191294" w:rsidRDefault="009C137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8C96FC1" w14:textId="77777777" w:rsidR="009C137A" w:rsidRPr="00191294" w:rsidRDefault="009C137A" w:rsidP="00C76C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C137A" w:rsidRPr="00191294" w14:paraId="399B2E3B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E5A0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4EBB6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94FC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3768BA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997F7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D07A3E3" w14:textId="77777777" w:rsidR="009C137A" w:rsidRPr="00191294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272E68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F2C17D5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C137A" w:rsidRPr="00191294" w14:paraId="1FF4ACEC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5DD6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18A66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329D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D766B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4C85B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70A9A" w14:textId="77777777" w:rsidR="009C137A" w:rsidRPr="00191294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0E6A9E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31D23D6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C137A" w:rsidRPr="00191294" w14:paraId="6503D2E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ADF5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049C6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0C7E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B1643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1F608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88E1D" w14:textId="77777777" w:rsidR="009C137A" w:rsidRPr="00191294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520B618" w14:textId="77777777" w:rsidR="009C137A" w:rsidRPr="00191294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2F67C1B" w14:textId="77777777" w:rsidR="009C137A" w:rsidRPr="00191294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1570E" w:rsidRPr="00191294" w14:paraId="0FEEEDA1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B400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93F09" w14:textId="21DAD875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30B6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D7416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2BC9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E1B95E9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352E7F6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E997373" w14:textId="419D05F3" w:rsidR="0061570E" w:rsidRPr="00465CAE" w:rsidRDefault="00E34EF5" w:rsidP="00C76C9C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</w:p>
        </w:tc>
      </w:tr>
      <w:tr w:rsidR="0061570E" w:rsidRPr="00191294" w14:paraId="64A7F956" w14:textId="77777777" w:rsidTr="001A63B8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EEDDD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รายได้ที่รับรู้ตลอดช่วงเวลา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80FDA" w14:textId="77777777" w:rsidR="0061570E" w:rsidRPr="00465CAE" w:rsidRDefault="0061570E" w:rsidP="00C76C9C">
            <w:pPr>
              <w:tabs>
                <w:tab w:val="decimal" w:pos="98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4EC7F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196DB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3DC7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7AFDC8E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0ACDE39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2D5F1C0" w14:textId="77777777" w:rsidR="0061570E" w:rsidRPr="00465CAE" w:rsidRDefault="0061570E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1570E" w:rsidRPr="00191294" w14:paraId="5AE7FE76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527D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A4268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3DB6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65637" w14:textId="3AC999A3" w:rsidR="0061570E" w:rsidRPr="00465CAE" w:rsidRDefault="00E34EF5" w:rsidP="00C76C9C">
            <w:pPr>
              <w:spacing w:line="280" w:lineRule="exact"/>
              <w:ind w:right="9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679CA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13AECF6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CA16426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68BC3EC" w14:textId="4F7E1DF0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</w:p>
        </w:tc>
      </w:tr>
      <w:tr w:rsidR="0061570E" w:rsidRPr="00191294" w14:paraId="060FE01D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9EAE2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496CD" w14:textId="5D37B5E2" w:rsidR="0061570E" w:rsidRPr="00465CAE" w:rsidRDefault="00E34EF5" w:rsidP="00C76C9C">
            <w:pPr>
              <w:tabs>
                <w:tab w:val="decimal" w:pos="99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463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A00E1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07961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D3635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70458364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5CE8200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DF86A" w14:textId="7CE5899D" w:rsidR="0061570E" w:rsidRPr="00465CAE" w:rsidRDefault="00E34EF5" w:rsidP="00C76C9C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463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436</w:t>
            </w:r>
          </w:p>
        </w:tc>
      </w:tr>
      <w:tr w:rsidR="0061570E" w:rsidRPr="00191294" w14:paraId="17DA168E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77B4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DEC97" w14:textId="020F535F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508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606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A192D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48F4B" w14:textId="3ECD7353" w:rsidR="0061570E" w:rsidRPr="00465CAE" w:rsidRDefault="00E34EF5" w:rsidP="00C76C9C">
            <w:pPr>
              <w:spacing w:line="280" w:lineRule="exact"/>
              <w:ind w:right="9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679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9EFB5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ED2F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1E11CC9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A1666" w14:textId="6DE05246" w:rsidR="0061570E" w:rsidRPr="00465CAE" w:rsidRDefault="00E34EF5" w:rsidP="00C76C9C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804</w:t>
            </w:r>
          </w:p>
        </w:tc>
      </w:tr>
      <w:tr w:rsidR="0061570E" w:rsidRPr="00191294" w14:paraId="1548E2A1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14B6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475CC4" w14:textId="77777777" w:rsidR="0061570E" w:rsidRPr="00465CAE" w:rsidRDefault="0061570E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E8C17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133BC" w14:textId="77777777" w:rsidR="0061570E" w:rsidRPr="00465CAE" w:rsidRDefault="0061570E" w:rsidP="00C76C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A83EC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4A3B94A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80853CD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3CC7F" w14:textId="77777777" w:rsidR="0061570E" w:rsidRPr="00465CAE" w:rsidRDefault="0061570E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1570E" w:rsidRPr="00191294" w14:paraId="5DEFD9E0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00B3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6A514" w14:textId="067A74E1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701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79FC6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679288C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576DA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F7D4391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95D842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696455D" w14:textId="337AC95A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701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458</w:t>
            </w:r>
          </w:p>
        </w:tc>
      </w:tr>
      <w:tr w:rsidR="0061570E" w:rsidRPr="00191294" w14:paraId="0C55266B" w14:textId="77777777" w:rsidTr="0050353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63F17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F3198" w14:textId="77777777" w:rsidR="0061570E" w:rsidRPr="00465CAE" w:rsidRDefault="0061570E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E5EB3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3C1A2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83E10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031E055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477BB4E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0594912" w14:textId="77777777" w:rsidR="0061570E" w:rsidRPr="00465CAE" w:rsidRDefault="0061570E" w:rsidP="00C76C9C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1570E" w:rsidRPr="00191294" w14:paraId="022B9276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8B9F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เพื่อการลงทุน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1E8C27CF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FE9E6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1CCACA" w14:textId="135CF458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063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5DA3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EC0EDCE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6FB9E2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B3B0494" w14:textId="27CDA0F0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632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063</w:t>
            </w:r>
          </w:p>
        </w:tc>
      </w:tr>
      <w:tr w:rsidR="0061570E" w:rsidRPr="00191294" w14:paraId="6F089B25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7389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3313A" w14:textId="7B74F437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66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489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387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6279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82A516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3EA7A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A47079E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1FBDBD6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62D9DBA" w14:textId="68D7DAC5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66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489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387</w:t>
            </w:r>
          </w:p>
        </w:tc>
      </w:tr>
      <w:tr w:rsidR="0061570E" w:rsidRPr="00191294" w14:paraId="53552A6B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B95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2F7C2" w14:textId="7CE30DE4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97A525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43D8" w14:textId="7A2189D8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570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E2B9A5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CF8B24D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DD1921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C19C2DC" w14:textId="12C1DE3C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134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073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451</w:t>
            </w:r>
          </w:p>
        </w:tc>
      </w:tr>
      <w:tr w:rsidR="0061570E" w:rsidRPr="00191294" w14:paraId="3A905A13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2311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2EEA2" w14:textId="1381D4C2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C852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452</w:t>
            </w:r>
            <w:r w:rsidR="00C852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9A42D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BC3EB2" w14:textId="77777777" w:rsidR="0061570E" w:rsidRPr="00465CAE" w:rsidRDefault="007378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BDFF51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9F8994B" w14:textId="77777777" w:rsidR="0061570E" w:rsidRPr="00465CAE" w:rsidRDefault="007378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11DCE68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F841E6E" w14:textId="4B5545CF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C852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452</w:t>
            </w:r>
            <w:r w:rsidR="00C852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366</w:t>
            </w:r>
          </w:p>
        </w:tc>
      </w:tr>
      <w:tr w:rsidR="00C852A5" w:rsidRPr="00191294" w14:paraId="0866D64E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5083" w14:textId="77777777" w:rsidR="00C852A5" w:rsidRPr="00191294" w:rsidRDefault="00C852A5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09819C" w14:textId="0462BD75" w:rsidR="00C852A5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852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601</w:t>
            </w:r>
            <w:r w:rsidR="00C852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E3D94" w14:textId="77777777" w:rsidR="00C852A5" w:rsidRPr="00465CAE" w:rsidRDefault="00C852A5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054D0CA5" w14:textId="4C93E458" w:rsidR="00C852A5" w:rsidRPr="00465CAE" w:rsidRDefault="00A66654" w:rsidP="00C76C9C">
            <w:pPr>
              <w:spacing w:line="280" w:lineRule="exact"/>
              <w:ind w:right="10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310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EABA0E" w14:textId="77777777" w:rsidR="00C852A5" w:rsidRPr="00465CAE" w:rsidRDefault="00C852A5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2F09A0F" w14:textId="77777777" w:rsidR="00C852A5" w:rsidRPr="00465CAE" w:rsidRDefault="00A66654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352E55F" w14:textId="77777777" w:rsidR="00C852A5" w:rsidRPr="00465CAE" w:rsidRDefault="00C852A5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E3668FE" w14:textId="5DDB33CB" w:rsidR="00C852A5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600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936</w:t>
            </w:r>
          </w:p>
        </w:tc>
      </w:tr>
      <w:tr w:rsidR="0061570E" w:rsidRPr="00191294" w14:paraId="2C681D09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835E4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85793" w14:textId="57949BF3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911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333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398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48408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A1ABE" w14:textId="24E5107B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202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263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0E454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46DA3" w14:textId="77777777" w:rsidR="0061570E" w:rsidRPr="00465CAE" w:rsidRDefault="00A66654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5F019F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E10D1" w14:textId="6B1D5837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916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535</w:t>
            </w:r>
            <w:r w:rsidR="00A666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661</w:t>
            </w:r>
          </w:p>
        </w:tc>
      </w:tr>
      <w:tr w:rsidR="0061570E" w:rsidRPr="00191294" w14:paraId="2FAC7C77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EA688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B77516" w14:textId="4A44F8D7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342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175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3CA59" w14:textId="77777777" w:rsidR="0061570E" w:rsidRPr="00465CAE" w:rsidRDefault="0061570E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468DBF" w14:textId="0249DA1F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935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B8DB49" w14:textId="77777777" w:rsidR="0061570E" w:rsidRPr="00465CAE" w:rsidRDefault="0061570E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3BC165F2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570DA5F" w14:textId="77777777" w:rsidR="0061570E" w:rsidRPr="00465CAE" w:rsidRDefault="0061570E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61FBD" w14:textId="26BE8586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652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</w:p>
        </w:tc>
      </w:tr>
      <w:tr w:rsidR="0061570E" w:rsidRPr="00191294" w14:paraId="7D8DF46B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9CCD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F2775" w14:textId="7C689B57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068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935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99C2E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A96109" w14:textId="5B68B2E6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804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C6551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8C7C678" w14:textId="6021012A" w:rsidR="0061570E" w:rsidRPr="00465CAE" w:rsidRDefault="0061570E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830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926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15AE9A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1D82EF3" w14:textId="7C790BDB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813</w:t>
            </w:r>
          </w:p>
        </w:tc>
      </w:tr>
      <w:tr w:rsidR="0061570E" w:rsidRPr="00191294" w14:paraId="3D9BEB0A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6AC66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0A4E4" w14:textId="60186005" w:rsidR="0061570E" w:rsidRPr="00465CAE" w:rsidRDefault="0061570E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175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947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240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7E84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C76ED" w14:textId="42CEC396" w:rsidR="0061570E" w:rsidRPr="00465CAE" w:rsidRDefault="0061570E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804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990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B4E4C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7782D" w14:textId="0BB94BAD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909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850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EA2387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1A8F8" w14:textId="27C25B96" w:rsidR="0061570E" w:rsidRPr="00465CAE" w:rsidRDefault="0061570E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190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842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380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</w:tr>
      <w:tr w:rsidR="0061570E" w:rsidRPr="00191294" w14:paraId="65C11CE7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BA46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BAD6E9" w14:textId="0E111489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903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D38D6C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E54DD6" w14:textId="77932B81" w:rsidR="0061570E" w:rsidRPr="00465CAE" w:rsidRDefault="0061570E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251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E7F046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965A1" w14:textId="60508694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924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2BC8DCE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FA24" w14:textId="36456A86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190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167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576</w:t>
            </w:r>
          </w:p>
        </w:tc>
      </w:tr>
      <w:tr w:rsidR="0061570E" w:rsidRPr="00191294" w14:paraId="3E84D149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C46D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262C3" w14:textId="06474AA6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017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3B287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96CC" w14:textId="0F0DE0BA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869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269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C9DAF6" w14:textId="77777777" w:rsidR="0061570E" w:rsidRPr="00465CAE" w:rsidRDefault="0061570E" w:rsidP="00C76C9C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3CE1FAD1" w14:textId="77777777" w:rsidR="0061570E" w:rsidRPr="00465CAE" w:rsidRDefault="0061570E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45FE989" w14:textId="77777777" w:rsidR="0061570E" w:rsidRPr="00465CAE" w:rsidRDefault="0061570E" w:rsidP="00C76C9C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EFCCB" w14:textId="3369485A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886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477</w:t>
            </w:r>
          </w:p>
        </w:tc>
      </w:tr>
      <w:tr w:rsidR="0061570E" w:rsidRPr="00191294" w14:paraId="19EC8905" w14:textId="77777777" w:rsidTr="0050353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B9AF" w14:textId="77777777" w:rsidR="0061570E" w:rsidRPr="00191294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Pr="0019129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จากการดำเนินงานต่อเนื่อง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A93217" w14:textId="6F2F3664" w:rsidR="0061570E" w:rsidRPr="00465CAE" w:rsidRDefault="00E34EF5" w:rsidP="00C76C9C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112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695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342B9" w14:textId="77777777" w:rsidR="0061570E" w:rsidRPr="00465CAE" w:rsidRDefault="0061570E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5366B0" w14:textId="0F24181E" w:rsidR="0061570E" w:rsidRPr="00465CAE" w:rsidRDefault="0061570E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077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520</w:t>
            </w:r>
            <w:r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7193F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B05F47" w14:textId="0930ACC9" w:rsidR="0061570E" w:rsidRPr="00465CAE" w:rsidRDefault="00E34EF5" w:rsidP="00C76C9C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924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43F505" w14:textId="77777777" w:rsidR="0061570E" w:rsidRPr="00465CAE" w:rsidRDefault="0061570E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1B8C91" w14:textId="423B26D0" w:rsidR="0061570E" w:rsidRPr="00465CAE" w:rsidRDefault="00E34EF5" w:rsidP="00C76C9C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281</w:t>
            </w:r>
            <w:r w:rsidR="0061570E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099</w:t>
            </w:r>
          </w:p>
        </w:tc>
      </w:tr>
    </w:tbl>
    <w:p w14:paraId="22513F7D" w14:textId="08EC615E" w:rsidR="00CF5008" w:rsidRDefault="00C26AD2" w:rsidP="00C76C9C">
      <w:pPr>
        <w:spacing w:before="120" w:after="120"/>
        <w:ind w:left="562"/>
        <w:jc w:val="thaiDistribute"/>
        <w:rPr>
          <w:rFonts w:ascii="Angsana New" w:hAnsi="Angsana New" w:cs="Angsana New"/>
          <w:snapToGrid w:val="0"/>
          <w:lang w:val="en-US"/>
        </w:rPr>
      </w:pPr>
      <w:r w:rsidRPr="00FD5F6A">
        <w:rPr>
          <w:rFonts w:ascii="Angsana New" w:hAnsi="Angsana New" w:cs="Angsana New"/>
          <w:snapToGrid w:val="0"/>
          <w:cs/>
          <w:lang w:val="en-US"/>
        </w:rPr>
        <w:t xml:space="preserve">สำหรับงวดสามเดือนสิ้นสุดวันที่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31</w:t>
      </w:r>
      <w:r w:rsidRPr="00FD5F6A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34D6A" w:rsidRPr="00FD5F6A">
        <w:rPr>
          <w:rFonts w:ascii="Angsana New" w:hAnsi="Angsana New" w:cs="Angsana New" w:hint="cs"/>
          <w:snapToGrid w:val="0"/>
          <w:cs/>
          <w:lang w:val="en-US"/>
        </w:rPr>
        <w:t>มีนาคม</w:t>
      </w:r>
      <w:r w:rsidRPr="00FD5F6A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FD5F6A">
        <w:rPr>
          <w:rFonts w:ascii="Angsana New" w:hAnsi="Angsana New" w:cs="Angsana New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Pr="00C76C9C">
        <w:rPr>
          <w:rFonts w:ascii="Angsana New" w:hAnsi="Angsana New" w:cs="Angsana New"/>
          <w:snapToGrid w:val="0"/>
          <w:spacing w:val="-6"/>
          <w:cs/>
          <w:lang w:val="en-US"/>
        </w:rPr>
        <w:t>จำนวน</w:t>
      </w:r>
      <w:r w:rsidR="00A24CB7" w:rsidRPr="00C76C9C">
        <w:rPr>
          <w:rFonts w:ascii="Angsana New" w:hAnsi="Angsana New" w:cs="Angsana New" w:hint="cs"/>
          <w:snapToGrid w:val="0"/>
          <w:spacing w:val="-6"/>
          <w:cs/>
          <w:lang w:val="en-US"/>
        </w:rPr>
        <w:t>สี่</w:t>
      </w:r>
      <w:r w:rsidRPr="00C76C9C">
        <w:rPr>
          <w:rFonts w:ascii="Angsana New" w:hAnsi="Angsana New" w:cs="Angsana New"/>
          <w:snapToGrid w:val="0"/>
          <w:spacing w:val="-6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630</w:t>
      </w:r>
      <w:r w:rsidR="0073780E" w:rsidRPr="00C76C9C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32</w:t>
      </w:r>
      <w:r w:rsidRPr="00C76C9C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 ซึ่งคิดเป็นร้อย</w:t>
      </w:r>
      <w:r w:rsidRPr="0073780E">
        <w:rPr>
          <w:rFonts w:ascii="Angsana New" w:hAnsi="Angsana New" w:cs="Angsana New"/>
          <w:snapToGrid w:val="0"/>
          <w:cs/>
          <w:lang w:val="en-US"/>
        </w:rPr>
        <w:t xml:space="preserve">ละ </w:t>
      </w:r>
      <w:r w:rsidR="00E34EF5" w:rsidRPr="00E34EF5">
        <w:rPr>
          <w:rFonts w:ascii="Angsana New" w:hAnsi="Angsana New" w:cs="Angsana New"/>
          <w:snapToGrid w:val="0"/>
          <w:lang w:val="en-US"/>
        </w:rPr>
        <w:t>49</w:t>
      </w:r>
      <w:r w:rsidR="004205FA">
        <w:rPr>
          <w:rFonts w:ascii="Angsana New" w:hAnsi="Angsana New" w:cs="Angsana New"/>
          <w:snapToGrid w:val="0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lang w:val="en-US"/>
        </w:rPr>
        <w:t>71</w:t>
      </w:r>
      <w:r w:rsidRPr="0073780E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ของรายได้ทั้งหมดของกลุ่มบริษัท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1116"/>
        <w:gridCol w:w="106"/>
        <w:gridCol w:w="1055"/>
      </w:tblGrid>
      <w:tr w:rsidR="00E142AA" w:rsidRPr="00191294" w14:paraId="5487A02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5D444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0088" w14:textId="77777777" w:rsidR="00E142AA" w:rsidRPr="00191294" w:rsidRDefault="00E142AA" w:rsidP="00C76C9C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A345B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73D75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8666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0959C92E" w14:textId="77777777" w:rsidR="00E142AA" w:rsidRPr="00191294" w:rsidRDefault="00E142AA" w:rsidP="00C76C9C">
            <w:pPr>
              <w:spacing w:line="26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E142AA" w:rsidRPr="00191294" w14:paraId="421D55B9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06EF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52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52BF330" w14:textId="77777777" w:rsidR="00464418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142AA" w:rsidRPr="00191294" w14:paraId="5BFA1057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7983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9896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B864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BA89E95" w14:textId="77777777" w:rsidR="00E142AA" w:rsidRPr="00191294" w:rsidRDefault="00E142AA" w:rsidP="00C76C9C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7ED89430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5BA0260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142AA" w:rsidRPr="00191294" w14:paraId="39AF08AA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1AFED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D42B" w14:textId="77777777" w:rsidR="00E142AA" w:rsidRPr="00191294" w:rsidRDefault="00E142AA" w:rsidP="00C76C9C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2A85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134B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226C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E7C84F1" w14:textId="77777777" w:rsidR="00E142AA" w:rsidRPr="00191294" w:rsidRDefault="00E142AA" w:rsidP="00C76C9C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7A04E731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926343E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142AA" w:rsidRPr="00191294" w14:paraId="203F023D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C28F1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B6E75" w14:textId="77777777" w:rsidR="00E142AA" w:rsidRPr="00191294" w:rsidRDefault="00E142AA" w:rsidP="00C76C9C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4E3B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AEB1A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0ABB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55A80F2" w14:textId="77777777" w:rsidR="00E142AA" w:rsidRPr="00191294" w:rsidRDefault="00E142AA" w:rsidP="00C76C9C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C11BC06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F67128A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142AA" w:rsidRPr="00191294" w14:paraId="26BB376C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5AA4A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158" w14:textId="77777777" w:rsidR="00E142AA" w:rsidRPr="00191294" w:rsidRDefault="00E142AA" w:rsidP="00C76C9C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52E3" w14:textId="77777777" w:rsidR="00E142AA" w:rsidRPr="00191294" w:rsidRDefault="00E142AA" w:rsidP="00C76C9C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7E7E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922D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BED7920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04CA3FB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73BA87A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142AA" w:rsidRPr="00191294" w14:paraId="5195660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A01AC" w14:textId="77777777" w:rsidR="00E142AA" w:rsidRPr="00191294" w:rsidRDefault="00E142AA" w:rsidP="00C76C9C">
            <w:pPr>
              <w:tabs>
                <w:tab w:val="left" w:pos="2798"/>
              </w:tabs>
              <w:spacing w:line="26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F22B6" w14:textId="77777777" w:rsidR="00E142AA" w:rsidRPr="00191294" w:rsidRDefault="00E142AA" w:rsidP="00C76C9C">
            <w:pPr>
              <w:spacing w:line="260" w:lineRule="exact"/>
              <w:ind w:left="-540" w:right="10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38A71" w14:textId="77777777" w:rsidR="00E142AA" w:rsidRPr="00191294" w:rsidRDefault="00E142AA" w:rsidP="00C76C9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2E14C" w14:textId="77777777" w:rsidR="00E142AA" w:rsidRPr="00191294" w:rsidRDefault="00E142AA" w:rsidP="00C76C9C">
            <w:pPr>
              <w:spacing w:line="260" w:lineRule="exact"/>
              <w:ind w:left="-540" w:right="132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A0F0E" w14:textId="77777777" w:rsidR="00E142AA" w:rsidRPr="00191294" w:rsidRDefault="00E142AA" w:rsidP="00C76C9C">
            <w:pPr>
              <w:spacing w:line="260" w:lineRule="exact"/>
              <w:ind w:left="-540" w:right="21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7E05BE3" w14:textId="77777777" w:rsidR="00E142AA" w:rsidRPr="00191294" w:rsidRDefault="00E142AA" w:rsidP="00C76C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531D819" w14:textId="77777777" w:rsidR="00E142AA" w:rsidRPr="00191294" w:rsidRDefault="00E142AA" w:rsidP="00C76C9C">
            <w:pPr>
              <w:spacing w:line="260" w:lineRule="exact"/>
              <w:ind w:left="-540" w:right="21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443C1F9B" w14:textId="77777777" w:rsidR="00E142AA" w:rsidRPr="00191294" w:rsidRDefault="00E142AA" w:rsidP="00C76C9C">
            <w:pPr>
              <w:spacing w:line="260" w:lineRule="exact"/>
              <w:ind w:left="-540" w:right="96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57DD8" w:rsidRPr="00191294" w14:paraId="06D5ACF1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24BD" w14:textId="5BBF059A" w:rsidR="00957DD8" w:rsidRPr="00191294" w:rsidRDefault="00957DD8" w:rsidP="00C76C9C">
            <w:pPr>
              <w:overflowPunct/>
              <w:autoSpaceDE/>
              <w:autoSpaceDN/>
              <w:adjustRightInd/>
              <w:spacing w:line="26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ณ วันที่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D34D6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8357F4" w14:textId="5440DEE5" w:rsidR="00957DD8" w:rsidRPr="00191294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589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034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F7B1" w14:textId="77777777" w:rsidR="00957DD8" w:rsidRPr="00191294" w:rsidRDefault="00957DD8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182928" w14:textId="2C2146A5" w:rsidR="00957DD8" w:rsidRPr="00191294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792</w:t>
            </w:r>
            <w:r w:rsidR="00AF7E60"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AF7E60"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855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F8D91" w14:textId="77777777" w:rsidR="00957DD8" w:rsidRPr="00191294" w:rsidRDefault="00957DD8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16C9B2" w14:textId="4560056F" w:rsidR="00957DD8" w:rsidRPr="00191294" w:rsidRDefault="00AF7E60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246</w:t>
            </w: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470</w:t>
            </w: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4486DC" w14:textId="77777777" w:rsidR="00957DD8" w:rsidRPr="00191294" w:rsidRDefault="00957DD8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F66D8E" w14:textId="1BCC776D" w:rsidR="00957DD8" w:rsidRPr="00191294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654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779</w:t>
            </w:r>
          </w:p>
        </w:tc>
      </w:tr>
      <w:tr w:rsidR="0061570E" w:rsidRPr="00191294" w14:paraId="4E0E4E53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508C" w14:textId="4743106A" w:rsidR="0061570E" w:rsidRPr="00191294" w:rsidRDefault="0061570E" w:rsidP="00C76C9C">
            <w:pPr>
              <w:overflowPunct/>
              <w:autoSpaceDE/>
              <w:autoSpaceDN/>
              <w:adjustRightInd/>
              <w:spacing w:line="26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ณ วันที่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16F123" w14:textId="56110AA8" w:rsidR="0061570E" w:rsidRPr="00465CAE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517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891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DA33B" w14:textId="77777777" w:rsidR="0061570E" w:rsidRPr="00465CAE" w:rsidRDefault="0061570E" w:rsidP="00C76C9C">
            <w:pPr>
              <w:spacing w:line="260" w:lineRule="exact"/>
              <w:ind w:right="70" w:firstLineChars="500" w:firstLine="110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DBEE44" w14:textId="725E04E7" w:rsidR="0061570E" w:rsidRPr="00465CAE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768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866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08CC2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34B117" w14:textId="3D34A733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  <w:r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389</w:t>
            </w:r>
            <w:r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706</w:t>
            </w:r>
            <w:r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27A8530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4675D" w14:textId="1D7B726C" w:rsidR="0061570E" w:rsidRPr="00465CAE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063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368</w:t>
            </w:r>
            <w:r w:rsidR="0061570E" w:rsidRPr="00465C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141</w:t>
            </w:r>
          </w:p>
        </w:tc>
      </w:tr>
      <w:tr w:rsidR="0061570E" w:rsidRPr="00191294" w14:paraId="54D841C2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A397" w14:textId="77777777" w:rsidR="0061570E" w:rsidRPr="00191294" w:rsidRDefault="0061570E" w:rsidP="00C76C9C">
            <w:pPr>
              <w:tabs>
                <w:tab w:val="left" w:pos="2798"/>
              </w:tabs>
              <w:spacing w:line="26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39EBD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8C0F" w14:textId="77777777" w:rsidR="0061570E" w:rsidRPr="00465CAE" w:rsidRDefault="0061570E" w:rsidP="00C76C9C">
            <w:pPr>
              <w:spacing w:line="260" w:lineRule="exact"/>
              <w:ind w:left="900"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2D54B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0C8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6B226AA" w14:textId="77777777" w:rsidR="0061570E" w:rsidRPr="00465CAE" w:rsidRDefault="0061570E" w:rsidP="00C76C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B820F78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798328D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1570E" w:rsidRPr="00191294" w14:paraId="5A2FBAF5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96F5" w14:textId="140A64C8" w:rsidR="0061570E" w:rsidRPr="00191294" w:rsidRDefault="0061570E" w:rsidP="00C76C9C">
            <w:pPr>
              <w:overflowPunct/>
              <w:autoSpaceDE/>
              <w:autoSpaceDN/>
              <w:adjustRightInd/>
              <w:spacing w:line="26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ณ วันที่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2EE28F" w14:textId="27907028" w:rsidR="0061570E" w:rsidRPr="00465CAE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067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220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775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67293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563728" w14:textId="240BA633" w:rsidR="0061570E" w:rsidRPr="00465CAE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F7E60"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994</w:t>
            </w:r>
            <w:r w:rsidR="00AF7E60"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050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EFDDB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AD8C02" w14:textId="37021142" w:rsidR="0061570E" w:rsidRPr="00465CAE" w:rsidRDefault="00AF7E60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723</w:t>
            </w: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810</w:t>
            </w: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830</w:t>
            </w:r>
            <w:r w:rsidRPr="00AF7E6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E0ED35" w14:textId="77777777" w:rsidR="0061570E" w:rsidRPr="00465CAE" w:rsidRDefault="0061570E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F90B34" w14:textId="7D7A0531" w:rsidR="0061570E" w:rsidRPr="00465CAE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995</w:t>
            </w:r>
          </w:p>
        </w:tc>
      </w:tr>
      <w:tr w:rsidR="00A24CB7" w:rsidRPr="00191294" w14:paraId="601FAA84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42683" w14:textId="163D9CAA" w:rsidR="00A24CB7" w:rsidRPr="00191294" w:rsidRDefault="00A24CB7" w:rsidP="00C76C9C">
            <w:pPr>
              <w:overflowPunct/>
              <w:autoSpaceDE/>
              <w:autoSpaceDN/>
              <w:adjustRightInd/>
              <w:spacing w:line="26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ณ วันที่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19129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19129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E663CE" w14:textId="33F106AD" w:rsidR="00A24CB7" w:rsidRPr="00A24CB7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072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FA530" w14:textId="77777777" w:rsidR="00A24CB7" w:rsidRPr="00A24CB7" w:rsidRDefault="00A24CB7" w:rsidP="00C76C9C">
            <w:pPr>
              <w:spacing w:line="260" w:lineRule="exact"/>
              <w:ind w:right="70" w:firstLineChars="500" w:firstLine="110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0E3A0" w14:textId="6E132CAF" w:rsidR="00A24CB7" w:rsidRPr="00A24CB7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943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4C04" w14:textId="77777777" w:rsidR="00A24CB7" w:rsidRPr="00A24CB7" w:rsidRDefault="00A24CB7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5F597" w14:textId="7CDB2A7A" w:rsidR="00A24CB7" w:rsidRPr="00A24CB7" w:rsidRDefault="00A24CB7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24CB7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 </w:t>
            </w:r>
            <w:r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689</w:t>
            </w:r>
            <w:r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917</w:t>
            </w:r>
            <w:r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E34EF5"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968</w:t>
            </w:r>
            <w:r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7B8E47" w14:textId="77777777" w:rsidR="00A24CB7" w:rsidRPr="00A24CB7" w:rsidRDefault="00A24CB7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0E0D44" w14:textId="57C42DF5" w:rsidR="00A24CB7" w:rsidRPr="00A24CB7" w:rsidRDefault="00E34EF5" w:rsidP="00C76C9C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458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098</w:t>
            </w:r>
            <w:r w:rsidR="00A24CB7" w:rsidRPr="00A24CB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2"/>
                <w:szCs w:val="22"/>
                <w:lang w:val="en-US"/>
              </w:rPr>
              <w:t>429</w:t>
            </w:r>
          </w:p>
        </w:tc>
      </w:tr>
    </w:tbl>
    <w:p w14:paraId="0575AC00" w14:textId="77777777" w:rsidR="00C76C9C" w:rsidRDefault="00C76C9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39DD685D" w14:textId="732B1F2F" w:rsidR="00E142AA" w:rsidRPr="00191294" w:rsidRDefault="00E34EF5" w:rsidP="00C76C9C">
      <w:pPr>
        <w:tabs>
          <w:tab w:val="left" w:pos="540"/>
        </w:tabs>
        <w:spacing w:before="280"/>
        <w:rPr>
          <w:rFonts w:ascii="Angsana New" w:hAnsi="Angsana New" w:cs="Angsana New"/>
          <w:b/>
          <w:b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lastRenderedPageBreak/>
        <w:t>24</w:t>
      </w:r>
      <w:r w:rsidR="00E142AA" w:rsidRPr="00191294">
        <w:rPr>
          <w:rFonts w:ascii="Angsana New" w:hAnsi="Angsana New" w:cs="Angsana New"/>
          <w:b/>
          <w:bCs/>
          <w:cs/>
          <w:lang w:val="en-US"/>
        </w:rPr>
        <w:t>.</w:t>
      </w:r>
      <w:r w:rsidR="00E142AA" w:rsidRPr="00191294">
        <w:rPr>
          <w:rFonts w:ascii="Angsana New" w:hAnsi="Angsana New" w:cs="Angsana New"/>
          <w:b/>
          <w:bCs/>
          <w:lang w:val="en-US"/>
        </w:rPr>
        <w:tab/>
      </w:r>
      <w:r w:rsidR="00E142AA" w:rsidRPr="00191294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ภาระผูกพันและหนี้สินที่อาจเกิดขึ้น</w:t>
      </w:r>
    </w:p>
    <w:p w14:paraId="7DF98C87" w14:textId="37B01EC5" w:rsidR="00E142AA" w:rsidRPr="000555F5" w:rsidRDefault="00E34EF5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DB462E" w:rsidRPr="000555F5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73118B" w:rsidRPr="000555F5">
        <w:rPr>
          <w:rFonts w:ascii="Angsana New" w:hAnsi="Angsana New" w:cs="Angsana New"/>
          <w:snapToGrid w:val="0"/>
          <w:spacing w:val="-4"/>
          <w:lang w:val="en-US"/>
        </w:rPr>
        <w:tab/>
      </w:r>
      <w:r w:rsidR="00E142AA" w:rsidRPr="006E53CE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Pr="00E34EF5">
        <w:rPr>
          <w:rFonts w:ascii="Angsana New" w:hAnsi="Angsana New" w:cs="Angsana New"/>
          <w:snapToGrid w:val="0"/>
          <w:lang w:val="en-US"/>
        </w:rPr>
        <w:t>31</w:t>
      </w:r>
      <w:r w:rsidR="008C24C1" w:rsidRPr="006E53CE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FD5F6A" w:rsidRPr="006E53CE">
        <w:rPr>
          <w:rFonts w:ascii="Angsana New" w:hAnsi="Angsana New" w:cs="Angsana New" w:hint="cs"/>
          <w:snapToGrid w:val="0"/>
          <w:cs/>
          <w:lang w:val="en-US"/>
        </w:rPr>
        <w:t>มีนาคม</w:t>
      </w:r>
      <w:r w:rsidR="00E142AA" w:rsidRPr="006E53CE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lang w:val="en-US"/>
        </w:rPr>
        <w:t>2567</w:t>
      </w:r>
      <w:r w:rsidR="00E142AA" w:rsidRPr="006E53CE">
        <w:rPr>
          <w:rFonts w:ascii="Angsana New" w:hAnsi="Angsana New" w:cs="Angsana New"/>
          <w:snapToGrid w:val="0"/>
          <w:cs/>
          <w:lang w:val="en-US"/>
        </w:rPr>
        <w:t xml:space="preserve"> และวันที่ </w:t>
      </w:r>
      <w:r w:rsidRPr="00E34EF5">
        <w:rPr>
          <w:rFonts w:ascii="Angsana New" w:hAnsi="Angsana New" w:cs="Angsana New"/>
          <w:snapToGrid w:val="0"/>
          <w:lang w:val="en-US"/>
        </w:rPr>
        <w:t>31</w:t>
      </w:r>
      <w:r w:rsidR="00E142AA" w:rsidRPr="006E53CE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E34EF5">
        <w:rPr>
          <w:rFonts w:ascii="Angsana New" w:hAnsi="Angsana New" w:cs="Angsana New"/>
          <w:snapToGrid w:val="0"/>
          <w:lang w:val="en-US"/>
        </w:rPr>
        <w:t>2566</w:t>
      </w:r>
      <w:r w:rsidR="00E142AA" w:rsidRPr="006E53CE">
        <w:rPr>
          <w:rFonts w:ascii="Angsana New" w:hAnsi="Angsana New" w:cs="Angsana New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6E53CE">
        <w:rPr>
          <w:rFonts w:ascii="Angsana New" w:hAnsi="Angsana New" w:cs="Angsana New" w:hint="cs"/>
          <w:snapToGrid w:val="0"/>
          <w:cs/>
          <w:lang w:val="en-US"/>
        </w:rPr>
        <w:t>ที่เกี่ยวข้องกับสัญญาก่อสร้าง</w:t>
      </w:r>
      <w:r w:rsidR="00E142AA" w:rsidRPr="006E53CE">
        <w:rPr>
          <w:rFonts w:ascii="Angsana New" w:hAnsi="Angsana New" w:cs="Angsana New"/>
          <w:snapToGrid w:val="0"/>
          <w:cs/>
          <w:lang w:val="en-US"/>
        </w:rPr>
        <w:t>ของบริษัทย่อยแห่งหนึ่ง</w:t>
      </w:r>
    </w:p>
    <w:p w14:paraId="69910197" w14:textId="2CDF6653" w:rsidR="007C41BE" w:rsidRDefault="00E34EF5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DB462E" w:rsidRPr="000555F5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73118B" w:rsidRPr="000555F5">
        <w:rPr>
          <w:rFonts w:ascii="Angsana New" w:hAnsi="Angsana New" w:cs="Angsana New"/>
          <w:snapToGrid w:val="0"/>
          <w:spacing w:val="-4"/>
          <w:lang w:val="en-US"/>
        </w:rPr>
        <w:tab/>
      </w:r>
      <w:r w:rsidR="007C41BE" w:rsidRPr="00FD5F6A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</w:t>
      </w:r>
      <w:r w:rsidR="008C24C1" w:rsidRPr="00FD5F6A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D5F6A" w:rsidRPr="00FD5F6A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มีนาคม</w:t>
      </w:r>
      <w:r w:rsidR="00FD5F6A" w:rsidRPr="00FD5F6A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D5F6A" w:rsidRPr="00FD5F6A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D5F6A" w:rsidRPr="00FD5F6A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FD5F6A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41BE" w:rsidRPr="00FD5F6A">
        <w:rPr>
          <w:rFonts w:ascii="Angsana New" w:hAnsi="Angsana New" w:cs="Angsana New"/>
          <w:snapToGrid w:val="0"/>
          <w:spacing w:val="-4"/>
          <w:cs/>
          <w:lang w:val="en-US"/>
        </w:rPr>
        <w:t>บริษัทมีวงเงิน</w:t>
      </w:r>
      <w:r w:rsidR="007C41BE" w:rsidRPr="00FD5F6A">
        <w:rPr>
          <w:rFonts w:ascii="Angsana New" w:hAnsi="Angsana New" w:cs="Angsana New" w:hint="cs"/>
          <w:snapToGrid w:val="0"/>
          <w:spacing w:val="-4"/>
          <w:cs/>
          <w:lang w:val="en-US"/>
        </w:rPr>
        <w:t>บัตร</w:t>
      </w:r>
      <w:r w:rsidR="007C41BE" w:rsidRPr="00FD5F6A">
        <w:rPr>
          <w:rFonts w:ascii="Angsana New" w:hAnsi="Angsana New" w:cs="Angsana New"/>
          <w:snapToGrid w:val="0"/>
          <w:spacing w:val="-4"/>
          <w:cs/>
          <w:lang w:val="en-US"/>
        </w:rPr>
        <w:t>เครดิตซึ่งยัง</w:t>
      </w:r>
      <w:r w:rsidR="007C41BE" w:rsidRPr="00FD5F6A">
        <w:rPr>
          <w:rFonts w:ascii="Angsana New" w:hAnsi="Angsana New" w:cs="Angsana New" w:hint="cs"/>
          <w:snapToGrid w:val="0"/>
          <w:spacing w:val="-4"/>
          <w:cs/>
          <w:lang w:val="en-US"/>
        </w:rPr>
        <w:t>ไม่</w:t>
      </w:r>
      <w:r w:rsidR="007C41BE" w:rsidRPr="00FD5F6A">
        <w:rPr>
          <w:rFonts w:ascii="Angsana New" w:hAnsi="Angsana New" w:cs="Angsana New"/>
          <w:snapToGrid w:val="0"/>
          <w:spacing w:val="-4"/>
          <w:cs/>
          <w:lang w:val="en-US"/>
        </w:rPr>
        <w:t xml:space="preserve">ได้เบิกใช้เป็นจำนวนเงิน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73780E" w:rsidRPr="00781A89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06</w:t>
      </w:r>
      <w:r w:rsidR="007C41BE" w:rsidRPr="00FD5F6A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41BE" w:rsidRPr="00FD5F6A">
        <w:rPr>
          <w:rFonts w:ascii="Angsana New" w:hAnsi="Angsana New" w:cs="Angsana New"/>
          <w:snapToGrid w:val="0"/>
          <w:spacing w:val="-4"/>
          <w:cs/>
          <w:lang w:val="en-US"/>
        </w:rPr>
        <w:t>ล้านบาท แ</w:t>
      </w:r>
      <w:r w:rsidR="0073780E">
        <w:rPr>
          <w:rFonts w:ascii="Angsana New" w:hAnsi="Angsana New" w:cs="Angsana New"/>
          <w:snapToGrid w:val="0"/>
          <w:spacing w:val="-4"/>
          <w:cs/>
          <w:lang w:val="en-US"/>
        </w:rPr>
        <w:t>ละ</w:t>
      </w:r>
      <w:r w:rsidR="0073780E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73780E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91</w:t>
      </w:r>
      <w:r w:rsidR="007C41BE" w:rsidRPr="00FD5F6A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41BE" w:rsidRPr="00FD5F6A">
        <w:rPr>
          <w:rFonts w:ascii="Angsana New" w:hAnsi="Angsana New" w:cs="Angsana New"/>
          <w:snapToGrid w:val="0"/>
          <w:spacing w:val="-4"/>
          <w:cs/>
          <w:lang w:val="en-US"/>
        </w:rPr>
        <w:t>ล้านบาท ตามลำดับ</w:t>
      </w:r>
    </w:p>
    <w:p w14:paraId="7AF6E315" w14:textId="73C0AE2D" w:rsidR="00F4799B" w:rsidRPr="000555F5" w:rsidRDefault="00E34EF5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ab/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4799B" w:rsidRPr="005F3F3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มีนาคม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ธันวาคม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5F3F31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5F3F31" w:rsidRPr="005F3F31">
        <w:rPr>
          <w:rFonts w:ascii="Angsana New" w:hAnsi="Angsana New" w:cs="Angsana New"/>
          <w:snapToGrid w:val="0"/>
          <w:spacing w:val="-4"/>
          <w:cs/>
          <w:lang w:val="en-US"/>
        </w:rPr>
        <w:t>ที่อยู่อาศัย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คงเหลือจำนวน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946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90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>ล้านบาท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>และ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040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78</w:t>
      </w:r>
      <w:r w:rsidR="00F4799B" w:rsidRPr="005F3F3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F3F31">
        <w:rPr>
          <w:rFonts w:ascii="Angsana New" w:hAnsi="Angsana New" w:cs="Angsana New"/>
          <w:snapToGrid w:val="0"/>
          <w:spacing w:val="-4"/>
          <w:cs/>
          <w:lang w:val="en-US"/>
        </w:rPr>
        <w:t>ล้านบาท ตามลำดับ</w:t>
      </w:r>
    </w:p>
    <w:p w14:paraId="6C7285AD" w14:textId="0037BE9E" w:rsidR="003B7379" w:rsidRPr="000555F5" w:rsidRDefault="00E34EF5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7C41BE" w:rsidRPr="000555F5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7C41BE" w:rsidRPr="000555F5">
        <w:rPr>
          <w:rFonts w:ascii="Angsana New" w:hAnsi="Angsana New" w:cs="Angsana New"/>
          <w:snapToGrid w:val="0"/>
          <w:spacing w:val="-4"/>
          <w:lang w:val="en-US"/>
        </w:rPr>
        <w:tab/>
      </w:r>
      <w:r w:rsidR="003165A4" w:rsidRPr="000555F5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3165A4" w:rsidRPr="000555F5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26</w:t>
      </w:r>
      <w:r w:rsidR="003165A4" w:rsidRPr="000555F5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ถึง</w:t>
      </w:r>
      <w:r w:rsidR="003165A4" w:rsidRPr="000555F5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75</w:t>
      </w:r>
      <w:r w:rsidR="003165A4" w:rsidRPr="000555F5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แก่สำนักทรัพย์สินส่วนพระมหากษัตริย์โดยใช้เงินของบริษัทย่อยเองจำนวน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350</w:t>
      </w:r>
      <w:r w:rsidR="003165A4" w:rsidRPr="000555F5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ภายในวันที่</w:t>
      </w:r>
      <w:r w:rsidR="003165A4" w:rsidRPr="000555F5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11</w:t>
      </w:r>
      <w:r w:rsidR="003165A4" w:rsidRPr="000555F5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</w:t>
      </w:r>
      <w:r w:rsidR="003165A4" w:rsidRPr="000555F5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="003165A4" w:rsidRPr="000555F5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7A21C7">
        <w:rPr>
          <w:rFonts w:ascii="Angsana New" w:hAnsi="Angsana New" w:cs="Angsana New"/>
          <w:snapToGrid w:val="0"/>
          <w:spacing w:val="-4"/>
          <w:lang w:val="en-US"/>
        </w:rPr>
        <w:t xml:space="preserve">        </w:t>
      </w:r>
      <w:r w:rsidR="003165A4" w:rsidRPr="00CA4E4F">
        <w:rPr>
          <w:rFonts w:ascii="Angsana New" w:hAnsi="Angsana New" w:cs="Angsana New"/>
          <w:snapToGrid w:val="0"/>
          <w:spacing w:val="4"/>
          <w:cs/>
          <w:lang w:val="en-US"/>
        </w:rPr>
        <w:t xml:space="preserve">ร้อยละ </w:t>
      </w:r>
      <w:r w:rsidRPr="00E34EF5">
        <w:rPr>
          <w:rFonts w:ascii="Angsana New" w:hAnsi="Angsana New" w:cs="Angsana New"/>
          <w:snapToGrid w:val="0"/>
          <w:spacing w:val="4"/>
          <w:lang w:val="en-US"/>
        </w:rPr>
        <w:t>6</w:t>
      </w:r>
      <w:r w:rsidR="003165A4" w:rsidRPr="00CA4E4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E67128" w:rsidRPr="00CA4E4F">
        <w:rPr>
          <w:rFonts w:ascii="Angsana New" w:hAnsi="Angsana New" w:cs="Angsana New" w:hint="cs"/>
          <w:snapToGrid w:val="0"/>
          <w:spacing w:val="4"/>
          <w:cs/>
          <w:lang w:val="en-US"/>
        </w:rPr>
        <w:t>ต่อปี</w:t>
      </w:r>
      <w:r w:rsidR="003165A4" w:rsidRPr="00CA4E4F">
        <w:rPr>
          <w:rFonts w:ascii="Angsana New" w:hAnsi="Angsana New" w:cs="Angsana New"/>
          <w:snapToGrid w:val="0"/>
          <w:spacing w:val="4"/>
          <w:cs/>
          <w:lang w:val="en-US"/>
        </w:rPr>
        <w:t>นับจากวันที่ครบกำหนดจนถึงวันที่จัดตั้งบัญชีทุนสำรองแล้วเสร็จ</w:t>
      </w:r>
      <w:r w:rsidR="0054640A" w:rsidRPr="00CA4E4F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5E2AB3" w:rsidRPr="00CA4E4F">
        <w:rPr>
          <w:rFonts w:ascii="Angsana New" w:hAnsi="Angsana New" w:cs="Angsana New" w:hint="cs"/>
          <w:snapToGrid w:val="0"/>
          <w:spacing w:val="4"/>
          <w:cs/>
          <w:lang w:val="en-US"/>
        </w:rPr>
        <w:t>ทั้งนี้</w:t>
      </w:r>
      <w:r w:rsidR="00EC5594" w:rsidRPr="00CA4E4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FE7EAD" w:rsidRPr="00CA4E4F">
        <w:rPr>
          <w:rFonts w:ascii="Angsana New" w:hAnsi="Angsana New" w:cs="Angsana New" w:hint="cs"/>
          <w:snapToGrid w:val="0"/>
          <w:spacing w:val="4"/>
          <w:cs/>
          <w:lang w:val="en-US"/>
        </w:rPr>
        <w:t>ณ วันที่</w:t>
      </w:r>
      <w:r w:rsidR="00FE7EAD" w:rsidRPr="00FD5F6A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A35F8A" w:rsidRPr="00FD5F6A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FD5F6A" w:rsidRPr="00FD5F6A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="00A35F8A" w:rsidRPr="00FD5F6A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E7EAD" w:rsidRPr="000555F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F7E29" w:rsidRPr="000555F5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CF7E29" w:rsidRPr="000555F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F7E29" w:rsidRPr="000555F5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CF7E29" w:rsidRPr="000555F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7EAD" w:rsidRPr="000555F5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บริษัทย่อยดังกล่าวได้บันทึกประมาณการสำหรับจัดการบัญชี</w:t>
      </w:r>
      <w:r w:rsidR="00CF7E29" w:rsidRPr="000555F5">
        <w:rPr>
          <w:rFonts w:ascii="Angsana New" w:hAnsi="Angsana New" w:cs="Angsana New" w:hint="cs"/>
          <w:snapToGrid w:val="0"/>
          <w:spacing w:val="-4"/>
          <w:cs/>
          <w:lang w:val="en-US"/>
        </w:rPr>
        <w:t>ทุน</w:t>
      </w:r>
      <w:r w:rsidR="00FE7EAD" w:rsidRPr="000555F5">
        <w:rPr>
          <w:rFonts w:ascii="Angsana New" w:hAnsi="Angsana New" w:cs="Angsana New" w:hint="cs"/>
          <w:snapToGrid w:val="0"/>
          <w:spacing w:val="-4"/>
          <w:cs/>
          <w:lang w:val="en-US"/>
        </w:rPr>
        <w:t>สำรอง</w:t>
      </w:r>
      <w:r w:rsidR="00FE7EAD" w:rsidRPr="00A30D4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ดังกล่าวแล้วจำนวน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189</w:t>
      </w:r>
      <w:r w:rsidR="00A30D4B" w:rsidRPr="00A30D4B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50</w:t>
      </w:r>
      <w:r w:rsidR="00FE7EAD" w:rsidRPr="00A30D4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7EAD" w:rsidRPr="00A30D4B">
        <w:rPr>
          <w:rFonts w:ascii="Angsana New" w:hAnsi="Angsana New" w:cs="Angsana New" w:hint="cs"/>
          <w:snapToGrid w:val="0"/>
          <w:spacing w:val="-4"/>
          <w:cs/>
          <w:lang w:val="en-US"/>
        </w:rPr>
        <w:t>ล้านบาท</w:t>
      </w:r>
      <w:r w:rsidR="00CF7E29" w:rsidRPr="00A30D4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F7E29" w:rsidRPr="00A30D4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184</w:t>
      </w:r>
      <w:r w:rsidR="007C04C8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29</w:t>
      </w:r>
      <w:r w:rsidR="00F4799B" w:rsidRPr="00F479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F7E29" w:rsidRPr="000555F5">
        <w:rPr>
          <w:rFonts w:ascii="Angsana New" w:hAnsi="Angsana New" w:cs="Angsana New" w:hint="cs"/>
          <w:snapToGrid w:val="0"/>
          <w:spacing w:val="-4"/>
          <w:cs/>
          <w:lang w:val="en-US"/>
        </w:rPr>
        <w:t>ล้านบาท ตามลำดับ</w:t>
      </w:r>
    </w:p>
    <w:p w14:paraId="007F312B" w14:textId="7770EF58" w:rsidR="009F66BA" w:rsidRDefault="00E34EF5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DB462E" w:rsidRPr="000555F5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73118B" w:rsidRPr="000555F5">
        <w:rPr>
          <w:rFonts w:ascii="Angsana New" w:hAnsi="Angsana New" w:cs="Angsana New"/>
          <w:snapToGrid w:val="0"/>
          <w:spacing w:val="-4"/>
          <w:lang w:val="en-US"/>
        </w:rPr>
        <w:tab/>
      </w:r>
      <w:r w:rsidR="00F83C2C" w:rsidRPr="006E53CE">
        <w:rPr>
          <w:rFonts w:ascii="Angsana New" w:hAnsi="Angsana New" w:cs="Angsana New"/>
          <w:snapToGrid w:val="0"/>
          <w:spacing w:val="-6"/>
          <w:cs/>
          <w:lang w:val="en-US"/>
        </w:rPr>
        <w:t>ในเดือนตุลาคม</w:t>
      </w:r>
      <w:r w:rsidR="00103212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F83C2C" w:rsidRPr="006E53CE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</w:t>
      </w:r>
      <w:r w:rsidR="00F83C2C" w:rsidRPr="00F83C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120</w:t>
      </w:r>
      <w:r w:rsidR="003748C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F83C2C" w:rsidRPr="00F83C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ล้านเหรียญ</w:t>
      </w:r>
      <w:r w:rsidR="00F83C2C" w:rsidRPr="00C76C9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สหรัฐ </w:t>
      </w:r>
      <w:r w:rsidR="00F83C2C" w:rsidRPr="009F66BA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นื่องจากผู้รับเหมายังไม่ได้ปฏิบัติตามภาระผูกพันครบถ้วนตามข้อกํา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 แม้จะมีข้อพิพาทนี้ บริษัทได้ประเมินเบื้องต้นแล้วเชื่อว่าค่าเสียหายอันเป็นผลจากการละเมิดสัญญา ก่อสร้างและสัญญาผู้ถือหุ้นที่บริษัทฟ้องเรียกค่าเสียหายจากผู้รับเหมาโครงการนั้นเกินกว่าจํานวน ตามสัญญาสิทธิซื้อหุ้น </w:t>
      </w:r>
      <w:r w:rsidR="00F4799B" w:rsidRPr="009F66BA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(ดูหมายเหตุ</w:t>
      </w:r>
      <w:r w:rsidR="0074710D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>ข้อ</w:t>
      </w:r>
      <w:r w:rsidR="00F4799B" w:rsidRPr="009F66BA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25</w:t>
      </w:r>
      <w:r w:rsidR="00F4799B" w:rsidRPr="009F66BA">
        <w:rPr>
          <w:rFonts w:ascii="Angsana New" w:hAnsi="Angsana New" w:cs="Angsana New"/>
          <w:snapToGrid w:val="0"/>
          <w:color w:val="00000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2</w:t>
      </w:r>
      <w:r w:rsidR="00F4799B" w:rsidRPr="009F66BA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)</w:t>
      </w:r>
      <w:r w:rsidR="009F66BA" w:rsidRPr="009F66BA">
        <w:rPr>
          <w:rFonts w:ascii="Angsana New" w:hAnsi="Angsana New" w:cs="Angsana New"/>
          <w:snapToGrid w:val="0"/>
          <w:color w:val="000000"/>
          <w:spacing w:val="-4"/>
          <w:lang w:val="en-US"/>
        </w:rPr>
        <w:t xml:space="preserve"> </w:t>
      </w:r>
      <w:r w:rsidR="009F66BA" w:rsidRPr="009F66BA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เมื่อวันที่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22</w:t>
      </w:r>
      <w:r w:rsidR="009F66BA" w:rsidRPr="009F66BA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มีนาคม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="009F66BA" w:rsidRPr="009F66BA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</w:p>
    <w:p w14:paraId="380A9ED4" w14:textId="77777777" w:rsidR="009F66BA" w:rsidRDefault="009F66BA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</w:pPr>
      <w:r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br w:type="page"/>
      </w:r>
    </w:p>
    <w:p w14:paraId="2A8DE0B7" w14:textId="2C501AE2" w:rsidR="00F4799B" w:rsidRPr="00F4799B" w:rsidRDefault="00E34EF5" w:rsidP="00F4799B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cs/>
          <w:lang w:val="en-US"/>
        </w:rPr>
      </w:pPr>
      <w:r w:rsidRPr="00E34EF5">
        <w:rPr>
          <w:rFonts w:ascii="Angsana New" w:hAnsi="Angsana New" w:cs="Angsana New"/>
          <w:b/>
          <w:bCs/>
          <w:color w:val="000000"/>
          <w:lang w:val="en-US"/>
        </w:rPr>
        <w:lastRenderedPageBreak/>
        <w:t>25</w:t>
      </w:r>
      <w:r w:rsidR="00F4799B">
        <w:rPr>
          <w:rFonts w:ascii="Angsana New" w:hAnsi="Angsana New" w:cs="Angsana New"/>
          <w:b/>
          <w:bCs/>
          <w:color w:val="000000"/>
          <w:lang w:val="en-US"/>
        </w:rPr>
        <w:t>.</w:t>
      </w:r>
      <w:r w:rsidR="00F4799B">
        <w:rPr>
          <w:rFonts w:ascii="Angsana New" w:hAnsi="Angsana New" w:cs="Angsana New"/>
          <w:b/>
          <w:bCs/>
          <w:color w:val="000000"/>
          <w:lang w:val="en-US"/>
        </w:rPr>
        <w:tab/>
      </w:r>
      <w:r w:rsidR="00F4799B" w:rsidRPr="00F4799B">
        <w:rPr>
          <w:rFonts w:ascii="Angsana New" w:hAnsi="Angsana New" w:cs="Angsana New" w:hint="cs"/>
          <w:b/>
          <w:bCs/>
          <w:color w:val="000000"/>
          <w:cs/>
          <w:lang w:val="en-US"/>
        </w:rPr>
        <w:t>คดีฟ้องร้อง</w:t>
      </w:r>
    </w:p>
    <w:p w14:paraId="35AEA28C" w14:textId="15705B8C" w:rsidR="00C76C9C" w:rsidRDefault="00E34EF5" w:rsidP="00C76C9C">
      <w:pPr>
        <w:tabs>
          <w:tab w:val="left" w:pos="1170"/>
        </w:tabs>
        <w:spacing w:after="240"/>
        <w:ind w:left="1166" w:hanging="619"/>
        <w:jc w:val="thaiDistribute"/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</w:pP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25</w:t>
      </w:r>
      <w:r w:rsidR="00F4799B" w:rsidRPr="00F4799B">
        <w:rPr>
          <w:rFonts w:ascii="Angsana New" w:hAnsi="Angsana New" w:cs="Angsana New"/>
          <w:snapToGrid w:val="0"/>
          <w:color w:val="00000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1</w:t>
      </w:r>
      <w:r w:rsidR="00F4799B" w:rsidRPr="00F4799B">
        <w:rPr>
          <w:rFonts w:ascii="Angsana New" w:hAnsi="Angsana New" w:cs="Angsana New"/>
          <w:snapToGrid w:val="0"/>
          <w:color w:val="000000"/>
          <w:spacing w:val="-4"/>
          <w:lang w:val="en-US"/>
        </w:rPr>
        <w:tab/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ณ วันที่ </w:t>
      </w:r>
      <w:r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31</w:t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</w:t>
      </w:r>
      <w:r w:rsidR="001219D9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มีนาคม</w:t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2567</w:t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บริษัทย่อยแห่งหนึ่งถูกฟ้องเป็นจำเลยในคดีแพ่งเป็นจำนวน </w:t>
      </w:r>
      <w:r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3</w:t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คดี </w:t>
      </w:r>
      <w:r w:rsidR="00050A7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โดย</w:t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ถูกฟ้องร่วมกับบริษัทเป็นจำเลยในคดีแพ่งเป็นจำนวน </w:t>
      </w:r>
      <w:r w:rsidRPr="00E34EF5">
        <w:rPr>
          <w:rFonts w:ascii="Angsana New" w:hAnsi="Angsana New" w:cs="Angsana New"/>
          <w:snapToGrid w:val="0"/>
          <w:color w:val="000000"/>
          <w:spacing w:val="-6"/>
          <w:lang w:val="en-US"/>
        </w:rPr>
        <w:t>2</w:t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</w:t>
      </w:r>
      <w:r w:rsidR="00F4799B" w:rsidRPr="00F4799B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หนึ่ง</w:t>
      </w:r>
      <w:r w:rsidR="00F4799B" w:rsidRPr="00F4799B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</w:t>
      </w:r>
      <w:r w:rsidR="00F4799B" w:rsidRPr="00F4799B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ทั้งนี้ฝ่ายบริหารและที่ปรึกษากฎหมายของกลุ่มบริษัท</w:t>
      </w:r>
      <w:r w:rsidR="00F4799B" w:rsidRPr="00F4799B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>ยัง</w:t>
      </w:r>
      <w:r w:rsidR="00F4799B" w:rsidRPr="00F4799B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ไม่สามารถประเมินผลของคดีความได้จนกว่าศาลจะมีคำพิพากษาในอนาคต </w:t>
      </w:r>
      <w:r w:rsidR="00F4799B" w:rsidRPr="00F4799B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 xml:space="preserve">โดยกลุ่มบริษัทเชื่อว่า ผลของคดีไม่น่ามีผลกระทบอย่างมีนัยสำคัญต่องบการเงินรวมของกลุ่มบริษัท </w:t>
      </w:r>
      <w:r w:rsidR="00F4799B" w:rsidRPr="00F4799B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38DB2C5F" w14:textId="46F54051" w:rsidR="00F4799B" w:rsidRPr="00DB5627" w:rsidRDefault="00E34EF5" w:rsidP="00F4799B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E34EF5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F4799B" w:rsidRPr="00DB5627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4799B" w:rsidRPr="00DB5627">
        <w:rPr>
          <w:rFonts w:ascii="Angsana New" w:hAnsi="Angsana New" w:cs="Angsana New"/>
          <w:snapToGrid w:val="0"/>
          <w:spacing w:val="-4"/>
          <w:lang w:val="en-US"/>
        </w:rPr>
        <w:tab/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046E08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มีนาคม</w:t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4799B" w:rsidRPr="00DB5627">
        <w:rPr>
          <w:rFonts w:ascii="Angsana New" w:hAnsi="Angsana New" w:cs="Angsana New" w:hint="cs"/>
          <w:cs/>
        </w:rPr>
        <w:t>เจ้า</w:t>
      </w:r>
      <w:r w:rsidR="00F4799B" w:rsidRPr="00DB5627">
        <w:rPr>
          <w:rFonts w:ascii="Angsana New" w:hAnsi="Angsana New" w:cs="Angsana New"/>
          <w:cs/>
        </w:rPr>
        <w:t>หนี้ค่าก่อสร้าง</w:t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>และดอกเบี้ยค้างจ่ายระหว่างบริษัทย่อยและผู้รับเหมา</w:t>
      </w:r>
      <w:r w:rsidR="00F4799B"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โครงการมียอด</w:t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คงเหลือจำนวน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F4799B" w:rsidRPr="00DB5627">
        <w:rPr>
          <w:rFonts w:ascii="Angsana New" w:hAnsi="Angsana New"/>
          <w:snapToGrid w:val="0"/>
          <w:spacing w:val="-4"/>
          <w:lang w:val="en-US"/>
        </w:rPr>
        <w:t>,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484</w:t>
      </w:r>
      <w:r w:rsidR="00F4799B" w:rsidRPr="00DB5627">
        <w:rPr>
          <w:rFonts w:ascii="Angsana New" w:hAnsi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65</w:t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</w:t>
      </w:r>
      <w:r w:rsidR="00F4799B" w:rsidRPr="00A30D4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และ 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676</w:t>
      </w:r>
      <w:r w:rsidR="00A30D4B" w:rsidRPr="00A30D4B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spacing w:val="-4"/>
          <w:lang w:val="en-US"/>
        </w:rPr>
        <w:t>60</w:t>
      </w:r>
      <w:r w:rsidR="00F4799B"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ตามลำดับ ซึ่ง</w:t>
      </w:r>
      <w:r w:rsidR="00F4799B" w:rsidRPr="00DB5627">
        <w:rPr>
          <w:rFonts w:ascii="Angsana New" w:hAnsi="Angsana New" w:cs="Angsana New"/>
          <w:cs/>
        </w:rPr>
        <w:t>ตาม</w:t>
      </w:r>
      <w:r w:rsidR="00F4799B" w:rsidRPr="00DB5627">
        <w:rPr>
          <w:rFonts w:ascii="Angsana New" w:hAnsi="Angsana New" w:cs="Angsana New" w:hint="cs"/>
          <w:cs/>
        </w:rPr>
        <w:t>สัญญาชำระหนี้คืน</w:t>
      </w:r>
      <w:r w:rsidR="00F4799B" w:rsidRPr="00DB5627">
        <w:rPr>
          <w:rFonts w:ascii="Angsana New" w:hAnsi="Angsana New" w:cs="Angsana New"/>
          <w:cs/>
        </w:rPr>
        <w:t xml:space="preserve"> </w:t>
      </w:r>
      <w:r w:rsidR="00F4799B">
        <w:rPr>
          <w:rFonts w:ascii="Angsana New" w:hAnsi="Angsana New" w:cs="Angsana New" w:hint="cs"/>
          <w:cs/>
        </w:rPr>
        <w:t>โดยยอด</w:t>
      </w:r>
      <w:r w:rsidR="00F4799B" w:rsidRPr="00DB5627">
        <w:rPr>
          <w:rFonts w:ascii="Angsana New" w:hAnsi="Angsana New" w:cs="Angsana New"/>
          <w:cs/>
        </w:rPr>
        <w:t>หนี้ดังกล่าว</w:t>
      </w:r>
      <w:r w:rsidR="00F4799B" w:rsidRPr="00DB5627">
        <w:rPr>
          <w:rFonts w:ascii="Angsana New" w:hAnsi="Angsana New" w:cs="Angsana New" w:hint="cs"/>
          <w:cs/>
        </w:rPr>
        <w:t>มี</w:t>
      </w:r>
      <w:r w:rsidR="00F4799B" w:rsidRPr="00DB5627">
        <w:rPr>
          <w:rFonts w:ascii="Angsana New" w:hAnsi="Angsana New" w:cs="Angsana New"/>
          <w:cs/>
        </w:rPr>
        <w:t xml:space="preserve">กำหนดชำระภายในวันที่ </w:t>
      </w:r>
      <w:r w:rsidRPr="00E34EF5">
        <w:rPr>
          <w:rFonts w:ascii="Angsana New" w:hAnsi="Angsana New" w:cs="Angsana New"/>
          <w:lang w:val="en-US"/>
        </w:rPr>
        <w:t>30</w:t>
      </w:r>
      <w:r w:rsidR="00F4799B" w:rsidRPr="00DB5627">
        <w:rPr>
          <w:rFonts w:ascii="Angsana New" w:hAnsi="Angsana New" w:cs="Angsana New"/>
          <w:cs/>
        </w:rPr>
        <w:t xml:space="preserve"> มิถุนายน </w:t>
      </w:r>
      <w:r w:rsidRPr="00E34EF5">
        <w:rPr>
          <w:rFonts w:ascii="Angsana New" w:hAnsi="Angsana New" w:cs="Angsana New"/>
          <w:lang w:val="en-US"/>
        </w:rPr>
        <w:t>2565</w:t>
      </w:r>
    </w:p>
    <w:p w14:paraId="4B420B32" w14:textId="2D99C19F" w:rsidR="00F4799B" w:rsidRPr="00DB5627" w:rsidRDefault="00F4799B" w:rsidP="00F4799B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 w:cs="Angsana New"/>
          <w:cs/>
        </w:rPr>
      </w:pPr>
      <w:r w:rsidRPr="00DB5627">
        <w:rPr>
          <w:rFonts w:ascii="Angsana New" w:hAnsi="Angsana New" w:cs="Angsana New"/>
          <w:cs/>
        </w:rPr>
        <w:t xml:space="preserve">อย่างไรก็ตาม </w:t>
      </w:r>
      <w:r w:rsidRPr="00DB5627">
        <w:rPr>
          <w:rFonts w:ascii="Angsana New" w:hAnsi="Angsana New" w:cs="Angsana New" w:hint="cs"/>
          <w:cs/>
        </w:rPr>
        <w:t>บริษัทย่อยเห็นว่า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สัญญาก่อสร้างและไม่สามารถส่งมอบ</w:t>
      </w:r>
      <w:r w:rsidR="00C17932">
        <w:rPr>
          <w:rFonts w:ascii="Angsana New" w:hAnsi="Angsana New" w:cs="Angsana New" w:hint="cs"/>
          <w:cs/>
        </w:rPr>
        <w:t>งาน</w:t>
      </w:r>
      <w:r w:rsidRPr="00DB5627">
        <w:rPr>
          <w:rFonts w:ascii="Angsana New" w:hAnsi="Angsana New" w:cs="Angsana New" w:hint="cs"/>
          <w:cs/>
        </w:rPr>
        <w:t>ก่อสร้าง</w:t>
      </w:r>
      <w:r w:rsidRPr="00DB5627">
        <w:rPr>
          <w:rFonts w:ascii="Angsana New" w:hAnsi="Angsana New" w:cs="Angsana New"/>
          <w:cs/>
        </w:rPr>
        <w:t xml:space="preserve">โครงการเจ้าพระยาเอสเตทได้ภายในวันที่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E34EF5" w:rsidRPr="00E34EF5">
        <w:rPr>
          <w:rFonts w:ascii="Angsana New" w:hAnsi="Angsana New" w:cs="Angsana New"/>
          <w:spacing w:val="2"/>
          <w:lang w:val="en-US"/>
        </w:rPr>
        <w:t>2561</w:t>
      </w:r>
      <w:r w:rsidRPr="00B86FC4">
        <w:rPr>
          <w:rFonts w:ascii="Angsana New" w:hAnsi="Angsana New" w:cs="Angsana New"/>
          <w:spacing w:val="2"/>
          <w:cs/>
        </w:rPr>
        <w:t xml:space="preserve"> ตามที่กำหนดไว้ ทั้งนี้ตาม</w:t>
      </w:r>
      <w:r w:rsidRPr="00B86FC4">
        <w:rPr>
          <w:rFonts w:ascii="Angsana New" w:hAnsi="Angsana New" w:cs="Angsana New" w:hint="cs"/>
          <w:spacing w:val="2"/>
          <w:cs/>
        </w:rPr>
        <w:t>ที่ระบุไว้ใน</w:t>
      </w:r>
      <w:r w:rsidRPr="00B86FC4">
        <w:rPr>
          <w:rFonts w:ascii="Angsana New" w:hAnsi="Angsana New" w:cs="Angsana New"/>
          <w:spacing w:val="2"/>
          <w:cs/>
        </w:rPr>
        <w:t>สัญญาก่อสร้าง บริษัทย่อยและผู้รับเหมา</w:t>
      </w:r>
      <w:r w:rsidRPr="00B86FC4">
        <w:rPr>
          <w:rFonts w:ascii="Angsana New" w:hAnsi="Angsana New" w:cs="Angsana New" w:hint="cs"/>
          <w:spacing w:val="2"/>
          <w:cs/>
        </w:rPr>
        <w:t>โครงการ</w:t>
      </w:r>
      <w:r w:rsidRPr="00DB5627">
        <w:rPr>
          <w:rFonts w:ascii="Angsana New" w:hAnsi="Angsana New" w:cs="Angsana New"/>
          <w:cs/>
        </w:rPr>
        <w:t>แต่ละ</w:t>
      </w:r>
      <w:r w:rsidRPr="00DB5627">
        <w:rPr>
          <w:rFonts w:ascii="Angsana New" w:hAnsi="Angsana New" w:cs="Angsana New" w:hint="cs"/>
          <w:cs/>
        </w:rPr>
        <w:t>ฝ่าย</w:t>
      </w:r>
      <w:r w:rsidRPr="00DB5627">
        <w:rPr>
          <w:rFonts w:ascii="Angsana New" w:hAnsi="Angsana New" w:cs="Angsana New"/>
          <w:cs/>
        </w:rPr>
        <w:t>จะต้องยื่นข้อเรียกร้องของตนต่อวิศวกรซึ่งได้รับการแต่งตั้งจากทั้งสองฝ่าย</w:t>
      </w:r>
      <w:r w:rsidRPr="00DB5627">
        <w:rPr>
          <w:rFonts w:ascii="Angsana New" w:hAnsi="Angsana New" w:cs="Angsana New" w:hint="cs"/>
          <w:cs/>
        </w:rPr>
        <w:t xml:space="preserve">ตามที่บริษัทย่อยและผู้รับเหมาโครงการได้ระบุไว้ในสัญญาก่อสร้าง </w:t>
      </w:r>
      <w:r w:rsidRPr="00DB5627">
        <w:rPr>
          <w:rFonts w:ascii="Angsana New" w:hAnsi="Angsana New" w:cs="Angsana New"/>
          <w:lang w:val="en-US"/>
        </w:rPr>
        <w:t>(“</w:t>
      </w:r>
      <w:r w:rsidRPr="00DB5627">
        <w:rPr>
          <w:rFonts w:ascii="Angsana New" w:hAnsi="Angsana New" w:cs="Angsana New" w:hint="cs"/>
          <w:cs/>
          <w:lang w:val="en-US"/>
        </w:rPr>
        <w:t xml:space="preserve">วิศวกร”) </w:t>
      </w:r>
      <w:r w:rsidRPr="00DB5627">
        <w:rPr>
          <w:rFonts w:ascii="Angsana New" w:hAnsi="Angsana New" w:cs="Angsana New"/>
          <w:cs/>
        </w:rPr>
        <w:t>สำหรับความเสียหายจากความล่าช้าและการขยาย</w:t>
      </w:r>
      <w:r w:rsidRPr="00DB5627">
        <w:rPr>
          <w:rFonts w:ascii="Angsana New" w:hAnsi="Angsana New" w:cs="Angsana New" w:hint="cs"/>
          <w:cs/>
        </w:rPr>
        <w:t>กำหนดเวลาแล้วเสร็จของงาน</w:t>
      </w:r>
      <w:r w:rsidRPr="00DB5627">
        <w:rPr>
          <w:rFonts w:ascii="Angsana New" w:hAnsi="Angsana New" w:cs="Angsana New"/>
          <w:cs/>
        </w:rPr>
        <w:t xml:space="preserve"> (</w:t>
      </w:r>
      <w:r w:rsidRPr="00DB5627">
        <w:rPr>
          <w:rFonts w:ascii="Angsana New" w:hAnsi="Angsana New" w:cs="Angsana New"/>
          <w:lang w:val="en-US"/>
        </w:rPr>
        <w:t>Extension of Time for Completion</w:t>
      </w:r>
      <w:r w:rsidRPr="00DB5627">
        <w:rPr>
          <w:rFonts w:ascii="Angsana New" w:hAnsi="Angsana New" w:cs="Angsana New"/>
          <w:cs/>
        </w:rPr>
        <w:t>) โดยวิศวกร</w:t>
      </w:r>
      <w:r w:rsidRPr="00DB5627">
        <w:rPr>
          <w:rFonts w:ascii="Angsana New" w:hAnsi="Angsana New" w:cs="Angsana New" w:hint="cs"/>
          <w:cs/>
        </w:rPr>
        <w:t>ใน</w:t>
      </w:r>
      <w:r w:rsidRPr="00DB5627">
        <w:rPr>
          <w:rFonts w:ascii="Angsana New" w:hAnsi="Angsana New" w:cs="Angsana New"/>
          <w:cs/>
        </w:rPr>
        <w:t>ฐานะ</w:t>
      </w:r>
      <w:r w:rsidRPr="00DB5627">
        <w:rPr>
          <w:rFonts w:ascii="Angsana New" w:hAnsi="Angsana New" w:cs="Angsana New" w:hint="cs"/>
          <w:cs/>
        </w:rPr>
        <w:t>ที่</w:t>
      </w:r>
      <w:r w:rsidRPr="00DB5627">
        <w:rPr>
          <w:rFonts w:ascii="Angsana New" w:hAnsi="Angsana New" w:cs="Angsana New"/>
          <w:cs/>
        </w:rPr>
        <w:t>เป็นผู้ชี้ขาดข้อเรียกร้อง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(Claim Determinder) ของคู่สัญญา จะต้องชี้ขาดประเด็นดังกล่าว</w:t>
      </w:r>
      <w:r w:rsidRPr="00DB5627">
        <w:rPr>
          <w:rFonts w:ascii="Angsana New" w:hAnsi="Angsana New" w:cs="Angsana New" w:hint="cs"/>
          <w:cs/>
        </w:rPr>
        <w:t>ซึ่งจะ</w:t>
      </w:r>
      <w:r w:rsidRPr="00DB5627">
        <w:rPr>
          <w:rFonts w:ascii="Angsana New" w:hAnsi="Angsana New" w:cs="Angsana New"/>
          <w:cs/>
        </w:rPr>
        <w:t xml:space="preserve">มีผลผูกพันต่อคู่สัญญา </w:t>
      </w:r>
      <w:r w:rsidRPr="00DB5627">
        <w:rPr>
          <w:rFonts w:ascii="Angsana New" w:hAnsi="Angsana New" w:cs="Angsana New" w:hint="cs"/>
          <w:cs/>
        </w:rPr>
        <w:t>โดย</w:t>
      </w:r>
      <w:r w:rsidRPr="00DB5627">
        <w:rPr>
          <w:rFonts w:ascii="Angsana New" w:hAnsi="Angsana New" w:cs="Angsana New"/>
          <w:cs/>
        </w:rPr>
        <w:t xml:space="preserve">เมื่อวันที่ </w:t>
      </w:r>
      <w:r w:rsidR="00E34EF5" w:rsidRPr="00E34EF5">
        <w:rPr>
          <w:rFonts w:ascii="Angsana New" w:hAnsi="Angsana New" w:cs="Angsana New"/>
          <w:lang w:val="en-US"/>
        </w:rPr>
        <w:t>20</w:t>
      </w:r>
      <w:r w:rsidRPr="00DB5627">
        <w:rPr>
          <w:rFonts w:ascii="Angsana New" w:hAnsi="Angsana New" w:cs="Angsana New"/>
          <w:cs/>
        </w:rPr>
        <w:t xml:space="preserve"> เมษายน </w:t>
      </w:r>
      <w:r w:rsidR="00E34EF5" w:rsidRPr="00E34EF5">
        <w:rPr>
          <w:rFonts w:ascii="Angsana New" w:hAnsi="Angsana New" w:cs="Angsana New"/>
          <w:lang w:val="en-US"/>
        </w:rPr>
        <w:t>2566</w:t>
      </w:r>
      <w:r w:rsidRPr="00DB5627">
        <w:rPr>
          <w:rFonts w:ascii="Angsana New" w:hAnsi="Angsana New" w:cs="Angsana New"/>
          <w:cs/>
        </w:rPr>
        <w:t xml:space="preserve"> วิศวกรได้</w:t>
      </w:r>
      <w:r w:rsidRPr="00DB5627">
        <w:rPr>
          <w:rFonts w:ascii="Angsana New" w:hAnsi="Angsana New" w:cs="Angsana New" w:hint="cs"/>
          <w:cs/>
        </w:rPr>
        <w:t>ออก</w:t>
      </w:r>
      <w:r w:rsidRPr="00DB5627">
        <w:rPr>
          <w:rFonts w:ascii="Angsana New" w:hAnsi="Angsana New" w:cs="Angsana New"/>
          <w:cs/>
        </w:rPr>
        <w:t>หนังสือชี้ขาด</w:t>
      </w:r>
      <w:r w:rsidRPr="00DB5627">
        <w:rPr>
          <w:rFonts w:ascii="Angsana New" w:hAnsi="Angsana New" w:cs="Angsana New" w:hint="cs"/>
          <w:cs/>
        </w:rPr>
        <w:t xml:space="preserve">อย่างเป็นทางการ </w:t>
      </w:r>
      <w:r w:rsidRPr="00DB5627">
        <w:rPr>
          <w:rFonts w:ascii="Angsana New" w:hAnsi="Angsana New" w:cs="Angsana New"/>
          <w:cs/>
        </w:rPr>
        <w:t xml:space="preserve">(Engineer’s Determination) </w:t>
      </w:r>
      <w:r w:rsidRPr="00DB5627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DB5627">
        <w:rPr>
          <w:rFonts w:ascii="Angsana New" w:hAnsi="Angsana New" w:cs="Angsana New"/>
          <w:cs/>
        </w:rPr>
        <w:t xml:space="preserve"> 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ได้</w:t>
      </w:r>
      <w:r w:rsidRPr="00DB5627">
        <w:rPr>
          <w:rFonts w:ascii="Angsana New" w:hAnsi="Angsana New" w:cs="Angsana New"/>
          <w:cs/>
        </w:rPr>
        <w:t>สิทธิ</w:t>
      </w:r>
      <w:r w:rsidRPr="00DB5627">
        <w:rPr>
          <w:rFonts w:ascii="Angsana New" w:hAnsi="Angsana New" w:cs="Angsana New" w:hint="cs"/>
          <w:cs/>
        </w:rPr>
        <w:t>ในการขอ</w:t>
      </w:r>
      <w:r w:rsidRPr="00DB5627">
        <w:rPr>
          <w:rFonts w:ascii="Angsana New" w:hAnsi="Angsana New" w:cs="Angsana New"/>
          <w:cs/>
        </w:rPr>
        <w:t>ขยาย</w:t>
      </w:r>
      <w:r w:rsidRPr="00DB5627">
        <w:rPr>
          <w:rFonts w:ascii="Angsana New" w:hAnsi="Angsana New" w:cs="Angsana New" w:hint="cs"/>
          <w:cs/>
        </w:rPr>
        <w:t>เวลาส่งมอบงาน</w:t>
      </w:r>
      <w:r w:rsidRPr="00DB5627">
        <w:rPr>
          <w:rFonts w:ascii="Angsana New" w:hAnsi="Angsana New" w:cs="Angsana New"/>
          <w:cs/>
        </w:rPr>
        <w:t xml:space="preserve"> ดังนั้นกำหนดเวลาแล้วเสร็จของงานยังคงไม่เปลี่ยนแปลง กล่าวคือวันที่</w:t>
      </w:r>
      <w:r w:rsidRPr="00DB5627">
        <w:rPr>
          <w:rFonts w:ascii="Angsana New" w:hAnsi="Angsana New" w:cs="Angsana New" w:hint="cs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E34EF5" w:rsidRPr="00E34EF5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อีกทั้ง</w:t>
      </w:r>
      <w:r w:rsidRPr="00DB5627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DB5627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E34EF5" w:rsidRPr="00E34EF5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E34EF5" w:rsidRPr="00E34EF5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E34EF5" w:rsidRPr="00E34EF5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 </w:t>
      </w:r>
      <w:r w:rsidRPr="00DB5627">
        <w:rPr>
          <w:rFonts w:ascii="Angsana New" w:hAnsi="Angsana New" w:cs="Angsana New" w:hint="cs"/>
          <w:cs/>
        </w:rPr>
        <w:t>และยังระบุ</w:t>
      </w:r>
      <w:r w:rsidRPr="00DB5627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</w:p>
    <w:p w14:paraId="5A91E743" w14:textId="790C1D4E" w:rsidR="004030AD" w:rsidRDefault="00F4799B" w:rsidP="004030AD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DB5627">
        <w:rPr>
          <w:rFonts w:ascii="Angsana New" w:hAnsi="Angsana New" w:cs="Angsana New" w:hint="cs"/>
          <w:cs/>
        </w:rPr>
        <w:t>การ</w:t>
      </w:r>
      <w:r w:rsidRPr="00DB5627">
        <w:rPr>
          <w:rFonts w:ascii="Angsana New" w:hAnsi="Angsana New" w:cs="Angsana New"/>
          <w:cs/>
        </w:rPr>
        <w:t xml:space="preserve">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Pr="00DB5627">
        <w:rPr>
          <w:rFonts w:ascii="Angsana New" w:hAnsi="Angsana New" w:cs="Angsana New" w:hint="cs"/>
          <w:cs/>
        </w:rPr>
        <w:t>ยัง</w:t>
      </w:r>
      <w:r w:rsidRPr="00DB5627">
        <w:rPr>
          <w:rFonts w:ascii="Angsana New" w:hAnsi="Angsana New" w:cs="Angsana New"/>
          <w:cs/>
        </w:rPr>
        <w:t xml:space="preserve">ไม่รวมถึงค่าเสียหายอื่น ๆ </w:t>
      </w:r>
      <w:r w:rsidRPr="00DB5627">
        <w:rPr>
          <w:rFonts w:ascii="Angsana New" w:hAnsi="Angsana New" w:cs="Angsana New" w:hint="cs"/>
          <w:cs/>
        </w:rPr>
        <w:t>ซึ่ง</w:t>
      </w:r>
      <w:r w:rsidRPr="00DB5627">
        <w:rPr>
          <w:rFonts w:ascii="Angsana New" w:hAnsi="Angsana New" w:cs="Angsana New"/>
          <w:cs/>
        </w:rPr>
        <w:t>บริษัทย่อยได้ประเมินเบื้องต้นแล้วพบว่า</w:t>
      </w:r>
      <w:r w:rsidRPr="00DB5627">
        <w:rPr>
          <w:rFonts w:ascii="Angsana New" w:hAnsi="Angsana New" w:cs="Angsana New" w:hint="cs"/>
          <w:cs/>
        </w:rPr>
        <w:t>มูลค่าความ</w:t>
      </w:r>
      <w:r w:rsidRPr="00DB5627">
        <w:rPr>
          <w:rFonts w:ascii="Angsana New" w:hAnsi="Angsana New" w:cs="Angsana New"/>
          <w:cs/>
        </w:rPr>
        <w:t>เสียหายอันเนื่องมาจากความล่าช้าร</w:t>
      </w:r>
      <w:r w:rsidRPr="00DB5627">
        <w:rPr>
          <w:rFonts w:ascii="Angsana New" w:hAnsi="Angsana New" w:cs="Angsana New" w:hint="cs"/>
          <w:cs/>
        </w:rPr>
        <w:t>่วมกับ</w:t>
      </w:r>
      <w:r w:rsidRPr="00DB5627">
        <w:rPr>
          <w:rFonts w:ascii="Angsana New" w:hAnsi="Angsana New" w:cs="Angsana New"/>
          <w:cs/>
        </w:rPr>
        <w:t>การผิดสัญญาก่อสร้างและสัญญาระหว่างผู้ถือหุ้นมี</w:t>
      </w:r>
      <w:r w:rsidRPr="00DB5627">
        <w:rPr>
          <w:rFonts w:ascii="Angsana New" w:hAnsi="Angsana New" w:cs="Angsana New" w:hint="cs"/>
          <w:cs/>
        </w:rPr>
        <w:t>มูลค่า</w:t>
      </w:r>
      <w:r w:rsidRPr="00DB5627">
        <w:rPr>
          <w:rFonts w:ascii="Angsana New" w:hAnsi="Angsana New" w:cs="Angsana New"/>
          <w:cs/>
        </w:rPr>
        <w:t>เกินกว่า</w:t>
      </w:r>
      <w:r w:rsidRPr="00DB5627">
        <w:rPr>
          <w:rFonts w:ascii="Angsana New" w:hAnsi="Angsana New" w:cs="Angsana New" w:hint="cs"/>
          <w:cs/>
        </w:rPr>
        <w:t>จำนวนรวมของเจ้าหนี้ค่า</w:t>
      </w:r>
      <w:r w:rsidRPr="00DB5627">
        <w:rPr>
          <w:rFonts w:ascii="Angsana New" w:hAnsi="Angsana New" w:cs="Angsana New"/>
          <w:cs/>
        </w:rPr>
        <w:t>ก่อสร้างและ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ดอกเบี้ย</w:t>
      </w:r>
      <w:r w:rsidRPr="00DB5627">
        <w:rPr>
          <w:rFonts w:ascii="Angsana New" w:hAnsi="Angsana New" w:cs="Angsana New"/>
          <w:cs/>
        </w:rPr>
        <w:t>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ตามมาตรา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205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  <w:r w:rsidR="004030AD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0421770C" w14:textId="6B7A5EE5" w:rsidR="00F4799B" w:rsidRPr="00DB5627" w:rsidRDefault="00F4799B" w:rsidP="00F4799B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pacing w:val="-8"/>
          <w:cs/>
        </w:rPr>
        <w:lastRenderedPageBreak/>
        <w:t xml:space="preserve">เมื่อวันที่ </w:t>
      </w:r>
      <w:r w:rsidR="00E34EF5" w:rsidRPr="00E34EF5">
        <w:rPr>
          <w:rFonts w:ascii="Angsana New" w:hAnsi="Angsana New" w:cs="Angsana New"/>
          <w:spacing w:val="-8"/>
          <w:lang w:val="en-US"/>
        </w:rPr>
        <w:t>26</w:t>
      </w:r>
      <w:r w:rsidRPr="00DB5627">
        <w:rPr>
          <w:rFonts w:ascii="Angsana New" w:hAnsi="Angsana New" w:cs="Angsana New"/>
          <w:spacing w:val="-8"/>
          <w:cs/>
        </w:rPr>
        <w:t xml:space="preserve"> เมษายน </w:t>
      </w:r>
      <w:r w:rsidR="00E34EF5" w:rsidRPr="00E34EF5">
        <w:rPr>
          <w:rFonts w:ascii="Angsana New" w:hAnsi="Angsana New" w:cs="Angsana New"/>
          <w:spacing w:val="-8"/>
          <w:lang w:val="en-US"/>
        </w:rPr>
        <w:t>2566</w:t>
      </w:r>
      <w:r w:rsidRPr="00DB5627">
        <w:rPr>
          <w:rFonts w:ascii="Angsana New" w:hAnsi="Angsana New" w:cs="Angsana New"/>
          <w:spacing w:val="-8"/>
          <w:cs/>
        </w:rPr>
        <w:t xml:space="preserve"> สืบเนื่องจาก</w:t>
      </w:r>
      <w:r w:rsidRPr="00DB5627">
        <w:rPr>
          <w:rFonts w:ascii="Angsana New" w:hAnsi="Angsana New" w:cs="Angsana New"/>
          <w:cs/>
        </w:rPr>
        <w:t>หนังสือชี้ขาด</w:t>
      </w:r>
      <w:r w:rsidRPr="00DB5627">
        <w:rPr>
          <w:rFonts w:ascii="Angsana New" w:hAnsi="Angsana New" w:cs="Angsana New" w:hint="cs"/>
          <w:cs/>
        </w:rPr>
        <w:t>อย่างเป็นทางการ</w:t>
      </w:r>
      <w:r w:rsidRPr="00DB5627">
        <w:rPr>
          <w:rFonts w:ascii="Angsana New" w:hAnsi="Angsana New" w:cs="Angsana New"/>
          <w:spacing w:val="-8"/>
          <w:cs/>
        </w:rPr>
        <w:t>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</w:t>
      </w:r>
      <w:r w:rsidRPr="00DB5627">
        <w:rPr>
          <w:rFonts w:ascii="Angsana New" w:hAnsi="Angsana New" w:cs="Angsana New" w:hint="cs"/>
          <w:spacing w:val="-8"/>
          <w:cs/>
        </w:rPr>
        <w:t>และ</w:t>
      </w:r>
      <w:r w:rsidRPr="00DB5627">
        <w:rPr>
          <w:rFonts w:ascii="Angsana New" w:hAnsi="Angsana New" w:cs="Angsana New"/>
          <w:spacing w:val="-8"/>
          <w:cs/>
        </w:rPr>
        <w:t>ความเสียหายต่าง ๆ ที่เกิดขึ้น</w:t>
      </w:r>
      <w:r w:rsidRPr="00DB5627">
        <w:rPr>
          <w:rFonts w:ascii="Angsana New" w:hAnsi="Angsana New" w:cs="Angsana New" w:hint="cs"/>
          <w:spacing w:val="-8"/>
          <w:cs/>
        </w:rPr>
        <w:t>ในเบื้องต้น</w:t>
      </w:r>
      <w:r w:rsidRPr="00DB5627">
        <w:rPr>
          <w:rFonts w:ascii="Angsana New" w:hAnsi="Angsana New" w:cs="Angsana New"/>
          <w:spacing w:val="-8"/>
          <w:cs/>
        </w:rPr>
        <w:t>ที่เกี่ยวข้องกับการผิดสัญญาก่อสร้าง (Demand Notice) ให้กับ</w:t>
      </w:r>
      <w:r w:rsidRPr="00DB5627">
        <w:rPr>
          <w:rFonts w:ascii="Angsana New" w:hAnsi="Angsana New" w:cs="Angsana New"/>
          <w:spacing w:val="-10"/>
          <w:cs/>
        </w:rPr>
        <w:t>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2F528519" w14:textId="060A570A" w:rsidR="00C76C9C" w:rsidRDefault="00F4799B" w:rsidP="00C76C9C">
      <w:pPr>
        <w:tabs>
          <w:tab w:val="left" w:pos="1170"/>
        </w:tabs>
        <w:spacing w:after="240"/>
        <w:ind w:left="1166" w:firstLine="4"/>
        <w:jc w:val="thaiDistribute"/>
        <w:rPr>
          <w:rFonts w:ascii="Angsana New" w:hAnsi="Angsana New" w:cs="Angsana New"/>
          <w:spacing w:val="-8"/>
          <w:cs/>
        </w:rPr>
      </w:pPr>
      <w:r w:rsidRPr="00DB5627">
        <w:rPr>
          <w:rFonts w:ascii="Angsana New" w:hAnsi="Angsana New" w:cs="Angsana New"/>
          <w:spacing w:val="-8"/>
          <w:cs/>
        </w:rPr>
        <w:t>สืบเนื่องจากที่กล่าวมาข้างต้น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pacing w:val="-8"/>
          <w:cs/>
        </w:rPr>
        <w:t>บริษัทได้ใช้สิทธิตามสัญญาเพื่อบอกเลิกสัญญา</w:t>
      </w:r>
      <w:r w:rsidRPr="00DB5627">
        <w:rPr>
          <w:rFonts w:ascii="Angsana New" w:hAnsi="Angsana New" w:cs="Angsana New" w:hint="cs"/>
          <w:spacing w:val="-8"/>
          <w:cs/>
        </w:rPr>
        <w:t>ระหว่าง</w:t>
      </w:r>
      <w:r w:rsidRPr="00DB5627">
        <w:rPr>
          <w:rFonts w:ascii="Angsana New" w:hAnsi="Angsana New" w:cs="Angsana New"/>
          <w:spacing w:val="-8"/>
          <w:cs/>
        </w:rPr>
        <w:t>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</w:p>
    <w:p w14:paraId="54410055" w14:textId="77777777" w:rsidR="00F4799B" w:rsidRPr="00DB5627" w:rsidRDefault="00F4799B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/>
          <w:snapToGrid w:val="0"/>
          <w:spacing w:val="-4"/>
          <w:u w:val="single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lang w:val="en-US"/>
        </w:rPr>
        <w:tab/>
      </w:r>
      <w:r w:rsidRPr="00DB5627">
        <w:rPr>
          <w:rFonts w:ascii="Angsana New" w:hAnsi="Angsana New" w:cs="Angsana New"/>
          <w:snapToGrid w:val="0"/>
          <w:spacing w:val="-4"/>
          <w:u w:val="single"/>
          <w:cs/>
          <w:lang w:val="en-US"/>
        </w:rPr>
        <w:t>การดำเนินคดีโดยผู้รับเหมา</w:t>
      </w:r>
      <w:r w:rsidRPr="00DB5627">
        <w:rPr>
          <w:rFonts w:ascii="Angsana New" w:hAnsi="Angsana New" w:cs="Angsana New" w:hint="cs"/>
          <w:snapToGrid w:val="0"/>
          <w:spacing w:val="-4"/>
          <w:u w:val="single"/>
          <w:cs/>
          <w:lang w:val="en-US"/>
        </w:rPr>
        <w:t>โครงการ</w:t>
      </w:r>
    </w:p>
    <w:p w14:paraId="5CB6A913" w14:textId="70FD6493" w:rsidR="00F4799B" w:rsidRPr="0026629F" w:rsidRDefault="00F4799B" w:rsidP="00C76C9C">
      <w:pPr>
        <w:numPr>
          <w:ilvl w:val="0"/>
          <w:numId w:val="47"/>
        </w:numPr>
        <w:tabs>
          <w:tab w:val="left" w:pos="1170"/>
        </w:tabs>
        <w:spacing w:after="120"/>
        <w:ind w:left="1620" w:hanging="450"/>
        <w:jc w:val="thaiDistribute"/>
        <w:rPr>
          <w:rFonts w:ascii="Angsana New" w:hAnsi="Angsana New"/>
          <w:snapToGrid w:val="0"/>
          <w:spacing w:val="-4"/>
          <w:lang w:val="en-US"/>
        </w:rPr>
      </w:pPr>
      <w:bookmarkStart w:id="17" w:name="_Hlk159225155"/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19</w:t>
      </w:r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กันยายน </w:t>
      </w:r>
      <w:r w:rsidR="00E34EF5" w:rsidRPr="00E34EF5">
        <w:rPr>
          <w:rFonts w:ascii="Angsana New" w:hAnsi="Angsana New" w:cs="Angsana New"/>
          <w:snapToGrid w:val="0"/>
          <w:spacing w:val="-6"/>
          <w:lang w:val="en-US"/>
        </w:rPr>
        <w:t>2565</w:t>
      </w:r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ผู้รับเหมา</w:t>
      </w:r>
      <w:r w:rsidRPr="00DB5627">
        <w:rPr>
          <w:rFonts w:ascii="Angsana New" w:hAnsi="Angsana New" w:cs="Angsana New" w:hint="cs"/>
          <w:snapToGrid w:val="0"/>
          <w:spacing w:val="-6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6"/>
          <w:cs/>
          <w:lang w:val="en-US"/>
        </w:rPr>
        <w:t>ได้ยื่นคำร้องต่อศาลขอให้เพิกถอนมติที่ประชุมวิสามัญผู้ถือหุ้น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ครั้งที่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</w:t>
      </w:r>
      <w:r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ทั้งนี้ คดีดังกล่าวได้ถึงที่สุดแล้ว โดยเมื่อวันที่ </w:t>
      </w:r>
      <w:r w:rsidR="00C76C9C">
        <w:rPr>
          <w:rFonts w:ascii="Angsana New" w:hAnsi="Angsana New" w:cs="Angsana New"/>
          <w:snapToGrid w:val="0"/>
          <w:spacing w:val="-4"/>
          <w:lang w:val="en-US"/>
        </w:rPr>
        <w:t xml:space="preserve">          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ศาลชั้นต้นได้มีคำพิพากษาว่าคำร้องของผู้รับเหมา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ให้เพิกถอนมติที่ประชุมวิสามัญผู้ถือหุ้น ครั้งที่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นั้น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ไม่มีมูล จึงเป็นเหตุให้ยกคำร้อง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เพิกถอน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ทั้งหมดและขอให้ผู้รับเหมา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โครงการเป็นผู้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ชำระค่าธรรมเนียมศาล</w:t>
      </w:r>
    </w:p>
    <w:p w14:paraId="668122D4" w14:textId="765E3330" w:rsidR="00F4799B" w:rsidRPr="00020DFB" w:rsidRDefault="00F4799B" w:rsidP="00C76C9C">
      <w:pPr>
        <w:tabs>
          <w:tab w:val="left" w:pos="1170"/>
        </w:tabs>
        <w:spacing w:after="120"/>
        <w:ind w:left="1620"/>
        <w:jc w:val="thaiDistribute"/>
        <w:rPr>
          <w:rFonts w:ascii="Angsana New" w:hAnsi="Angsana New"/>
          <w:snapToGrid w:val="0"/>
          <w:spacing w:val="-6"/>
          <w:lang w:val="en-US"/>
        </w:rPr>
      </w:pPr>
      <w:r w:rsidRPr="00020DFB">
        <w:rPr>
          <w:rStyle w:val="ui-provider"/>
          <w:rFonts w:cs="Angsana New"/>
          <w:spacing w:val="-6"/>
          <w:cs/>
        </w:rPr>
        <w:t>ปัจจุบันผู้รับเหมาโครงการ</w:t>
      </w:r>
      <w:r w:rsidR="00B4226E" w:rsidRPr="00020DFB">
        <w:rPr>
          <w:rStyle w:val="ui-provider"/>
          <w:rFonts w:cs="Angsana New" w:hint="cs"/>
          <w:spacing w:val="-6"/>
          <w:cs/>
        </w:rPr>
        <w:t>ได้ยื่น</w:t>
      </w:r>
      <w:r w:rsidRPr="00020DFB">
        <w:rPr>
          <w:rStyle w:val="ui-provider"/>
          <w:rFonts w:cs="Angsana New"/>
          <w:spacing w:val="-6"/>
          <w:cs/>
        </w:rPr>
        <w:t>อุทธรณ์คำ</w:t>
      </w:r>
      <w:r w:rsidR="00106FC7">
        <w:rPr>
          <w:rStyle w:val="ui-provider"/>
          <w:rFonts w:cs="Angsana New" w:hint="cs"/>
          <w:spacing w:val="-6"/>
          <w:cs/>
        </w:rPr>
        <w:t>ตัดสินดังกล่าว</w:t>
      </w:r>
      <w:r w:rsidR="00B4226E" w:rsidRPr="00020DFB">
        <w:rPr>
          <w:rStyle w:val="ui-provider"/>
          <w:rFonts w:cs="Angsana New" w:hint="cs"/>
          <w:spacing w:val="-6"/>
          <w:cs/>
        </w:rPr>
        <w:t>และคดีอยู่ระหว่างกร</w:t>
      </w:r>
      <w:r w:rsidR="00106FC7">
        <w:rPr>
          <w:rStyle w:val="ui-provider"/>
          <w:rFonts w:cs="Angsana New" w:hint="cs"/>
          <w:spacing w:val="-6"/>
          <w:cs/>
        </w:rPr>
        <w:t>ะบวนการ</w:t>
      </w:r>
      <w:r w:rsidR="00B4226E" w:rsidRPr="00020DFB">
        <w:rPr>
          <w:rStyle w:val="ui-provider"/>
          <w:rFonts w:cs="Angsana New" w:hint="cs"/>
          <w:spacing w:val="-6"/>
          <w:cs/>
        </w:rPr>
        <w:t>อุทธรณ์</w:t>
      </w:r>
    </w:p>
    <w:p w14:paraId="0322128F" w14:textId="4BE0DEFC" w:rsidR="00F4799B" w:rsidRPr="00DB5627" w:rsidRDefault="00F4799B" w:rsidP="00C76C9C">
      <w:pPr>
        <w:numPr>
          <w:ilvl w:val="0"/>
          <w:numId w:val="47"/>
        </w:numPr>
        <w:tabs>
          <w:tab w:val="left" w:pos="1170"/>
        </w:tabs>
        <w:overflowPunct/>
        <w:autoSpaceDE/>
        <w:autoSpaceDN/>
        <w:adjustRightInd/>
        <w:spacing w:after="120"/>
        <w:ind w:left="1620" w:hanging="45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เมื่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 xml:space="preserve">อวันที่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31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ตุลาคม </w:t>
      </w:r>
      <w:r w:rsidR="00E34EF5" w:rsidRPr="00E34EF5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ผู้รับเหมา</w:t>
      </w:r>
      <w:r w:rsidRPr="00246825">
        <w:rPr>
          <w:rFonts w:ascii="Angsana New" w:hAnsi="Angsana New" w:cs="Angsana New" w:hint="cs"/>
          <w:snapToGrid w:val="0"/>
          <w:spacing w:val="-8"/>
          <w:cs/>
          <w:lang w:val="en-US"/>
        </w:rPr>
        <w:t>โครงการยื่น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>ฟ้องบริษัทและบริษัทย่อย</w:t>
      </w:r>
      <w:r w:rsidRPr="00246825">
        <w:rPr>
          <w:rFonts w:ascii="Angsana New" w:hAnsi="Angsana New" w:cs="Angsana New" w:hint="cs"/>
          <w:snapToGrid w:val="0"/>
          <w:spacing w:val="-8"/>
          <w:cs/>
          <w:lang w:val="en-US"/>
        </w:rPr>
        <w:t>ต่อ</w:t>
      </w:r>
      <w:r w:rsidRPr="00246825">
        <w:rPr>
          <w:rFonts w:ascii="Angsana New" w:hAnsi="Angsana New" w:cs="Angsana New"/>
          <w:snapToGrid w:val="0"/>
          <w:spacing w:val="-8"/>
          <w:cs/>
          <w:lang w:val="en-US"/>
        </w:rPr>
        <w:t>ศาลแพ่งกรุงเทพ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ใต้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โดยกล่าวหา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ว่าบริษัทได้ฝ่าฝืนเงื่อนไขในสัญญาระหว่างผู้ถือหุ้น ข้อบังคับของบริษัท และกระทำ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การละเมิด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204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</w:t>
      </w:r>
      <w:r w:rsidR="00F8527A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="00DF77E7">
        <w:rPr>
          <w:rFonts w:ascii="Angsana New" w:hAnsi="Angsana New" w:cs="Angsana New" w:hint="cs"/>
          <w:snapToGrid w:val="0"/>
          <w:spacing w:val="-4"/>
          <w:cs/>
          <w:lang w:val="en-US"/>
        </w:rPr>
        <w:t>จำเลย</w:t>
      </w:r>
      <w:r w:rsidR="00106FC7">
        <w:rPr>
          <w:rFonts w:ascii="Angsana New" w:hAnsi="Angsana New" w:cs="Angsana New" w:hint="cs"/>
          <w:snapToGrid w:val="0"/>
          <w:spacing w:val="-4"/>
          <w:cs/>
          <w:lang w:val="en-US"/>
        </w:rPr>
        <w:t>ทั้งสี่</w:t>
      </w:r>
      <w:r w:rsidR="00DF77E7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="00DA49E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         </w:t>
      </w:r>
      <w:r w:rsidR="00DF77E7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ยื่นคำให้การ</w:t>
      </w:r>
      <w:r w:rsidR="00106FC7">
        <w:rPr>
          <w:rFonts w:ascii="Angsana New" w:hAnsi="Angsana New" w:cs="Angsana New" w:hint="cs"/>
          <w:snapToGrid w:val="0"/>
          <w:spacing w:val="-4"/>
          <w:cs/>
          <w:lang w:val="en-US"/>
        </w:rPr>
        <w:t>ต่อ</w:t>
      </w:r>
      <w:r w:rsidRPr="00DF77E7">
        <w:rPr>
          <w:rFonts w:ascii="Angsana New" w:hAnsi="Angsana New" w:cs="Angsana New"/>
          <w:snapToGrid w:val="0"/>
          <w:spacing w:val="-4"/>
          <w:cs/>
          <w:lang w:val="en-US"/>
        </w:rPr>
        <w:t>ศาล</w:t>
      </w:r>
      <w:r w:rsidR="00DA49EB">
        <w:rPr>
          <w:rFonts w:ascii="Angsana New" w:hAnsi="Angsana New" w:cs="Angsana New" w:hint="cs"/>
          <w:snapToGrid w:val="0"/>
          <w:spacing w:val="-4"/>
          <w:cs/>
          <w:lang w:val="en-US"/>
        </w:rPr>
        <w:t>แล้ว</w:t>
      </w:r>
      <w:r w:rsidR="00355F6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A49EB">
        <w:rPr>
          <w:rFonts w:ascii="Angsana New" w:hAnsi="Angsana New" w:cs="Angsana New" w:hint="cs"/>
          <w:snapToGrid w:val="0"/>
          <w:spacing w:val="-4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</w:p>
    <w:p w14:paraId="4D2EAEDF" w14:textId="28207210" w:rsidR="00F4799B" w:rsidRDefault="00F4799B" w:rsidP="00C76C9C">
      <w:pPr>
        <w:spacing w:after="12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คดีดังกล่าวยังไม่ถึงที่สุด แต่ฝ่ายบริหารของ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บริษัทพิจารณาว่าบริษัทได้ใช้สิทธิตามสัญญาในการบอกเลิกสัญญา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ระหว่าง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ผู้ถือหุ้น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ซึ่งเป็นการใช้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ความระมัดระวังตามสมควร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ที่สืบ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เนื่องมาจากความล่าช้าของผู้รับเหมา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ที่ไม่สามารถก่อสร้างโครงการให้แล้วเสร็จเป็นเวลาเกิน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กว่า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ปี 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ประกอบกับ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คำชี้ขาดของวิศวกร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ที่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ระบุว่าผู้รับเหมา</w:t>
      </w:r>
      <w:r>
        <w:rPr>
          <w:rFonts w:ascii="Angsana New" w:hAnsi="Angsana New" w:cs="Angsana New" w:hint="cs"/>
          <w:snapToGrid w:val="0"/>
          <w:spacing w:val="-12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ผิดสัญญาก่อสร้างและ</w:t>
      </w:r>
      <w:r w:rsidRPr="00DB5627">
        <w:rPr>
          <w:rFonts w:ascii="Angsana New" w:hAnsi="Angsana New" w:cs="Angsana New"/>
          <w:spacing w:val="-12"/>
          <w:cs/>
        </w:rPr>
        <w:t>การ</w:t>
      </w:r>
      <w:r w:rsidRPr="00DB5627">
        <w:rPr>
          <w:rFonts w:ascii="Angsana New" w:hAnsi="Angsana New" w:cs="Angsana New"/>
          <w:cs/>
        </w:rPr>
        <w:t>ก่อสร้าง</w:t>
      </w:r>
      <w:r w:rsidRPr="00DB5627">
        <w:rPr>
          <w:rFonts w:ascii="Angsana New" w:hAnsi="Angsana New" w:cs="Angsana New"/>
          <w:spacing w:val="-12"/>
          <w:cs/>
        </w:rPr>
        <w:t>โครงการยังไม่แล้วเสร็จ</w:t>
      </w:r>
      <w:r w:rsidRPr="00DB5627">
        <w:rPr>
          <w:rFonts w:ascii="Angsana New" w:hAnsi="Angsana New" w:cs="Angsana New" w:hint="cs"/>
          <w:spacing w:val="-12"/>
          <w:cs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จึง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ทำให้เกิดสิทธิในการบอกเลิกสัญญาตามสัญญา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ระหว่าง</w:t>
      </w:r>
      <w:r w:rsidRPr="00DB5627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ผู้ถือหุ้น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ดังนั้น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ข้อกล่าวอ้าง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ที่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ว่าบริษัทฝ่าฝืนเงื่อนไขในสัญญาระหว่างผู้ถือหุ้น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จึงไม่สามารถกล่าวอ้างได้ในกรณีที่สัญญาระหว่างผู้ถือหุ้นได้ถูกบอกเลิกไปแล้ว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โดยฝ่ายบริหารเห็นว่า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ข้อพิพาทข้างต้น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ไม่มีผลกระทบอย่างมีนัยสำคั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ญ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ต่องบการเงิน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รวม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</w:p>
    <w:p w14:paraId="63832A3C" w14:textId="77777777" w:rsidR="004030AD" w:rsidRDefault="004030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br w:type="page"/>
      </w:r>
    </w:p>
    <w:p w14:paraId="12F78053" w14:textId="3B0CE9F2" w:rsidR="00F4799B" w:rsidRPr="00DB5627" w:rsidRDefault="00F4799B" w:rsidP="00C31A30">
      <w:pPr>
        <w:numPr>
          <w:ilvl w:val="0"/>
          <w:numId w:val="47"/>
        </w:numPr>
        <w:tabs>
          <w:tab w:val="left" w:pos="1170"/>
        </w:tabs>
        <w:spacing w:after="200"/>
        <w:ind w:left="1627" w:hanging="45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10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โดยผู้รับเหมา</w:t>
      </w:r>
      <w:r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ว่าบริษัทได้ละเมิดเงื่อนไขในสัญญาระหว่างผู้ถือหุ้น ข้อบังคับของบริษัท และอ้างว่ามติของที่ประชุมวิสามัญ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ผู้ถือหุ้น </w:t>
      </w:r>
      <w:r w:rsidRPr="006C2751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ครั้งที่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1</w:t>
      </w:r>
      <w:r w:rsidRPr="006C2751">
        <w:rPr>
          <w:rFonts w:ascii="Angsana New" w:hAnsi="Angsana New"/>
          <w:snapToGrid w:val="0"/>
          <w:spacing w:val="-12"/>
          <w:lang w:val="en-US"/>
        </w:rPr>
        <w:t>/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2566</w:t>
      </w:r>
      <w:r w:rsidRPr="006C275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สมควรถูกเพิกถอน โดย</w:t>
      </w:r>
      <w:r w:rsidR="00DA49EB">
        <w:rPr>
          <w:rFonts w:ascii="Angsana New" w:hAnsi="Angsana New" w:cs="Angsana New" w:hint="cs"/>
          <w:snapToGrid w:val="0"/>
          <w:spacing w:val="-12"/>
          <w:cs/>
          <w:lang w:val="en-US"/>
        </w:rPr>
        <w:t>คดีอยู่ในระหว่างขั้นตอนการสืบพยาน</w:t>
      </w:r>
    </w:p>
    <w:p w14:paraId="67C39691" w14:textId="7F7A749D" w:rsidR="00C76C9C" w:rsidRDefault="00F4799B" w:rsidP="00C31A30">
      <w:pPr>
        <w:spacing w:after="200"/>
        <w:ind w:left="1627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ฝ่ายบริหารของ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บริษัทเ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ชื่อ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DB5627">
        <w:rPr>
          <w:rFonts w:ascii="Angsana New" w:hAnsi="Angsana New"/>
          <w:snapToGrid w:val="0"/>
          <w:spacing w:val="-4"/>
          <w:lang w:val="en-US"/>
        </w:rPr>
        <w:t>/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รวม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</w:p>
    <w:p w14:paraId="50039E5A" w14:textId="3FFC1C0E" w:rsidR="00F4799B" w:rsidRPr="00DB5627" w:rsidRDefault="00F4799B" w:rsidP="00F4799B">
      <w:pPr>
        <w:numPr>
          <w:ilvl w:val="0"/>
          <w:numId w:val="47"/>
        </w:numPr>
        <w:tabs>
          <w:tab w:val="left" w:pos="1170"/>
        </w:tabs>
        <w:spacing w:after="200"/>
        <w:ind w:left="1627" w:hanging="450"/>
        <w:jc w:val="thaiDistribute"/>
        <w:rPr>
          <w:rFonts w:ascii="Angsana New" w:hAnsi="Angsana New"/>
          <w:snapToGrid w:val="0"/>
          <w:lang w:val="en-US"/>
        </w:rPr>
      </w:pPr>
      <w:r w:rsidRPr="00F4799B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21</w:t>
      </w:r>
      <w:r w:rsidRPr="00F4799B">
        <w:rPr>
          <w:rFonts w:ascii="Angsana New" w:hAnsi="Angsana New" w:cs="Angsana New"/>
          <w:snapToGrid w:val="0"/>
          <w:cs/>
          <w:lang w:val="en-US"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lang w:val="en-US"/>
        </w:rPr>
        <w:t>2566</w:t>
      </w:r>
      <w:r w:rsidRPr="00F4799B">
        <w:rPr>
          <w:rFonts w:ascii="Angsana New" w:hAnsi="Angsana New" w:cs="Angsana New"/>
          <w:snapToGrid w:val="0"/>
          <w:cs/>
          <w:lang w:val="en-US"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โดยกล่าวหาว่าบริษัทย่อยได้ละเมิดเงื่อนไขใน</w:t>
      </w:r>
      <w:r w:rsidRPr="00F4799B">
        <w:rPr>
          <w:rFonts w:ascii="Angsana New" w:hAnsi="Angsana New" w:cs="Angsana New"/>
          <w:cs/>
        </w:rPr>
        <w:t>สัญญาชำระหนี้คืนและ</w:t>
      </w:r>
      <w:r w:rsidRPr="00F4799B">
        <w:rPr>
          <w:rFonts w:ascii="Angsana New" w:hAnsi="Angsana New" w:cs="Angsana New"/>
          <w:snapToGrid w:val="0"/>
          <w:cs/>
          <w:lang w:val="en-US"/>
        </w:rPr>
        <w:t xml:space="preserve">เรียกร้องค่าเสียหายเป็นจำนวน </w:t>
      </w:r>
      <w:r w:rsidR="00E34EF5" w:rsidRPr="00E34EF5">
        <w:rPr>
          <w:rFonts w:ascii="Angsana New" w:hAnsi="Angsana New" w:cs="Angsana New"/>
          <w:snapToGrid w:val="0"/>
          <w:lang w:val="en-US"/>
        </w:rPr>
        <w:t>6</w:t>
      </w:r>
      <w:r w:rsidRPr="00F4799B">
        <w:rPr>
          <w:rFonts w:ascii="Angsana New" w:hAnsi="Angsana New" w:cs="Angsana New"/>
          <w:snapToGrid w:val="0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lang w:val="en-US"/>
        </w:rPr>
        <w:t>949</w:t>
      </w:r>
      <w:r w:rsidRPr="00F4799B">
        <w:rPr>
          <w:rFonts w:ascii="Angsana New" w:hAnsi="Angsana New" w:cs="Angsana New"/>
          <w:snapToGrid w:val="0"/>
          <w:cs/>
          <w:lang w:val="en-US"/>
        </w:rPr>
        <w:t xml:space="preserve"> ล้านบาท เมื่อวันที่ </w:t>
      </w:r>
      <w:r w:rsidR="00E34EF5" w:rsidRPr="00E34EF5">
        <w:rPr>
          <w:rFonts w:ascii="Angsana New" w:hAnsi="Angsana New" w:cs="Angsana New"/>
          <w:snapToGrid w:val="0"/>
          <w:lang w:val="en-US"/>
        </w:rPr>
        <w:t>27</w:t>
      </w:r>
      <w:r w:rsidRPr="00F4799B">
        <w:rPr>
          <w:rFonts w:ascii="Angsana New" w:hAnsi="Angsana New" w:cs="Angsana New"/>
          <w:snapToGrid w:val="0"/>
          <w:cs/>
          <w:lang w:val="en-US"/>
        </w:rPr>
        <w:t xml:space="preserve"> กุมภาพันธ์ </w:t>
      </w:r>
      <w:r w:rsidR="00E34EF5" w:rsidRPr="00E34EF5">
        <w:rPr>
          <w:rFonts w:ascii="Angsana New" w:hAnsi="Angsana New" w:cs="Angsana New"/>
          <w:snapToGrid w:val="0"/>
          <w:lang w:val="en-US"/>
        </w:rPr>
        <w:t>2567</w:t>
      </w:r>
      <w:r w:rsidRPr="00F4799B">
        <w:rPr>
          <w:rFonts w:ascii="Angsana New" w:hAnsi="Angsana New" w:cs="Angsana New"/>
          <w:snapToGrid w:val="0"/>
          <w:cs/>
          <w:lang w:val="en-US"/>
        </w:rPr>
        <w:t xml:space="preserve"> บริษัทและบริษัทย่อยได้ยื่นคำให้การเพื่อโต้แย้งคำฟ้องของผู้รับเหมา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</w:t>
      </w:r>
      <w:r w:rsidRPr="006C2751">
        <w:rPr>
          <w:rFonts w:ascii="Angsana New" w:hAnsi="Angsana New" w:cs="Angsana New"/>
          <w:snapToGrid w:val="0"/>
          <w:cs/>
          <w:lang w:val="en-US"/>
        </w:rPr>
        <w:t xml:space="preserve">ทรัพย์ทั้งหมด </w:t>
      </w:r>
      <w:r w:rsidR="00E34EF5" w:rsidRPr="00E34EF5">
        <w:rPr>
          <w:rFonts w:ascii="Angsana New" w:hAnsi="Angsana New" w:cs="Angsana New"/>
          <w:snapToGrid w:val="0"/>
          <w:lang w:val="en-US"/>
        </w:rPr>
        <w:t>5</w:t>
      </w:r>
      <w:r w:rsidRPr="006C2751">
        <w:rPr>
          <w:rFonts w:ascii="Angsana New" w:hAnsi="Angsana New" w:cs="Angsana New"/>
          <w:snapToGrid w:val="0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lang w:val="en-US"/>
        </w:rPr>
        <w:t>389</w:t>
      </w:r>
      <w:r w:rsidRPr="006C2751">
        <w:rPr>
          <w:rFonts w:ascii="Angsana New" w:hAnsi="Angsana New" w:cs="Angsana New"/>
          <w:snapToGrid w:val="0"/>
          <w:lang w:val="en-US"/>
        </w:rPr>
        <w:t xml:space="preserve"> </w:t>
      </w:r>
      <w:r w:rsidRPr="006C2751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6C2751">
        <w:rPr>
          <w:rFonts w:ascii="Angsana New" w:hAnsi="Angsana New" w:cs="Angsana New"/>
          <w:snapToGrid w:val="0"/>
          <w:lang w:val="en-US"/>
        </w:rPr>
        <w:t xml:space="preserve"> </w:t>
      </w:r>
      <w:r w:rsidR="00DA49EB">
        <w:rPr>
          <w:rFonts w:ascii="Angsana New" w:hAnsi="Angsana New" w:cs="Angsana New" w:hint="cs"/>
          <w:snapToGrid w:val="0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</w:p>
    <w:p w14:paraId="42338E8A" w14:textId="02F2A90E" w:rsidR="004030AD" w:rsidRDefault="00F4799B" w:rsidP="003C1653">
      <w:pPr>
        <w:spacing w:after="240"/>
        <w:ind w:left="1620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คดีดังกล่าวยังไม่ถึงที่สุด แต่ฝ่ายบริหารของ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บริษัทพิจารณาว่าบริษัทย่อยมีสิทธิใน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การระงับการชำระเงินตาม</w:t>
      </w:r>
      <w:r w:rsidRPr="00DB5627">
        <w:rPr>
          <w:rFonts w:ascii="Angsana New" w:hAnsi="Angsana New" w:cs="Angsana New" w:hint="cs"/>
          <w:spacing w:val="-12"/>
          <w:cs/>
        </w:rPr>
        <w:t xml:space="preserve">สัญญาชำระหนี้คืน 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เนื่องด้วยสถานการณ์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ที่มีคำชี้ขาดจากวิศวกรที่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ระบุ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ให้บริษัทย่อยมีสิทธิ</w:t>
      </w:r>
      <w:r w:rsidRPr="00DB5627">
        <w:rPr>
          <w:rFonts w:ascii="Angsana New" w:hAnsi="Angsana New" w:cs="Angsana New"/>
          <w:cs/>
        </w:rPr>
        <w:t>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E34EF5" w:rsidRPr="00E34EF5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E34EF5" w:rsidRPr="00E34EF5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E34EF5" w:rsidRPr="00E34EF5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และ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</w:t>
      </w:r>
      <w:r w:rsidRPr="00DB5627">
        <w:rPr>
          <w:rFonts w:ascii="Angsana New" w:hAnsi="Angsana New" w:cs="Angsana New"/>
          <w:cs/>
        </w:rPr>
        <w:t>ย่อมไม่ตกอยู่ในฐานะลูกหนี้ผิดนัด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แทนผู้รับเหมาที่ไม่สามารถก่อสร้างโครงการให้แล้วเสร็จเป็นเวลา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เกินกว่า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ปี ทั้งนี้ บริษัทย่อย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ได้ยื่น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ฟ้องผู้รับเหมา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โครงการ (ดู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12"/>
          <w:lang w:val="en-US"/>
        </w:rPr>
        <w:t>“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คดีความโดยบริษัท/บริษัทย่อย</w:t>
      </w:r>
      <w:r w:rsidRPr="00DB5627">
        <w:rPr>
          <w:rFonts w:ascii="Angsana New" w:hAnsi="Angsana New" w:cs="Angsana New"/>
          <w:snapToGrid w:val="0"/>
          <w:spacing w:val="-12"/>
          <w:lang w:val="en-US"/>
        </w:rPr>
        <w:t>”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ด้านล่าง)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โดยเรียกร้องค่าเสียหาย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เป็นจำนวน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เกินกว่ายอดหนี้ค้างชำระที่ถึงกำหนดแล้วตามสัญญาชำระหนี้คืน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</w:p>
    <w:p w14:paraId="38A364E5" w14:textId="77777777" w:rsidR="004030AD" w:rsidRDefault="004030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6B5828BF" w14:textId="315E9014" w:rsidR="00C76C9C" w:rsidRPr="009F66BA" w:rsidRDefault="00F4799B" w:rsidP="004030AD">
      <w:pPr>
        <w:numPr>
          <w:ilvl w:val="0"/>
          <w:numId w:val="47"/>
        </w:numPr>
        <w:tabs>
          <w:tab w:val="left" w:pos="1170"/>
        </w:tabs>
        <w:overflowPunct/>
        <w:autoSpaceDE/>
        <w:autoSpaceDN/>
        <w:adjustRightInd/>
        <w:spacing w:after="120"/>
        <w:ind w:left="1627" w:hanging="45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เมื่อ</w:t>
      </w:r>
      <w:r w:rsidRPr="009F66BA">
        <w:rPr>
          <w:rFonts w:ascii="Browallia New" w:hAnsi="Browallia New" w:cs="Browallia New"/>
          <w:snapToGrid w:val="0"/>
          <w:spacing w:val="-4"/>
          <w:cs/>
          <w:lang w:val="en-US"/>
        </w:rPr>
        <w:t>วันที่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24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</w:t>
      </w:r>
      <w:r w:rsidRPr="009F66BA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>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9F66BA">
        <w:rPr>
          <w:rFonts w:ascii="Angsana New" w:hAnsi="Angsana New" w:cs="Angsana New"/>
          <w:snapToGrid w:val="0"/>
          <w:spacing w:val="-4"/>
          <w:lang w:val="en-US"/>
        </w:rPr>
        <w:t>International Chamber of Commerce or “</w:t>
      </w:r>
      <w:r w:rsidRPr="009F66BA">
        <w:rPr>
          <w:rFonts w:ascii="Angsana New" w:hAnsi="Angsana New"/>
          <w:snapToGrid w:val="0"/>
          <w:spacing w:val="-4"/>
          <w:lang w:val="en-US"/>
        </w:rPr>
        <w:t xml:space="preserve">ICC”) 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>โดยผู้รับเหมา</w:t>
      </w:r>
      <w:r w:rsidRPr="009F66BA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โครงการกล่าวหา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ว่าบริษัทได้ละเมิดเงื่อนไขของสัญญาก่อสร้าง</w:t>
      </w:r>
      <w:r w:rsidRPr="009F66BA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เรียกร้องค่าเสียหายจากค่าใช้จ่ายเพิ่มเติมจากความล่าช้าของโครงการที่เกิดขึ้นจาก</w:t>
      </w:r>
      <w:r w:rsidRPr="009F66BA">
        <w:rPr>
          <w:rFonts w:ascii="Angsana New" w:hAnsi="Angsana New" w:cs="Angsana New"/>
          <w:snapToGrid w:val="0"/>
          <w:spacing w:val="-4"/>
          <w:lang w:val="en-US"/>
        </w:rPr>
        <w:t>/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 xml:space="preserve">หรือโดยความผิดของบริษัทย่อย </w:t>
      </w:r>
      <w:r w:rsidRPr="009F66BA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227</w:t>
      </w:r>
      <w:r w:rsidRPr="009F66BA">
        <w:rPr>
          <w:rFonts w:ascii="Angsana New" w:hAnsi="Angsana New"/>
          <w:snapToGrid w:val="0"/>
          <w:spacing w:val="-4"/>
          <w:lang w:val="en-US"/>
        </w:rPr>
        <w:t>.</w:t>
      </w:r>
      <w:r w:rsidR="00E34EF5" w:rsidRPr="00E34EF5">
        <w:rPr>
          <w:rFonts w:ascii="Angsana New" w:hAnsi="Angsana New" w:cs="Cordia New"/>
          <w:snapToGrid w:val="0"/>
          <w:spacing w:val="-4"/>
          <w:lang w:val="en-US"/>
        </w:rPr>
        <w:t>2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</w:t>
      </w:r>
      <w:r w:rsidR="00C31A30">
        <w:rPr>
          <w:rFonts w:ascii="Angsana New" w:hAnsi="Angsana New" w:cs="Angsana New" w:hint="cs"/>
          <w:snapToGrid w:val="0"/>
          <w:spacing w:val="-4"/>
          <w:cs/>
          <w:lang w:val="en-US"/>
        </w:rPr>
        <w:t>ดอลล่าร์</w:t>
      </w:r>
      <w:r w:rsidRPr="009F66BA">
        <w:rPr>
          <w:rFonts w:ascii="Angsana New" w:hAnsi="Angsana New" w:cs="Angsana New"/>
          <w:snapToGrid w:val="0"/>
          <w:spacing w:val="-4"/>
          <w:cs/>
          <w:lang w:val="en-US"/>
        </w:rPr>
        <w:t>สหรัฐ ปัจจุบัน</w:t>
      </w:r>
      <w:r w:rsidR="00106FC7" w:rsidRPr="00E34EF5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คู่ความและคณะ</w:t>
      </w:r>
      <w:r w:rsidR="00106FC7" w:rsidRPr="00E34EF5">
        <w:rPr>
          <w:rFonts w:ascii="Angsana New" w:hAnsi="Angsana New" w:cs="Angsana New"/>
          <w:snapToGrid w:val="0"/>
          <w:spacing w:val="-12"/>
          <w:cs/>
          <w:lang w:val="en-US"/>
        </w:rPr>
        <w:t>อนุญาโตตุลา</w:t>
      </w:r>
      <w:r w:rsidR="00106FC7" w:rsidRPr="00E34EF5">
        <w:rPr>
          <w:rFonts w:ascii="Angsana New" w:hAnsi="Angsana New" w:cs="Angsana New" w:hint="cs"/>
          <w:snapToGrid w:val="0"/>
          <w:spacing w:val="-12"/>
          <w:cs/>
          <w:lang w:val="en-US"/>
        </w:rPr>
        <w:t>การอยู่ในระหว่าง</w:t>
      </w:r>
      <w:r w:rsidR="00DA49EB">
        <w:rPr>
          <w:rFonts w:ascii="Angsana New" w:hAnsi="Angsana New" w:cs="Angsana New" w:hint="cs"/>
          <w:snapToGrid w:val="0"/>
          <w:spacing w:val="-12"/>
          <w:cs/>
          <w:lang w:val="en-US"/>
        </w:rPr>
        <w:t>การกำหนดวิธีการพิจารณาของคดีและกำหนด             นัดหมายต่าง</w:t>
      </w:r>
      <w:r w:rsidR="00355F6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355F61">
        <w:rPr>
          <w:rFonts w:ascii="Angsana New" w:hAnsi="Angsana New" w:cs="Angsana New" w:hint="cs"/>
          <w:snapToGrid w:val="0"/>
          <w:spacing w:val="-12"/>
          <w:cs/>
          <w:lang w:val="en-US"/>
        </w:rPr>
        <w:t>ๆ</w:t>
      </w:r>
    </w:p>
    <w:p w14:paraId="1CE82347" w14:textId="2EDA0137" w:rsidR="00F4799B" w:rsidRPr="00DB5627" w:rsidRDefault="00F4799B" w:rsidP="004030AD">
      <w:pPr>
        <w:spacing w:after="12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C76C9C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ทั้งนี้ </w:t>
      </w:r>
      <w:r w:rsidRPr="00C76C9C">
        <w:rPr>
          <w:rFonts w:ascii="Angsana New" w:hAnsi="Angsana New" w:cs="Angsana New"/>
          <w:snapToGrid w:val="0"/>
          <w:spacing w:val="-12"/>
          <w:cs/>
          <w:lang w:val="en-US"/>
        </w:rPr>
        <w:t>คดีดังกล่าวยังไม่ถึงที่สุด แต่ฝ่ายบริหารของ</w:t>
      </w:r>
      <w:r w:rsidRPr="00C76C9C">
        <w:rPr>
          <w:rFonts w:ascii="Angsana New" w:hAnsi="Angsana New" w:cs="Angsana New" w:hint="cs"/>
          <w:snapToGrid w:val="0"/>
          <w:spacing w:val="-12"/>
          <w:cs/>
          <w:lang w:val="en-US"/>
        </w:rPr>
        <w:t>กลุ่ม</w:t>
      </w:r>
      <w:r w:rsidRPr="00C76C9C">
        <w:rPr>
          <w:rFonts w:ascii="Angsana New" w:hAnsi="Angsana New" w:cs="Angsana New"/>
          <w:snapToGrid w:val="0"/>
          <w:spacing w:val="-12"/>
          <w:cs/>
          <w:lang w:val="en-US"/>
        </w:rPr>
        <w:t>บริษัทพิจารณา</w:t>
      </w:r>
      <w:r w:rsidRPr="00C76C9C">
        <w:rPr>
          <w:rFonts w:ascii="Angsana New" w:hAnsi="Angsana New" w:cs="Angsana New" w:hint="cs"/>
          <w:snapToGrid w:val="0"/>
          <w:spacing w:val="-12"/>
          <w:cs/>
          <w:lang w:val="en-US"/>
        </w:rPr>
        <w:t>แล้วเห็น</w:t>
      </w:r>
      <w:r w:rsidRPr="00C76C9C">
        <w:rPr>
          <w:rFonts w:ascii="Angsana New" w:hAnsi="Angsana New" w:cs="Angsana New"/>
          <w:snapToGrid w:val="0"/>
          <w:spacing w:val="-12"/>
          <w:cs/>
          <w:lang w:val="en-US"/>
        </w:rPr>
        <w:t>ว่า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อนุญาโตตุลาการของหอการค้านานาชาติไม่มีเขตอำนาจในการพิจารณาคดีนี้ (ด้วยเหตุนี้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8"/>
          <w:cs/>
          <w:lang w:val="en-US"/>
        </w:rPr>
        <w:t>บริษัทย่อยจึงยื่นฟ้อง</w:t>
      </w:r>
      <w:r w:rsidRPr="00DB5627">
        <w:rPr>
          <w:rFonts w:ascii="Angsana New" w:hAnsi="Angsana New" w:cs="Angsana New"/>
          <w:snapToGrid w:val="0"/>
          <w:spacing w:val="-8"/>
          <w:cs/>
          <w:lang w:val="en-US"/>
        </w:rPr>
        <w:t>ผู้รับเหมา</w:t>
      </w:r>
      <w:r w:rsidRPr="00DB5627">
        <w:rPr>
          <w:rFonts w:ascii="Angsana New" w:hAnsi="Angsana New" w:cs="Angsana New" w:hint="cs"/>
          <w:snapToGrid w:val="0"/>
          <w:spacing w:val="-8"/>
          <w:cs/>
          <w:lang w:val="en-US"/>
        </w:rPr>
        <w:t>โครงการเพื่อ</w:t>
      </w:r>
      <w:r w:rsidRPr="00DB5627">
        <w:rPr>
          <w:rFonts w:ascii="Angsana New" w:hAnsi="Angsana New" w:cs="Angsana New"/>
          <w:snapToGrid w:val="0"/>
          <w:spacing w:val="-8"/>
          <w:cs/>
          <w:lang w:val="en-US"/>
        </w:rPr>
        <w:t>เรียกร้องค่า</w:t>
      </w:r>
      <w:r w:rsidRPr="00DB5627">
        <w:rPr>
          <w:rFonts w:ascii="Angsana New" w:hAnsi="Angsana New" w:cs="Angsana New" w:hint="cs"/>
          <w:snapToGrid w:val="0"/>
          <w:spacing w:val="-8"/>
          <w:cs/>
          <w:lang w:val="en-US"/>
        </w:rPr>
        <w:t>เสียหายจากสัญญา</w:t>
      </w:r>
      <w:r w:rsidRPr="00DB5627">
        <w:rPr>
          <w:rFonts w:ascii="Angsana New" w:hAnsi="Angsana New" w:cs="Angsana New"/>
          <w:snapToGrid w:val="0"/>
          <w:spacing w:val="-8"/>
          <w:cs/>
          <w:lang w:val="en-US"/>
        </w:rPr>
        <w:t>ก่อสร้างต่อศาลแพ่งกรุงเทพใต้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(ดู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>“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คดีความโดยบริษัท/บริษัทย่อย</w:t>
      </w:r>
      <w:r w:rsidRPr="00DB5627">
        <w:rPr>
          <w:rFonts w:ascii="Angsana New" w:hAnsi="Angsana New" w:cs="Angsana New"/>
          <w:snapToGrid w:val="0"/>
          <w:spacing w:val="-4"/>
          <w:lang w:val="en-US"/>
        </w:rPr>
        <w:t xml:space="preserve">”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ด้านล่าง)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) และบริษัทมีข้อต่อสู้ในการโต้แย้งข้อเรียกร้องของผู้รับเหมา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ในเรื่องการผิดสัญญาก่อสร้าง จากพฤติการณ์ที่ผู้รับเหมาดำเนินการก่อสร้างโครงการล่าช้าเกินกว่า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และจากการที่วิศวกรมีคำชี้ขาดอย่างเป็นทางการแล้ว </w:t>
      </w:r>
      <w:r w:rsidRPr="00DB5627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DB5627">
        <w:rPr>
          <w:rFonts w:ascii="Angsana New" w:hAnsi="Angsana New" w:cs="Angsana New"/>
          <w:cs/>
        </w:rPr>
        <w:t xml:space="preserve"> 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ได้</w:t>
      </w:r>
      <w:r w:rsidRPr="00DB5627">
        <w:rPr>
          <w:rFonts w:ascii="Angsana New" w:hAnsi="Angsana New" w:cs="Angsana New"/>
          <w:cs/>
        </w:rPr>
        <w:t>สิทธิ</w:t>
      </w:r>
      <w:r w:rsidRPr="00DB5627">
        <w:rPr>
          <w:rFonts w:ascii="Angsana New" w:hAnsi="Angsana New" w:cs="Angsana New" w:hint="cs"/>
          <w:cs/>
        </w:rPr>
        <w:t>ในการขอ</w:t>
      </w:r>
      <w:r w:rsidRPr="00DB5627">
        <w:rPr>
          <w:rFonts w:ascii="Angsana New" w:hAnsi="Angsana New" w:cs="Angsana New"/>
          <w:cs/>
        </w:rPr>
        <w:t>ขยาย</w:t>
      </w:r>
      <w:r w:rsidRPr="00DB5627">
        <w:rPr>
          <w:rFonts w:ascii="Angsana New" w:hAnsi="Angsana New" w:cs="Angsana New" w:hint="cs"/>
          <w:cs/>
        </w:rPr>
        <w:t>เวลา</w:t>
      </w:r>
      <w:r w:rsidRPr="00A22E18">
        <w:rPr>
          <w:rFonts w:ascii="Angsana New" w:hAnsi="Angsana New" w:cs="Angsana New" w:hint="cs"/>
          <w:spacing w:val="8"/>
          <w:cs/>
        </w:rPr>
        <w:t>ส่งมอบงาน</w:t>
      </w:r>
      <w:r w:rsidRPr="00A22E18">
        <w:rPr>
          <w:rFonts w:ascii="Angsana New" w:hAnsi="Angsana New" w:cs="Angsana New"/>
          <w:spacing w:val="8"/>
          <w:cs/>
        </w:rPr>
        <w:t xml:space="preserve"> ดังนั้นกำหนดเวลาแล้วเสร็จของงานยังคงไม่เปลี่ยนแปลง กล่าวคือวันที่</w:t>
      </w:r>
      <w:r w:rsidRPr="00DB5627">
        <w:rPr>
          <w:rFonts w:ascii="Angsana New" w:hAnsi="Angsana New" w:cs="Angsana New"/>
          <w:cs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31</w:t>
      </w:r>
      <w:r w:rsidRPr="00DB5627">
        <w:rPr>
          <w:rFonts w:ascii="Angsana New" w:hAnsi="Angsana New" w:cs="Angsana New"/>
          <w:cs/>
        </w:rPr>
        <w:t xml:space="preserve"> ตุลาคม </w:t>
      </w:r>
      <w:r w:rsidR="00E34EF5" w:rsidRPr="00E34EF5">
        <w:rPr>
          <w:rFonts w:ascii="Angsana New" w:hAnsi="Angsana New" w:cs="Angsana New"/>
          <w:lang w:val="en-US"/>
        </w:rPr>
        <w:t>2561</w:t>
      </w:r>
      <w:r w:rsidRPr="00DB5627">
        <w:rPr>
          <w:rFonts w:ascii="Angsana New" w:hAnsi="Angsana New" w:cs="Angsana New"/>
          <w:cs/>
        </w:rPr>
        <w:t xml:space="preserve"> </w:t>
      </w:r>
      <w:r w:rsidRPr="00DB5627">
        <w:rPr>
          <w:rFonts w:ascii="Angsana New" w:hAnsi="Angsana New" w:cs="Angsana New" w:hint="cs"/>
          <w:cs/>
        </w:rPr>
        <w:t>และ</w:t>
      </w:r>
      <w:r w:rsidRPr="00DB5627">
        <w:rPr>
          <w:rFonts w:ascii="Angsana New" w:hAnsi="Angsana New" w:cs="Angsana New"/>
          <w:cs/>
        </w:rPr>
        <w:t>ผู้รับเหมา</w:t>
      </w:r>
      <w:r w:rsidRPr="00DB5627">
        <w:rPr>
          <w:rFonts w:ascii="Angsana New" w:hAnsi="Angsana New" w:cs="Angsana New" w:hint="cs"/>
          <w:cs/>
        </w:rPr>
        <w:t>โครงการ</w:t>
      </w:r>
      <w:r w:rsidRPr="00DB5627">
        <w:rPr>
          <w:rFonts w:ascii="Angsana New" w:hAnsi="Angsana New" w:cs="Angsana New"/>
          <w:cs/>
        </w:rPr>
        <w:t>ไม่</w:t>
      </w:r>
      <w:r w:rsidRPr="00DB5627">
        <w:rPr>
          <w:rFonts w:ascii="Angsana New" w:hAnsi="Angsana New" w:cs="Angsana New" w:hint="cs"/>
          <w:cs/>
        </w:rPr>
        <w:t>สามารถ</w:t>
      </w:r>
      <w:r w:rsidRPr="00DB5627">
        <w:rPr>
          <w:rFonts w:ascii="Angsana New" w:hAnsi="Angsana New" w:cs="Angsana New"/>
          <w:cs/>
        </w:rPr>
        <w:t>ปฏิบัติตาม</w:t>
      </w:r>
      <w:r w:rsidRPr="00DB5627">
        <w:rPr>
          <w:rFonts w:ascii="Angsana New" w:hAnsi="Angsana New" w:cs="Angsana New" w:hint="cs"/>
          <w:cs/>
        </w:rPr>
        <w:t>ภาระที่ระบุไว้ใน</w:t>
      </w:r>
      <w:r w:rsidRPr="00DB5627">
        <w:rPr>
          <w:rFonts w:ascii="Angsana New" w:hAnsi="Angsana New" w:cs="Angsana New"/>
          <w:cs/>
        </w:rPr>
        <w:t>สัญญาก่อสร้าง</w:t>
      </w:r>
      <w:r w:rsidRPr="00DB5627">
        <w:rPr>
          <w:rFonts w:ascii="Angsana New" w:hAnsi="Angsana New" w:cs="Angsana New" w:hint="cs"/>
          <w:cs/>
        </w:rPr>
        <w:t xml:space="preserve"> </w:t>
      </w:r>
      <w:r w:rsidRPr="00DB5627">
        <w:rPr>
          <w:rFonts w:ascii="Angsana New" w:hAnsi="Angsana New" w:cs="Angsana New"/>
          <w:cs/>
        </w:rPr>
        <w:t>อีกทั้ง</w:t>
      </w:r>
      <w:r w:rsidRPr="00DB5627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DB5627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DB5627">
        <w:rPr>
          <w:rFonts w:ascii="Angsana New" w:hAnsi="Angsana New" w:cs="Angsana New" w:hint="cs"/>
          <w:cs/>
        </w:rPr>
        <w:t>จากความล่าช้า</w:t>
      </w:r>
      <w:r w:rsidRPr="00DB5627">
        <w:rPr>
          <w:rFonts w:ascii="Angsana New" w:hAnsi="Angsana New" w:cs="Angsana New"/>
          <w:cs/>
        </w:rPr>
        <w:t xml:space="preserve">จำนวน </w:t>
      </w:r>
      <w:r w:rsidR="00E34EF5" w:rsidRPr="00E34EF5">
        <w:rPr>
          <w:rFonts w:ascii="Angsana New" w:hAnsi="Angsana New" w:cs="Angsana New"/>
          <w:lang w:val="en-US"/>
        </w:rPr>
        <w:t>5</w:t>
      </w:r>
      <w:r w:rsidRPr="00DB5627">
        <w:rPr>
          <w:rFonts w:ascii="Angsana New" w:hAnsi="Angsana New" w:cs="Angsana New"/>
          <w:cs/>
        </w:rPr>
        <w:t>,</w:t>
      </w:r>
      <w:r w:rsidR="00E34EF5" w:rsidRPr="00E34EF5">
        <w:rPr>
          <w:rFonts w:ascii="Angsana New" w:hAnsi="Angsana New" w:cs="Angsana New"/>
          <w:lang w:val="en-US"/>
        </w:rPr>
        <w:t>380</w:t>
      </w:r>
      <w:r w:rsidRPr="00DB5627">
        <w:rPr>
          <w:rFonts w:ascii="Angsana New" w:hAnsi="Angsana New" w:cs="Angsana New"/>
          <w:cs/>
        </w:rPr>
        <w:t>.</w:t>
      </w:r>
      <w:r w:rsidR="00E34EF5" w:rsidRPr="00E34EF5">
        <w:rPr>
          <w:rFonts w:ascii="Angsana New" w:hAnsi="Angsana New" w:cs="Angsana New"/>
          <w:lang w:val="en-US"/>
        </w:rPr>
        <w:t>22</w:t>
      </w:r>
      <w:r w:rsidRPr="00DB5627">
        <w:rPr>
          <w:rFonts w:ascii="Angsana New" w:hAnsi="Angsana New" w:cs="Angsana New"/>
          <w:cs/>
        </w:rPr>
        <w:t xml:space="preserve"> ล้านบาท </w:t>
      </w:r>
      <w:r w:rsidRPr="00DB5627">
        <w:rPr>
          <w:rFonts w:ascii="Angsana New" w:hAnsi="Angsana New" w:cs="Angsana New" w:hint="cs"/>
          <w:cs/>
        </w:rPr>
        <w:t>และยังระบุ</w:t>
      </w:r>
      <w:r w:rsidRPr="00DB5627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  <w:r w:rsidRPr="00DB5627">
        <w:rPr>
          <w:rFonts w:ascii="Angsana New" w:hAnsi="Angsana New" w:cs="Angsana New" w:hint="cs"/>
          <w:cs/>
        </w:rPr>
        <w:t xml:space="preserve"> </w:t>
      </w:r>
      <w:bookmarkEnd w:id="17"/>
    </w:p>
    <w:p w14:paraId="109E2F17" w14:textId="77777777" w:rsidR="00F4799B" w:rsidRPr="00DB5627" w:rsidRDefault="00F4799B" w:rsidP="00F4799B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/>
          <w:snapToGrid w:val="0"/>
          <w:spacing w:val="-4"/>
          <w:u w:val="single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u w:val="single"/>
          <w:cs/>
          <w:lang w:val="en-US"/>
        </w:rPr>
        <w:t>คดีความโดยบริษัท/บริษัทย่อย</w:t>
      </w:r>
    </w:p>
    <w:p w14:paraId="1F814619" w14:textId="4219CDF7" w:rsidR="00F4799B" w:rsidRPr="00C55DBC" w:rsidRDefault="00F4799B" w:rsidP="00F4799B">
      <w:pPr>
        <w:numPr>
          <w:ilvl w:val="0"/>
          <w:numId w:val="48"/>
        </w:numPr>
        <w:tabs>
          <w:tab w:val="left" w:pos="1170"/>
        </w:tabs>
        <w:spacing w:after="120"/>
        <w:ind w:left="1620" w:hanging="453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บริษัทย่อย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ฟ้องผู้รับเหมา</w:t>
      </w:r>
      <w:r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ต่อ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ศาลแพ่งกรุงเทพใต้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โดยกล่าวหา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ฝ่าฝืนเงื่อนไขสัญญาก่อสร้าง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เรียกร้องค่าเสียหายจากความล่าช้าตามคำชี้ขาดของ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วิศวกรเป็นจำนวนทุนทรัพย์ทั้งหมด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DB5627">
        <w:rPr>
          <w:rFonts w:ascii="Angsana New" w:hAnsi="Angsana New"/>
          <w:snapToGrid w:val="0"/>
          <w:spacing w:val="-12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380</w:t>
      </w:r>
      <w:r w:rsidRPr="00DB5627">
        <w:rPr>
          <w:rFonts w:ascii="Angsana New" w:hAnsi="Angsana New"/>
          <w:snapToGrid w:val="0"/>
          <w:spacing w:val="-12"/>
          <w:lang w:val="en-US"/>
        </w:rPr>
        <w:t>.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22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พร้อม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กับ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ค่าเสียหายอื่น ๆ รวมถึง การสูญเสียรายได้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จากการ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>ขายโครงการที่พักอาศัย ค่าใช้จ่ายในการดำเนินงาน</w:t>
      </w:r>
      <w:r w:rsidRPr="00DB5627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DB5627">
        <w:rPr>
          <w:rFonts w:ascii="Angsana New" w:hAnsi="Angsana New" w:cs="Angsana New"/>
          <w:snapToGrid w:val="0"/>
          <w:spacing w:val="-12"/>
          <w:cs/>
          <w:lang w:val="en-US"/>
        </w:rPr>
        <w:t xml:space="preserve"> </w:t>
      </w:r>
      <w:r w:rsidRPr="006C2751">
        <w:rPr>
          <w:rFonts w:ascii="Angsana New" w:hAnsi="Angsana New" w:cs="Angsana New"/>
          <w:snapToGrid w:val="0"/>
          <w:spacing w:val="-12"/>
          <w:cs/>
          <w:lang w:val="en-US"/>
        </w:rPr>
        <w:t>ดอกเบี้ยจ่าย</w:t>
      </w:r>
      <w:r w:rsidRPr="006C2751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6C275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รวมเป็นจำนวนทุนทรัพย์ทั้งหมด 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12</w:t>
      </w:r>
      <w:r w:rsidRPr="006C2751">
        <w:rPr>
          <w:rFonts w:ascii="Angsana New" w:hAnsi="Angsana New"/>
          <w:snapToGrid w:val="0"/>
          <w:spacing w:val="-12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12"/>
          <w:lang w:val="en-US"/>
        </w:rPr>
        <w:t>732</w:t>
      </w:r>
      <w:r w:rsidRPr="006C275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</w:t>
      </w:r>
      <w:r w:rsidR="00DA49EB">
        <w:rPr>
          <w:rFonts w:ascii="Angsana New" w:hAnsi="Angsana New" w:cs="Angsana New" w:hint="cs"/>
          <w:snapToGrid w:val="0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</w:p>
    <w:p w14:paraId="797466CA" w14:textId="77777777" w:rsidR="004030AD" w:rsidRDefault="004030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3D6ADE29" w14:textId="47F0C7BF" w:rsidR="00F4799B" w:rsidRPr="00F4799B" w:rsidRDefault="00F4799B" w:rsidP="004030AD">
      <w:pPr>
        <w:numPr>
          <w:ilvl w:val="0"/>
          <w:numId w:val="48"/>
        </w:numPr>
        <w:tabs>
          <w:tab w:val="left" w:pos="1170"/>
        </w:tabs>
        <w:spacing w:after="220"/>
        <w:ind w:left="1612" w:hanging="446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21</w:t>
      </w:r>
      <w:r w:rsidRPr="00DB5627">
        <w:rPr>
          <w:rFonts w:ascii="Angsana New" w:hAnsi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กุมภาพันธ์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DB5627">
        <w:rPr>
          <w:rFonts w:ascii="Angsana New" w:hAnsi="Angsana New"/>
          <w:snapToGrid w:val="0"/>
          <w:spacing w:val="-4"/>
          <w:lang w:val="en-US"/>
        </w:rPr>
        <w:t xml:space="preserve">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ฟ้องผู้รับเหมา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โครงการต่อ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ศาลแพ่งกรุงเทพใต้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โดยกล่าวหา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ผิดสัญญาระหว่างผู้ถือหุ้น 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>ที่เพิ่มขึ้น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ดอกเบี้ยจ่าย</w:t>
      </w:r>
      <w:r w:rsidRPr="00DB5627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ที่เพิ่มขึ้น </w:t>
      </w:r>
      <w:r w:rsidRPr="00DB5627">
        <w:rPr>
          <w:rFonts w:ascii="Angsana New" w:hAnsi="Angsana New" w:cs="Angsana New"/>
          <w:snapToGrid w:val="0"/>
          <w:spacing w:val="-4"/>
          <w:cs/>
          <w:lang w:val="en-US"/>
        </w:rPr>
        <w:t>รวมเป็นจำนวนทุน</w:t>
      </w:r>
      <w:r w:rsidRPr="006C275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ทรัพย์ทั้งหมด 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13</w:t>
      </w:r>
      <w:r w:rsidRPr="006C2751">
        <w:rPr>
          <w:rFonts w:ascii="Angsana New" w:hAnsi="Angsana New"/>
          <w:snapToGrid w:val="0"/>
          <w:spacing w:val="-4"/>
          <w:lang w:val="en-US"/>
        </w:rPr>
        <w:t>,</w:t>
      </w:r>
      <w:r w:rsidR="00E34EF5" w:rsidRPr="00E34EF5">
        <w:rPr>
          <w:rFonts w:ascii="Angsana New" w:hAnsi="Angsana New" w:cs="Angsana New"/>
          <w:snapToGrid w:val="0"/>
          <w:spacing w:val="-4"/>
          <w:lang w:val="en-US"/>
        </w:rPr>
        <w:t>153</w:t>
      </w:r>
      <w:r w:rsidRPr="006C275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C275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ล้านบาท </w:t>
      </w:r>
      <w:r w:rsidR="00DA49EB">
        <w:rPr>
          <w:rFonts w:ascii="Angsana New" w:hAnsi="Angsana New" w:cs="Angsana New" w:hint="cs"/>
          <w:snapToGrid w:val="0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</w:p>
    <w:p w14:paraId="47D9A3C2" w14:textId="2A7F45AA" w:rsidR="00E142AA" w:rsidRPr="00067FF1" w:rsidRDefault="00E34EF5" w:rsidP="00067FF1">
      <w:pPr>
        <w:tabs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t>26</w:t>
      </w:r>
      <w:r w:rsidR="00E142AA" w:rsidRPr="00191294">
        <w:rPr>
          <w:rFonts w:ascii="Angsana New" w:hAnsi="Angsana New" w:cs="Angsana New"/>
          <w:b/>
          <w:bCs/>
          <w:lang w:val="en-US"/>
        </w:rPr>
        <w:t>.</w:t>
      </w:r>
      <w:r w:rsidR="00067FF1">
        <w:rPr>
          <w:rFonts w:ascii="Angsana New" w:hAnsi="Angsana New" w:cs="Angsana New"/>
          <w:b/>
          <w:bCs/>
          <w:lang w:val="en-US"/>
        </w:rPr>
        <w:tab/>
      </w:r>
      <w:r w:rsidR="00E142AA" w:rsidRPr="00067FF1">
        <w:rPr>
          <w:rFonts w:ascii="Angsana New" w:hAnsi="Angsana New" w:cs="Angsana New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191294" w:rsidRDefault="00655518" w:rsidP="008E5342">
      <w:pPr>
        <w:ind w:left="1267" w:hanging="720"/>
        <w:jc w:val="both"/>
        <w:rPr>
          <w:rFonts w:ascii="Angsana New" w:hAnsi="Angsana New" w:cs="Angsana New"/>
          <w:cs/>
        </w:rPr>
      </w:pPr>
      <w:r w:rsidRPr="00191294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77777777" w:rsidR="004D64D6" w:rsidRDefault="0073118B" w:rsidP="004030AD">
      <w:pPr>
        <w:spacing w:after="120"/>
        <w:ind w:left="547"/>
        <w:jc w:val="thaiDistribute"/>
        <w:rPr>
          <w:rFonts w:ascii="Angsana New" w:hAnsi="Angsana New" w:cs="Angsana New"/>
          <w:spacing w:val="-10"/>
        </w:rPr>
      </w:pPr>
      <w:r w:rsidRPr="00DC0AF9">
        <w:rPr>
          <w:rFonts w:ascii="Angsana New" w:hAnsi="Angsana New" w:cs="Angsana New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สินทรัพย์และหนี้สินทางการเงิน ได้แก่ เงินสดและรายการเทียบเท่าเงินสด</w:t>
      </w:r>
      <w:r w:rsidR="000148E3" w:rsidRPr="00DC0AF9">
        <w:rPr>
          <w:rFonts w:ascii="Angsana New" w:hAnsi="Angsana New" w:cs="Angsana New" w:hint="cs"/>
          <w:spacing w:val="-10"/>
          <w:cs/>
        </w:rPr>
        <w:t xml:space="preserve"> </w:t>
      </w:r>
      <w:r w:rsidR="00F472C9">
        <w:rPr>
          <w:rFonts w:ascii="Angsana New" w:hAnsi="Angsana New" w:cs="Angsana New" w:hint="cs"/>
          <w:spacing w:val="-10"/>
          <w:cs/>
        </w:rPr>
        <w:t xml:space="preserve"> </w:t>
      </w:r>
      <w:r w:rsidRPr="00DC0AF9">
        <w:rPr>
          <w:rFonts w:ascii="Angsana New" w:hAnsi="Angsana New" w:cs="Angsana New"/>
          <w:spacing w:val="-10"/>
          <w:cs/>
        </w:rPr>
        <w:t>ลูกหนี้การค้าและลูกหนี้หมุนเวียนอื่น เงินให้กู้ยืมระยะสั้นแก่บริษัทที่เกี่ยวข้องกัน</w:t>
      </w:r>
      <w:r w:rsidR="0054640A" w:rsidRPr="00DC0AF9">
        <w:rPr>
          <w:rFonts w:ascii="Angsana New" w:hAnsi="Angsana New" w:cs="Angsana New" w:hint="cs"/>
          <w:spacing w:val="-10"/>
          <w:cs/>
        </w:rPr>
        <w:t xml:space="preserve"> เงินให้กู้ยืมระยะสั้นแก่บริษัทอื่น</w:t>
      </w:r>
      <w:r w:rsidRPr="00DC0AF9">
        <w:rPr>
          <w:rFonts w:ascii="Angsana New" w:hAnsi="Angsana New" w:cs="Angsana New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</w:t>
      </w:r>
      <w:r w:rsidR="00DC0AF9">
        <w:rPr>
          <w:rFonts w:ascii="Angsana New" w:hAnsi="Angsana New" w:cs="Angsana New" w:hint="cs"/>
          <w:spacing w:val="-10"/>
          <w:cs/>
        </w:rPr>
        <w:t xml:space="preserve"> </w:t>
      </w:r>
      <w:r w:rsidRPr="00DC0AF9">
        <w:rPr>
          <w:rFonts w:ascii="Angsana New" w:hAnsi="Angsana New" w:cs="Angsana New"/>
          <w:spacing w:val="-10"/>
          <w:cs/>
        </w:rPr>
        <w:t xml:space="preserve">เงินรับล่วงหน้าจากลูกค้าที่เกิดจากสัญญา </w:t>
      </w:r>
      <w:r w:rsidR="0010471C" w:rsidRPr="00DC0AF9">
        <w:rPr>
          <w:rFonts w:ascii="Angsana New" w:hAnsi="Angsana New" w:cs="Angsana New" w:hint="cs"/>
          <w:spacing w:val="-10"/>
          <w:cs/>
        </w:rPr>
        <w:t>ส่วนของ</w:t>
      </w:r>
      <w:r w:rsidR="0010471C" w:rsidRPr="00DC0AF9">
        <w:rPr>
          <w:rFonts w:ascii="Angsana New" w:hAnsi="Angsana New" w:cs="Angsana New"/>
          <w:spacing w:val="-10"/>
          <w:cs/>
        </w:rPr>
        <w:t>หุ้นกู้ระยะยาวที่ถึงกำหนดชำระภายในหนึ่งปี</w:t>
      </w:r>
      <w:r w:rsidR="00D768CF" w:rsidRPr="00DC0AF9">
        <w:rPr>
          <w:rFonts w:ascii="Angsana New" w:hAnsi="Angsana New" w:cs="Angsana New" w:hint="cs"/>
          <w:spacing w:val="-10"/>
          <w:cs/>
        </w:rPr>
        <w:t xml:space="preserve"> </w:t>
      </w:r>
      <w:r w:rsidR="00D768CF" w:rsidRPr="00DC0AF9">
        <w:rPr>
          <w:rFonts w:ascii="Angsana New" w:hAnsi="Angsana New" w:cs="Angsana New"/>
          <w:spacing w:val="-10"/>
          <w:cs/>
        </w:rPr>
        <w:t>ส่วนของหนี้สินตามสัญญาเช่าที่ถึงกำหนดชำระภายในหนึ่งปี</w:t>
      </w:r>
      <w:r w:rsidR="0010471C" w:rsidRPr="00DC0AF9">
        <w:rPr>
          <w:rFonts w:ascii="Angsana New" w:hAnsi="Angsana New" w:cs="Angsana New"/>
          <w:spacing w:val="-10"/>
          <w:cs/>
        </w:rPr>
        <w:t xml:space="preserve"> </w:t>
      </w:r>
      <w:r w:rsidR="00D768CF" w:rsidRPr="00DC0AF9">
        <w:rPr>
          <w:rFonts w:ascii="Angsana New" w:hAnsi="Angsana New" w:cs="Angsana New" w:hint="cs"/>
          <w:spacing w:val="-10"/>
          <w:cs/>
        </w:rPr>
        <w:t xml:space="preserve">เงินกู้ยืมระยะสั้น </w:t>
      </w:r>
      <w:r w:rsidRPr="00DC0AF9">
        <w:rPr>
          <w:rFonts w:ascii="Angsana New" w:hAnsi="Angsana New" w:cs="Angsana New"/>
          <w:spacing w:val="-10"/>
          <w:cs/>
        </w:rPr>
        <w:t>เงินกู้ยืมระยะสั้น</w:t>
      </w:r>
      <w:r w:rsidR="0010471C" w:rsidRPr="00DC0AF9">
        <w:rPr>
          <w:rFonts w:ascii="Angsana New" w:hAnsi="Angsana New" w:cs="Angsana New" w:hint="cs"/>
          <w:spacing w:val="-10"/>
          <w:cs/>
        </w:rPr>
        <w:t>จากบริษัทที่เกี่ยวข้องกัน</w:t>
      </w:r>
      <w:r w:rsidRPr="00DC0AF9">
        <w:rPr>
          <w:rFonts w:ascii="Angsana New" w:hAnsi="Angsana New" w:cs="Angsana New"/>
          <w:spacing w:val="-10"/>
          <w:cs/>
        </w:rPr>
        <w:t xml:space="preserve"> </w:t>
      </w:r>
      <w:r w:rsidR="0010471C" w:rsidRPr="00DC0AF9">
        <w:rPr>
          <w:rFonts w:ascii="Angsana New" w:hAnsi="Angsana New" w:cs="Angsana New"/>
          <w:spacing w:val="-10"/>
          <w:cs/>
        </w:rPr>
        <w:t>และ</w:t>
      </w:r>
      <w:r w:rsidRPr="00DC0AF9">
        <w:rPr>
          <w:rFonts w:ascii="Angsana New" w:hAnsi="Angsana New" w:cs="Angsana New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DC0AF9">
        <w:rPr>
          <w:rFonts w:ascii="Angsana New" w:hAnsi="Angsana New" w:cs="Angsana New"/>
          <w:spacing w:val="-10"/>
          <w:cs/>
        </w:rPr>
        <w:t>สาระสำคัญ</w:t>
      </w:r>
      <w:r w:rsidR="007505B6" w:rsidRPr="00DC0AF9">
        <w:rPr>
          <w:rFonts w:ascii="Angsana New" w:hAnsi="Angsana New" w:cs="Angsana New" w:hint="cs"/>
          <w:spacing w:val="-10"/>
          <w:cs/>
        </w:rPr>
        <w:t xml:space="preserve"> </w:t>
      </w:r>
      <w:r w:rsidRPr="00DC0AF9">
        <w:rPr>
          <w:rFonts w:ascii="Angsana New" w:hAnsi="Angsana New" w:cs="Angsana New"/>
          <w:spacing w:val="-10"/>
          <w:cs/>
        </w:rPr>
        <w:t>สำหรับสินทรัพย์</w:t>
      </w:r>
      <w:r w:rsidRPr="00267EA6">
        <w:rPr>
          <w:rFonts w:ascii="Angsana New" w:hAnsi="Angsana New" w:cs="Angsana New"/>
          <w:spacing w:val="-12"/>
          <w:cs/>
        </w:rPr>
        <w:t>และหนี้สินทางการเงินระยะยาว</w:t>
      </w:r>
      <w:r w:rsidR="00DC0AF9" w:rsidRPr="00267EA6">
        <w:rPr>
          <w:rFonts w:ascii="Angsana New" w:hAnsi="Angsana New" w:cs="Angsana New" w:hint="cs"/>
          <w:spacing w:val="-12"/>
          <w:cs/>
        </w:rPr>
        <w:t xml:space="preserve"> </w:t>
      </w:r>
      <w:r w:rsidRPr="00267EA6">
        <w:rPr>
          <w:rFonts w:ascii="Angsana New" w:hAnsi="Angsana New" w:cs="Angsana New"/>
          <w:spacing w:val="-12"/>
          <w:cs/>
        </w:rPr>
        <w:t>ได้แก่</w:t>
      </w:r>
      <w:r w:rsidR="003A2447" w:rsidRPr="00267EA6">
        <w:rPr>
          <w:rFonts w:ascii="Angsana New" w:hAnsi="Angsana New" w:cs="Angsana New" w:hint="cs"/>
          <w:spacing w:val="-12"/>
          <w:cs/>
        </w:rPr>
        <w:t xml:space="preserve"> </w:t>
      </w:r>
      <w:r w:rsidR="003A2447" w:rsidRPr="00267EA6">
        <w:rPr>
          <w:rFonts w:ascii="Angsana New" w:hAnsi="Angsana New" w:cs="Angsana New"/>
          <w:spacing w:val="-12"/>
          <w:cs/>
        </w:rPr>
        <w:t>เงินให้กู้ยืมระยะยาวแก่</w:t>
      </w:r>
      <w:r w:rsidR="003A2447" w:rsidRPr="00267EA6">
        <w:rPr>
          <w:rFonts w:ascii="Angsana New" w:hAnsi="Angsana New" w:cs="Angsana New" w:hint="cs"/>
          <w:spacing w:val="-12"/>
          <w:cs/>
        </w:rPr>
        <w:t>บริษัท</w:t>
      </w:r>
      <w:r w:rsidR="003A2447" w:rsidRPr="00267EA6">
        <w:rPr>
          <w:rFonts w:ascii="Angsana New" w:hAnsi="Angsana New" w:cs="Angsana New"/>
          <w:spacing w:val="-12"/>
          <w:cs/>
        </w:rPr>
        <w:t>ที่เกี่ยวข้องกัน</w:t>
      </w:r>
      <w:r w:rsidRPr="00267EA6">
        <w:rPr>
          <w:rFonts w:ascii="Angsana New" w:hAnsi="Angsana New" w:cs="Angsana New"/>
          <w:spacing w:val="-12"/>
          <w:cs/>
        </w:rPr>
        <w:t xml:space="preserve"> </w:t>
      </w:r>
      <w:r w:rsidR="007C378C" w:rsidRPr="00267EA6">
        <w:rPr>
          <w:rFonts w:ascii="Angsana New" w:hAnsi="Angsana New" w:cs="Angsana New" w:hint="cs"/>
          <w:spacing w:val="-12"/>
          <w:cs/>
        </w:rPr>
        <w:t>ลูกหนี้การค้า</w:t>
      </w:r>
      <w:r w:rsidR="00267EA6" w:rsidRPr="00267EA6">
        <w:rPr>
          <w:rFonts w:ascii="Angsana New" w:hAnsi="Angsana New" w:cs="Angsana New" w:hint="cs"/>
          <w:spacing w:val="-12"/>
          <w:cs/>
        </w:rPr>
        <w:t>และลูกหนี้</w:t>
      </w:r>
      <w:r w:rsidR="0033354C" w:rsidRPr="00267EA6">
        <w:rPr>
          <w:rFonts w:ascii="Angsana New" w:hAnsi="Angsana New" w:cs="Angsana New" w:hint="cs"/>
          <w:spacing w:val="-12"/>
          <w:cs/>
        </w:rPr>
        <w:t>ไม่</w:t>
      </w:r>
      <w:r w:rsidR="0033354C" w:rsidRPr="00DC0AF9">
        <w:rPr>
          <w:rFonts w:ascii="Angsana New" w:hAnsi="Angsana New" w:cs="Angsana New" w:hint="cs"/>
          <w:spacing w:val="-10"/>
          <w:cs/>
        </w:rPr>
        <w:t>หมุนเวียน</w:t>
      </w:r>
      <w:r w:rsidR="00267EA6">
        <w:rPr>
          <w:rFonts w:ascii="Angsana New" w:hAnsi="Angsana New" w:cs="Angsana New" w:hint="cs"/>
          <w:spacing w:val="-10"/>
          <w:cs/>
        </w:rPr>
        <w:t>อื่น</w:t>
      </w:r>
      <w:r w:rsidRPr="00DC0AF9">
        <w:rPr>
          <w:rFonts w:ascii="Angsana New" w:hAnsi="Angsana New" w:cs="Angsana New"/>
          <w:spacing w:val="-10"/>
          <w:cs/>
        </w:rPr>
        <w:t xml:space="preserve"> </w:t>
      </w:r>
      <w:r w:rsidR="008A1128" w:rsidRPr="00DC0AF9">
        <w:rPr>
          <w:rFonts w:ascii="Angsana New" w:hAnsi="Angsana New" w:cs="Angsana New" w:hint="cs"/>
          <w:spacing w:val="-10"/>
          <w:cs/>
        </w:rPr>
        <w:t xml:space="preserve">และหนี้สินตามสัญญาเช่า </w:t>
      </w:r>
      <w:r w:rsidRPr="00DC0AF9">
        <w:rPr>
          <w:rFonts w:ascii="Angsana New" w:hAnsi="Angsana New" w:cs="Angsana New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323440A3" w14:textId="71FEBEE4" w:rsidR="003B7379" w:rsidRPr="00C1256F" w:rsidRDefault="00655518" w:rsidP="004030AD">
      <w:pPr>
        <w:spacing w:after="120"/>
        <w:ind w:left="547"/>
        <w:jc w:val="thaiDistribute"/>
        <w:rPr>
          <w:rFonts w:ascii="Angsana New" w:hAnsi="Angsana New" w:cs="Angsana New"/>
          <w:spacing w:val="-12"/>
        </w:rPr>
      </w:pPr>
      <w:r w:rsidRPr="00C1256F">
        <w:rPr>
          <w:rFonts w:ascii="Angsana New" w:hAnsi="Angsana New" w:cs="Angsana New"/>
          <w:spacing w:val="-12"/>
          <w:cs/>
        </w:rPr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77777777" w:rsidR="00655518" w:rsidRPr="00191294" w:rsidRDefault="00EA4288" w:rsidP="00D34D6A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191294">
        <w:rPr>
          <w:rFonts w:ascii="Angsana New" w:hAnsi="Angsana New" w:cs="Angsana New" w:hint="cs"/>
          <w:b/>
          <w:bCs/>
          <w:sz w:val="20"/>
          <w:szCs w:val="20"/>
          <w:cs/>
          <w:lang w:val="en-US"/>
        </w:rPr>
        <w:t>(</w:t>
      </w:r>
      <w:r w:rsidR="00655518" w:rsidRPr="00191294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191294">
        <w:rPr>
          <w:rFonts w:ascii="Angsana New" w:hAnsi="Angsana New" w:cs="Angsana New"/>
          <w:b/>
          <w:bCs/>
          <w:sz w:val="20"/>
          <w:szCs w:val="20"/>
          <w:lang w:val="en-US"/>
        </w:rPr>
        <w:t xml:space="preserve">: </w:t>
      </w:r>
      <w:r w:rsidR="00655518" w:rsidRPr="00191294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  <w:r w:rsidR="00655518" w:rsidRPr="00191294">
        <w:rPr>
          <w:rFonts w:ascii="Angsana New" w:hAnsi="Angsana New" w:cs="Angsana New"/>
          <w:b/>
          <w:bCs/>
          <w:sz w:val="20"/>
          <w:szCs w:val="20"/>
          <w:lang w:val="en-US"/>
        </w:rPr>
        <w:t>)</w:t>
      </w:r>
    </w:p>
    <w:tbl>
      <w:tblPr>
        <w:tblW w:w="4695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392"/>
        <w:gridCol w:w="969"/>
        <w:gridCol w:w="950"/>
        <w:gridCol w:w="814"/>
        <w:gridCol w:w="2554"/>
        <w:gridCol w:w="1002"/>
      </w:tblGrid>
      <w:tr w:rsidR="00E142AA" w:rsidRPr="00191294" w14:paraId="2B8B1C99" w14:textId="77777777" w:rsidTr="00F4799B">
        <w:tc>
          <w:tcPr>
            <w:tcW w:w="5000" w:type="pct"/>
            <w:gridSpan w:val="6"/>
          </w:tcPr>
          <w:p w14:paraId="3D6A2145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1219D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</w:t>
            </w:r>
            <w:r w:rsidR="001219D9"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142AA" w:rsidRPr="00191294" w14:paraId="241535B0" w14:textId="77777777" w:rsidTr="00F4799B">
        <w:trPr>
          <w:trHeight w:val="1439"/>
        </w:trPr>
        <w:tc>
          <w:tcPr>
            <w:tcW w:w="1378" w:type="pct"/>
            <w:shd w:val="clear" w:color="auto" w:fill="auto"/>
          </w:tcPr>
          <w:p w14:paraId="12D4ECD5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58" w:type="pct"/>
            <w:shd w:val="clear" w:color="auto" w:fill="auto"/>
          </w:tcPr>
          <w:p w14:paraId="0D8E534A" w14:textId="77777777" w:rsidR="00E142AA" w:rsidRPr="00191294" w:rsidRDefault="001429E3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5DAD" w14:textId="77777777" w:rsidR="00433D72" w:rsidRDefault="00433D72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14:paraId="224ACADE" w14:textId="5987ABEF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557566" w14:textId="5D667BD5" w:rsidR="00E142AA" w:rsidRPr="00191294" w:rsidRDefault="00E34EF5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142AA" w:rsidRPr="0019129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4D6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  <w:p w14:paraId="2B85A039" w14:textId="0B484C44" w:rsidR="00E142AA" w:rsidRPr="00191294" w:rsidRDefault="00E34EF5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547" w:type="pct"/>
          </w:tcPr>
          <w:p w14:paraId="40608033" w14:textId="77777777" w:rsidR="00E142AA" w:rsidRPr="00191294" w:rsidRDefault="001429E3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51230808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47F7FD23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174DA416" w:rsidR="00E142AA" w:rsidRPr="00191294" w:rsidRDefault="00E34EF5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142AA"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E34EF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469" w:type="pct"/>
            <w:shd w:val="clear" w:color="auto" w:fill="auto"/>
          </w:tcPr>
          <w:p w14:paraId="7B840D97" w14:textId="77777777" w:rsidR="00E142AA" w:rsidRPr="00191294" w:rsidRDefault="00E142AA" w:rsidP="004030AD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</w:t>
            </w:r>
            <w:r w:rsidR="006733FC" w:rsidRPr="0019129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</w:t>
            </w: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ชั้น</w:t>
            </w:r>
          </w:p>
          <w:p w14:paraId="140A520B" w14:textId="77777777" w:rsidR="00E142AA" w:rsidRPr="00191294" w:rsidRDefault="00E142AA" w:rsidP="004030AD">
            <w:pPr>
              <w:spacing w:line="240" w:lineRule="exact"/>
              <w:ind w:left="-1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71" w:type="pct"/>
            <w:shd w:val="clear" w:color="auto" w:fill="auto"/>
          </w:tcPr>
          <w:p w14:paraId="6AFA30F5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77" w:type="pct"/>
          </w:tcPr>
          <w:p w14:paraId="1B35135A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ข้อมูลที่</w:t>
            </w:r>
          </w:p>
          <w:p w14:paraId="5E343058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</w:t>
            </w:r>
            <w:r w:rsidRPr="00191294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สามารถสังเกตได้</w:t>
            </w:r>
          </w:p>
          <w:p w14:paraId="132F9935" w14:textId="77777777" w:rsidR="00E142AA" w:rsidRPr="00191294" w:rsidRDefault="00E142AA" w:rsidP="004030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ที่มีนัยสำคัญ</w:t>
            </w:r>
          </w:p>
        </w:tc>
      </w:tr>
      <w:tr w:rsidR="00A8559F" w:rsidRPr="00191294" w14:paraId="1B846219" w14:textId="77777777" w:rsidTr="00F4799B">
        <w:tc>
          <w:tcPr>
            <w:tcW w:w="1378" w:type="pct"/>
            <w:shd w:val="clear" w:color="auto" w:fill="auto"/>
          </w:tcPr>
          <w:p w14:paraId="5CB95396" w14:textId="77777777" w:rsidR="00A8559F" w:rsidRDefault="00A8559F" w:rsidP="004030AD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40" w:lineRule="exact"/>
              <w:ind w:left="173" w:right="-58" w:hanging="187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เงินลงทุนในหุ้นสามัญและ</w:t>
            </w:r>
            <w:r w:rsidRPr="00191294">
              <w:rPr>
                <w:rFonts w:ascii="Angsana New" w:hAnsi="Angsana New" w:cs="Angsana New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หุ้นสามัญที่</w:t>
            </w:r>
          </w:p>
          <w:p w14:paraId="4CC8999A" w14:textId="77777777" w:rsidR="00A8559F" w:rsidRPr="00191294" w:rsidRDefault="00A8559F" w:rsidP="004030AD">
            <w:pPr>
              <w:overflowPunct/>
              <w:autoSpaceDE/>
              <w:autoSpaceDN/>
              <w:adjustRightInd/>
              <w:spacing w:line="240" w:lineRule="exact"/>
              <w:ind w:left="173" w:right="-58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58" w:type="pct"/>
            <w:shd w:val="clear" w:color="auto" w:fill="auto"/>
          </w:tcPr>
          <w:p w14:paraId="46B9894E" w14:textId="6BB4C2DB" w:rsidR="00A8559F" w:rsidRPr="00191294" w:rsidRDefault="00E34EF5" w:rsidP="004030AD">
            <w:pPr>
              <w:tabs>
                <w:tab w:val="decimal" w:pos="800"/>
              </w:tabs>
              <w:spacing w:line="24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="00A8559F" w:rsidRPr="00A855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959</w:t>
            </w:r>
            <w:r w:rsidR="00A8559F" w:rsidRPr="00A855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552</w:t>
            </w:r>
          </w:p>
        </w:tc>
        <w:tc>
          <w:tcPr>
            <w:tcW w:w="547" w:type="pct"/>
          </w:tcPr>
          <w:p w14:paraId="56D53F70" w14:textId="3F31B40E" w:rsidR="00A8559F" w:rsidRPr="00465CAE" w:rsidRDefault="00E34EF5" w:rsidP="004030AD">
            <w:pPr>
              <w:tabs>
                <w:tab w:val="decimal" w:pos="800"/>
              </w:tabs>
              <w:spacing w:line="240" w:lineRule="exact"/>
              <w:ind w:right="-3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A8559F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="00A8559F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  <w:tc>
          <w:tcPr>
            <w:tcW w:w="469" w:type="pct"/>
            <w:shd w:val="clear" w:color="auto" w:fill="auto"/>
          </w:tcPr>
          <w:p w14:paraId="4DEF9E2D" w14:textId="0030C7A9" w:rsidR="00A8559F" w:rsidRPr="00191294" w:rsidRDefault="00A8559F" w:rsidP="004030AD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71" w:type="pct"/>
            <w:shd w:val="clear" w:color="auto" w:fill="auto"/>
          </w:tcPr>
          <w:p w14:paraId="7C94132A" w14:textId="77777777" w:rsidR="00A8559F" w:rsidRPr="00191294" w:rsidRDefault="00A8559F" w:rsidP="004030AD">
            <w:pPr>
              <w:spacing w:line="240" w:lineRule="exact"/>
              <w:jc w:val="thaiDistribute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577" w:type="pct"/>
          </w:tcPr>
          <w:p w14:paraId="57B024E6" w14:textId="77777777" w:rsidR="00A8559F" w:rsidRPr="00191294" w:rsidRDefault="00A8559F" w:rsidP="004030AD">
            <w:pPr>
              <w:spacing w:line="240" w:lineRule="exact"/>
              <w:ind w:left="-82" w:right="-8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  <w:tr w:rsidR="00A8559F" w:rsidRPr="00191294" w14:paraId="3D0141D7" w14:textId="77777777" w:rsidTr="00F4799B">
        <w:tc>
          <w:tcPr>
            <w:tcW w:w="1378" w:type="pct"/>
            <w:shd w:val="clear" w:color="auto" w:fill="auto"/>
          </w:tcPr>
          <w:p w14:paraId="40B42B0E" w14:textId="77777777" w:rsidR="00A8559F" w:rsidRPr="00640D4D" w:rsidRDefault="00A8559F" w:rsidP="004030AD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40" w:lineRule="exact"/>
              <w:ind w:left="173" w:right="-58" w:hanging="187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5AE486FC" w14:textId="77777777" w:rsidR="00A8559F" w:rsidRPr="00191294" w:rsidRDefault="00A8559F" w:rsidP="004030AD">
            <w:pPr>
              <w:overflowPunct/>
              <w:autoSpaceDE/>
              <w:autoSpaceDN/>
              <w:adjustRightInd/>
              <w:spacing w:line="240" w:lineRule="exact"/>
              <w:ind w:left="173" w:right="-58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58" w:type="pct"/>
            <w:shd w:val="clear" w:color="auto" w:fill="auto"/>
          </w:tcPr>
          <w:p w14:paraId="0C1B55A8" w14:textId="2B8B10CD" w:rsidR="00A8559F" w:rsidRPr="00191294" w:rsidRDefault="00E34EF5" w:rsidP="004030AD">
            <w:pPr>
              <w:tabs>
                <w:tab w:val="decimal" w:pos="800"/>
              </w:tabs>
              <w:spacing w:line="24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A8559F" w:rsidRPr="00A855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450</w:t>
            </w:r>
            <w:r w:rsidR="00A8559F" w:rsidRPr="00A855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47" w:type="pct"/>
          </w:tcPr>
          <w:p w14:paraId="0FB1B4EC" w14:textId="451E00A1" w:rsidR="00A8559F" w:rsidRPr="00465CAE" w:rsidRDefault="00E34EF5" w:rsidP="004030AD">
            <w:pPr>
              <w:tabs>
                <w:tab w:val="decimal" w:pos="800"/>
              </w:tabs>
              <w:spacing w:line="240" w:lineRule="exact"/>
              <w:ind w:right="-3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A8559F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  <w:r w:rsidR="00A8559F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69" w:type="pct"/>
            <w:shd w:val="clear" w:color="auto" w:fill="auto"/>
          </w:tcPr>
          <w:p w14:paraId="2F767FA0" w14:textId="7B6B9F99" w:rsidR="00A8559F" w:rsidRPr="00191294" w:rsidRDefault="00A8559F" w:rsidP="004030AD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 </w:t>
            </w:r>
            <w:r w:rsidR="00E34EF5"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71" w:type="pct"/>
            <w:shd w:val="clear" w:color="auto" w:fill="auto"/>
          </w:tcPr>
          <w:p w14:paraId="700AF84F" w14:textId="77777777" w:rsidR="00A8559F" w:rsidRPr="00191294" w:rsidRDefault="00A8559F" w:rsidP="004030AD">
            <w:pPr>
              <w:spacing w:line="240" w:lineRule="exact"/>
              <w:jc w:val="thaiDistribute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577" w:type="pct"/>
          </w:tcPr>
          <w:p w14:paraId="6FE4F112" w14:textId="77777777" w:rsidR="00A8559F" w:rsidRPr="00191294" w:rsidRDefault="00A8559F" w:rsidP="004030AD">
            <w:pPr>
              <w:spacing w:line="240" w:lineRule="exact"/>
              <w:ind w:left="-82" w:right="-8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  <w:tr w:rsidR="00A8559F" w:rsidRPr="00191294" w14:paraId="4C0FB2EF" w14:textId="77777777" w:rsidTr="00F4799B">
        <w:tc>
          <w:tcPr>
            <w:tcW w:w="1378" w:type="pct"/>
            <w:shd w:val="clear" w:color="auto" w:fill="auto"/>
          </w:tcPr>
          <w:p w14:paraId="7447AA25" w14:textId="77777777" w:rsidR="00A8559F" w:rsidRPr="00191294" w:rsidRDefault="00A8559F" w:rsidP="004030AD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40" w:lineRule="exact"/>
              <w:ind w:left="173" w:right="-58" w:hanging="187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br/>
              <w:t>เพื่อการลงทุน</w:t>
            </w:r>
            <w:r w:rsidRPr="0019129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ที่ดิน</w:t>
            </w:r>
          </w:p>
        </w:tc>
        <w:tc>
          <w:tcPr>
            <w:tcW w:w="558" w:type="pct"/>
            <w:shd w:val="clear" w:color="auto" w:fill="auto"/>
          </w:tcPr>
          <w:p w14:paraId="7C5753DC" w14:textId="7A6E1E67" w:rsidR="00A8559F" w:rsidRPr="00191294" w:rsidRDefault="00E34EF5" w:rsidP="004030AD">
            <w:pPr>
              <w:tabs>
                <w:tab w:val="decimal" w:pos="800"/>
              </w:tabs>
              <w:spacing w:line="24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8559F" w:rsidRPr="00A855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A8559F" w:rsidRPr="00A855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A8559F" w:rsidRPr="00A855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547" w:type="pct"/>
          </w:tcPr>
          <w:p w14:paraId="3D391A08" w14:textId="7952802B" w:rsidR="00A8559F" w:rsidRPr="00465CAE" w:rsidRDefault="00E34EF5" w:rsidP="004030AD">
            <w:pPr>
              <w:tabs>
                <w:tab w:val="decimal" w:pos="800"/>
              </w:tabs>
              <w:spacing w:line="24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8559F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A8559F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A8559F" w:rsidRPr="00465C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34EF5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469" w:type="pct"/>
            <w:shd w:val="clear" w:color="auto" w:fill="auto"/>
          </w:tcPr>
          <w:p w14:paraId="52A8692A" w14:textId="68FF909F" w:rsidR="00A8559F" w:rsidRPr="00191294" w:rsidRDefault="00A8559F" w:rsidP="004030AD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 </w:t>
            </w:r>
            <w:r w:rsidR="00E34EF5" w:rsidRPr="00E34E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471" w:type="pct"/>
            <w:shd w:val="clear" w:color="auto" w:fill="auto"/>
          </w:tcPr>
          <w:p w14:paraId="21D75C4E" w14:textId="77777777" w:rsidR="00A8559F" w:rsidRPr="00D83FF3" w:rsidRDefault="00A8559F" w:rsidP="004030AD">
            <w:pPr>
              <w:spacing w:line="240" w:lineRule="exact"/>
              <w:jc w:val="thaiDistribute"/>
              <w:rPr>
                <w:rFonts w:ascii="Angsana New" w:hAnsi="Angsana New" w:cs="Angsana New"/>
                <w:spacing w:val="-8"/>
                <w:sz w:val="20"/>
                <w:szCs w:val="20"/>
                <w:lang w:val="en-US"/>
              </w:rPr>
            </w:pPr>
            <w:r w:rsidRPr="00191294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  <w:tc>
          <w:tcPr>
            <w:tcW w:w="577" w:type="pct"/>
          </w:tcPr>
          <w:p w14:paraId="5DFCF354" w14:textId="77777777" w:rsidR="00A8559F" w:rsidRPr="00191294" w:rsidRDefault="00A8559F" w:rsidP="004030AD">
            <w:pPr>
              <w:spacing w:line="240" w:lineRule="exact"/>
              <w:ind w:left="-82" w:right="-8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9129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</w:tbl>
    <w:p w14:paraId="4D744FBD" w14:textId="77777777" w:rsidR="00C76C9C" w:rsidRDefault="00C76C9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3B256C6A" w14:textId="529FF047" w:rsidR="00B74B0D" w:rsidRDefault="00E34EF5" w:rsidP="00D34D6A">
      <w:pPr>
        <w:tabs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lastRenderedPageBreak/>
        <w:t>27</w:t>
      </w:r>
      <w:r w:rsidR="00DE418B" w:rsidRPr="00191294">
        <w:rPr>
          <w:rFonts w:ascii="Angsana New" w:hAnsi="Angsana New" w:cs="Angsana New"/>
          <w:b/>
          <w:bCs/>
          <w:lang w:val="en-US"/>
        </w:rPr>
        <w:t>.</w:t>
      </w:r>
      <w:r w:rsidR="00433351" w:rsidRPr="00191294">
        <w:rPr>
          <w:rFonts w:ascii="Angsana New" w:hAnsi="Angsana New" w:cs="Angsana New"/>
          <w:lang w:eastAsia="x-none"/>
        </w:rPr>
        <w:tab/>
      </w:r>
      <w:r w:rsidR="00530FB1" w:rsidRPr="0019129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14:paraId="25BCFA39" w14:textId="08ED15BF" w:rsidR="001219D9" w:rsidRDefault="00E34EF5" w:rsidP="004030AD">
      <w:pPr>
        <w:spacing w:after="240"/>
        <w:ind w:left="144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E34EF5">
        <w:rPr>
          <w:rStyle w:val="PageNumber"/>
          <w:rFonts w:ascii="Angsana New" w:hAnsi="Angsana New" w:cs="Angsana New"/>
          <w:lang w:val="en-US"/>
        </w:rPr>
        <w:t>27</w:t>
      </w:r>
      <w:r w:rsidR="00384FFA">
        <w:rPr>
          <w:rStyle w:val="PageNumber"/>
          <w:rFonts w:ascii="Angsana New" w:hAnsi="Angsana New" w:cs="Angsana New"/>
          <w:lang w:val="en-US"/>
        </w:rPr>
        <w:t>.</w:t>
      </w:r>
      <w:r w:rsidRPr="00E34EF5">
        <w:rPr>
          <w:rStyle w:val="PageNumber"/>
          <w:rFonts w:ascii="Angsana New" w:hAnsi="Angsana New" w:cs="Angsana New"/>
          <w:lang w:val="en-US"/>
        </w:rPr>
        <w:t>1</w:t>
      </w:r>
      <w:r w:rsidR="00384FFA">
        <w:rPr>
          <w:rStyle w:val="PageNumber"/>
          <w:rFonts w:ascii="Angsana New" w:hAnsi="Angsana New" w:cs="Angsana New"/>
          <w:lang w:val="en-US"/>
        </w:rPr>
        <w:tab/>
      </w:r>
      <w:r w:rsidR="001219D9" w:rsidRPr="00DF0112">
        <w:rPr>
          <w:rStyle w:val="PageNumber"/>
          <w:rFonts w:ascii="Angsana New" w:hAnsi="Angsana New" w:cs="Angsana New"/>
          <w:cs/>
          <w:lang w:val="en-US"/>
        </w:rPr>
        <w:t xml:space="preserve">เมื่อวันที่ </w:t>
      </w:r>
      <w:r w:rsidRPr="00E34EF5">
        <w:rPr>
          <w:rStyle w:val="PageNumber"/>
          <w:rFonts w:ascii="Angsana New" w:hAnsi="Angsana New" w:cs="Angsana New"/>
          <w:lang w:val="en-US"/>
        </w:rPr>
        <w:t>24</w:t>
      </w:r>
      <w:r w:rsidR="001219D9" w:rsidRPr="00DF0112">
        <w:rPr>
          <w:rStyle w:val="PageNumber"/>
          <w:rFonts w:ascii="Angsana New" w:hAnsi="Angsana New" w:cs="Angsana New"/>
          <w:lang w:val="en-US"/>
        </w:rPr>
        <w:t xml:space="preserve"> </w:t>
      </w:r>
      <w:r w:rsidR="001219D9" w:rsidRPr="00DF0112">
        <w:rPr>
          <w:rStyle w:val="PageNumber"/>
          <w:rFonts w:ascii="Angsana New" w:hAnsi="Angsana New" w:cs="Angsana New"/>
          <w:cs/>
          <w:lang w:val="en-US"/>
        </w:rPr>
        <w:t xml:space="preserve">เมษายน </w:t>
      </w:r>
      <w:r w:rsidRPr="00E34EF5">
        <w:rPr>
          <w:rStyle w:val="PageNumber"/>
          <w:rFonts w:ascii="Angsana New" w:hAnsi="Angsana New" w:cs="Angsana New"/>
          <w:lang w:val="en-US"/>
        </w:rPr>
        <w:t>2567</w:t>
      </w:r>
      <w:r w:rsidR="001219D9" w:rsidRPr="00DF0112">
        <w:rPr>
          <w:rStyle w:val="PageNumber"/>
          <w:rFonts w:ascii="Angsana New" w:hAnsi="Angsana New" w:cs="Angsana New"/>
          <w:lang w:val="en-US"/>
        </w:rPr>
        <w:t xml:space="preserve"> </w:t>
      </w:r>
      <w:r w:rsidR="001219D9" w:rsidRPr="00DF0112">
        <w:rPr>
          <w:rStyle w:val="PageNumber"/>
          <w:rFonts w:ascii="Angsana New" w:hAnsi="Angsana New" w:cs="Angsana New"/>
          <w:cs/>
          <w:lang w:val="en-US"/>
        </w:rPr>
        <w:t>ที่ประชุมสามัญผู้ถือหุ้น</w:t>
      </w:r>
      <w:r w:rsidR="001219D9" w:rsidRPr="00DF0112">
        <w:rPr>
          <w:rStyle w:val="PageNumber"/>
          <w:rFonts w:ascii="Angsana New" w:hAnsi="Angsana New" w:cs="Angsana New" w:hint="cs"/>
          <w:cs/>
          <w:lang w:val="en-US"/>
        </w:rPr>
        <w:t xml:space="preserve">ประจำปี </w:t>
      </w:r>
      <w:r w:rsidRPr="00E34EF5">
        <w:rPr>
          <w:rStyle w:val="PageNumber"/>
          <w:rFonts w:ascii="Angsana New" w:hAnsi="Angsana New" w:cs="Angsana New"/>
          <w:lang w:val="en-US"/>
        </w:rPr>
        <w:t>2567</w:t>
      </w:r>
      <w:r w:rsidR="001219D9" w:rsidRPr="00DF0112">
        <w:rPr>
          <w:rStyle w:val="PageNumber"/>
          <w:rFonts w:ascii="Angsana New" w:hAnsi="Angsana New" w:cs="Angsana New" w:hint="cs"/>
          <w:cs/>
          <w:lang w:val="en-US"/>
        </w:rPr>
        <w:t xml:space="preserve"> </w:t>
      </w:r>
      <w:r w:rsidR="001219D9" w:rsidRPr="00DF0112">
        <w:rPr>
          <w:rStyle w:val="PageNumber"/>
          <w:rFonts w:ascii="Angsana New" w:hAnsi="Angsana New" w:cs="Angsana New"/>
          <w:cs/>
          <w:lang w:val="en-US"/>
        </w:rPr>
        <w:t>ของบริษัทมีมติเกี่ยวกับทุนที่สำคั</w:t>
      </w:r>
      <w:r w:rsidR="001219D9" w:rsidRPr="00DF0112">
        <w:rPr>
          <w:rStyle w:val="PageNumber"/>
          <w:rFonts w:ascii="Angsana New" w:hAnsi="Angsana New" w:cs="Angsana New" w:hint="cs"/>
          <w:cs/>
          <w:lang w:val="en-US"/>
        </w:rPr>
        <w:t>ญโดย</w:t>
      </w:r>
      <w:r w:rsidR="001219D9" w:rsidRPr="00DF0112">
        <w:rPr>
          <w:rFonts w:ascii="Angsana New" w:hAnsi="Angsana New" w:cs="Angsana New"/>
          <w:cs/>
          <w:lang w:val="en-US"/>
        </w:rPr>
        <w:t xml:space="preserve">อนุมัติการลดทุนจดทะเบียนของบริษัท จำนวน </w:t>
      </w:r>
      <w:r w:rsidRPr="00E34EF5">
        <w:rPr>
          <w:rFonts w:ascii="Angsana New" w:hAnsi="Angsana New" w:cs="Angsana New"/>
          <w:lang w:val="en-US"/>
        </w:rPr>
        <w:t>1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032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825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543</w:t>
      </w:r>
      <w:r w:rsidR="003127B7" w:rsidRPr="003127B7">
        <w:rPr>
          <w:rFonts w:ascii="Angsana New" w:hAnsi="Angsana New" w:cs="Angsana New"/>
          <w:cs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08</w:t>
      </w:r>
      <w:r w:rsidR="003127B7">
        <w:rPr>
          <w:rFonts w:ascii="Angsana New" w:hAnsi="Angsana New" w:cs="Angsana New"/>
          <w:lang w:val="en-US"/>
        </w:rPr>
        <w:t xml:space="preserve"> </w:t>
      </w:r>
      <w:r w:rsidR="001219D9" w:rsidRPr="00DF0112">
        <w:rPr>
          <w:rFonts w:ascii="Angsana New" w:hAnsi="Angsana New" w:cs="Angsana New"/>
          <w:lang w:val="en-US"/>
        </w:rPr>
        <w:t xml:space="preserve"> </w:t>
      </w:r>
      <w:r w:rsidR="001219D9" w:rsidRPr="00DF0112">
        <w:rPr>
          <w:rFonts w:ascii="Angsana New" w:hAnsi="Angsana New" w:cs="Angsana New" w:hint="cs"/>
          <w:cs/>
          <w:lang w:val="en-US"/>
        </w:rPr>
        <w:t xml:space="preserve">บาท จากทุนจดทะเบียนเดิมจำนวน </w:t>
      </w:r>
      <w:r w:rsidRPr="00E34EF5">
        <w:rPr>
          <w:rFonts w:ascii="Angsana New" w:hAnsi="Angsana New" w:cs="Angsana New"/>
          <w:lang w:val="en-US"/>
        </w:rPr>
        <w:t>6</w:t>
      </w:r>
      <w:r w:rsidR="003127B7" w:rsidRPr="00DF0112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075</w:t>
      </w:r>
      <w:r w:rsidR="003127B7" w:rsidRPr="00DF0112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164</w:t>
      </w:r>
      <w:r w:rsidR="003127B7" w:rsidRPr="00DF0112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263</w:t>
      </w:r>
      <w:r w:rsidR="003127B7" w:rsidRPr="00DF0112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58</w:t>
      </w:r>
      <w:r w:rsidR="003127B7">
        <w:rPr>
          <w:rFonts w:ascii="Angsana New" w:hAnsi="Angsana New" w:cs="Angsana New"/>
          <w:lang w:val="en-US"/>
        </w:rPr>
        <w:t xml:space="preserve"> </w:t>
      </w:r>
      <w:r w:rsidR="001219D9" w:rsidRPr="00DF0112">
        <w:rPr>
          <w:rFonts w:ascii="Angsana New" w:hAnsi="Angsana New" w:cs="Angsana New" w:hint="cs"/>
          <w:cs/>
          <w:lang w:val="en-US"/>
        </w:rPr>
        <w:t xml:space="preserve">บาท เป็นทุนจดทะเบียนจำนวน </w:t>
      </w:r>
      <w:r w:rsidR="001219D9" w:rsidRPr="00DF0112">
        <w:rPr>
          <w:rFonts w:ascii="Angsana New" w:hAnsi="Angsana New" w:cs="Angsana New"/>
          <w:lang w:val="en-US"/>
        </w:rPr>
        <w:t xml:space="preserve"> </w:t>
      </w:r>
      <w:r w:rsidRPr="00E34EF5">
        <w:rPr>
          <w:rFonts w:ascii="Angsana New" w:hAnsi="Angsana New" w:cs="Angsana New"/>
          <w:lang w:val="en-US"/>
        </w:rPr>
        <w:t>5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042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338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720</w:t>
      </w:r>
      <w:r w:rsidR="003127B7" w:rsidRPr="003127B7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50</w:t>
      </w:r>
      <w:r w:rsidR="003127B7">
        <w:rPr>
          <w:rFonts w:ascii="Angsana New" w:hAnsi="Angsana New" w:cs="Angsana New"/>
          <w:lang w:val="en-US"/>
        </w:rPr>
        <w:t xml:space="preserve"> </w:t>
      </w:r>
      <w:r w:rsidR="001219D9" w:rsidRPr="00DF0112">
        <w:rPr>
          <w:rFonts w:ascii="Angsana New" w:hAnsi="Angsana New" w:cs="Angsana New" w:hint="cs"/>
          <w:cs/>
          <w:lang w:val="en-US"/>
        </w:rPr>
        <w:t xml:space="preserve">บาท โดยการตัดหุ้นสามัญจดทะเบียนที่ยังไม่ได้ออกจำหน่าย จำนวน </w:t>
      </w:r>
      <w:r w:rsidRPr="00E34EF5">
        <w:rPr>
          <w:rFonts w:ascii="Angsana New" w:hAnsi="Angsana New" w:cs="Angsana New"/>
          <w:lang w:val="en-US"/>
        </w:rPr>
        <w:t>1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693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156</w:t>
      </w:r>
      <w:r w:rsidR="003127B7" w:rsidRPr="003127B7">
        <w:rPr>
          <w:rFonts w:ascii="Angsana New" w:hAnsi="Angsana New" w:cs="Angsana New"/>
          <w:lang w:val="en-US"/>
        </w:rPr>
        <w:t>,</w:t>
      </w:r>
      <w:r w:rsidRPr="00E34EF5">
        <w:rPr>
          <w:rFonts w:ascii="Angsana New" w:hAnsi="Angsana New" w:cs="Angsana New"/>
          <w:lang w:val="en-US"/>
        </w:rPr>
        <w:t>628</w:t>
      </w:r>
      <w:r w:rsidR="003127B7">
        <w:rPr>
          <w:rFonts w:ascii="Angsana New" w:hAnsi="Angsana New" w:cs="Angsana New"/>
          <w:lang w:val="en-US"/>
        </w:rPr>
        <w:t xml:space="preserve"> </w:t>
      </w:r>
      <w:r w:rsidR="001219D9" w:rsidRPr="00DF0112">
        <w:rPr>
          <w:rFonts w:ascii="Angsana New" w:hAnsi="Angsana New" w:cs="Angsana New" w:hint="cs"/>
          <w:cs/>
          <w:lang w:val="en-US"/>
        </w:rPr>
        <w:t xml:space="preserve">หุ้น มูลค่าที่ตราไว้หุ้นละ </w:t>
      </w:r>
      <w:r w:rsidRPr="00E34EF5">
        <w:rPr>
          <w:rFonts w:ascii="Angsana New" w:hAnsi="Angsana New" w:cs="Angsana New"/>
          <w:lang w:val="en-US"/>
        </w:rPr>
        <w:t>0</w:t>
      </w:r>
      <w:r w:rsidR="001219D9" w:rsidRPr="00DF0112">
        <w:rPr>
          <w:rFonts w:ascii="Angsana New" w:hAnsi="Angsana New" w:cs="Angsana New"/>
          <w:lang w:val="en-US"/>
        </w:rPr>
        <w:t>.</w:t>
      </w:r>
      <w:r w:rsidRPr="00E34EF5">
        <w:rPr>
          <w:rFonts w:ascii="Angsana New" w:hAnsi="Angsana New" w:cs="Angsana New"/>
          <w:lang w:val="en-US"/>
        </w:rPr>
        <w:t>61</w:t>
      </w:r>
      <w:r w:rsidR="001219D9" w:rsidRPr="00DF0112">
        <w:rPr>
          <w:rFonts w:ascii="Angsana New" w:hAnsi="Angsana New" w:cs="Angsana New"/>
          <w:lang w:val="en-US"/>
        </w:rPr>
        <w:t xml:space="preserve"> </w:t>
      </w:r>
      <w:r w:rsidR="003127B7">
        <w:rPr>
          <w:rFonts w:ascii="Angsana New" w:hAnsi="Angsana New" w:cs="Angsana New" w:hint="cs"/>
          <w:cs/>
          <w:lang w:val="en-US"/>
        </w:rPr>
        <w:t>บาท</w:t>
      </w:r>
      <w:r w:rsidR="001219D9" w:rsidRPr="00DF0112">
        <w:rPr>
          <w:rFonts w:ascii="Angsana New" w:hAnsi="Angsana New" w:cs="Angsana New" w:hint="cs"/>
          <w:cs/>
          <w:lang w:val="en-US"/>
        </w:rPr>
        <w:t xml:space="preserve"> และอนุมัติการแก้ไขเพิ่มเติมหนังสือบริคณห์สนธิของบริษัท ข้อ </w:t>
      </w:r>
      <w:r w:rsidRPr="00E34EF5">
        <w:rPr>
          <w:rFonts w:ascii="Angsana New" w:hAnsi="Angsana New" w:cs="Angsana New"/>
          <w:lang w:val="en-US"/>
        </w:rPr>
        <w:t>4</w:t>
      </w:r>
      <w:r w:rsidR="001219D9" w:rsidRPr="00DF0112">
        <w:rPr>
          <w:rFonts w:ascii="Angsana New" w:hAnsi="Angsana New" w:cs="Angsana New" w:hint="cs"/>
          <w:cs/>
          <w:lang w:val="en-US"/>
        </w:rPr>
        <w:t xml:space="preserve"> เพื่อให้สอดคล้องกับการลดทุนจดทะเบียนของบริษัท</w:t>
      </w:r>
      <w:r w:rsidR="001219D9" w:rsidRPr="00DF0112">
        <w:rPr>
          <w:rFonts w:ascii="Angsana New" w:hAnsi="Angsana New" w:cs="Angsana New"/>
          <w:lang w:val="en-US"/>
        </w:rPr>
        <w:t xml:space="preserve"> </w:t>
      </w:r>
      <w:r w:rsidR="001219D9" w:rsidRPr="00DF0112">
        <w:rPr>
          <w:rFonts w:ascii="Angsana New" w:hAnsi="Angsana New" w:cs="Angsana New" w:hint="cs"/>
          <w:snapToGrid w:val="0"/>
          <w:cs/>
          <w:lang w:val="en-US"/>
        </w:rPr>
        <w:t>ปัจจุบัน</w:t>
      </w:r>
      <w:r w:rsidR="001219D9" w:rsidRPr="00DF0112">
        <w:rPr>
          <w:rFonts w:ascii="Angsana New" w:hAnsi="Angsana New" w:cs="Angsana New"/>
          <w:snapToGrid w:val="0"/>
          <w:cs/>
          <w:lang w:val="en-US"/>
        </w:rPr>
        <w:t>บริษัท</w:t>
      </w:r>
      <w:r w:rsidR="001219D9" w:rsidRPr="00DF0112">
        <w:rPr>
          <w:rFonts w:ascii="Angsana New" w:hAnsi="Angsana New" w:cs="Angsana New" w:hint="cs"/>
          <w:snapToGrid w:val="0"/>
          <w:cs/>
          <w:lang w:val="en-US"/>
        </w:rPr>
        <w:t>อยู่ระหว่าง</w:t>
      </w:r>
      <w:r w:rsidR="001219D9" w:rsidRPr="00DF0112">
        <w:rPr>
          <w:rFonts w:ascii="Angsana New" w:hAnsi="Angsana New" w:cs="Angsana New"/>
          <w:snapToGrid w:val="0"/>
          <w:cs/>
          <w:lang w:val="en-US"/>
        </w:rPr>
        <w:t>ดำเนินการจดทะเบียนลดทุน และแก้</w:t>
      </w:r>
      <w:r w:rsidR="001219D9" w:rsidRPr="00DF0112">
        <w:rPr>
          <w:rFonts w:ascii="Angsana New" w:hAnsi="Angsana New" w:cs="Angsana New"/>
          <w:snapToGrid w:val="0"/>
          <w:spacing w:val="-6"/>
          <w:cs/>
          <w:lang w:val="en-US"/>
        </w:rPr>
        <w:t>ไขเพิ่มเติมหนังสือบริคณห์สนธิ</w:t>
      </w:r>
      <w:r w:rsidR="00DB3440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1219D9" w:rsidRPr="00DF0112">
        <w:rPr>
          <w:rFonts w:ascii="Angsana New" w:hAnsi="Angsana New" w:cs="Angsana New"/>
          <w:snapToGrid w:val="0"/>
          <w:spacing w:val="-6"/>
          <w:cs/>
          <w:lang w:val="en-US"/>
        </w:rPr>
        <w:t xml:space="preserve">ข้อ </w:t>
      </w:r>
      <w:r w:rsidRPr="00E34EF5">
        <w:rPr>
          <w:rFonts w:ascii="Angsana New" w:hAnsi="Angsana New" w:cs="Angsana New"/>
          <w:snapToGrid w:val="0"/>
          <w:spacing w:val="-6"/>
          <w:lang w:val="en-US"/>
        </w:rPr>
        <w:t>4</w:t>
      </w:r>
      <w:r w:rsidR="001219D9" w:rsidRPr="00DF0112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1219D9" w:rsidRPr="00DF0112">
        <w:rPr>
          <w:rFonts w:ascii="Angsana New" w:hAnsi="Angsana New" w:cs="Angsana New"/>
          <w:snapToGrid w:val="0"/>
          <w:spacing w:val="-6"/>
          <w:cs/>
          <w:lang w:val="en-US"/>
        </w:rPr>
        <w:t>กับกรมพัฒนาธุรกิจการค้า กระทรวงพาณิชย์</w:t>
      </w:r>
      <w:r w:rsidR="001219D9" w:rsidRPr="00DF0112">
        <w:rPr>
          <w:rFonts w:ascii="Angsana New" w:hAnsi="Angsana New" w:cs="Angsana New"/>
          <w:snapToGrid w:val="0"/>
          <w:cs/>
          <w:lang w:val="en-US"/>
        </w:rPr>
        <w:t xml:space="preserve"> ตามมติดังกล่าว</w:t>
      </w:r>
    </w:p>
    <w:p w14:paraId="5917415F" w14:textId="0C7C22EA" w:rsidR="00384FFA" w:rsidRPr="00DF0112" w:rsidRDefault="00E34EF5" w:rsidP="00BD59A3">
      <w:pPr>
        <w:ind w:left="1437" w:hanging="890"/>
        <w:jc w:val="thaiDistribute"/>
        <w:rPr>
          <w:rFonts w:ascii="Angsana New" w:hAnsi="Angsana New" w:cs="Angsana New"/>
          <w:b/>
          <w:bCs/>
          <w:lang w:val="en-US"/>
        </w:rPr>
      </w:pP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27</w:t>
      </w:r>
      <w:r w:rsidR="00384FFA" w:rsidRPr="00BD59A3">
        <w:rPr>
          <w:rFonts w:ascii="Angsana New" w:hAnsi="Angsana New" w:cs="Angsana New"/>
          <w:snapToGrid w:val="0"/>
          <w:color w:val="000000"/>
          <w:spacing w:val="-4"/>
          <w:lang w:val="en-US"/>
        </w:rPr>
        <w:t>.</w:t>
      </w: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2</w:t>
      </w:r>
      <w:r w:rsidR="00384FFA" w:rsidRPr="00BD59A3">
        <w:rPr>
          <w:rFonts w:ascii="Angsana New" w:hAnsi="Angsana New" w:cs="Angsana New"/>
          <w:snapToGrid w:val="0"/>
          <w:color w:val="000000"/>
          <w:spacing w:val="-4"/>
          <w:lang w:val="en-US"/>
        </w:rPr>
        <w:tab/>
      </w:r>
      <w:r w:rsidR="00BD59A3" w:rsidRPr="00BD59A3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เมื่อวันที่ </w:t>
      </w:r>
      <w:r w:rsidRPr="00E34EF5">
        <w:rPr>
          <w:rStyle w:val="PageNumber"/>
          <w:rFonts w:ascii="Angsana New" w:hAnsi="Angsana New" w:cs="Angsana New"/>
          <w:lang w:val="en-US"/>
        </w:rPr>
        <w:t>10</w:t>
      </w:r>
      <w:r w:rsidR="00BD59A3" w:rsidRPr="00BD59A3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พฤษภาคม </w:t>
      </w:r>
      <w:r w:rsidRPr="00E34EF5">
        <w:rPr>
          <w:rStyle w:val="PageNumber"/>
          <w:rFonts w:ascii="Angsana New" w:hAnsi="Angsana New" w:cs="Angsana New"/>
          <w:lang w:val="en-US"/>
        </w:rPr>
        <w:t>2567</w:t>
      </w:r>
      <w:r w:rsidR="00BD59A3" w:rsidRPr="00BD59A3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ที่ประชุมคณะกรรมการบริษัท ครั้งที่ </w:t>
      </w: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3</w:t>
      </w:r>
      <w:r w:rsidR="00DB3440">
        <w:rPr>
          <w:rFonts w:ascii="Angsana New" w:hAnsi="Angsana New" w:cs="Angsana New"/>
          <w:snapToGrid w:val="0"/>
          <w:color w:val="000000"/>
          <w:spacing w:val="-4"/>
          <w:lang w:val="en-US"/>
        </w:rPr>
        <w:t>/</w:t>
      </w: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2567</w:t>
      </w:r>
      <w:r w:rsidR="00BD59A3" w:rsidRPr="00BD59A3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ของบริษัทอนุมัติให้เลิกกิจการบริษัท ซีจียูเค </w:t>
      </w:r>
      <w:r w:rsidRPr="00E34EF5">
        <w:rPr>
          <w:rFonts w:ascii="Angsana New" w:hAnsi="Angsana New" w:cs="Angsana New"/>
          <w:snapToGrid w:val="0"/>
          <w:color w:val="000000"/>
          <w:spacing w:val="-4"/>
          <w:lang w:val="en-US"/>
        </w:rPr>
        <w:t>1</w:t>
      </w:r>
      <w:r w:rsidR="00BD59A3" w:rsidRPr="00BD59A3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จำกัด</w:t>
      </w:r>
      <w:r w:rsidR="00DB3440">
        <w:rPr>
          <w:rFonts w:ascii="Angsana New" w:hAnsi="Angsana New" w:cs="Angsana New"/>
          <w:snapToGrid w:val="0"/>
          <w:color w:val="000000"/>
          <w:spacing w:val="-4"/>
          <w:lang w:val="en-US"/>
        </w:rPr>
        <w:t xml:space="preserve"> </w:t>
      </w:r>
      <w:r w:rsidR="00BD59A3" w:rsidRPr="00BD59A3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(บริษัทย่อยทางอ้อม)</w:t>
      </w:r>
    </w:p>
    <w:p w14:paraId="5DD81CC5" w14:textId="2E6D0D21" w:rsidR="006D067C" w:rsidRPr="00191294" w:rsidRDefault="00E34EF5" w:rsidP="006D067C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cs/>
          <w:lang w:val="en-US"/>
        </w:rPr>
      </w:pPr>
      <w:r w:rsidRPr="00E34EF5">
        <w:rPr>
          <w:rFonts w:ascii="Angsana New" w:hAnsi="Angsana New" w:cs="Angsana New"/>
          <w:b/>
          <w:bCs/>
          <w:lang w:val="en-US"/>
        </w:rPr>
        <w:t>28</w:t>
      </w:r>
      <w:r w:rsidR="006D067C" w:rsidRPr="00191294">
        <w:rPr>
          <w:rFonts w:ascii="Angsana New" w:hAnsi="Angsana New" w:cs="Angsana New"/>
          <w:b/>
          <w:bCs/>
          <w:lang w:val="en-US"/>
        </w:rPr>
        <w:t>.</w:t>
      </w:r>
      <w:r w:rsidR="006D067C" w:rsidRPr="00191294">
        <w:rPr>
          <w:rFonts w:ascii="Angsana New" w:hAnsi="Angsana New" w:cs="Angsana New"/>
          <w:b/>
          <w:bCs/>
          <w:lang w:val="en-US"/>
        </w:rPr>
        <w:tab/>
      </w:r>
      <w:r w:rsidR="006D067C" w:rsidRPr="00191294">
        <w:rPr>
          <w:rFonts w:ascii="Angsana New" w:hAnsi="Angsana New" w:cs="Angsana New"/>
          <w:b/>
          <w:bCs/>
          <w:cs/>
          <w:lang w:val="en-US"/>
        </w:rPr>
        <w:t>การอนุมัติงบการเงินระหว่า</w:t>
      </w:r>
      <w:r w:rsidR="006D067C" w:rsidRPr="00191294">
        <w:rPr>
          <w:rFonts w:ascii="Angsana New" w:hAnsi="Angsana New" w:cs="Angsana New" w:hint="cs"/>
          <w:b/>
          <w:bCs/>
          <w:cs/>
          <w:lang w:val="en-US"/>
        </w:rPr>
        <w:t>งกาล</w:t>
      </w:r>
    </w:p>
    <w:p w14:paraId="46D49705" w14:textId="6410E1FC" w:rsidR="006D067C" w:rsidRPr="00A86372" w:rsidRDefault="006D067C" w:rsidP="00CC7C3B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bookmarkStart w:id="18" w:name="_Hlk150193019"/>
      <w:r w:rsidRPr="00191294">
        <w:rPr>
          <w:rFonts w:ascii="Angsana New" w:hAnsi="Angsana New" w:cs="Angsana New"/>
          <w:cs/>
        </w:rPr>
        <w:t>งบการเงินระหว่างกาลนี้ได้รับ</w:t>
      </w:r>
      <w:r w:rsidR="003157F1">
        <w:rPr>
          <w:rFonts w:ascii="Angsana New" w:hAnsi="Angsana New" w:cs="Angsana New" w:hint="cs"/>
          <w:cs/>
        </w:rPr>
        <w:t>การ</w:t>
      </w:r>
      <w:r w:rsidRPr="00191294">
        <w:rPr>
          <w:rFonts w:ascii="Angsana New" w:hAnsi="Angsana New" w:cs="Angsana New"/>
          <w:cs/>
        </w:rPr>
        <w:t xml:space="preserve">อนุมัติให้ออกงบการเงินโดยคณะกรรมการของบริษัท เมื่อวันที่ </w:t>
      </w:r>
      <w:r w:rsidRPr="00191294">
        <w:rPr>
          <w:rFonts w:ascii="Angsana New" w:hAnsi="Angsana New" w:cs="Angsana New" w:hint="cs"/>
          <w:cs/>
        </w:rPr>
        <w:t xml:space="preserve">                           </w:t>
      </w:r>
      <w:r w:rsidR="00C26AD2" w:rsidRPr="00191294">
        <w:rPr>
          <w:rFonts w:ascii="Angsana New" w:hAnsi="Angsana New" w:cs="Angsana New" w:hint="cs"/>
          <w:cs/>
          <w:lang w:val="en-US"/>
        </w:rPr>
        <w:t xml:space="preserve"> </w:t>
      </w:r>
      <w:r w:rsidR="00E34EF5" w:rsidRPr="00E34EF5">
        <w:rPr>
          <w:rFonts w:ascii="Angsana New" w:hAnsi="Angsana New" w:cs="Angsana New"/>
          <w:lang w:val="en-US"/>
        </w:rPr>
        <w:t>10</w:t>
      </w:r>
      <w:r w:rsidR="00F51CD9">
        <w:rPr>
          <w:rFonts w:ascii="Angsana New" w:hAnsi="Angsana New" w:cs="Angsana New"/>
          <w:lang w:val="en-US"/>
        </w:rPr>
        <w:t xml:space="preserve"> </w:t>
      </w:r>
      <w:r w:rsidR="00F51CD9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E34EF5" w:rsidRPr="00E34EF5">
        <w:rPr>
          <w:rFonts w:ascii="Angsana New" w:hAnsi="Angsana New" w:cs="Angsana New"/>
          <w:lang w:val="en-US"/>
        </w:rPr>
        <w:t>256</w:t>
      </w:r>
      <w:bookmarkEnd w:id="18"/>
      <w:r w:rsidR="00E34EF5" w:rsidRPr="00E34EF5">
        <w:rPr>
          <w:rFonts w:ascii="Angsana New" w:hAnsi="Angsana New" w:cs="Angsana New"/>
          <w:lang w:val="en-US"/>
        </w:rPr>
        <w:t>7</w:t>
      </w:r>
    </w:p>
    <w:sectPr w:rsidR="006D067C" w:rsidRPr="00A86372" w:rsidSect="00C87730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35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BA1EF" w14:textId="77777777" w:rsidR="00143111" w:rsidRDefault="00143111">
      <w:pPr>
        <w:rPr>
          <w:rFonts w:cs="Symbol"/>
          <w:cs/>
        </w:rPr>
      </w:pPr>
      <w:r>
        <w:separator/>
      </w:r>
    </w:p>
  </w:endnote>
  <w:endnote w:type="continuationSeparator" w:id="0">
    <w:p w14:paraId="4F47B9AE" w14:textId="77777777" w:rsidR="00143111" w:rsidRDefault="00143111">
      <w:pPr>
        <w:rPr>
          <w:rFonts w:cs="Symbol"/>
          <w:cs/>
        </w:rPr>
      </w:pPr>
      <w:r>
        <w:continuationSeparator/>
      </w:r>
    </w:p>
  </w:endnote>
  <w:endnote w:type="continuationNotice" w:id="1">
    <w:p w14:paraId="7865FF7B" w14:textId="77777777" w:rsidR="00143111" w:rsidRDefault="001431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74A" w14:textId="697B3116" w:rsidR="001F75FF" w:rsidRDefault="001F75FF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="008F0529" w:rsidRPr="008F0529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1F75FF" w:rsidRDefault="001F75FF">
    <w:pPr>
      <w:pStyle w:val="Footer"/>
      <w:ind w:right="360"/>
      <w:rPr>
        <w:rFonts w:cs="Symbol"/>
        <w:szCs w:val="32"/>
        <w:cs/>
      </w:rPr>
    </w:pPr>
  </w:p>
  <w:p w14:paraId="5EDA1A95" w14:textId="77777777" w:rsidR="001F75FF" w:rsidRDefault="001F75FF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4AC0" w14:textId="7F872B8B" w:rsidR="001F75FF" w:rsidRPr="00AD43C6" w:rsidRDefault="001F75FF" w:rsidP="00AD43C6">
    <w:pPr>
      <w:pStyle w:val="Footer"/>
      <w:jc w:val="right"/>
      <w:rPr>
        <w:rFonts w:ascii="Times New Roman" w:hAnsi="Times New Roman" w:cs="Angsana New"/>
        <w:noProof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FAE6" w14:textId="1C313003" w:rsidR="001F75FF" w:rsidRPr="00AD43C6" w:rsidRDefault="001F75FF" w:rsidP="00AD43C6">
    <w:pPr>
      <w:pStyle w:val="Footer"/>
      <w:jc w:val="right"/>
      <w:rPr>
        <w:rFonts w:ascii="Times New Roman" w:hAnsi="Times New Roman" w:cs="Angsana New"/>
        <w:noProof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504A" w14:textId="77777777" w:rsidR="001F75FF" w:rsidRDefault="001F75FF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1F75FF" w:rsidRDefault="001F75FF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2FB8" w14:textId="691E915E" w:rsidR="001F75FF" w:rsidRPr="004030AD" w:rsidRDefault="001F75FF" w:rsidP="00E94078">
    <w:pPr>
      <w:pStyle w:val="Footer"/>
      <w:jc w:val="right"/>
      <w:rPr>
        <w:rFonts w:ascii="Times New Roman" w:hAnsi="Times New Roman" w:cstheme="minorBidi"/>
        <w:sz w:val="20"/>
        <w:szCs w:val="20"/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FE20" w14:textId="7179B7B5" w:rsidR="001F75FF" w:rsidRPr="00221254" w:rsidRDefault="001F75FF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E72B9A">
      <w:rPr>
        <w:rFonts w:ascii="BrowalliaUPC" w:hAnsi="BrowalliaUPC"/>
        <w:noProof/>
        <w:szCs w:val="32"/>
      </w:rPr>
      <w:t>CGD</w:t>
    </w:r>
    <w:r w:rsidR="00E72B9A">
      <w:rPr>
        <w:rFonts w:ascii="BrowalliaUPC" w:hAnsi="BrowalliaUPC"/>
        <w:noProof/>
        <w:szCs w:val="32"/>
        <w:cs/>
      </w:rPr>
      <w:t>67</w:t>
    </w:r>
    <w:r w:rsidR="00E72B9A">
      <w:rPr>
        <w:rFonts w:ascii="BrowalliaUPC" w:hAnsi="BrowalliaUPC"/>
        <w:noProof/>
        <w:szCs w:val="32"/>
      </w:rPr>
      <w:t>Q</w:t>
    </w:r>
    <w:r w:rsidR="00E72B9A">
      <w:rPr>
        <w:rFonts w:ascii="BrowalliaUPC" w:hAnsi="BrowalliaUPC"/>
        <w:noProof/>
        <w:szCs w:val="32"/>
        <w:cs/>
      </w:rPr>
      <w:t>1.</w:t>
    </w:r>
    <w:r w:rsidR="00E72B9A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E72B9A">
      <w:rPr>
        <w:rFonts w:ascii="BrowalliaUPC" w:hAnsi="BrowalliaUPC"/>
        <w:noProof/>
        <w:szCs w:val="32"/>
        <w:lang w:val="en-US"/>
      </w:rPr>
      <w:t>10/05/2024 22:17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75D1E" w14:textId="77777777" w:rsidR="00143111" w:rsidRDefault="00143111">
      <w:pPr>
        <w:rPr>
          <w:rFonts w:cs="Symbol"/>
          <w:cs/>
        </w:rPr>
      </w:pPr>
      <w:r>
        <w:separator/>
      </w:r>
    </w:p>
  </w:footnote>
  <w:footnote w:type="continuationSeparator" w:id="0">
    <w:p w14:paraId="71DCCC44" w14:textId="77777777" w:rsidR="00143111" w:rsidRDefault="00143111">
      <w:pPr>
        <w:rPr>
          <w:rFonts w:cs="Symbol"/>
          <w:cs/>
        </w:rPr>
      </w:pPr>
      <w:r>
        <w:continuationSeparator/>
      </w:r>
    </w:p>
  </w:footnote>
  <w:footnote w:type="continuationNotice" w:id="1">
    <w:p w14:paraId="7EB4890B" w14:textId="77777777" w:rsidR="00143111" w:rsidRDefault="001431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5837" w14:textId="09A0F943" w:rsidR="001F75FF" w:rsidRPr="00FC2EDD" w:rsidRDefault="001F75FF" w:rsidP="00AD43C6">
    <w:pPr>
      <w:pStyle w:val="Header"/>
      <w:jc w:val="center"/>
      <w:rPr>
        <w:rFonts w:ascii="Angsana New" w:hAnsi="Angsana New" w:cs="Angsana New"/>
        <w:b/>
        <w:bCs/>
        <w:szCs w:val="32"/>
      </w:rPr>
    </w:pPr>
  </w:p>
  <w:p w14:paraId="49A03476" w14:textId="77777777" w:rsidR="001F75FF" w:rsidRPr="00FC2EDD" w:rsidRDefault="001F75FF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03C7" w14:textId="447D7653" w:rsidR="001F75FF" w:rsidRPr="00FC2EDD" w:rsidRDefault="001F75FF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5DECAB9A" w14:textId="77777777" w:rsidR="001F75FF" w:rsidRPr="00FC2EDD" w:rsidRDefault="001F75FF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2198" w14:textId="61DFFDF5" w:rsidR="001F75FF" w:rsidRPr="00AD43C6" w:rsidRDefault="001F75FF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77777777" w:rsidR="001F75FF" w:rsidRPr="00513CD5" w:rsidRDefault="001F75FF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="00032F0F" w:rsidRPr="00032F0F">
      <w:rPr>
        <w:rFonts w:ascii="Times New Roman" w:hAnsi="Times New Roman" w:cs="Times New Roman"/>
        <w:noProof/>
        <w:sz w:val="21"/>
        <w:szCs w:val="21"/>
        <w:cs/>
      </w:rPr>
      <w:t>- 9 -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1F75FF" w:rsidRPr="00B974E7" w:rsidRDefault="001F75FF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56523" w14:textId="77777777" w:rsidR="001F75FF" w:rsidRPr="00071C47" w:rsidRDefault="001F75FF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68E2B68"/>
    <w:multiLevelType w:val="hybridMultilevel"/>
    <w:tmpl w:val="9E721B46"/>
    <w:lvl w:ilvl="0" w:tplc="4B32537E">
      <w:start w:val="310"/>
      <w:numFmt w:val="bullet"/>
      <w:lvlText w:val=""/>
      <w:lvlJc w:val="left"/>
      <w:pPr>
        <w:ind w:left="720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1A37FF"/>
    <w:multiLevelType w:val="hybridMultilevel"/>
    <w:tmpl w:val="D16C9C74"/>
    <w:lvl w:ilvl="0" w:tplc="AE1844B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30003"/>
    <w:multiLevelType w:val="hybridMultilevel"/>
    <w:tmpl w:val="9900031C"/>
    <w:lvl w:ilvl="0" w:tplc="64BAAEF0">
      <w:start w:val="310"/>
      <w:numFmt w:val="bullet"/>
      <w:lvlText w:val="*"/>
      <w:lvlJc w:val="left"/>
      <w:pPr>
        <w:ind w:left="4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3" w15:restartNumberingAfterBreak="0">
    <w:nsid w:val="1583724B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33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5E53"/>
    <w:multiLevelType w:val="hybridMultilevel"/>
    <w:tmpl w:val="8304A024"/>
    <w:lvl w:ilvl="0" w:tplc="898EAD1C">
      <w:start w:val="310"/>
      <w:numFmt w:val="bullet"/>
      <w:lvlText w:val="*"/>
      <w:lvlJc w:val="left"/>
      <w:pPr>
        <w:ind w:left="4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1CF9425B"/>
    <w:multiLevelType w:val="hybridMultilevel"/>
    <w:tmpl w:val="6422DF9C"/>
    <w:lvl w:ilvl="0" w:tplc="12FE16EC">
      <w:start w:val="1"/>
      <w:numFmt w:val="bullet"/>
      <w:lvlText w:val="•"/>
      <w:lvlJc w:val="left"/>
      <w:pPr>
        <w:ind w:left="1854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3B508A2"/>
    <w:multiLevelType w:val="hybridMultilevel"/>
    <w:tmpl w:val="9F64653A"/>
    <w:lvl w:ilvl="0" w:tplc="63F2D6A2">
      <w:start w:val="310"/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63643"/>
    <w:multiLevelType w:val="hybridMultilevel"/>
    <w:tmpl w:val="D57A5892"/>
    <w:lvl w:ilvl="0" w:tplc="624C58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23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25" w15:restartNumberingAfterBreak="0">
    <w:nsid w:val="417C6473"/>
    <w:multiLevelType w:val="hybridMultilevel"/>
    <w:tmpl w:val="E5B4E0C4"/>
    <w:lvl w:ilvl="0" w:tplc="BF0E107C"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67E51"/>
    <w:multiLevelType w:val="hybridMultilevel"/>
    <w:tmpl w:val="21CE4E1E"/>
    <w:lvl w:ilvl="0" w:tplc="63C6F7A0">
      <w:start w:val="1"/>
      <w:numFmt w:val="bullet"/>
      <w:lvlText w:val="•"/>
      <w:lvlJc w:val="left"/>
      <w:pPr>
        <w:ind w:left="306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7" w15:restartNumberingAfterBreak="0">
    <w:nsid w:val="444847B2"/>
    <w:multiLevelType w:val="hybridMultilevel"/>
    <w:tmpl w:val="1D9AEAE4"/>
    <w:lvl w:ilvl="0" w:tplc="C24ECCAA">
      <w:numFmt w:val="bullet"/>
      <w:lvlText w:val=""/>
      <w:lvlJc w:val="left"/>
      <w:pPr>
        <w:ind w:left="720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31E90"/>
    <w:multiLevelType w:val="hybridMultilevel"/>
    <w:tmpl w:val="A5D43B46"/>
    <w:lvl w:ilvl="0" w:tplc="3A3C6A7C">
      <w:start w:val="310"/>
      <w:numFmt w:val="bullet"/>
      <w:lvlText w:val="*"/>
      <w:lvlJc w:val="left"/>
      <w:pPr>
        <w:ind w:left="342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B547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5C2AE2"/>
    <w:multiLevelType w:val="hybridMultilevel"/>
    <w:tmpl w:val="00A63808"/>
    <w:lvl w:ilvl="0" w:tplc="057E138A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33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34" w15:restartNumberingAfterBreak="0">
    <w:nsid w:val="4F65104A"/>
    <w:multiLevelType w:val="hybridMultilevel"/>
    <w:tmpl w:val="5CBE80D6"/>
    <w:lvl w:ilvl="0" w:tplc="88BE6992">
      <w:numFmt w:val="bullet"/>
      <w:lvlText w:val=""/>
      <w:lvlJc w:val="left"/>
      <w:pPr>
        <w:ind w:left="278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35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6436D8"/>
    <w:multiLevelType w:val="hybridMultilevel"/>
    <w:tmpl w:val="3F1679F0"/>
    <w:lvl w:ilvl="0" w:tplc="A53EB146">
      <w:start w:val="310"/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D105A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33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41" w15:restartNumberingAfterBreak="0">
    <w:nsid w:val="6AB16504"/>
    <w:multiLevelType w:val="hybridMultilevel"/>
    <w:tmpl w:val="157A3FF0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6AE530B6"/>
    <w:multiLevelType w:val="hybridMultilevel"/>
    <w:tmpl w:val="16E8246A"/>
    <w:lvl w:ilvl="0" w:tplc="8D08CD86">
      <w:numFmt w:val="bullet"/>
      <w:lvlText w:val=""/>
      <w:lvlJc w:val="left"/>
      <w:pPr>
        <w:ind w:left="638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43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44" w15:restartNumberingAfterBreak="0">
    <w:nsid w:val="6DD42E32"/>
    <w:multiLevelType w:val="hybridMultilevel"/>
    <w:tmpl w:val="52EA59AA"/>
    <w:lvl w:ilvl="0" w:tplc="1AC448F6">
      <w:start w:val="31"/>
      <w:numFmt w:val="bullet"/>
      <w:lvlText w:val="-"/>
      <w:lvlJc w:val="left"/>
      <w:pPr>
        <w:ind w:left="852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5" w15:restartNumberingAfterBreak="0">
    <w:nsid w:val="70320F63"/>
    <w:multiLevelType w:val="hybridMultilevel"/>
    <w:tmpl w:val="C05AE1C8"/>
    <w:lvl w:ilvl="0" w:tplc="350088F0">
      <w:start w:val="310"/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700811237">
    <w:abstractNumId w:val="9"/>
  </w:num>
  <w:num w:numId="2" w16cid:durableId="1990401312">
    <w:abstractNumId w:val="7"/>
  </w:num>
  <w:num w:numId="3" w16cid:durableId="308478377">
    <w:abstractNumId w:val="6"/>
  </w:num>
  <w:num w:numId="4" w16cid:durableId="1664360474">
    <w:abstractNumId w:val="5"/>
  </w:num>
  <w:num w:numId="5" w16cid:durableId="762532562">
    <w:abstractNumId w:val="8"/>
  </w:num>
  <w:num w:numId="6" w16cid:durableId="392195449">
    <w:abstractNumId w:val="3"/>
  </w:num>
  <w:num w:numId="7" w16cid:durableId="68386108">
    <w:abstractNumId w:val="2"/>
  </w:num>
  <w:num w:numId="8" w16cid:durableId="911113657">
    <w:abstractNumId w:val="0"/>
  </w:num>
  <w:num w:numId="9" w16cid:durableId="1949465331">
    <w:abstractNumId w:val="1"/>
  </w:num>
  <w:num w:numId="10" w16cid:durableId="1592490">
    <w:abstractNumId w:val="4"/>
  </w:num>
  <w:num w:numId="11" w16cid:durableId="1466200086">
    <w:abstractNumId w:val="22"/>
  </w:num>
  <w:num w:numId="12" w16cid:durableId="1261183183">
    <w:abstractNumId w:val="20"/>
  </w:num>
  <w:num w:numId="13" w16cid:durableId="1867211285">
    <w:abstractNumId w:val="39"/>
  </w:num>
  <w:num w:numId="14" w16cid:durableId="410853776">
    <w:abstractNumId w:val="24"/>
  </w:num>
  <w:num w:numId="15" w16cid:durableId="11172194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5392425">
    <w:abstractNumId w:val="38"/>
  </w:num>
  <w:num w:numId="17" w16cid:durableId="1003320852">
    <w:abstractNumId w:val="23"/>
  </w:num>
  <w:num w:numId="18" w16cid:durableId="827744612">
    <w:abstractNumId w:val="35"/>
  </w:num>
  <w:num w:numId="19" w16cid:durableId="1786195">
    <w:abstractNumId w:val="31"/>
  </w:num>
  <w:num w:numId="20" w16cid:durableId="1482430720">
    <w:abstractNumId w:val="15"/>
  </w:num>
  <w:num w:numId="21" w16cid:durableId="967399550">
    <w:abstractNumId w:val="47"/>
  </w:num>
  <w:num w:numId="22" w16cid:durableId="715197918">
    <w:abstractNumId w:val="29"/>
  </w:num>
  <w:num w:numId="23" w16cid:durableId="989485558">
    <w:abstractNumId w:val="19"/>
  </w:num>
  <w:num w:numId="24" w16cid:durableId="2068066842">
    <w:abstractNumId w:val="11"/>
  </w:num>
  <w:num w:numId="25" w16cid:durableId="1028751353">
    <w:abstractNumId w:val="46"/>
  </w:num>
  <w:num w:numId="26" w16cid:durableId="1315060092">
    <w:abstractNumId w:val="26"/>
  </w:num>
  <w:num w:numId="27" w16cid:durableId="44526164">
    <w:abstractNumId w:val="17"/>
  </w:num>
  <w:num w:numId="28" w16cid:durableId="1476482616">
    <w:abstractNumId w:val="14"/>
  </w:num>
  <w:num w:numId="29" w16cid:durableId="1639720311">
    <w:abstractNumId w:val="41"/>
  </w:num>
  <w:num w:numId="30" w16cid:durableId="2075082630">
    <w:abstractNumId w:val="44"/>
  </w:num>
  <w:num w:numId="31" w16cid:durableId="1064333198">
    <w:abstractNumId w:val="40"/>
  </w:num>
  <w:num w:numId="32" w16cid:durableId="2032487530">
    <w:abstractNumId w:val="30"/>
  </w:num>
  <w:num w:numId="33" w16cid:durableId="1401170982">
    <w:abstractNumId w:val="37"/>
  </w:num>
  <w:num w:numId="34" w16cid:durableId="2016423588">
    <w:abstractNumId w:val="13"/>
  </w:num>
  <w:num w:numId="35" w16cid:durableId="114448779">
    <w:abstractNumId w:val="34"/>
  </w:num>
  <w:num w:numId="36" w16cid:durableId="1720743068">
    <w:abstractNumId w:val="42"/>
  </w:num>
  <w:num w:numId="37" w16cid:durableId="1761364646">
    <w:abstractNumId w:val="27"/>
  </w:num>
  <w:num w:numId="38" w16cid:durableId="351228532">
    <w:abstractNumId w:val="28"/>
  </w:num>
  <w:num w:numId="39" w16cid:durableId="1979920154">
    <w:abstractNumId w:val="36"/>
  </w:num>
  <w:num w:numId="40" w16cid:durableId="1096290268">
    <w:abstractNumId w:val="10"/>
  </w:num>
  <w:num w:numId="41" w16cid:durableId="623653806">
    <w:abstractNumId w:val="18"/>
  </w:num>
  <w:num w:numId="42" w16cid:durableId="1623537421">
    <w:abstractNumId w:val="45"/>
  </w:num>
  <w:num w:numId="43" w16cid:durableId="486945724">
    <w:abstractNumId w:val="16"/>
  </w:num>
  <w:num w:numId="44" w16cid:durableId="1594895253">
    <w:abstractNumId w:val="12"/>
  </w:num>
  <w:num w:numId="45" w16cid:durableId="1069231544">
    <w:abstractNumId w:val="21"/>
  </w:num>
  <w:num w:numId="46" w16cid:durableId="910122163">
    <w:abstractNumId w:val="25"/>
  </w:num>
  <w:num w:numId="47" w16cid:durableId="209264435">
    <w:abstractNumId w:val="32"/>
  </w:num>
  <w:num w:numId="48" w16cid:durableId="377052454">
    <w:abstractNumId w:val="4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A4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E6C"/>
    <w:rsid w:val="00002FDD"/>
    <w:rsid w:val="00003056"/>
    <w:rsid w:val="00003578"/>
    <w:rsid w:val="000035A7"/>
    <w:rsid w:val="0000372D"/>
    <w:rsid w:val="000038F0"/>
    <w:rsid w:val="00004251"/>
    <w:rsid w:val="00004393"/>
    <w:rsid w:val="00004621"/>
    <w:rsid w:val="000047F4"/>
    <w:rsid w:val="000049B8"/>
    <w:rsid w:val="00004FE3"/>
    <w:rsid w:val="000055E2"/>
    <w:rsid w:val="000058AB"/>
    <w:rsid w:val="00005C57"/>
    <w:rsid w:val="00005C7D"/>
    <w:rsid w:val="00006199"/>
    <w:rsid w:val="000062F9"/>
    <w:rsid w:val="000071B8"/>
    <w:rsid w:val="000073BD"/>
    <w:rsid w:val="000075FA"/>
    <w:rsid w:val="0000769A"/>
    <w:rsid w:val="00007A50"/>
    <w:rsid w:val="00007AD9"/>
    <w:rsid w:val="00007C71"/>
    <w:rsid w:val="00007CD3"/>
    <w:rsid w:val="00010220"/>
    <w:rsid w:val="000103CF"/>
    <w:rsid w:val="000106F6"/>
    <w:rsid w:val="00010B2F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469"/>
    <w:rsid w:val="00013664"/>
    <w:rsid w:val="00013712"/>
    <w:rsid w:val="00013742"/>
    <w:rsid w:val="0001388D"/>
    <w:rsid w:val="00013912"/>
    <w:rsid w:val="00013BC1"/>
    <w:rsid w:val="0001434E"/>
    <w:rsid w:val="000148E3"/>
    <w:rsid w:val="00014C09"/>
    <w:rsid w:val="00014F7D"/>
    <w:rsid w:val="000154B4"/>
    <w:rsid w:val="000158E8"/>
    <w:rsid w:val="00016090"/>
    <w:rsid w:val="00016311"/>
    <w:rsid w:val="000166FE"/>
    <w:rsid w:val="0001687B"/>
    <w:rsid w:val="000168A2"/>
    <w:rsid w:val="000168DD"/>
    <w:rsid w:val="0001696E"/>
    <w:rsid w:val="00016997"/>
    <w:rsid w:val="00016BB8"/>
    <w:rsid w:val="00016C28"/>
    <w:rsid w:val="00017239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0DFB"/>
    <w:rsid w:val="00021749"/>
    <w:rsid w:val="00021846"/>
    <w:rsid w:val="00022718"/>
    <w:rsid w:val="00022A57"/>
    <w:rsid w:val="00022B83"/>
    <w:rsid w:val="000231E2"/>
    <w:rsid w:val="000233CD"/>
    <w:rsid w:val="00023A82"/>
    <w:rsid w:val="00023B3D"/>
    <w:rsid w:val="00023DD2"/>
    <w:rsid w:val="00023E29"/>
    <w:rsid w:val="000242C7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AA8"/>
    <w:rsid w:val="00026AAB"/>
    <w:rsid w:val="00026B2C"/>
    <w:rsid w:val="00026BAB"/>
    <w:rsid w:val="00026DB5"/>
    <w:rsid w:val="00026F61"/>
    <w:rsid w:val="0002760E"/>
    <w:rsid w:val="00027617"/>
    <w:rsid w:val="0002764D"/>
    <w:rsid w:val="00027794"/>
    <w:rsid w:val="00027877"/>
    <w:rsid w:val="000279A9"/>
    <w:rsid w:val="00027CF9"/>
    <w:rsid w:val="00027D26"/>
    <w:rsid w:val="0003018D"/>
    <w:rsid w:val="000303B3"/>
    <w:rsid w:val="00030436"/>
    <w:rsid w:val="000308AC"/>
    <w:rsid w:val="00030DD1"/>
    <w:rsid w:val="00030FA3"/>
    <w:rsid w:val="00031B31"/>
    <w:rsid w:val="00031C6F"/>
    <w:rsid w:val="00031D25"/>
    <w:rsid w:val="00031E4A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33C"/>
    <w:rsid w:val="00034710"/>
    <w:rsid w:val="000347B7"/>
    <w:rsid w:val="0003483D"/>
    <w:rsid w:val="00034B26"/>
    <w:rsid w:val="00034D33"/>
    <w:rsid w:val="00034ED5"/>
    <w:rsid w:val="000351B0"/>
    <w:rsid w:val="000351FB"/>
    <w:rsid w:val="000353B3"/>
    <w:rsid w:val="00035706"/>
    <w:rsid w:val="000358A0"/>
    <w:rsid w:val="00035DB4"/>
    <w:rsid w:val="00035E03"/>
    <w:rsid w:val="00035FD6"/>
    <w:rsid w:val="00036A4C"/>
    <w:rsid w:val="00036D60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D10"/>
    <w:rsid w:val="00040D76"/>
    <w:rsid w:val="000410A9"/>
    <w:rsid w:val="00041843"/>
    <w:rsid w:val="00041A6B"/>
    <w:rsid w:val="00041C9E"/>
    <w:rsid w:val="0004228D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49"/>
    <w:rsid w:val="00046A9E"/>
    <w:rsid w:val="00046E08"/>
    <w:rsid w:val="000471CD"/>
    <w:rsid w:val="000471D0"/>
    <w:rsid w:val="000477AC"/>
    <w:rsid w:val="000478F2"/>
    <w:rsid w:val="0005083E"/>
    <w:rsid w:val="0005088F"/>
    <w:rsid w:val="00050A71"/>
    <w:rsid w:val="0005146F"/>
    <w:rsid w:val="000515C1"/>
    <w:rsid w:val="00051710"/>
    <w:rsid w:val="000519F0"/>
    <w:rsid w:val="00051D18"/>
    <w:rsid w:val="0005203B"/>
    <w:rsid w:val="00052190"/>
    <w:rsid w:val="0005245E"/>
    <w:rsid w:val="00052847"/>
    <w:rsid w:val="0005285E"/>
    <w:rsid w:val="0005299E"/>
    <w:rsid w:val="00052FB5"/>
    <w:rsid w:val="0005307B"/>
    <w:rsid w:val="0005392E"/>
    <w:rsid w:val="00053A1E"/>
    <w:rsid w:val="00053C36"/>
    <w:rsid w:val="00053F98"/>
    <w:rsid w:val="0005462F"/>
    <w:rsid w:val="000546CD"/>
    <w:rsid w:val="00054C4D"/>
    <w:rsid w:val="00054CA6"/>
    <w:rsid w:val="000554EF"/>
    <w:rsid w:val="000555F5"/>
    <w:rsid w:val="00055C72"/>
    <w:rsid w:val="00055F6D"/>
    <w:rsid w:val="000568D5"/>
    <w:rsid w:val="00056919"/>
    <w:rsid w:val="00056C2E"/>
    <w:rsid w:val="0005742A"/>
    <w:rsid w:val="000574F8"/>
    <w:rsid w:val="000576FC"/>
    <w:rsid w:val="00060509"/>
    <w:rsid w:val="0006089A"/>
    <w:rsid w:val="00060B66"/>
    <w:rsid w:val="00060DA8"/>
    <w:rsid w:val="00060E15"/>
    <w:rsid w:val="00061211"/>
    <w:rsid w:val="00061954"/>
    <w:rsid w:val="000620EB"/>
    <w:rsid w:val="000620F0"/>
    <w:rsid w:val="000622A1"/>
    <w:rsid w:val="000625A5"/>
    <w:rsid w:val="000626F1"/>
    <w:rsid w:val="0006342D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918"/>
    <w:rsid w:val="00064B04"/>
    <w:rsid w:val="000652AF"/>
    <w:rsid w:val="00065411"/>
    <w:rsid w:val="00065677"/>
    <w:rsid w:val="00065894"/>
    <w:rsid w:val="0006619A"/>
    <w:rsid w:val="00066278"/>
    <w:rsid w:val="0006630F"/>
    <w:rsid w:val="00066321"/>
    <w:rsid w:val="00066449"/>
    <w:rsid w:val="00066E55"/>
    <w:rsid w:val="00067070"/>
    <w:rsid w:val="00067150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A91"/>
    <w:rsid w:val="000732F4"/>
    <w:rsid w:val="00073336"/>
    <w:rsid w:val="00073C21"/>
    <w:rsid w:val="00073CBA"/>
    <w:rsid w:val="00073DE9"/>
    <w:rsid w:val="00074062"/>
    <w:rsid w:val="00074321"/>
    <w:rsid w:val="0007479B"/>
    <w:rsid w:val="00074BBB"/>
    <w:rsid w:val="00074C08"/>
    <w:rsid w:val="00074C8A"/>
    <w:rsid w:val="000751DD"/>
    <w:rsid w:val="0007539E"/>
    <w:rsid w:val="000753B7"/>
    <w:rsid w:val="00075568"/>
    <w:rsid w:val="000755A8"/>
    <w:rsid w:val="0007566C"/>
    <w:rsid w:val="00075691"/>
    <w:rsid w:val="0007587F"/>
    <w:rsid w:val="00075E9C"/>
    <w:rsid w:val="000762EF"/>
    <w:rsid w:val="00076421"/>
    <w:rsid w:val="0007657F"/>
    <w:rsid w:val="0007684D"/>
    <w:rsid w:val="00076AB1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5A6"/>
    <w:rsid w:val="00080746"/>
    <w:rsid w:val="00080E4A"/>
    <w:rsid w:val="00080FE1"/>
    <w:rsid w:val="000813FB"/>
    <w:rsid w:val="0008150B"/>
    <w:rsid w:val="000819C0"/>
    <w:rsid w:val="00081BCA"/>
    <w:rsid w:val="00082136"/>
    <w:rsid w:val="00082A37"/>
    <w:rsid w:val="00082B2C"/>
    <w:rsid w:val="00082C54"/>
    <w:rsid w:val="000832A4"/>
    <w:rsid w:val="000833CA"/>
    <w:rsid w:val="0008342F"/>
    <w:rsid w:val="00083506"/>
    <w:rsid w:val="0008390D"/>
    <w:rsid w:val="00083C72"/>
    <w:rsid w:val="00083D22"/>
    <w:rsid w:val="0008417D"/>
    <w:rsid w:val="00084797"/>
    <w:rsid w:val="00084F10"/>
    <w:rsid w:val="00084F8F"/>
    <w:rsid w:val="0008555F"/>
    <w:rsid w:val="000858AD"/>
    <w:rsid w:val="00085DBB"/>
    <w:rsid w:val="00086024"/>
    <w:rsid w:val="000862F3"/>
    <w:rsid w:val="00086A26"/>
    <w:rsid w:val="00086A90"/>
    <w:rsid w:val="00086DAF"/>
    <w:rsid w:val="000870B3"/>
    <w:rsid w:val="000870CE"/>
    <w:rsid w:val="0008753B"/>
    <w:rsid w:val="000878D9"/>
    <w:rsid w:val="00087AB2"/>
    <w:rsid w:val="00087C05"/>
    <w:rsid w:val="00087E9C"/>
    <w:rsid w:val="0009031B"/>
    <w:rsid w:val="0009034D"/>
    <w:rsid w:val="000904FF"/>
    <w:rsid w:val="00090873"/>
    <w:rsid w:val="00090B38"/>
    <w:rsid w:val="00090BE3"/>
    <w:rsid w:val="00090D01"/>
    <w:rsid w:val="00090E09"/>
    <w:rsid w:val="00090E86"/>
    <w:rsid w:val="0009192B"/>
    <w:rsid w:val="0009196A"/>
    <w:rsid w:val="000923A0"/>
    <w:rsid w:val="000929B1"/>
    <w:rsid w:val="00092B8A"/>
    <w:rsid w:val="00092E39"/>
    <w:rsid w:val="00093100"/>
    <w:rsid w:val="00093178"/>
    <w:rsid w:val="00093395"/>
    <w:rsid w:val="0009350C"/>
    <w:rsid w:val="00093DD5"/>
    <w:rsid w:val="00094109"/>
    <w:rsid w:val="0009453C"/>
    <w:rsid w:val="00094598"/>
    <w:rsid w:val="00094C52"/>
    <w:rsid w:val="00094CD7"/>
    <w:rsid w:val="000954D4"/>
    <w:rsid w:val="00095A39"/>
    <w:rsid w:val="00095FC6"/>
    <w:rsid w:val="000962E4"/>
    <w:rsid w:val="000964C5"/>
    <w:rsid w:val="000965D2"/>
    <w:rsid w:val="00096638"/>
    <w:rsid w:val="00096862"/>
    <w:rsid w:val="000969EC"/>
    <w:rsid w:val="00096BAB"/>
    <w:rsid w:val="0009711E"/>
    <w:rsid w:val="0009719C"/>
    <w:rsid w:val="00097A0B"/>
    <w:rsid w:val="00097EC7"/>
    <w:rsid w:val="00097F91"/>
    <w:rsid w:val="000A005F"/>
    <w:rsid w:val="000A039B"/>
    <w:rsid w:val="000A0465"/>
    <w:rsid w:val="000A0670"/>
    <w:rsid w:val="000A0C34"/>
    <w:rsid w:val="000A0DA6"/>
    <w:rsid w:val="000A10BE"/>
    <w:rsid w:val="000A10C0"/>
    <w:rsid w:val="000A1338"/>
    <w:rsid w:val="000A143F"/>
    <w:rsid w:val="000A1468"/>
    <w:rsid w:val="000A14DB"/>
    <w:rsid w:val="000A17BC"/>
    <w:rsid w:val="000A18A3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308"/>
    <w:rsid w:val="000A44A1"/>
    <w:rsid w:val="000A466C"/>
    <w:rsid w:val="000A48E0"/>
    <w:rsid w:val="000A495E"/>
    <w:rsid w:val="000A4F57"/>
    <w:rsid w:val="000A506D"/>
    <w:rsid w:val="000A55FC"/>
    <w:rsid w:val="000A5620"/>
    <w:rsid w:val="000A562B"/>
    <w:rsid w:val="000A5A8D"/>
    <w:rsid w:val="000A5E48"/>
    <w:rsid w:val="000A6029"/>
    <w:rsid w:val="000A66CA"/>
    <w:rsid w:val="000A6C91"/>
    <w:rsid w:val="000A714F"/>
    <w:rsid w:val="000A7208"/>
    <w:rsid w:val="000A7B23"/>
    <w:rsid w:val="000B01B2"/>
    <w:rsid w:val="000B0341"/>
    <w:rsid w:val="000B06CB"/>
    <w:rsid w:val="000B0A68"/>
    <w:rsid w:val="000B0C23"/>
    <w:rsid w:val="000B1207"/>
    <w:rsid w:val="000B143E"/>
    <w:rsid w:val="000B1628"/>
    <w:rsid w:val="000B1BE5"/>
    <w:rsid w:val="000B1D05"/>
    <w:rsid w:val="000B2394"/>
    <w:rsid w:val="000B25F3"/>
    <w:rsid w:val="000B2729"/>
    <w:rsid w:val="000B279C"/>
    <w:rsid w:val="000B2B55"/>
    <w:rsid w:val="000B3504"/>
    <w:rsid w:val="000B3569"/>
    <w:rsid w:val="000B3C6D"/>
    <w:rsid w:val="000B3F8B"/>
    <w:rsid w:val="000B40B7"/>
    <w:rsid w:val="000B43FE"/>
    <w:rsid w:val="000B4E82"/>
    <w:rsid w:val="000B4F01"/>
    <w:rsid w:val="000B5212"/>
    <w:rsid w:val="000B54C2"/>
    <w:rsid w:val="000B584A"/>
    <w:rsid w:val="000B59C3"/>
    <w:rsid w:val="000B5B01"/>
    <w:rsid w:val="000B5CB0"/>
    <w:rsid w:val="000B5D4C"/>
    <w:rsid w:val="000B5DA5"/>
    <w:rsid w:val="000B677D"/>
    <w:rsid w:val="000B6DB9"/>
    <w:rsid w:val="000B725C"/>
    <w:rsid w:val="000B76AB"/>
    <w:rsid w:val="000B7A89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377F"/>
    <w:rsid w:val="000C385B"/>
    <w:rsid w:val="000C38E7"/>
    <w:rsid w:val="000C3AAA"/>
    <w:rsid w:val="000C3B6B"/>
    <w:rsid w:val="000C3CFE"/>
    <w:rsid w:val="000C3F32"/>
    <w:rsid w:val="000C4091"/>
    <w:rsid w:val="000C48B3"/>
    <w:rsid w:val="000C4EE2"/>
    <w:rsid w:val="000C54CC"/>
    <w:rsid w:val="000C581D"/>
    <w:rsid w:val="000C59B7"/>
    <w:rsid w:val="000C5A41"/>
    <w:rsid w:val="000C5B6B"/>
    <w:rsid w:val="000C5BED"/>
    <w:rsid w:val="000C5D30"/>
    <w:rsid w:val="000C5DCE"/>
    <w:rsid w:val="000C6108"/>
    <w:rsid w:val="000C632D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15ED"/>
    <w:rsid w:val="000D163D"/>
    <w:rsid w:val="000D180D"/>
    <w:rsid w:val="000D1BB3"/>
    <w:rsid w:val="000D1F61"/>
    <w:rsid w:val="000D1FFF"/>
    <w:rsid w:val="000D256D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6031"/>
    <w:rsid w:val="000D6195"/>
    <w:rsid w:val="000D61FC"/>
    <w:rsid w:val="000D6300"/>
    <w:rsid w:val="000D632A"/>
    <w:rsid w:val="000D6375"/>
    <w:rsid w:val="000D64A5"/>
    <w:rsid w:val="000D6522"/>
    <w:rsid w:val="000D6916"/>
    <w:rsid w:val="000D7074"/>
    <w:rsid w:val="000D715D"/>
    <w:rsid w:val="000D74EB"/>
    <w:rsid w:val="000D773D"/>
    <w:rsid w:val="000D7898"/>
    <w:rsid w:val="000D79B7"/>
    <w:rsid w:val="000D7F1E"/>
    <w:rsid w:val="000E0293"/>
    <w:rsid w:val="000E092A"/>
    <w:rsid w:val="000E0B1C"/>
    <w:rsid w:val="000E149A"/>
    <w:rsid w:val="000E193D"/>
    <w:rsid w:val="000E1D53"/>
    <w:rsid w:val="000E1F86"/>
    <w:rsid w:val="000E21D9"/>
    <w:rsid w:val="000E2374"/>
    <w:rsid w:val="000E2CF2"/>
    <w:rsid w:val="000E2E13"/>
    <w:rsid w:val="000E31A0"/>
    <w:rsid w:val="000E36FF"/>
    <w:rsid w:val="000E41A4"/>
    <w:rsid w:val="000E4375"/>
    <w:rsid w:val="000E45C6"/>
    <w:rsid w:val="000E4DCB"/>
    <w:rsid w:val="000E540A"/>
    <w:rsid w:val="000E5658"/>
    <w:rsid w:val="000E577F"/>
    <w:rsid w:val="000E589F"/>
    <w:rsid w:val="000E5DEB"/>
    <w:rsid w:val="000E5E4C"/>
    <w:rsid w:val="000E63D7"/>
    <w:rsid w:val="000E64DB"/>
    <w:rsid w:val="000E6701"/>
    <w:rsid w:val="000E68C8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F00D8"/>
    <w:rsid w:val="000F0596"/>
    <w:rsid w:val="000F05A6"/>
    <w:rsid w:val="000F0A49"/>
    <w:rsid w:val="000F0E16"/>
    <w:rsid w:val="000F14EA"/>
    <w:rsid w:val="000F15A7"/>
    <w:rsid w:val="000F1830"/>
    <w:rsid w:val="000F1C12"/>
    <w:rsid w:val="000F25A9"/>
    <w:rsid w:val="000F25EB"/>
    <w:rsid w:val="000F29E3"/>
    <w:rsid w:val="000F2B29"/>
    <w:rsid w:val="000F2BAD"/>
    <w:rsid w:val="000F2C58"/>
    <w:rsid w:val="000F2CC4"/>
    <w:rsid w:val="000F2CDA"/>
    <w:rsid w:val="000F3342"/>
    <w:rsid w:val="000F3AF6"/>
    <w:rsid w:val="000F3B06"/>
    <w:rsid w:val="000F4423"/>
    <w:rsid w:val="000F4642"/>
    <w:rsid w:val="000F547D"/>
    <w:rsid w:val="000F5603"/>
    <w:rsid w:val="000F564C"/>
    <w:rsid w:val="000F57F4"/>
    <w:rsid w:val="000F602D"/>
    <w:rsid w:val="000F615F"/>
    <w:rsid w:val="000F63C7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3EA"/>
    <w:rsid w:val="00100726"/>
    <w:rsid w:val="00100832"/>
    <w:rsid w:val="00100B3A"/>
    <w:rsid w:val="00100BD0"/>
    <w:rsid w:val="00100E90"/>
    <w:rsid w:val="001010F5"/>
    <w:rsid w:val="001011AC"/>
    <w:rsid w:val="001014B0"/>
    <w:rsid w:val="00101801"/>
    <w:rsid w:val="00101C6C"/>
    <w:rsid w:val="00101EAF"/>
    <w:rsid w:val="00102064"/>
    <w:rsid w:val="00102353"/>
    <w:rsid w:val="00102798"/>
    <w:rsid w:val="00102AE9"/>
    <w:rsid w:val="00102B70"/>
    <w:rsid w:val="00103212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71C"/>
    <w:rsid w:val="00104D90"/>
    <w:rsid w:val="00105227"/>
    <w:rsid w:val="00105352"/>
    <w:rsid w:val="0010563F"/>
    <w:rsid w:val="0010587E"/>
    <w:rsid w:val="00105E63"/>
    <w:rsid w:val="00106451"/>
    <w:rsid w:val="001069D2"/>
    <w:rsid w:val="00106A33"/>
    <w:rsid w:val="00106FC7"/>
    <w:rsid w:val="001071B1"/>
    <w:rsid w:val="0010769C"/>
    <w:rsid w:val="001076DD"/>
    <w:rsid w:val="00110190"/>
    <w:rsid w:val="00110232"/>
    <w:rsid w:val="00110783"/>
    <w:rsid w:val="00110870"/>
    <w:rsid w:val="001108AA"/>
    <w:rsid w:val="001108C8"/>
    <w:rsid w:val="00110CA3"/>
    <w:rsid w:val="0011103A"/>
    <w:rsid w:val="00111375"/>
    <w:rsid w:val="0011179F"/>
    <w:rsid w:val="00111B69"/>
    <w:rsid w:val="00111E8D"/>
    <w:rsid w:val="00111EC8"/>
    <w:rsid w:val="00112020"/>
    <w:rsid w:val="00112204"/>
    <w:rsid w:val="00112492"/>
    <w:rsid w:val="001127BA"/>
    <w:rsid w:val="00112949"/>
    <w:rsid w:val="001133C4"/>
    <w:rsid w:val="0011340A"/>
    <w:rsid w:val="0011388F"/>
    <w:rsid w:val="00113CDC"/>
    <w:rsid w:val="00114710"/>
    <w:rsid w:val="001149CB"/>
    <w:rsid w:val="00114EA2"/>
    <w:rsid w:val="00115245"/>
    <w:rsid w:val="00115283"/>
    <w:rsid w:val="00115467"/>
    <w:rsid w:val="00115DB8"/>
    <w:rsid w:val="00115E55"/>
    <w:rsid w:val="0011682D"/>
    <w:rsid w:val="00116AD4"/>
    <w:rsid w:val="00116D6C"/>
    <w:rsid w:val="00117139"/>
    <w:rsid w:val="0011713E"/>
    <w:rsid w:val="00117168"/>
    <w:rsid w:val="00117B06"/>
    <w:rsid w:val="00120499"/>
    <w:rsid w:val="00120B71"/>
    <w:rsid w:val="00120DF0"/>
    <w:rsid w:val="00121252"/>
    <w:rsid w:val="0012177E"/>
    <w:rsid w:val="001217B6"/>
    <w:rsid w:val="001218E0"/>
    <w:rsid w:val="001219D9"/>
    <w:rsid w:val="00121A92"/>
    <w:rsid w:val="00121B18"/>
    <w:rsid w:val="00121D8A"/>
    <w:rsid w:val="001220F5"/>
    <w:rsid w:val="001222B1"/>
    <w:rsid w:val="00122430"/>
    <w:rsid w:val="00122763"/>
    <w:rsid w:val="00122797"/>
    <w:rsid w:val="00122D29"/>
    <w:rsid w:val="00122E81"/>
    <w:rsid w:val="001230C9"/>
    <w:rsid w:val="001231EB"/>
    <w:rsid w:val="00123284"/>
    <w:rsid w:val="00123406"/>
    <w:rsid w:val="00123463"/>
    <w:rsid w:val="001237F0"/>
    <w:rsid w:val="00123821"/>
    <w:rsid w:val="001238E8"/>
    <w:rsid w:val="00123CC0"/>
    <w:rsid w:val="00123DBA"/>
    <w:rsid w:val="00123F01"/>
    <w:rsid w:val="00123F8D"/>
    <w:rsid w:val="00123F94"/>
    <w:rsid w:val="00124065"/>
    <w:rsid w:val="00124281"/>
    <w:rsid w:val="001243C8"/>
    <w:rsid w:val="00124539"/>
    <w:rsid w:val="00124ADD"/>
    <w:rsid w:val="0012513B"/>
    <w:rsid w:val="00125DB8"/>
    <w:rsid w:val="00126372"/>
    <w:rsid w:val="001263E5"/>
    <w:rsid w:val="00126508"/>
    <w:rsid w:val="00126919"/>
    <w:rsid w:val="00126A98"/>
    <w:rsid w:val="00126CF0"/>
    <w:rsid w:val="00126FC3"/>
    <w:rsid w:val="001270A3"/>
    <w:rsid w:val="001270E2"/>
    <w:rsid w:val="001274D1"/>
    <w:rsid w:val="00127520"/>
    <w:rsid w:val="001277AB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736"/>
    <w:rsid w:val="00130A6F"/>
    <w:rsid w:val="00130BFD"/>
    <w:rsid w:val="001310A5"/>
    <w:rsid w:val="001311B6"/>
    <w:rsid w:val="00131E2D"/>
    <w:rsid w:val="00131EAB"/>
    <w:rsid w:val="00132118"/>
    <w:rsid w:val="001328F1"/>
    <w:rsid w:val="00132C2C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3BD"/>
    <w:rsid w:val="00134B32"/>
    <w:rsid w:val="00135167"/>
    <w:rsid w:val="0013599D"/>
    <w:rsid w:val="00135E50"/>
    <w:rsid w:val="0013638D"/>
    <w:rsid w:val="00136577"/>
    <w:rsid w:val="001368B1"/>
    <w:rsid w:val="0013697D"/>
    <w:rsid w:val="00136AE7"/>
    <w:rsid w:val="00136D18"/>
    <w:rsid w:val="00137242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E4"/>
    <w:rsid w:val="00143111"/>
    <w:rsid w:val="0014323C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151"/>
    <w:rsid w:val="00151872"/>
    <w:rsid w:val="00151889"/>
    <w:rsid w:val="00151C38"/>
    <w:rsid w:val="00152106"/>
    <w:rsid w:val="001522A1"/>
    <w:rsid w:val="00152670"/>
    <w:rsid w:val="00152E59"/>
    <w:rsid w:val="00152FBD"/>
    <w:rsid w:val="00153957"/>
    <w:rsid w:val="00153988"/>
    <w:rsid w:val="0015466A"/>
    <w:rsid w:val="00154D61"/>
    <w:rsid w:val="00154F88"/>
    <w:rsid w:val="00155222"/>
    <w:rsid w:val="00155859"/>
    <w:rsid w:val="001558AD"/>
    <w:rsid w:val="001558C5"/>
    <w:rsid w:val="00155ADB"/>
    <w:rsid w:val="00155FBF"/>
    <w:rsid w:val="00156417"/>
    <w:rsid w:val="0015653A"/>
    <w:rsid w:val="00157205"/>
    <w:rsid w:val="00157321"/>
    <w:rsid w:val="0015736C"/>
    <w:rsid w:val="001578C3"/>
    <w:rsid w:val="00157FDE"/>
    <w:rsid w:val="001601F0"/>
    <w:rsid w:val="00160685"/>
    <w:rsid w:val="0016093E"/>
    <w:rsid w:val="00160A9B"/>
    <w:rsid w:val="00160C3C"/>
    <w:rsid w:val="00160D14"/>
    <w:rsid w:val="001610C8"/>
    <w:rsid w:val="001613E5"/>
    <w:rsid w:val="001614DF"/>
    <w:rsid w:val="0016174C"/>
    <w:rsid w:val="00161751"/>
    <w:rsid w:val="00161771"/>
    <w:rsid w:val="00161833"/>
    <w:rsid w:val="00161C51"/>
    <w:rsid w:val="00162066"/>
    <w:rsid w:val="001624DE"/>
    <w:rsid w:val="00162515"/>
    <w:rsid w:val="00162638"/>
    <w:rsid w:val="00162DF2"/>
    <w:rsid w:val="00163206"/>
    <w:rsid w:val="00163225"/>
    <w:rsid w:val="00163A76"/>
    <w:rsid w:val="00163A7D"/>
    <w:rsid w:val="00163B44"/>
    <w:rsid w:val="00163DD2"/>
    <w:rsid w:val="00163E52"/>
    <w:rsid w:val="00164475"/>
    <w:rsid w:val="001645A8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1A5"/>
    <w:rsid w:val="001663A4"/>
    <w:rsid w:val="00167030"/>
    <w:rsid w:val="001672B0"/>
    <w:rsid w:val="0016751C"/>
    <w:rsid w:val="0016769F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561"/>
    <w:rsid w:val="001716A1"/>
    <w:rsid w:val="00171960"/>
    <w:rsid w:val="001722C5"/>
    <w:rsid w:val="00172C80"/>
    <w:rsid w:val="00172D6F"/>
    <w:rsid w:val="00173092"/>
    <w:rsid w:val="001730D5"/>
    <w:rsid w:val="00173C1E"/>
    <w:rsid w:val="00173C37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6F4"/>
    <w:rsid w:val="00176ADB"/>
    <w:rsid w:val="00176BB1"/>
    <w:rsid w:val="00176FF9"/>
    <w:rsid w:val="0017712C"/>
    <w:rsid w:val="0017720E"/>
    <w:rsid w:val="00177355"/>
    <w:rsid w:val="001776D6"/>
    <w:rsid w:val="00177B01"/>
    <w:rsid w:val="00177D52"/>
    <w:rsid w:val="00180665"/>
    <w:rsid w:val="001808F6"/>
    <w:rsid w:val="00181101"/>
    <w:rsid w:val="00181177"/>
    <w:rsid w:val="001813A3"/>
    <w:rsid w:val="00181557"/>
    <w:rsid w:val="00181724"/>
    <w:rsid w:val="00181BBF"/>
    <w:rsid w:val="00181F1A"/>
    <w:rsid w:val="0018221D"/>
    <w:rsid w:val="00182363"/>
    <w:rsid w:val="00182575"/>
    <w:rsid w:val="00182625"/>
    <w:rsid w:val="001827D1"/>
    <w:rsid w:val="0018280A"/>
    <w:rsid w:val="00182F00"/>
    <w:rsid w:val="00183086"/>
    <w:rsid w:val="0018320C"/>
    <w:rsid w:val="00183234"/>
    <w:rsid w:val="0018353E"/>
    <w:rsid w:val="00183612"/>
    <w:rsid w:val="00183B9A"/>
    <w:rsid w:val="00183DAB"/>
    <w:rsid w:val="00183E2D"/>
    <w:rsid w:val="00183E6D"/>
    <w:rsid w:val="00184374"/>
    <w:rsid w:val="00184635"/>
    <w:rsid w:val="0018491A"/>
    <w:rsid w:val="00184A63"/>
    <w:rsid w:val="00184D2E"/>
    <w:rsid w:val="00184F2C"/>
    <w:rsid w:val="00184FEE"/>
    <w:rsid w:val="00185335"/>
    <w:rsid w:val="001855B5"/>
    <w:rsid w:val="00185879"/>
    <w:rsid w:val="0018590B"/>
    <w:rsid w:val="0018598F"/>
    <w:rsid w:val="00185CBA"/>
    <w:rsid w:val="00185E68"/>
    <w:rsid w:val="001865DD"/>
    <w:rsid w:val="00187012"/>
    <w:rsid w:val="0018707B"/>
    <w:rsid w:val="001874F1"/>
    <w:rsid w:val="00187A27"/>
    <w:rsid w:val="00187E9E"/>
    <w:rsid w:val="00190869"/>
    <w:rsid w:val="00190988"/>
    <w:rsid w:val="001909D8"/>
    <w:rsid w:val="00191294"/>
    <w:rsid w:val="00191749"/>
    <w:rsid w:val="00191815"/>
    <w:rsid w:val="00191B69"/>
    <w:rsid w:val="00192407"/>
    <w:rsid w:val="0019249A"/>
    <w:rsid w:val="0019291E"/>
    <w:rsid w:val="001929C4"/>
    <w:rsid w:val="00192E33"/>
    <w:rsid w:val="00192E73"/>
    <w:rsid w:val="00193F8E"/>
    <w:rsid w:val="001940F5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AF2"/>
    <w:rsid w:val="00197C71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B91"/>
    <w:rsid w:val="001A1BD8"/>
    <w:rsid w:val="001A1DDB"/>
    <w:rsid w:val="001A1DE1"/>
    <w:rsid w:val="001A1E35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987"/>
    <w:rsid w:val="001A4A65"/>
    <w:rsid w:val="001A4DD6"/>
    <w:rsid w:val="001A5040"/>
    <w:rsid w:val="001A567C"/>
    <w:rsid w:val="001A5684"/>
    <w:rsid w:val="001A5699"/>
    <w:rsid w:val="001A5A12"/>
    <w:rsid w:val="001A5B6C"/>
    <w:rsid w:val="001A5B94"/>
    <w:rsid w:val="001A62E5"/>
    <w:rsid w:val="001A63B8"/>
    <w:rsid w:val="001A6432"/>
    <w:rsid w:val="001A6EED"/>
    <w:rsid w:val="001A754F"/>
    <w:rsid w:val="001A773B"/>
    <w:rsid w:val="001A7C09"/>
    <w:rsid w:val="001A7F38"/>
    <w:rsid w:val="001B0049"/>
    <w:rsid w:val="001B01A9"/>
    <w:rsid w:val="001B08FC"/>
    <w:rsid w:val="001B0C27"/>
    <w:rsid w:val="001B0D11"/>
    <w:rsid w:val="001B0F14"/>
    <w:rsid w:val="001B1119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5007"/>
    <w:rsid w:val="001B5067"/>
    <w:rsid w:val="001B51BF"/>
    <w:rsid w:val="001B53E2"/>
    <w:rsid w:val="001B5678"/>
    <w:rsid w:val="001B5D70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C88"/>
    <w:rsid w:val="001B7E76"/>
    <w:rsid w:val="001C012E"/>
    <w:rsid w:val="001C0797"/>
    <w:rsid w:val="001C09A5"/>
    <w:rsid w:val="001C0BF4"/>
    <w:rsid w:val="001C1091"/>
    <w:rsid w:val="001C15B0"/>
    <w:rsid w:val="001C1650"/>
    <w:rsid w:val="001C1888"/>
    <w:rsid w:val="001C1983"/>
    <w:rsid w:val="001C19BD"/>
    <w:rsid w:val="001C1F27"/>
    <w:rsid w:val="001C2AE3"/>
    <w:rsid w:val="001C2E99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946"/>
    <w:rsid w:val="001C50DF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EE1"/>
    <w:rsid w:val="001C7154"/>
    <w:rsid w:val="001C7444"/>
    <w:rsid w:val="001C753D"/>
    <w:rsid w:val="001C7E67"/>
    <w:rsid w:val="001C7F14"/>
    <w:rsid w:val="001D04DC"/>
    <w:rsid w:val="001D0C3F"/>
    <w:rsid w:val="001D0E78"/>
    <w:rsid w:val="001D100D"/>
    <w:rsid w:val="001D12A6"/>
    <w:rsid w:val="001D1722"/>
    <w:rsid w:val="001D1724"/>
    <w:rsid w:val="001D1AB8"/>
    <w:rsid w:val="001D1AE1"/>
    <w:rsid w:val="001D2089"/>
    <w:rsid w:val="001D2160"/>
    <w:rsid w:val="001D270A"/>
    <w:rsid w:val="001D281E"/>
    <w:rsid w:val="001D2B00"/>
    <w:rsid w:val="001D2F5E"/>
    <w:rsid w:val="001D31CD"/>
    <w:rsid w:val="001D3AD2"/>
    <w:rsid w:val="001D3ADC"/>
    <w:rsid w:val="001D3E56"/>
    <w:rsid w:val="001D473B"/>
    <w:rsid w:val="001D4769"/>
    <w:rsid w:val="001D4DD3"/>
    <w:rsid w:val="001D4E3F"/>
    <w:rsid w:val="001D559E"/>
    <w:rsid w:val="001D578E"/>
    <w:rsid w:val="001D5934"/>
    <w:rsid w:val="001D5E60"/>
    <w:rsid w:val="001D638B"/>
    <w:rsid w:val="001D6442"/>
    <w:rsid w:val="001D656D"/>
    <w:rsid w:val="001D6CF0"/>
    <w:rsid w:val="001D7031"/>
    <w:rsid w:val="001D7184"/>
    <w:rsid w:val="001D729B"/>
    <w:rsid w:val="001D739D"/>
    <w:rsid w:val="001D7A88"/>
    <w:rsid w:val="001D7AC7"/>
    <w:rsid w:val="001D7BD7"/>
    <w:rsid w:val="001E05AA"/>
    <w:rsid w:val="001E0A1C"/>
    <w:rsid w:val="001E0BC5"/>
    <w:rsid w:val="001E1001"/>
    <w:rsid w:val="001E177D"/>
    <w:rsid w:val="001E187C"/>
    <w:rsid w:val="001E19F1"/>
    <w:rsid w:val="001E1F47"/>
    <w:rsid w:val="001E20B1"/>
    <w:rsid w:val="001E211B"/>
    <w:rsid w:val="001E2346"/>
    <w:rsid w:val="001E26BD"/>
    <w:rsid w:val="001E2E88"/>
    <w:rsid w:val="001E351E"/>
    <w:rsid w:val="001E361C"/>
    <w:rsid w:val="001E3B52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6C8A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2016"/>
    <w:rsid w:val="001F2136"/>
    <w:rsid w:val="001F2201"/>
    <w:rsid w:val="001F2497"/>
    <w:rsid w:val="001F27A1"/>
    <w:rsid w:val="001F2853"/>
    <w:rsid w:val="001F2C2E"/>
    <w:rsid w:val="001F300D"/>
    <w:rsid w:val="001F319F"/>
    <w:rsid w:val="001F3202"/>
    <w:rsid w:val="001F357A"/>
    <w:rsid w:val="001F35FF"/>
    <w:rsid w:val="001F3696"/>
    <w:rsid w:val="001F36E2"/>
    <w:rsid w:val="001F3B33"/>
    <w:rsid w:val="001F40DD"/>
    <w:rsid w:val="001F41E0"/>
    <w:rsid w:val="001F467A"/>
    <w:rsid w:val="001F472A"/>
    <w:rsid w:val="001F4792"/>
    <w:rsid w:val="001F4871"/>
    <w:rsid w:val="001F4AB5"/>
    <w:rsid w:val="001F4C58"/>
    <w:rsid w:val="001F4E76"/>
    <w:rsid w:val="001F4F85"/>
    <w:rsid w:val="001F4FAE"/>
    <w:rsid w:val="001F5252"/>
    <w:rsid w:val="001F53C6"/>
    <w:rsid w:val="001F548D"/>
    <w:rsid w:val="001F5535"/>
    <w:rsid w:val="001F56CF"/>
    <w:rsid w:val="001F5AF7"/>
    <w:rsid w:val="001F617E"/>
    <w:rsid w:val="001F6768"/>
    <w:rsid w:val="001F6FDA"/>
    <w:rsid w:val="001F7260"/>
    <w:rsid w:val="001F742E"/>
    <w:rsid w:val="001F75FF"/>
    <w:rsid w:val="001F764D"/>
    <w:rsid w:val="001F78CA"/>
    <w:rsid w:val="001F7925"/>
    <w:rsid w:val="0020015A"/>
    <w:rsid w:val="00200261"/>
    <w:rsid w:val="00200368"/>
    <w:rsid w:val="002003D4"/>
    <w:rsid w:val="0020073E"/>
    <w:rsid w:val="0020091C"/>
    <w:rsid w:val="0020096E"/>
    <w:rsid w:val="00200B54"/>
    <w:rsid w:val="002017DC"/>
    <w:rsid w:val="0020191F"/>
    <w:rsid w:val="0020198B"/>
    <w:rsid w:val="00201BC1"/>
    <w:rsid w:val="00202C30"/>
    <w:rsid w:val="00203307"/>
    <w:rsid w:val="002035F3"/>
    <w:rsid w:val="002037B0"/>
    <w:rsid w:val="002038BD"/>
    <w:rsid w:val="00203991"/>
    <w:rsid w:val="00203C9F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7BC"/>
    <w:rsid w:val="00207930"/>
    <w:rsid w:val="00207B5F"/>
    <w:rsid w:val="00207DBE"/>
    <w:rsid w:val="002101E0"/>
    <w:rsid w:val="00210569"/>
    <w:rsid w:val="00210B73"/>
    <w:rsid w:val="00210CAA"/>
    <w:rsid w:val="00210E6F"/>
    <w:rsid w:val="00210FDA"/>
    <w:rsid w:val="0021141C"/>
    <w:rsid w:val="00211676"/>
    <w:rsid w:val="00212560"/>
    <w:rsid w:val="0021259F"/>
    <w:rsid w:val="00212BBB"/>
    <w:rsid w:val="00212CBB"/>
    <w:rsid w:val="0021315E"/>
    <w:rsid w:val="0021319D"/>
    <w:rsid w:val="00213336"/>
    <w:rsid w:val="00213363"/>
    <w:rsid w:val="002133CD"/>
    <w:rsid w:val="002138F4"/>
    <w:rsid w:val="00213B45"/>
    <w:rsid w:val="00213ED6"/>
    <w:rsid w:val="0021431C"/>
    <w:rsid w:val="00214751"/>
    <w:rsid w:val="00214898"/>
    <w:rsid w:val="002148D9"/>
    <w:rsid w:val="00214CBA"/>
    <w:rsid w:val="00214FFD"/>
    <w:rsid w:val="00215355"/>
    <w:rsid w:val="0021536F"/>
    <w:rsid w:val="002154E2"/>
    <w:rsid w:val="002162E9"/>
    <w:rsid w:val="00216674"/>
    <w:rsid w:val="00216728"/>
    <w:rsid w:val="0021678D"/>
    <w:rsid w:val="0021702A"/>
    <w:rsid w:val="002175BB"/>
    <w:rsid w:val="002178A1"/>
    <w:rsid w:val="00217A28"/>
    <w:rsid w:val="00217E76"/>
    <w:rsid w:val="002202AD"/>
    <w:rsid w:val="00220460"/>
    <w:rsid w:val="00220C87"/>
    <w:rsid w:val="00220C95"/>
    <w:rsid w:val="00221254"/>
    <w:rsid w:val="002213EE"/>
    <w:rsid w:val="002218DF"/>
    <w:rsid w:val="00221A26"/>
    <w:rsid w:val="00221B11"/>
    <w:rsid w:val="00221F38"/>
    <w:rsid w:val="00221FE4"/>
    <w:rsid w:val="00222150"/>
    <w:rsid w:val="00222843"/>
    <w:rsid w:val="00222D18"/>
    <w:rsid w:val="00222E21"/>
    <w:rsid w:val="00222E6A"/>
    <w:rsid w:val="00222EBE"/>
    <w:rsid w:val="002231B4"/>
    <w:rsid w:val="00223265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BED"/>
    <w:rsid w:val="00225E52"/>
    <w:rsid w:val="00227BDF"/>
    <w:rsid w:val="00227E4E"/>
    <w:rsid w:val="002300D5"/>
    <w:rsid w:val="0023045F"/>
    <w:rsid w:val="00230AEF"/>
    <w:rsid w:val="00230BC6"/>
    <w:rsid w:val="00230F45"/>
    <w:rsid w:val="002312D7"/>
    <w:rsid w:val="002315C9"/>
    <w:rsid w:val="00231C43"/>
    <w:rsid w:val="002325F4"/>
    <w:rsid w:val="0023264D"/>
    <w:rsid w:val="00232776"/>
    <w:rsid w:val="00232B62"/>
    <w:rsid w:val="00232C0E"/>
    <w:rsid w:val="00232CA0"/>
    <w:rsid w:val="002332FC"/>
    <w:rsid w:val="0023335C"/>
    <w:rsid w:val="0023363B"/>
    <w:rsid w:val="00233C8A"/>
    <w:rsid w:val="00234421"/>
    <w:rsid w:val="00234633"/>
    <w:rsid w:val="00234A18"/>
    <w:rsid w:val="00234A48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CA"/>
    <w:rsid w:val="002357F4"/>
    <w:rsid w:val="00235844"/>
    <w:rsid w:val="00235A33"/>
    <w:rsid w:val="002363DE"/>
    <w:rsid w:val="00236623"/>
    <w:rsid w:val="00236898"/>
    <w:rsid w:val="00236A0F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263E"/>
    <w:rsid w:val="002426DF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E77"/>
    <w:rsid w:val="002454DA"/>
    <w:rsid w:val="002459B4"/>
    <w:rsid w:val="00245CCE"/>
    <w:rsid w:val="00245F2F"/>
    <w:rsid w:val="00246137"/>
    <w:rsid w:val="002462CF"/>
    <w:rsid w:val="002463E0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D77"/>
    <w:rsid w:val="00247EE2"/>
    <w:rsid w:val="00250258"/>
    <w:rsid w:val="002502F7"/>
    <w:rsid w:val="0025049C"/>
    <w:rsid w:val="00250583"/>
    <w:rsid w:val="002506E8"/>
    <w:rsid w:val="00250815"/>
    <w:rsid w:val="00250D73"/>
    <w:rsid w:val="00250DBF"/>
    <w:rsid w:val="00250E2E"/>
    <w:rsid w:val="00251083"/>
    <w:rsid w:val="00251548"/>
    <w:rsid w:val="00251A1E"/>
    <w:rsid w:val="0025287C"/>
    <w:rsid w:val="00252B2F"/>
    <w:rsid w:val="00252D84"/>
    <w:rsid w:val="00252F78"/>
    <w:rsid w:val="0025317B"/>
    <w:rsid w:val="00253389"/>
    <w:rsid w:val="00253AAB"/>
    <w:rsid w:val="00253F6C"/>
    <w:rsid w:val="00253FF1"/>
    <w:rsid w:val="00254011"/>
    <w:rsid w:val="00254726"/>
    <w:rsid w:val="00254B8A"/>
    <w:rsid w:val="00254EA4"/>
    <w:rsid w:val="002550CB"/>
    <w:rsid w:val="00255638"/>
    <w:rsid w:val="002556D8"/>
    <w:rsid w:val="00255C18"/>
    <w:rsid w:val="00255D96"/>
    <w:rsid w:val="00255ED8"/>
    <w:rsid w:val="00256089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B45"/>
    <w:rsid w:val="00260B7A"/>
    <w:rsid w:val="00260D0F"/>
    <w:rsid w:val="0026168B"/>
    <w:rsid w:val="002617D0"/>
    <w:rsid w:val="00261A6F"/>
    <w:rsid w:val="0026226A"/>
    <w:rsid w:val="002625BD"/>
    <w:rsid w:val="0026273C"/>
    <w:rsid w:val="002628C7"/>
    <w:rsid w:val="00263615"/>
    <w:rsid w:val="002637F7"/>
    <w:rsid w:val="0026385E"/>
    <w:rsid w:val="00264057"/>
    <w:rsid w:val="00264394"/>
    <w:rsid w:val="002643FD"/>
    <w:rsid w:val="00264706"/>
    <w:rsid w:val="00264751"/>
    <w:rsid w:val="002648E9"/>
    <w:rsid w:val="00264C4D"/>
    <w:rsid w:val="00264F70"/>
    <w:rsid w:val="00264FA2"/>
    <w:rsid w:val="0026501F"/>
    <w:rsid w:val="002652C6"/>
    <w:rsid w:val="00265330"/>
    <w:rsid w:val="00265465"/>
    <w:rsid w:val="00265CEA"/>
    <w:rsid w:val="00265D63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AC4"/>
    <w:rsid w:val="00272BC2"/>
    <w:rsid w:val="00272DA6"/>
    <w:rsid w:val="00272E36"/>
    <w:rsid w:val="0027339B"/>
    <w:rsid w:val="002733FE"/>
    <w:rsid w:val="00273881"/>
    <w:rsid w:val="00273CA8"/>
    <w:rsid w:val="00273E20"/>
    <w:rsid w:val="00274510"/>
    <w:rsid w:val="0027473D"/>
    <w:rsid w:val="0027485D"/>
    <w:rsid w:val="00274866"/>
    <w:rsid w:val="002749EE"/>
    <w:rsid w:val="00275964"/>
    <w:rsid w:val="00276291"/>
    <w:rsid w:val="002765EA"/>
    <w:rsid w:val="0027686E"/>
    <w:rsid w:val="00276920"/>
    <w:rsid w:val="00276BB2"/>
    <w:rsid w:val="00276EF8"/>
    <w:rsid w:val="002771DB"/>
    <w:rsid w:val="00277501"/>
    <w:rsid w:val="00277B31"/>
    <w:rsid w:val="00277B9D"/>
    <w:rsid w:val="00277D8E"/>
    <w:rsid w:val="00277D91"/>
    <w:rsid w:val="00277FB1"/>
    <w:rsid w:val="00280101"/>
    <w:rsid w:val="002806B0"/>
    <w:rsid w:val="00281038"/>
    <w:rsid w:val="00281438"/>
    <w:rsid w:val="002814BA"/>
    <w:rsid w:val="002817F4"/>
    <w:rsid w:val="00281B5D"/>
    <w:rsid w:val="0028207E"/>
    <w:rsid w:val="002827DF"/>
    <w:rsid w:val="00282B7A"/>
    <w:rsid w:val="002831FB"/>
    <w:rsid w:val="0028385A"/>
    <w:rsid w:val="00283900"/>
    <w:rsid w:val="00283DA0"/>
    <w:rsid w:val="00283E48"/>
    <w:rsid w:val="002840E3"/>
    <w:rsid w:val="00284101"/>
    <w:rsid w:val="00284140"/>
    <w:rsid w:val="00284985"/>
    <w:rsid w:val="00284AFB"/>
    <w:rsid w:val="00284B3D"/>
    <w:rsid w:val="00284CEE"/>
    <w:rsid w:val="00284E43"/>
    <w:rsid w:val="0028523D"/>
    <w:rsid w:val="002852A1"/>
    <w:rsid w:val="002855F5"/>
    <w:rsid w:val="002855F9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220"/>
    <w:rsid w:val="002912A6"/>
    <w:rsid w:val="002912AB"/>
    <w:rsid w:val="002912CF"/>
    <w:rsid w:val="00291916"/>
    <w:rsid w:val="00291C19"/>
    <w:rsid w:val="00292282"/>
    <w:rsid w:val="002923F6"/>
    <w:rsid w:val="00292498"/>
    <w:rsid w:val="0029263E"/>
    <w:rsid w:val="00292911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6394"/>
    <w:rsid w:val="0029660E"/>
    <w:rsid w:val="002969F5"/>
    <w:rsid w:val="00296B64"/>
    <w:rsid w:val="00296F7F"/>
    <w:rsid w:val="00297053"/>
    <w:rsid w:val="00297085"/>
    <w:rsid w:val="0029760B"/>
    <w:rsid w:val="0029763A"/>
    <w:rsid w:val="00297740"/>
    <w:rsid w:val="00297F96"/>
    <w:rsid w:val="002A00F1"/>
    <w:rsid w:val="002A0124"/>
    <w:rsid w:val="002A02C4"/>
    <w:rsid w:val="002A055C"/>
    <w:rsid w:val="002A0813"/>
    <w:rsid w:val="002A1269"/>
    <w:rsid w:val="002A1352"/>
    <w:rsid w:val="002A1588"/>
    <w:rsid w:val="002A19BA"/>
    <w:rsid w:val="002A1D1D"/>
    <w:rsid w:val="002A1E53"/>
    <w:rsid w:val="002A1FF1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637"/>
    <w:rsid w:val="002A46A3"/>
    <w:rsid w:val="002A4BE3"/>
    <w:rsid w:val="002A4CD1"/>
    <w:rsid w:val="002A4E27"/>
    <w:rsid w:val="002A4F34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79EF"/>
    <w:rsid w:val="002A7C22"/>
    <w:rsid w:val="002A7CA9"/>
    <w:rsid w:val="002A7CAF"/>
    <w:rsid w:val="002B0127"/>
    <w:rsid w:val="002B04D3"/>
    <w:rsid w:val="002B06D2"/>
    <w:rsid w:val="002B0E21"/>
    <w:rsid w:val="002B0FC2"/>
    <w:rsid w:val="002B10D7"/>
    <w:rsid w:val="002B171C"/>
    <w:rsid w:val="002B1B83"/>
    <w:rsid w:val="002B1BF7"/>
    <w:rsid w:val="002B200D"/>
    <w:rsid w:val="002B21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400D"/>
    <w:rsid w:val="002B4031"/>
    <w:rsid w:val="002B4193"/>
    <w:rsid w:val="002B42A4"/>
    <w:rsid w:val="002B4588"/>
    <w:rsid w:val="002B4844"/>
    <w:rsid w:val="002B495E"/>
    <w:rsid w:val="002B4971"/>
    <w:rsid w:val="002B4D8E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312"/>
    <w:rsid w:val="002C06E2"/>
    <w:rsid w:val="002C08BA"/>
    <w:rsid w:val="002C1368"/>
    <w:rsid w:val="002C14A1"/>
    <w:rsid w:val="002C1718"/>
    <w:rsid w:val="002C1B2F"/>
    <w:rsid w:val="002C1DE4"/>
    <w:rsid w:val="002C20AE"/>
    <w:rsid w:val="002C2A8B"/>
    <w:rsid w:val="002C2C15"/>
    <w:rsid w:val="002C3056"/>
    <w:rsid w:val="002C3335"/>
    <w:rsid w:val="002C33CF"/>
    <w:rsid w:val="002C3B67"/>
    <w:rsid w:val="002C4031"/>
    <w:rsid w:val="002C4482"/>
    <w:rsid w:val="002C46EE"/>
    <w:rsid w:val="002C519D"/>
    <w:rsid w:val="002C578B"/>
    <w:rsid w:val="002C5DEA"/>
    <w:rsid w:val="002C601A"/>
    <w:rsid w:val="002C6118"/>
    <w:rsid w:val="002C6494"/>
    <w:rsid w:val="002C66B8"/>
    <w:rsid w:val="002C66D5"/>
    <w:rsid w:val="002C69D2"/>
    <w:rsid w:val="002C6E0C"/>
    <w:rsid w:val="002C6F25"/>
    <w:rsid w:val="002C7019"/>
    <w:rsid w:val="002C70C2"/>
    <w:rsid w:val="002C729D"/>
    <w:rsid w:val="002C76E3"/>
    <w:rsid w:val="002C78E7"/>
    <w:rsid w:val="002C7964"/>
    <w:rsid w:val="002C7A74"/>
    <w:rsid w:val="002C7DBF"/>
    <w:rsid w:val="002C7EE5"/>
    <w:rsid w:val="002D0039"/>
    <w:rsid w:val="002D055D"/>
    <w:rsid w:val="002D0C05"/>
    <w:rsid w:val="002D112F"/>
    <w:rsid w:val="002D1A75"/>
    <w:rsid w:val="002D1DDC"/>
    <w:rsid w:val="002D1EB6"/>
    <w:rsid w:val="002D1EDB"/>
    <w:rsid w:val="002D23C9"/>
    <w:rsid w:val="002D2608"/>
    <w:rsid w:val="002D2A7C"/>
    <w:rsid w:val="002D2CAE"/>
    <w:rsid w:val="002D2FF4"/>
    <w:rsid w:val="002D309F"/>
    <w:rsid w:val="002D3C12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6089"/>
    <w:rsid w:val="002D656A"/>
    <w:rsid w:val="002D6B6E"/>
    <w:rsid w:val="002D6C01"/>
    <w:rsid w:val="002D6C71"/>
    <w:rsid w:val="002D6DB6"/>
    <w:rsid w:val="002D7181"/>
    <w:rsid w:val="002D745E"/>
    <w:rsid w:val="002D7618"/>
    <w:rsid w:val="002D7895"/>
    <w:rsid w:val="002D79C1"/>
    <w:rsid w:val="002D7BAE"/>
    <w:rsid w:val="002D7D07"/>
    <w:rsid w:val="002D7EA4"/>
    <w:rsid w:val="002E0050"/>
    <w:rsid w:val="002E00A2"/>
    <w:rsid w:val="002E040A"/>
    <w:rsid w:val="002E048D"/>
    <w:rsid w:val="002E0AFC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9D7"/>
    <w:rsid w:val="002E6B5B"/>
    <w:rsid w:val="002E6C72"/>
    <w:rsid w:val="002E6D8E"/>
    <w:rsid w:val="002E6F1F"/>
    <w:rsid w:val="002E7062"/>
    <w:rsid w:val="002E79F9"/>
    <w:rsid w:val="002E7B49"/>
    <w:rsid w:val="002E7D76"/>
    <w:rsid w:val="002F00F8"/>
    <w:rsid w:val="002F02B3"/>
    <w:rsid w:val="002F03EC"/>
    <w:rsid w:val="002F0D03"/>
    <w:rsid w:val="002F1401"/>
    <w:rsid w:val="002F1538"/>
    <w:rsid w:val="002F15AF"/>
    <w:rsid w:val="002F1832"/>
    <w:rsid w:val="002F187D"/>
    <w:rsid w:val="002F1A29"/>
    <w:rsid w:val="002F1AB7"/>
    <w:rsid w:val="002F21FA"/>
    <w:rsid w:val="002F2543"/>
    <w:rsid w:val="002F254F"/>
    <w:rsid w:val="002F25BA"/>
    <w:rsid w:val="002F25D3"/>
    <w:rsid w:val="002F27D8"/>
    <w:rsid w:val="002F2827"/>
    <w:rsid w:val="002F28A3"/>
    <w:rsid w:val="002F2BF8"/>
    <w:rsid w:val="002F32AB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805"/>
    <w:rsid w:val="002F6858"/>
    <w:rsid w:val="002F75BD"/>
    <w:rsid w:val="002F75D1"/>
    <w:rsid w:val="002F784D"/>
    <w:rsid w:val="002F79D3"/>
    <w:rsid w:val="002F7BB8"/>
    <w:rsid w:val="003002D1"/>
    <w:rsid w:val="00300757"/>
    <w:rsid w:val="00300782"/>
    <w:rsid w:val="00300A8E"/>
    <w:rsid w:val="00300ACB"/>
    <w:rsid w:val="003011CE"/>
    <w:rsid w:val="00301339"/>
    <w:rsid w:val="003014BF"/>
    <w:rsid w:val="003015DD"/>
    <w:rsid w:val="0030178D"/>
    <w:rsid w:val="00301B84"/>
    <w:rsid w:val="00301DF2"/>
    <w:rsid w:val="00301E4C"/>
    <w:rsid w:val="0030210F"/>
    <w:rsid w:val="0030239D"/>
    <w:rsid w:val="00302496"/>
    <w:rsid w:val="00302764"/>
    <w:rsid w:val="00302B49"/>
    <w:rsid w:val="00302DEC"/>
    <w:rsid w:val="00302DFA"/>
    <w:rsid w:val="0030319B"/>
    <w:rsid w:val="00303405"/>
    <w:rsid w:val="00303492"/>
    <w:rsid w:val="003036F2"/>
    <w:rsid w:val="003038C6"/>
    <w:rsid w:val="003038E7"/>
    <w:rsid w:val="0030431C"/>
    <w:rsid w:val="00304393"/>
    <w:rsid w:val="003044A4"/>
    <w:rsid w:val="003044D8"/>
    <w:rsid w:val="00304B22"/>
    <w:rsid w:val="00305005"/>
    <w:rsid w:val="0030528A"/>
    <w:rsid w:val="00305594"/>
    <w:rsid w:val="0030578B"/>
    <w:rsid w:val="00305E57"/>
    <w:rsid w:val="00305F39"/>
    <w:rsid w:val="00306361"/>
    <w:rsid w:val="00306455"/>
    <w:rsid w:val="0030652D"/>
    <w:rsid w:val="00306945"/>
    <w:rsid w:val="00306F0B"/>
    <w:rsid w:val="00307079"/>
    <w:rsid w:val="003070A0"/>
    <w:rsid w:val="00307CD1"/>
    <w:rsid w:val="0031006D"/>
    <w:rsid w:val="00310689"/>
    <w:rsid w:val="0031077A"/>
    <w:rsid w:val="00310B31"/>
    <w:rsid w:val="00310DDC"/>
    <w:rsid w:val="0031114C"/>
    <w:rsid w:val="003112BD"/>
    <w:rsid w:val="00311391"/>
    <w:rsid w:val="00311659"/>
    <w:rsid w:val="00311877"/>
    <w:rsid w:val="0031188C"/>
    <w:rsid w:val="0031191E"/>
    <w:rsid w:val="0031197F"/>
    <w:rsid w:val="003119E9"/>
    <w:rsid w:val="00311A86"/>
    <w:rsid w:val="00311F92"/>
    <w:rsid w:val="003123BB"/>
    <w:rsid w:val="003126E7"/>
    <w:rsid w:val="003127B7"/>
    <w:rsid w:val="00312DF1"/>
    <w:rsid w:val="00312F7F"/>
    <w:rsid w:val="00313711"/>
    <w:rsid w:val="0031383F"/>
    <w:rsid w:val="00314092"/>
    <w:rsid w:val="003147B5"/>
    <w:rsid w:val="00314CA3"/>
    <w:rsid w:val="00314E4C"/>
    <w:rsid w:val="00315033"/>
    <w:rsid w:val="00315119"/>
    <w:rsid w:val="00315367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200D3"/>
    <w:rsid w:val="0032056E"/>
    <w:rsid w:val="003206A7"/>
    <w:rsid w:val="003206D6"/>
    <w:rsid w:val="00320DBC"/>
    <w:rsid w:val="00320E79"/>
    <w:rsid w:val="00320F2E"/>
    <w:rsid w:val="0032107C"/>
    <w:rsid w:val="00321131"/>
    <w:rsid w:val="0032116B"/>
    <w:rsid w:val="003211F4"/>
    <w:rsid w:val="00321421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F8"/>
    <w:rsid w:val="00322D89"/>
    <w:rsid w:val="0032348E"/>
    <w:rsid w:val="003234FF"/>
    <w:rsid w:val="00323B70"/>
    <w:rsid w:val="00323E76"/>
    <w:rsid w:val="003243CB"/>
    <w:rsid w:val="003245BF"/>
    <w:rsid w:val="0032491D"/>
    <w:rsid w:val="0032494E"/>
    <w:rsid w:val="003249E5"/>
    <w:rsid w:val="00324F52"/>
    <w:rsid w:val="00325561"/>
    <w:rsid w:val="00325637"/>
    <w:rsid w:val="0032582E"/>
    <w:rsid w:val="00325C71"/>
    <w:rsid w:val="00325FB0"/>
    <w:rsid w:val="003266C5"/>
    <w:rsid w:val="0032673A"/>
    <w:rsid w:val="003267FE"/>
    <w:rsid w:val="00326AF2"/>
    <w:rsid w:val="00326E88"/>
    <w:rsid w:val="00327390"/>
    <w:rsid w:val="00327516"/>
    <w:rsid w:val="003278A3"/>
    <w:rsid w:val="003278B7"/>
    <w:rsid w:val="00330011"/>
    <w:rsid w:val="003300D5"/>
    <w:rsid w:val="003303FD"/>
    <w:rsid w:val="00330694"/>
    <w:rsid w:val="00330923"/>
    <w:rsid w:val="00330B0D"/>
    <w:rsid w:val="00330E3F"/>
    <w:rsid w:val="00330E4E"/>
    <w:rsid w:val="00331B31"/>
    <w:rsid w:val="00331EDB"/>
    <w:rsid w:val="003323A4"/>
    <w:rsid w:val="00332462"/>
    <w:rsid w:val="0033247A"/>
    <w:rsid w:val="0033248F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E4C"/>
    <w:rsid w:val="00334F99"/>
    <w:rsid w:val="00335483"/>
    <w:rsid w:val="00335496"/>
    <w:rsid w:val="003354C7"/>
    <w:rsid w:val="003359BA"/>
    <w:rsid w:val="00335DE8"/>
    <w:rsid w:val="00336176"/>
    <w:rsid w:val="00336630"/>
    <w:rsid w:val="00336980"/>
    <w:rsid w:val="00336A78"/>
    <w:rsid w:val="00336E19"/>
    <w:rsid w:val="00337A9F"/>
    <w:rsid w:val="00337AAA"/>
    <w:rsid w:val="00337C33"/>
    <w:rsid w:val="00340262"/>
    <w:rsid w:val="0034074D"/>
    <w:rsid w:val="00340893"/>
    <w:rsid w:val="003410A7"/>
    <w:rsid w:val="003410DB"/>
    <w:rsid w:val="00341673"/>
    <w:rsid w:val="00341752"/>
    <w:rsid w:val="00341CF8"/>
    <w:rsid w:val="003421CF"/>
    <w:rsid w:val="003423D1"/>
    <w:rsid w:val="00342DEB"/>
    <w:rsid w:val="00342EBE"/>
    <w:rsid w:val="00342FC9"/>
    <w:rsid w:val="0034305B"/>
    <w:rsid w:val="003433EA"/>
    <w:rsid w:val="003438F7"/>
    <w:rsid w:val="00343C48"/>
    <w:rsid w:val="00343E67"/>
    <w:rsid w:val="003442A3"/>
    <w:rsid w:val="00344E0D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D2A"/>
    <w:rsid w:val="003511B8"/>
    <w:rsid w:val="00352114"/>
    <w:rsid w:val="00352307"/>
    <w:rsid w:val="00352581"/>
    <w:rsid w:val="00352E15"/>
    <w:rsid w:val="00352F31"/>
    <w:rsid w:val="00352FB5"/>
    <w:rsid w:val="00353230"/>
    <w:rsid w:val="00353647"/>
    <w:rsid w:val="00353BDC"/>
    <w:rsid w:val="00353BDF"/>
    <w:rsid w:val="003541C2"/>
    <w:rsid w:val="00354220"/>
    <w:rsid w:val="003546EA"/>
    <w:rsid w:val="00354870"/>
    <w:rsid w:val="00354AC9"/>
    <w:rsid w:val="00354C3C"/>
    <w:rsid w:val="00355309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B7E"/>
    <w:rsid w:val="00356C50"/>
    <w:rsid w:val="00356DBD"/>
    <w:rsid w:val="00357EC1"/>
    <w:rsid w:val="003600D4"/>
    <w:rsid w:val="00361204"/>
    <w:rsid w:val="00361396"/>
    <w:rsid w:val="00361486"/>
    <w:rsid w:val="00361A07"/>
    <w:rsid w:val="00361B66"/>
    <w:rsid w:val="00361F44"/>
    <w:rsid w:val="00361F4E"/>
    <w:rsid w:val="00361FB6"/>
    <w:rsid w:val="00362456"/>
    <w:rsid w:val="0036253C"/>
    <w:rsid w:val="00362671"/>
    <w:rsid w:val="00362B71"/>
    <w:rsid w:val="00362D91"/>
    <w:rsid w:val="003636F7"/>
    <w:rsid w:val="0036398A"/>
    <w:rsid w:val="00363B66"/>
    <w:rsid w:val="00363D31"/>
    <w:rsid w:val="00363F77"/>
    <w:rsid w:val="0036405D"/>
    <w:rsid w:val="003644A0"/>
    <w:rsid w:val="00364553"/>
    <w:rsid w:val="003648A8"/>
    <w:rsid w:val="003649A3"/>
    <w:rsid w:val="003649F9"/>
    <w:rsid w:val="00364BB0"/>
    <w:rsid w:val="00364C1A"/>
    <w:rsid w:val="00364DE0"/>
    <w:rsid w:val="00364E50"/>
    <w:rsid w:val="00364FBF"/>
    <w:rsid w:val="0036522F"/>
    <w:rsid w:val="003652A1"/>
    <w:rsid w:val="00365369"/>
    <w:rsid w:val="00365564"/>
    <w:rsid w:val="00365D62"/>
    <w:rsid w:val="00366337"/>
    <w:rsid w:val="003667C0"/>
    <w:rsid w:val="003669A1"/>
    <w:rsid w:val="00366C98"/>
    <w:rsid w:val="00366E40"/>
    <w:rsid w:val="003670E9"/>
    <w:rsid w:val="00367253"/>
    <w:rsid w:val="00367FB7"/>
    <w:rsid w:val="00370105"/>
    <w:rsid w:val="0037086B"/>
    <w:rsid w:val="00370C90"/>
    <w:rsid w:val="00370F43"/>
    <w:rsid w:val="00370FFD"/>
    <w:rsid w:val="003713EA"/>
    <w:rsid w:val="003717DF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F5F"/>
    <w:rsid w:val="003732FF"/>
    <w:rsid w:val="003733E1"/>
    <w:rsid w:val="00373A83"/>
    <w:rsid w:val="00373CDE"/>
    <w:rsid w:val="00373DAB"/>
    <w:rsid w:val="003743DA"/>
    <w:rsid w:val="0037444D"/>
    <w:rsid w:val="003748C1"/>
    <w:rsid w:val="00374EC4"/>
    <w:rsid w:val="00374EFF"/>
    <w:rsid w:val="00375206"/>
    <w:rsid w:val="003755A3"/>
    <w:rsid w:val="00375805"/>
    <w:rsid w:val="0037596B"/>
    <w:rsid w:val="00375DB1"/>
    <w:rsid w:val="00376599"/>
    <w:rsid w:val="00376603"/>
    <w:rsid w:val="00376657"/>
    <w:rsid w:val="00376E06"/>
    <w:rsid w:val="00376E68"/>
    <w:rsid w:val="00377129"/>
    <w:rsid w:val="003774B6"/>
    <w:rsid w:val="003776E7"/>
    <w:rsid w:val="003777E3"/>
    <w:rsid w:val="00377946"/>
    <w:rsid w:val="00377F43"/>
    <w:rsid w:val="0038028F"/>
    <w:rsid w:val="00380FD0"/>
    <w:rsid w:val="0038114B"/>
    <w:rsid w:val="00381191"/>
    <w:rsid w:val="00381708"/>
    <w:rsid w:val="003819A3"/>
    <w:rsid w:val="00381ACE"/>
    <w:rsid w:val="00381C14"/>
    <w:rsid w:val="00381E47"/>
    <w:rsid w:val="00382307"/>
    <w:rsid w:val="003823B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B30"/>
    <w:rsid w:val="00386D4A"/>
    <w:rsid w:val="00387691"/>
    <w:rsid w:val="003877AB"/>
    <w:rsid w:val="00387972"/>
    <w:rsid w:val="00387974"/>
    <w:rsid w:val="00387BF4"/>
    <w:rsid w:val="00387FBE"/>
    <w:rsid w:val="0039008D"/>
    <w:rsid w:val="00390363"/>
    <w:rsid w:val="0039055F"/>
    <w:rsid w:val="003905DA"/>
    <w:rsid w:val="00390778"/>
    <w:rsid w:val="00390CEA"/>
    <w:rsid w:val="00390F33"/>
    <w:rsid w:val="003916D3"/>
    <w:rsid w:val="00391806"/>
    <w:rsid w:val="003921E8"/>
    <w:rsid w:val="00392284"/>
    <w:rsid w:val="00392723"/>
    <w:rsid w:val="003927C7"/>
    <w:rsid w:val="0039280D"/>
    <w:rsid w:val="00392EA9"/>
    <w:rsid w:val="00393827"/>
    <w:rsid w:val="00393B3C"/>
    <w:rsid w:val="00393CF2"/>
    <w:rsid w:val="00393F57"/>
    <w:rsid w:val="00393FE3"/>
    <w:rsid w:val="00394599"/>
    <w:rsid w:val="0039461C"/>
    <w:rsid w:val="003947C1"/>
    <w:rsid w:val="00394827"/>
    <w:rsid w:val="00394BA1"/>
    <w:rsid w:val="00394CFB"/>
    <w:rsid w:val="0039520A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328"/>
    <w:rsid w:val="00397575"/>
    <w:rsid w:val="00397A0F"/>
    <w:rsid w:val="00397CE8"/>
    <w:rsid w:val="00397D30"/>
    <w:rsid w:val="00397F68"/>
    <w:rsid w:val="003A013C"/>
    <w:rsid w:val="003A034A"/>
    <w:rsid w:val="003A04BA"/>
    <w:rsid w:val="003A0685"/>
    <w:rsid w:val="003A068C"/>
    <w:rsid w:val="003A0B4A"/>
    <w:rsid w:val="003A11AB"/>
    <w:rsid w:val="003A1A0B"/>
    <w:rsid w:val="003A1AAD"/>
    <w:rsid w:val="003A1CE5"/>
    <w:rsid w:val="003A212C"/>
    <w:rsid w:val="003A220A"/>
    <w:rsid w:val="003A2447"/>
    <w:rsid w:val="003A2C8A"/>
    <w:rsid w:val="003A2F84"/>
    <w:rsid w:val="003A2FFB"/>
    <w:rsid w:val="003A3843"/>
    <w:rsid w:val="003A38F0"/>
    <w:rsid w:val="003A3DB9"/>
    <w:rsid w:val="003A3E2B"/>
    <w:rsid w:val="003A3E54"/>
    <w:rsid w:val="003A4E66"/>
    <w:rsid w:val="003A4FD8"/>
    <w:rsid w:val="003A5208"/>
    <w:rsid w:val="003A53F4"/>
    <w:rsid w:val="003A548C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B0D3E"/>
    <w:rsid w:val="003B0D76"/>
    <w:rsid w:val="003B0DDC"/>
    <w:rsid w:val="003B0EF0"/>
    <w:rsid w:val="003B2186"/>
    <w:rsid w:val="003B24C4"/>
    <w:rsid w:val="003B2585"/>
    <w:rsid w:val="003B2709"/>
    <w:rsid w:val="003B282E"/>
    <w:rsid w:val="003B28B9"/>
    <w:rsid w:val="003B3726"/>
    <w:rsid w:val="003B3DB0"/>
    <w:rsid w:val="003B3E14"/>
    <w:rsid w:val="003B42DE"/>
    <w:rsid w:val="003B4320"/>
    <w:rsid w:val="003B451C"/>
    <w:rsid w:val="003B4554"/>
    <w:rsid w:val="003B481C"/>
    <w:rsid w:val="003B4DB7"/>
    <w:rsid w:val="003B4E00"/>
    <w:rsid w:val="003B4EAD"/>
    <w:rsid w:val="003B4F6B"/>
    <w:rsid w:val="003B5326"/>
    <w:rsid w:val="003B53C7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FB"/>
    <w:rsid w:val="003B6E81"/>
    <w:rsid w:val="003B7379"/>
    <w:rsid w:val="003B74E6"/>
    <w:rsid w:val="003B7686"/>
    <w:rsid w:val="003B7C30"/>
    <w:rsid w:val="003B7D2D"/>
    <w:rsid w:val="003C04BC"/>
    <w:rsid w:val="003C0768"/>
    <w:rsid w:val="003C095A"/>
    <w:rsid w:val="003C0C5C"/>
    <w:rsid w:val="003C0C87"/>
    <w:rsid w:val="003C0CEE"/>
    <w:rsid w:val="003C0D06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2B"/>
    <w:rsid w:val="003C2938"/>
    <w:rsid w:val="003C299F"/>
    <w:rsid w:val="003C2CE1"/>
    <w:rsid w:val="003C2D23"/>
    <w:rsid w:val="003C2F9F"/>
    <w:rsid w:val="003C30ED"/>
    <w:rsid w:val="003C3436"/>
    <w:rsid w:val="003C380A"/>
    <w:rsid w:val="003C385B"/>
    <w:rsid w:val="003C39C0"/>
    <w:rsid w:val="003C3A14"/>
    <w:rsid w:val="003C3A78"/>
    <w:rsid w:val="003C3AB1"/>
    <w:rsid w:val="003C3B8F"/>
    <w:rsid w:val="003C3D51"/>
    <w:rsid w:val="003C408C"/>
    <w:rsid w:val="003C4185"/>
    <w:rsid w:val="003C46AB"/>
    <w:rsid w:val="003C512A"/>
    <w:rsid w:val="003C58C7"/>
    <w:rsid w:val="003C5951"/>
    <w:rsid w:val="003C5A89"/>
    <w:rsid w:val="003C5CB8"/>
    <w:rsid w:val="003C5F81"/>
    <w:rsid w:val="003C5FD0"/>
    <w:rsid w:val="003C60E5"/>
    <w:rsid w:val="003C62E7"/>
    <w:rsid w:val="003C642E"/>
    <w:rsid w:val="003C65BB"/>
    <w:rsid w:val="003C6D39"/>
    <w:rsid w:val="003C7015"/>
    <w:rsid w:val="003C783A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556"/>
    <w:rsid w:val="003D17EC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DD"/>
    <w:rsid w:val="003D2EA8"/>
    <w:rsid w:val="003D374F"/>
    <w:rsid w:val="003D3D46"/>
    <w:rsid w:val="003D3F45"/>
    <w:rsid w:val="003D3F79"/>
    <w:rsid w:val="003D4377"/>
    <w:rsid w:val="003D4378"/>
    <w:rsid w:val="003D4683"/>
    <w:rsid w:val="003D4933"/>
    <w:rsid w:val="003D493A"/>
    <w:rsid w:val="003D51DB"/>
    <w:rsid w:val="003D51F8"/>
    <w:rsid w:val="003D5946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442"/>
    <w:rsid w:val="003E0D0C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B2F"/>
    <w:rsid w:val="003E2BCE"/>
    <w:rsid w:val="003E30E9"/>
    <w:rsid w:val="003E327F"/>
    <w:rsid w:val="003E33A3"/>
    <w:rsid w:val="003E34AE"/>
    <w:rsid w:val="003E3F95"/>
    <w:rsid w:val="003E4415"/>
    <w:rsid w:val="003E4644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FB"/>
    <w:rsid w:val="003E7416"/>
    <w:rsid w:val="003E747E"/>
    <w:rsid w:val="003E75EB"/>
    <w:rsid w:val="003E75F7"/>
    <w:rsid w:val="003E7889"/>
    <w:rsid w:val="003E789B"/>
    <w:rsid w:val="003E7CF2"/>
    <w:rsid w:val="003F075E"/>
    <w:rsid w:val="003F0978"/>
    <w:rsid w:val="003F0A55"/>
    <w:rsid w:val="003F1118"/>
    <w:rsid w:val="003F16A5"/>
    <w:rsid w:val="003F1799"/>
    <w:rsid w:val="003F1D85"/>
    <w:rsid w:val="003F23A0"/>
    <w:rsid w:val="003F2749"/>
    <w:rsid w:val="003F2751"/>
    <w:rsid w:val="003F2766"/>
    <w:rsid w:val="003F2B79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4DE"/>
    <w:rsid w:val="003F4A5A"/>
    <w:rsid w:val="003F5111"/>
    <w:rsid w:val="003F56C7"/>
    <w:rsid w:val="003F588E"/>
    <w:rsid w:val="003F58F4"/>
    <w:rsid w:val="003F6227"/>
    <w:rsid w:val="003F6CFC"/>
    <w:rsid w:val="003F6EDC"/>
    <w:rsid w:val="003F7788"/>
    <w:rsid w:val="003F7810"/>
    <w:rsid w:val="003F7813"/>
    <w:rsid w:val="003F78AD"/>
    <w:rsid w:val="003F7FB8"/>
    <w:rsid w:val="00400086"/>
    <w:rsid w:val="0040022B"/>
    <w:rsid w:val="0040097E"/>
    <w:rsid w:val="00400C5B"/>
    <w:rsid w:val="0040106A"/>
    <w:rsid w:val="00401198"/>
    <w:rsid w:val="0040197F"/>
    <w:rsid w:val="0040214F"/>
    <w:rsid w:val="00402191"/>
    <w:rsid w:val="004024B3"/>
    <w:rsid w:val="0040262B"/>
    <w:rsid w:val="004029FC"/>
    <w:rsid w:val="004030AD"/>
    <w:rsid w:val="0040320B"/>
    <w:rsid w:val="004032A2"/>
    <w:rsid w:val="004032D3"/>
    <w:rsid w:val="004034B4"/>
    <w:rsid w:val="00403D09"/>
    <w:rsid w:val="0040463A"/>
    <w:rsid w:val="00404A3F"/>
    <w:rsid w:val="00404C11"/>
    <w:rsid w:val="00404E10"/>
    <w:rsid w:val="00404E3E"/>
    <w:rsid w:val="0040532D"/>
    <w:rsid w:val="004055AE"/>
    <w:rsid w:val="00405C27"/>
    <w:rsid w:val="0040644C"/>
    <w:rsid w:val="004064BD"/>
    <w:rsid w:val="00406EBF"/>
    <w:rsid w:val="00406F2F"/>
    <w:rsid w:val="004071A2"/>
    <w:rsid w:val="00407945"/>
    <w:rsid w:val="00407BFF"/>
    <w:rsid w:val="00407F60"/>
    <w:rsid w:val="00407FF0"/>
    <w:rsid w:val="00410036"/>
    <w:rsid w:val="00410064"/>
    <w:rsid w:val="004104C2"/>
    <w:rsid w:val="00410940"/>
    <w:rsid w:val="00410A90"/>
    <w:rsid w:val="00410B01"/>
    <w:rsid w:val="00411294"/>
    <w:rsid w:val="00411402"/>
    <w:rsid w:val="00411579"/>
    <w:rsid w:val="004115D3"/>
    <w:rsid w:val="00411AC7"/>
    <w:rsid w:val="00411AEC"/>
    <w:rsid w:val="00411E3C"/>
    <w:rsid w:val="00411EAD"/>
    <w:rsid w:val="0041201A"/>
    <w:rsid w:val="00412231"/>
    <w:rsid w:val="004122F3"/>
    <w:rsid w:val="00412451"/>
    <w:rsid w:val="0041249A"/>
    <w:rsid w:val="00412A45"/>
    <w:rsid w:val="00412C7D"/>
    <w:rsid w:val="00412DBE"/>
    <w:rsid w:val="00413B7F"/>
    <w:rsid w:val="004141B2"/>
    <w:rsid w:val="0041486F"/>
    <w:rsid w:val="00414A8C"/>
    <w:rsid w:val="00414C20"/>
    <w:rsid w:val="00414C52"/>
    <w:rsid w:val="004151B0"/>
    <w:rsid w:val="00415259"/>
    <w:rsid w:val="004154D1"/>
    <w:rsid w:val="00415508"/>
    <w:rsid w:val="004157A5"/>
    <w:rsid w:val="00415ABD"/>
    <w:rsid w:val="00416043"/>
    <w:rsid w:val="0041646D"/>
    <w:rsid w:val="0041686E"/>
    <w:rsid w:val="004168C8"/>
    <w:rsid w:val="00416B4E"/>
    <w:rsid w:val="00416BB1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19C3"/>
    <w:rsid w:val="00421C1B"/>
    <w:rsid w:val="004224AC"/>
    <w:rsid w:val="00422608"/>
    <w:rsid w:val="00422AFA"/>
    <w:rsid w:val="00422C18"/>
    <w:rsid w:val="00422E6F"/>
    <w:rsid w:val="004231EF"/>
    <w:rsid w:val="004234B9"/>
    <w:rsid w:val="004236F2"/>
    <w:rsid w:val="004237FB"/>
    <w:rsid w:val="00423B09"/>
    <w:rsid w:val="00423E90"/>
    <w:rsid w:val="00424400"/>
    <w:rsid w:val="0042487A"/>
    <w:rsid w:val="00424E00"/>
    <w:rsid w:val="00425068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24"/>
    <w:rsid w:val="00427CCB"/>
    <w:rsid w:val="00427F58"/>
    <w:rsid w:val="004303C0"/>
    <w:rsid w:val="00430526"/>
    <w:rsid w:val="0043081A"/>
    <w:rsid w:val="00430DCD"/>
    <w:rsid w:val="00430EFA"/>
    <w:rsid w:val="0043126E"/>
    <w:rsid w:val="00431989"/>
    <w:rsid w:val="00432062"/>
    <w:rsid w:val="00432473"/>
    <w:rsid w:val="00433012"/>
    <w:rsid w:val="00433279"/>
    <w:rsid w:val="00433351"/>
    <w:rsid w:val="004338B1"/>
    <w:rsid w:val="00433CA1"/>
    <w:rsid w:val="00433D08"/>
    <w:rsid w:val="00433D72"/>
    <w:rsid w:val="00433DC8"/>
    <w:rsid w:val="00433F88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F2A"/>
    <w:rsid w:val="00435FBA"/>
    <w:rsid w:val="00436470"/>
    <w:rsid w:val="00436661"/>
    <w:rsid w:val="00436A6B"/>
    <w:rsid w:val="00437B66"/>
    <w:rsid w:val="00437B78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4"/>
    <w:rsid w:val="00441043"/>
    <w:rsid w:val="00441382"/>
    <w:rsid w:val="004414B1"/>
    <w:rsid w:val="00442555"/>
    <w:rsid w:val="0044258A"/>
    <w:rsid w:val="00442AE5"/>
    <w:rsid w:val="00442C32"/>
    <w:rsid w:val="00442FD8"/>
    <w:rsid w:val="004431DC"/>
    <w:rsid w:val="00443433"/>
    <w:rsid w:val="00443633"/>
    <w:rsid w:val="004437DE"/>
    <w:rsid w:val="0044382D"/>
    <w:rsid w:val="00443DF3"/>
    <w:rsid w:val="00444404"/>
    <w:rsid w:val="00444760"/>
    <w:rsid w:val="00444936"/>
    <w:rsid w:val="00444AC3"/>
    <w:rsid w:val="00444CE5"/>
    <w:rsid w:val="00444DF9"/>
    <w:rsid w:val="004450C9"/>
    <w:rsid w:val="0044530B"/>
    <w:rsid w:val="004456A9"/>
    <w:rsid w:val="004456C7"/>
    <w:rsid w:val="00445D5C"/>
    <w:rsid w:val="00445E73"/>
    <w:rsid w:val="00446181"/>
    <w:rsid w:val="0044647D"/>
    <w:rsid w:val="004467D1"/>
    <w:rsid w:val="004467F0"/>
    <w:rsid w:val="00446A57"/>
    <w:rsid w:val="00446EB9"/>
    <w:rsid w:val="0044758F"/>
    <w:rsid w:val="004479A9"/>
    <w:rsid w:val="00447A9F"/>
    <w:rsid w:val="00447B57"/>
    <w:rsid w:val="00447E05"/>
    <w:rsid w:val="00447F44"/>
    <w:rsid w:val="00447FB2"/>
    <w:rsid w:val="00450078"/>
    <w:rsid w:val="00450970"/>
    <w:rsid w:val="004509B1"/>
    <w:rsid w:val="00450D87"/>
    <w:rsid w:val="00450FD2"/>
    <w:rsid w:val="00451211"/>
    <w:rsid w:val="0045142C"/>
    <w:rsid w:val="004514FC"/>
    <w:rsid w:val="00451756"/>
    <w:rsid w:val="00451844"/>
    <w:rsid w:val="00451B5C"/>
    <w:rsid w:val="00451D74"/>
    <w:rsid w:val="0045269A"/>
    <w:rsid w:val="004526AC"/>
    <w:rsid w:val="00452F3A"/>
    <w:rsid w:val="004531E0"/>
    <w:rsid w:val="004531F0"/>
    <w:rsid w:val="004532BB"/>
    <w:rsid w:val="00453830"/>
    <w:rsid w:val="004539DD"/>
    <w:rsid w:val="00453E51"/>
    <w:rsid w:val="0045419A"/>
    <w:rsid w:val="00454836"/>
    <w:rsid w:val="0045483B"/>
    <w:rsid w:val="00454A17"/>
    <w:rsid w:val="00454B8D"/>
    <w:rsid w:val="004552A4"/>
    <w:rsid w:val="004553B5"/>
    <w:rsid w:val="004555B2"/>
    <w:rsid w:val="004556D2"/>
    <w:rsid w:val="00455974"/>
    <w:rsid w:val="00455E32"/>
    <w:rsid w:val="00455E4C"/>
    <w:rsid w:val="004561AE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543"/>
    <w:rsid w:val="00460617"/>
    <w:rsid w:val="0046078D"/>
    <w:rsid w:val="00460C32"/>
    <w:rsid w:val="004611A6"/>
    <w:rsid w:val="0046156F"/>
    <w:rsid w:val="004618CE"/>
    <w:rsid w:val="00461A0A"/>
    <w:rsid w:val="00461A3B"/>
    <w:rsid w:val="00461B4F"/>
    <w:rsid w:val="00461F27"/>
    <w:rsid w:val="00462400"/>
    <w:rsid w:val="00462550"/>
    <w:rsid w:val="0046268E"/>
    <w:rsid w:val="00462F68"/>
    <w:rsid w:val="00462F8C"/>
    <w:rsid w:val="00463098"/>
    <w:rsid w:val="004634A0"/>
    <w:rsid w:val="00463A60"/>
    <w:rsid w:val="00463FDB"/>
    <w:rsid w:val="00464418"/>
    <w:rsid w:val="004647B2"/>
    <w:rsid w:val="004649D8"/>
    <w:rsid w:val="00464C4B"/>
    <w:rsid w:val="00464E61"/>
    <w:rsid w:val="00464F89"/>
    <w:rsid w:val="00464FA3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D08"/>
    <w:rsid w:val="004673D9"/>
    <w:rsid w:val="004674DE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F"/>
    <w:rsid w:val="00471856"/>
    <w:rsid w:val="00471D34"/>
    <w:rsid w:val="00472397"/>
    <w:rsid w:val="00472485"/>
    <w:rsid w:val="004726E2"/>
    <w:rsid w:val="00472FED"/>
    <w:rsid w:val="00473262"/>
    <w:rsid w:val="00473568"/>
    <w:rsid w:val="00473670"/>
    <w:rsid w:val="00473B14"/>
    <w:rsid w:val="00473CB1"/>
    <w:rsid w:val="00473EA8"/>
    <w:rsid w:val="004740B3"/>
    <w:rsid w:val="0047416F"/>
    <w:rsid w:val="00474255"/>
    <w:rsid w:val="00474347"/>
    <w:rsid w:val="0047452C"/>
    <w:rsid w:val="00474860"/>
    <w:rsid w:val="00474F43"/>
    <w:rsid w:val="004752DF"/>
    <w:rsid w:val="0047566E"/>
    <w:rsid w:val="0047567C"/>
    <w:rsid w:val="00475905"/>
    <w:rsid w:val="00475F2E"/>
    <w:rsid w:val="004760B8"/>
    <w:rsid w:val="004763C0"/>
    <w:rsid w:val="0047666D"/>
    <w:rsid w:val="004766A3"/>
    <w:rsid w:val="004766F1"/>
    <w:rsid w:val="00476EA4"/>
    <w:rsid w:val="004772F9"/>
    <w:rsid w:val="00477381"/>
    <w:rsid w:val="00477770"/>
    <w:rsid w:val="00477BAD"/>
    <w:rsid w:val="004800C3"/>
    <w:rsid w:val="0048013A"/>
    <w:rsid w:val="00480210"/>
    <w:rsid w:val="004807A1"/>
    <w:rsid w:val="004809DC"/>
    <w:rsid w:val="00480A5A"/>
    <w:rsid w:val="00480B28"/>
    <w:rsid w:val="00480B2B"/>
    <w:rsid w:val="004817E7"/>
    <w:rsid w:val="0048184F"/>
    <w:rsid w:val="00481896"/>
    <w:rsid w:val="00481AE5"/>
    <w:rsid w:val="00481CF0"/>
    <w:rsid w:val="00482280"/>
    <w:rsid w:val="004822B6"/>
    <w:rsid w:val="00482451"/>
    <w:rsid w:val="0048290E"/>
    <w:rsid w:val="004829A7"/>
    <w:rsid w:val="00482E0E"/>
    <w:rsid w:val="00482F57"/>
    <w:rsid w:val="0048300D"/>
    <w:rsid w:val="00483278"/>
    <w:rsid w:val="0048331A"/>
    <w:rsid w:val="004844A2"/>
    <w:rsid w:val="0048483C"/>
    <w:rsid w:val="00485762"/>
    <w:rsid w:val="004859A2"/>
    <w:rsid w:val="00485AFE"/>
    <w:rsid w:val="00485B0D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9D"/>
    <w:rsid w:val="004876A7"/>
    <w:rsid w:val="00487928"/>
    <w:rsid w:val="00487946"/>
    <w:rsid w:val="00487FCF"/>
    <w:rsid w:val="004900DA"/>
    <w:rsid w:val="004901CD"/>
    <w:rsid w:val="004904CA"/>
    <w:rsid w:val="00490721"/>
    <w:rsid w:val="00490B50"/>
    <w:rsid w:val="00490CFA"/>
    <w:rsid w:val="00490E7E"/>
    <w:rsid w:val="00490E98"/>
    <w:rsid w:val="00491053"/>
    <w:rsid w:val="0049161C"/>
    <w:rsid w:val="00491629"/>
    <w:rsid w:val="00491B07"/>
    <w:rsid w:val="00492A86"/>
    <w:rsid w:val="00493312"/>
    <w:rsid w:val="00493B9C"/>
    <w:rsid w:val="00493C95"/>
    <w:rsid w:val="0049413B"/>
    <w:rsid w:val="0049436C"/>
    <w:rsid w:val="00494921"/>
    <w:rsid w:val="0049498C"/>
    <w:rsid w:val="00495236"/>
    <w:rsid w:val="00495440"/>
    <w:rsid w:val="00495587"/>
    <w:rsid w:val="004955D8"/>
    <w:rsid w:val="004956DF"/>
    <w:rsid w:val="00495814"/>
    <w:rsid w:val="00495E2C"/>
    <w:rsid w:val="004962AB"/>
    <w:rsid w:val="00496A1C"/>
    <w:rsid w:val="00496BDE"/>
    <w:rsid w:val="004972CC"/>
    <w:rsid w:val="0049733F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CE7"/>
    <w:rsid w:val="004A155C"/>
    <w:rsid w:val="004A1829"/>
    <w:rsid w:val="004A18C8"/>
    <w:rsid w:val="004A19D0"/>
    <w:rsid w:val="004A21DC"/>
    <w:rsid w:val="004A2303"/>
    <w:rsid w:val="004A27FE"/>
    <w:rsid w:val="004A2927"/>
    <w:rsid w:val="004A2931"/>
    <w:rsid w:val="004A2C6C"/>
    <w:rsid w:val="004A2D7B"/>
    <w:rsid w:val="004A2DEE"/>
    <w:rsid w:val="004A2F5D"/>
    <w:rsid w:val="004A3196"/>
    <w:rsid w:val="004A346D"/>
    <w:rsid w:val="004A3639"/>
    <w:rsid w:val="004A3E30"/>
    <w:rsid w:val="004A40C6"/>
    <w:rsid w:val="004A41E1"/>
    <w:rsid w:val="004A4298"/>
    <w:rsid w:val="004A431D"/>
    <w:rsid w:val="004A4434"/>
    <w:rsid w:val="004A4745"/>
    <w:rsid w:val="004A4B95"/>
    <w:rsid w:val="004A4FCF"/>
    <w:rsid w:val="004A53F7"/>
    <w:rsid w:val="004A572A"/>
    <w:rsid w:val="004A63CB"/>
    <w:rsid w:val="004A63FD"/>
    <w:rsid w:val="004A6621"/>
    <w:rsid w:val="004A6669"/>
    <w:rsid w:val="004A67DD"/>
    <w:rsid w:val="004A6F69"/>
    <w:rsid w:val="004A723E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EC0"/>
    <w:rsid w:val="004B15A0"/>
    <w:rsid w:val="004B1E02"/>
    <w:rsid w:val="004B1E0A"/>
    <w:rsid w:val="004B25D6"/>
    <w:rsid w:val="004B2798"/>
    <w:rsid w:val="004B2F43"/>
    <w:rsid w:val="004B2F5F"/>
    <w:rsid w:val="004B2FCC"/>
    <w:rsid w:val="004B31B9"/>
    <w:rsid w:val="004B3429"/>
    <w:rsid w:val="004B36DA"/>
    <w:rsid w:val="004B3A9E"/>
    <w:rsid w:val="004B3F65"/>
    <w:rsid w:val="004B4808"/>
    <w:rsid w:val="004B4A6C"/>
    <w:rsid w:val="004B4E9A"/>
    <w:rsid w:val="004B52DD"/>
    <w:rsid w:val="004B5544"/>
    <w:rsid w:val="004B5ACE"/>
    <w:rsid w:val="004B5D44"/>
    <w:rsid w:val="004B5DA0"/>
    <w:rsid w:val="004B5E79"/>
    <w:rsid w:val="004B61F8"/>
    <w:rsid w:val="004B6486"/>
    <w:rsid w:val="004B6842"/>
    <w:rsid w:val="004B6934"/>
    <w:rsid w:val="004B6AAD"/>
    <w:rsid w:val="004B6C9E"/>
    <w:rsid w:val="004B6DCC"/>
    <w:rsid w:val="004B6DDD"/>
    <w:rsid w:val="004B73D5"/>
    <w:rsid w:val="004B7CC0"/>
    <w:rsid w:val="004B7E0B"/>
    <w:rsid w:val="004C05BC"/>
    <w:rsid w:val="004C06E3"/>
    <w:rsid w:val="004C0732"/>
    <w:rsid w:val="004C07EF"/>
    <w:rsid w:val="004C0A08"/>
    <w:rsid w:val="004C0D36"/>
    <w:rsid w:val="004C0D8E"/>
    <w:rsid w:val="004C109C"/>
    <w:rsid w:val="004C10BA"/>
    <w:rsid w:val="004C1334"/>
    <w:rsid w:val="004C13AC"/>
    <w:rsid w:val="004C164B"/>
    <w:rsid w:val="004C1651"/>
    <w:rsid w:val="004C1E89"/>
    <w:rsid w:val="004C1FAC"/>
    <w:rsid w:val="004C2194"/>
    <w:rsid w:val="004C2BAB"/>
    <w:rsid w:val="004C30CD"/>
    <w:rsid w:val="004C31C6"/>
    <w:rsid w:val="004C33D8"/>
    <w:rsid w:val="004C3802"/>
    <w:rsid w:val="004C3960"/>
    <w:rsid w:val="004C3C34"/>
    <w:rsid w:val="004C4327"/>
    <w:rsid w:val="004C4346"/>
    <w:rsid w:val="004C4559"/>
    <w:rsid w:val="004C4613"/>
    <w:rsid w:val="004C4617"/>
    <w:rsid w:val="004C466F"/>
    <w:rsid w:val="004C4DF3"/>
    <w:rsid w:val="004C50BD"/>
    <w:rsid w:val="004C51D4"/>
    <w:rsid w:val="004C57FD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D0299"/>
    <w:rsid w:val="004D0345"/>
    <w:rsid w:val="004D054F"/>
    <w:rsid w:val="004D06E0"/>
    <w:rsid w:val="004D082B"/>
    <w:rsid w:val="004D0D86"/>
    <w:rsid w:val="004D0E09"/>
    <w:rsid w:val="004D1226"/>
    <w:rsid w:val="004D13D6"/>
    <w:rsid w:val="004D1595"/>
    <w:rsid w:val="004D1CB4"/>
    <w:rsid w:val="004D1FE7"/>
    <w:rsid w:val="004D2639"/>
    <w:rsid w:val="004D2805"/>
    <w:rsid w:val="004D2D49"/>
    <w:rsid w:val="004D2E12"/>
    <w:rsid w:val="004D30B1"/>
    <w:rsid w:val="004D3209"/>
    <w:rsid w:val="004D3331"/>
    <w:rsid w:val="004D38A7"/>
    <w:rsid w:val="004D3A80"/>
    <w:rsid w:val="004D3C41"/>
    <w:rsid w:val="004D3DA2"/>
    <w:rsid w:val="004D4305"/>
    <w:rsid w:val="004D4C97"/>
    <w:rsid w:val="004D4CE4"/>
    <w:rsid w:val="004D517C"/>
    <w:rsid w:val="004D5B03"/>
    <w:rsid w:val="004D5B70"/>
    <w:rsid w:val="004D5C73"/>
    <w:rsid w:val="004D5F11"/>
    <w:rsid w:val="004D6228"/>
    <w:rsid w:val="004D64D6"/>
    <w:rsid w:val="004D6BC2"/>
    <w:rsid w:val="004D718F"/>
    <w:rsid w:val="004D7472"/>
    <w:rsid w:val="004D7522"/>
    <w:rsid w:val="004D77E0"/>
    <w:rsid w:val="004D799A"/>
    <w:rsid w:val="004D7A5A"/>
    <w:rsid w:val="004D7DB0"/>
    <w:rsid w:val="004E0066"/>
    <w:rsid w:val="004E082B"/>
    <w:rsid w:val="004E08AB"/>
    <w:rsid w:val="004E0C2D"/>
    <w:rsid w:val="004E0CEF"/>
    <w:rsid w:val="004E0EE7"/>
    <w:rsid w:val="004E0FD5"/>
    <w:rsid w:val="004E168A"/>
    <w:rsid w:val="004E20A1"/>
    <w:rsid w:val="004E22DA"/>
    <w:rsid w:val="004E2397"/>
    <w:rsid w:val="004E2C97"/>
    <w:rsid w:val="004E2DF5"/>
    <w:rsid w:val="004E2FE8"/>
    <w:rsid w:val="004E343E"/>
    <w:rsid w:val="004E3617"/>
    <w:rsid w:val="004E3B34"/>
    <w:rsid w:val="004E3DE9"/>
    <w:rsid w:val="004E3EFE"/>
    <w:rsid w:val="004E4559"/>
    <w:rsid w:val="004E4639"/>
    <w:rsid w:val="004E468D"/>
    <w:rsid w:val="004E48B5"/>
    <w:rsid w:val="004E4AC4"/>
    <w:rsid w:val="004E4CA3"/>
    <w:rsid w:val="004E5064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F04"/>
    <w:rsid w:val="004E73AF"/>
    <w:rsid w:val="004E73C0"/>
    <w:rsid w:val="004E7AA3"/>
    <w:rsid w:val="004E7B52"/>
    <w:rsid w:val="004E7C87"/>
    <w:rsid w:val="004E7E8D"/>
    <w:rsid w:val="004E7FE5"/>
    <w:rsid w:val="004F06ED"/>
    <w:rsid w:val="004F0733"/>
    <w:rsid w:val="004F094B"/>
    <w:rsid w:val="004F0D71"/>
    <w:rsid w:val="004F0F41"/>
    <w:rsid w:val="004F114C"/>
    <w:rsid w:val="004F159D"/>
    <w:rsid w:val="004F1694"/>
    <w:rsid w:val="004F188D"/>
    <w:rsid w:val="004F1B26"/>
    <w:rsid w:val="004F1C11"/>
    <w:rsid w:val="004F1E7B"/>
    <w:rsid w:val="004F1F76"/>
    <w:rsid w:val="004F1F7C"/>
    <w:rsid w:val="004F20F0"/>
    <w:rsid w:val="004F2429"/>
    <w:rsid w:val="004F24A3"/>
    <w:rsid w:val="004F2C64"/>
    <w:rsid w:val="004F3922"/>
    <w:rsid w:val="004F3A48"/>
    <w:rsid w:val="004F3D19"/>
    <w:rsid w:val="004F3DEF"/>
    <w:rsid w:val="004F45B1"/>
    <w:rsid w:val="004F45EA"/>
    <w:rsid w:val="004F494D"/>
    <w:rsid w:val="004F5348"/>
    <w:rsid w:val="004F55E7"/>
    <w:rsid w:val="004F58AF"/>
    <w:rsid w:val="004F5AD6"/>
    <w:rsid w:val="004F5BEC"/>
    <w:rsid w:val="004F5D15"/>
    <w:rsid w:val="004F5D96"/>
    <w:rsid w:val="004F6306"/>
    <w:rsid w:val="004F65DE"/>
    <w:rsid w:val="004F69A4"/>
    <w:rsid w:val="004F6A1A"/>
    <w:rsid w:val="004F6C3A"/>
    <w:rsid w:val="004F770F"/>
    <w:rsid w:val="004F772A"/>
    <w:rsid w:val="004F7BA2"/>
    <w:rsid w:val="004F7D0F"/>
    <w:rsid w:val="004F7F46"/>
    <w:rsid w:val="004F7FE2"/>
    <w:rsid w:val="0050008B"/>
    <w:rsid w:val="00500D46"/>
    <w:rsid w:val="0050121C"/>
    <w:rsid w:val="00501544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211"/>
    <w:rsid w:val="005042F6"/>
    <w:rsid w:val="00504A9B"/>
    <w:rsid w:val="00504D34"/>
    <w:rsid w:val="00505017"/>
    <w:rsid w:val="0050562C"/>
    <w:rsid w:val="005057F8"/>
    <w:rsid w:val="00505AFA"/>
    <w:rsid w:val="00505E90"/>
    <w:rsid w:val="00506095"/>
    <w:rsid w:val="00506369"/>
    <w:rsid w:val="00506537"/>
    <w:rsid w:val="005065CE"/>
    <w:rsid w:val="0050672F"/>
    <w:rsid w:val="005067F6"/>
    <w:rsid w:val="00506A17"/>
    <w:rsid w:val="00506C9B"/>
    <w:rsid w:val="00506CDD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3A5"/>
    <w:rsid w:val="005106D0"/>
    <w:rsid w:val="00510B2F"/>
    <w:rsid w:val="00510C35"/>
    <w:rsid w:val="00510CC0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B6"/>
    <w:rsid w:val="00512794"/>
    <w:rsid w:val="0051281C"/>
    <w:rsid w:val="0051292C"/>
    <w:rsid w:val="00512A85"/>
    <w:rsid w:val="00512AD2"/>
    <w:rsid w:val="00513628"/>
    <w:rsid w:val="0051370B"/>
    <w:rsid w:val="0051395D"/>
    <w:rsid w:val="00513B32"/>
    <w:rsid w:val="00513BF9"/>
    <w:rsid w:val="00513CD5"/>
    <w:rsid w:val="00513EDC"/>
    <w:rsid w:val="00514077"/>
    <w:rsid w:val="005141A2"/>
    <w:rsid w:val="0051422B"/>
    <w:rsid w:val="00514538"/>
    <w:rsid w:val="00514822"/>
    <w:rsid w:val="005148FF"/>
    <w:rsid w:val="00514A8C"/>
    <w:rsid w:val="00514BCD"/>
    <w:rsid w:val="00514DF1"/>
    <w:rsid w:val="00514F81"/>
    <w:rsid w:val="00515863"/>
    <w:rsid w:val="005158F8"/>
    <w:rsid w:val="00515B3D"/>
    <w:rsid w:val="00515B85"/>
    <w:rsid w:val="00515E93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63"/>
    <w:rsid w:val="00520F23"/>
    <w:rsid w:val="0052150B"/>
    <w:rsid w:val="00521785"/>
    <w:rsid w:val="00521DD9"/>
    <w:rsid w:val="0052227E"/>
    <w:rsid w:val="00522334"/>
    <w:rsid w:val="005225C3"/>
    <w:rsid w:val="00522651"/>
    <w:rsid w:val="005227FB"/>
    <w:rsid w:val="00522EF4"/>
    <w:rsid w:val="0052303C"/>
    <w:rsid w:val="0052307A"/>
    <w:rsid w:val="005230C9"/>
    <w:rsid w:val="0052340A"/>
    <w:rsid w:val="00523633"/>
    <w:rsid w:val="00523977"/>
    <w:rsid w:val="00523E5F"/>
    <w:rsid w:val="005241C1"/>
    <w:rsid w:val="005241D4"/>
    <w:rsid w:val="005243FB"/>
    <w:rsid w:val="0052459F"/>
    <w:rsid w:val="00524A03"/>
    <w:rsid w:val="00524E42"/>
    <w:rsid w:val="0052506C"/>
    <w:rsid w:val="005250A7"/>
    <w:rsid w:val="00525906"/>
    <w:rsid w:val="00525AA0"/>
    <w:rsid w:val="00525BFC"/>
    <w:rsid w:val="00526175"/>
    <w:rsid w:val="00526286"/>
    <w:rsid w:val="00526306"/>
    <w:rsid w:val="00526375"/>
    <w:rsid w:val="0052654C"/>
    <w:rsid w:val="005266C8"/>
    <w:rsid w:val="00526881"/>
    <w:rsid w:val="005268CC"/>
    <w:rsid w:val="00526B98"/>
    <w:rsid w:val="00526FB9"/>
    <w:rsid w:val="005273C8"/>
    <w:rsid w:val="00527678"/>
    <w:rsid w:val="00527835"/>
    <w:rsid w:val="00527967"/>
    <w:rsid w:val="005279F5"/>
    <w:rsid w:val="005300EA"/>
    <w:rsid w:val="00530153"/>
    <w:rsid w:val="0053022C"/>
    <w:rsid w:val="00530285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C61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6C4"/>
    <w:rsid w:val="00534823"/>
    <w:rsid w:val="00534AFF"/>
    <w:rsid w:val="00534D5B"/>
    <w:rsid w:val="00534E0C"/>
    <w:rsid w:val="0053539C"/>
    <w:rsid w:val="0053544C"/>
    <w:rsid w:val="00535802"/>
    <w:rsid w:val="00535926"/>
    <w:rsid w:val="00535ED8"/>
    <w:rsid w:val="0053613F"/>
    <w:rsid w:val="0053614B"/>
    <w:rsid w:val="00536288"/>
    <w:rsid w:val="00536993"/>
    <w:rsid w:val="00536F47"/>
    <w:rsid w:val="0053701A"/>
    <w:rsid w:val="0053723F"/>
    <w:rsid w:val="00537597"/>
    <w:rsid w:val="005377E5"/>
    <w:rsid w:val="0053783B"/>
    <w:rsid w:val="00537D93"/>
    <w:rsid w:val="005400B1"/>
    <w:rsid w:val="0054010B"/>
    <w:rsid w:val="0054115A"/>
    <w:rsid w:val="0054148D"/>
    <w:rsid w:val="00541492"/>
    <w:rsid w:val="00541BAA"/>
    <w:rsid w:val="00541C46"/>
    <w:rsid w:val="00541C7F"/>
    <w:rsid w:val="00541DF2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F7"/>
    <w:rsid w:val="00544811"/>
    <w:rsid w:val="00544836"/>
    <w:rsid w:val="0054498F"/>
    <w:rsid w:val="00544C12"/>
    <w:rsid w:val="00544E14"/>
    <w:rsid w:val="00544E9A"/>
    <w:rsid w:val="00545337"/>
    <w:rsid w:val="005455DB"/>
    <w:rsid w:val="0054561E"/>
    <w:rsid w:val="00545862"/>
    <w:rsid w:val="0054595A"/>
    <w:rsid w:val="00545B08"/>
    <w:rsid w:val="00545D47"/>
    <w:rsid w:val="005460E0"/>
    <w:rsid w:val="00546260"/>
    <w:rsid w:val="0054640A"/>
    <w:rsid w:val="0054660F"/>
    <w:rsid w:val="00546E40"/>
    <w:rsid w:val="005472BB"/>
    <w:rsid w:val="005474A6"/>
    <w:rsid w:val="0054790D"/>
    <w:rsid w:val="00547DAE"/>
    <w:rsid w:val="00547E2C"/>
    <w:rsid w:val="0055002A"/>
    <w:rsid w:val="00550402"/>
    <w:rsid w:val="0055040A"/>
    <w:rsid w:val="00550721"/>
    <w:rsid w:val="00550C26"/>
    <w:rsid w:val="005514C7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4CE"/>
    <w:rsid w:val="005524F2"/>
    <w:rsid w:val="00552736"/>
    <w:rsid w:val="0055282C"/>
    <w:rsid w:val="00552CC4"/>
    <w:rsid w:val="00552EB7"/>
    <w:rsid w:val="00552F1C"/>
    <w:rsid w:val="00552F24"/>
    <w:rsid w:val="0055350A"/>
    <w:rsid w:val="00553939"/>
    <w:rsid w:val="005542B2"/>
    <w:rsid w:val="00554766"/>
    <w:rsid w:val="005547D0"/>
    <w:rsid w:val="00554E48"/>
    <w:rsid w:val="005551D5"/>
    <w:rsid w:val="00555496"/>
    <w:rsid w:val="005555F1"/>
    <w:rsid w:val="00555754"/>
    <w:rsid w:val="005557A7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60597"/>
    <w:rsid w:val="005607DE"/>
    <w:rsid w:val="00560B9D"/>
    <w:rsid w:val="00560CAF"/>
    <w:rsid w:val="00561548"/>
    <w:rsid w:val="00561651"/>
    <w:rsid w:val="0056175E"/>
    <w:rsid w:val="00561D17"/>
    <w:rsid w:val="00561E11"/>
    <w:rsid w:val="00561F05"/>
    <w:rsid w:val="005625AC"/>
    <w:rsid w:val="00562B9F"/>
    <w:rsid w:val="00563212"/>
    <w:rsid w:val="005635EB"/>
    <w:rsid w:val="00563849"/>
    <w:rsid w:val="00563946"/>
    <w:rsid w:val="00563C0B"/>
    <w:rsid w:val="00563C48"/>
    <w:rsid w:val="00563F90"/>
    <w:rsid w:val="0056402B"/>
    <w:rsid w:val="005643B5"/>
    <w:rsid w:val="00564A56"/>
    <w:rsid w:val="00564E43"/>
    <w:rsid w:val="005652D0"/>
    <w:rsid w:val="00565829"/>
    <w:rsid w:val="00565C05"/>
    <w:rsid w:val="00565C24"/>
    <w:rsid w:val="00565C70"/>
    <w:rsid w:val="00565FD1"/>
    <w:rsid w:val="00566328"/>
    <w:rsid w:val="0056660E"/>
    <w:rsid w:val="00566642"/>
    <w:rsid w:val="00566763"/>
    <w:rsid w:val="00566B8D"/>
    <w:rsid w:val="00566D40"/>
    <w:rsid w:val="00566F92"/>
    <w:rsid w:val="00566FE7"/>
    <w:rsid w:val="0056724E"/>
    <w:rsid w:val="00567332"/>
    <w:rsid w:val="00567436"/>
    <w:rsid w:val="005675C5"/>
    <w:rsid w:val="005679D8"/>
    <w:rsid w:val="00567ACE"/>
    <w:rsid w:val="00567B9F"/>
    <w:rsid w:val="00567D2E"/>
    <w:rsid w:val="00567DDA"/>
    <w:rsid w:val="0057063D"/>
    <w:rsid w:val="0057077E"/>
    <w:rsid w:val="005708C3"/>
    <w:rsid w:val="0057134F"/>
    <w:rsid w:val="0057147B"/>
    <w:rsid w:val="005717C9"/>
    <w:rsid w:val="00571937"/>
    <w:rsid w:val="00571B06"/>
    <w:rsid w:val="00572051"/>
    <w:rsid w:val="005720E3"/>
    <w:rsid w:val="0057245A"/>
    <w:rsid w:val="00572A9C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403"/>
    <w:rsid w:val="00576CCB"/>
    <w:rsid w:val="00576E32"/>
    <w:rsid w:val="0057744E"/>
    <w:rsid w:val="00577DBA"/>
    <w:rsid w:val="00580A3B"/>
    <w:rsid w:val="00580ADA"/>
    <w:rsid w:val="005813AE"/>
    <w:rsid w:val="00581610"/>
    <w:rsid w:val="005825BD"/>
    <w:rsid w:val="00582A31"/>
    <w:rsid w:val="00582D56"/>
    <w:rsid w:val="00582E51"/>
    <w:rsid w:val="00582F65"/>
    <w:rsid w:val="00583148"/>
    <w:rsid w:val="005832BC"/>
    <w:rsid w:val="005836E4"/>
    <w:rsid w:val="00583ACA"/>
    <w:rsid w:val="005842EA"/>
    <w:rsid w:val="00584354"/>
    <w:rsid w:val="0058448B"/>
    <w:rsid w:val="005844AE"/>
    <w:rsid w:val="00585084"/>
    <w:rsid w:val="005850D9"/>
    <w:rsid w:val="00585562"/>
    <w:rsid w:val="005858D9"/>
    <w:rsid w:val="00585C67"/>
    <w:rsid w:val="00585F75"/>
    <w:rsid w:val="0058601D"/>
    <w:rsid w:val="00586829"/>
    <w:rsid w:val="00586908"/>
    <w:rsid w:val="005869D6"/>
    <w:rsid w:val="00586B0E"/>
    <w:rsid w:val="00586C8D"/>
    <w:rsid w:val="00587779"/>
    <w:rsid w:val="005877C4"/>
    <w:rsid w:val="00587CCB"/>
    <w:rsid w:val="00587E13"/>
    <w:rsid w:val="0059037A"/>
    <w:rsid w:val="005906A3"/>
    <w:rsid w:val="0059098C"/>
    <w:rsid w:val="00590D68"/>
    <w:rsid w:val="005911D8"/>
    <w:rsid w:val="0059134A"/>
    <w:rsid w:val="00591813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EED"/>
    <w:rsid w:val="005945AD"/>
    <w:rsid w:val="005946B5"/>
    <w:rsid w:val="00594863"/>
    <w:rsid w:val="005948D5"/>
    <w:rsid w:val="00594E50"/>
    <w:rsid w:val="00594EE2"/>
    <w:rsid w:val="00595212"/>
    <w:rsid w:val="00595A66"/>
    <w:rsid w:val="00595FC5"/>
    <w:rsid w:val="0059683D"/>
    <w:rsid w:val="0059699B"/>
    <w:rsid w:val="00596D80"/>
    <w:rsid w:val="005974A4"/>
    <w:rsid w:val="0059782C"/>
    <w:rsid w:val="00597B32"/>
    <w:rsid w:val="00597E37"/>
    <w:rsid w:val="005A0161"/>
    <w:rsid w:val="005A0AF2"/>
    <w:rsid w:val="005A0E02"/>
    <w:rsid w:val="005A141E"/>
    <w:rsid w:val="005A1714"/>
    <w:rsid w:val="005A1797"/>
    <w:rsid w:val="005A193E"/>
    <w:rsid w:val="005A1960"/>
    <w:rsid w:val="005A1B72"/>
    <w:rsid w:val="005A1CF1"/>
    <w:rsid w:val="005A1D64"/>
    <w:rsid w:val="005A1E67"/>
    <w:rsid w:val="005A23FD"/>
    <w:rsid w:val="005A2455"/>
    <w:rsid w:val="005A24F1"/>
    <w:rsid w:val="005A251E"/>
    <w:rsid w:val="005A2974"/>
    <w:rsid w:val="005A2BDC"/>
    <w:rsid w:val="005A2D02"/>
    <w:rsid w:val="005A2DC3"/>
    <w:rsid w:val="005A31E6"/>
    <w:rsid w:val="005A32A8"/>
    <w:rsid w:val="005A34DC"/>
    <w:rsid w:val="005A36F3"/>
    <w:rsid w:val="005A3CC8"/>
    <w:rsid w:val="005A3CD8"/>
    <w:rsid w:val="005A43B5"/>
    <w:rsid w:val="005A453D"/>
    <w:rsid w:val="005A48CD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81"/>
    <w:rsid w:val="005A6FF1"/>
    <w:rsid w:val="005A700E"/>
    <w:rsid w:val="005A746D"/>
    <w:rsid w:val="005A748F"/>
    <w:rsid w:val="005A74EC"/>
    <w:rsid w:val="005A7B10"/>
    <w:rsid w:val="005B050D"/>
    <w:rsid w:val="005B0B4D"/>
    <w:rsid w:val="005B19A4"/>
    <w:rsid w:val="005B1A3F"/>
    <w:rsid w:val="005B1E92"/>
    <w:rsid w:val="005B1EB5"/>
    <w:rsid w:val="005B1F63"/>
    <w:rsid w:val="005B1FAE"/>
    <w:rsid w:val="005B2061"/>
    <w:rsid w:val="005B2342"/>
    <w:rsid w:val="005B2428"/>
    <w:rsid w:val="005B2534"/>
    <w:rsid w:val="005B2636"/>
    <w:rsid w:val="005B28A5"/>
    <w:rsid w:val="005B2A47"/>
    <w:rsid w:val="005B2D9A"/>
    <w:rsid w:val="005B3466"/>
    <w:rsid w:val="005B394E"/>
    <w:rsid w:val="005B3A95"/>
    <w:rsid w:val="005B3D31"/>
    <w:rsid w:val="005B3D34"/>
    <w:rsid w:val="005B3F89"/>
    <w:rsid w:val="005B3FA1"/>
    <w:rsid w:val="005B4541"/>
    <w:rsid w:val="005B473A"/>
    <w:rsid w:val="005B4821"/>
    <w:rsid w:val="005B4A66"/>
    <w:rsid w:val="005B4BD3"/>
    <w:rsid w:val="005B4EAE"/>
    <w:rsid w:val="005B5026"/>
    <w:rsid w:val="005B5283"/>
    <w:rsid w:val="005B5317"/>
    <w:rsid w:val="005B56C5"/>
    <w:rsid w:val="005B56E4"/>
    <w:rsid w:val="005B5727"/>
    <w:rsid w:val="005B58E0"/>
    <w:rsid w:val="005B5A6F"/>
    <w:rsid w:val="005B5AC1"/>
    <w:rsid w:val="005B5B20"/>
    <w:rsid w:val="005B60DB"/>
    <w:rsid w:val="005B6514"/>
    <w:rsid w:val="005B6519"/>
    <w:rsid w:val="005B6C44"/>
    <w:rsid w:val="005B6E7F"/>
    <w:rsid w:val="005B6EA7"/>
    <w:rsid w:val="005B7027"/>
    <w:rsid w:val="005B706C"/>
    <w:rsid w:val="005B738A"/>
    <w:rsid w:val="005B769D"/>
    <w:rsid w:val="005B78D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31A9"/>
    <w:rsid w:val="005C328C"/>
    <w:rsid w:val="005C3792"/>
    <w:rsid w:val="005C390A"/>
    <w:rsid w:val="005C399E"/>
    <w:rsid w:val="005C39FE"/>
    <w:rsid w:val="005C3A10"/>
    <w:rsid w:val="005C3CDC"/>
    <w:rsid w:val="005C3ED1"/>
    <w:rsid w:val="005C4415"/>
    <w:rsid w:val="005C475B"/>
    <w:rsid w:val="005C47A4"/>
    <w:rsid w:val="005C4B8F"/>
    <w:rsid w:val="005C4F7C"/>
    <w:rsid w:val="005C5703"/>
    <w:rsid w:val="005C5A66"/>
    <w:rsid w:val="005C6B19"/>
    <w:rsid w:val="005C6B9B"/>
    <w:rsid w:val="005C7161"/>
    <w:rsid w:val="005C721F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12"/>
    <w:rsid w:val="005D3586"/>
    <w:rsid w:val="005D386F"/>
    <w:rsid w:val="005D3954"/>
    <w:rsid w:val="005D3BEE"/>
    <w:rsid w:val="005D3E9A"/>
    <w:rsid w:val="005D4266"/>
    <w:rsid w:val="005D42DD"/>
    <w:rsid w:val="005D48A9"/>
    <w:rsid w:val="005D48B0"/>
    <w:rsid w:val="005D493B"/>
    <w:rsid w:val="005D4DAD"/>
    <w:rsid w:val="005D4DBF"/>
    <w:rsid w:val="005D51CD"/>
    <w:rsid w:val="005D5727"/>
    <w:rsid w:val="005D59F5"/>
    <w:rsid w:val="005D6A26"/>
    <w:rsid w:val="005D6D06"/>
    <w:rsid w:val="005D6F4D"/>
    <w:rsid w:val="005D706F"/>
    <w:rsid w:val="005D712D"/>
    <w:rsid w:val="005D719D"/>
    <w:rsid w:val="005D7782"/>
    <w:rsid w:val="005D786E"/>
    <w:rsid w:val="005D7F34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3381"/>
    <w:rsid w:val="005E33BD"/>
    <w:rsid w:val="005E34B1"/>
    <w:rsid w:val="005E3713"/>
    <w:rsid w:val="005E3CD3"/>
    <w:rsid w:val="005E3D03"/>
    <w:rsid w:val="005E3DBE"/>
    <w:rsid w:val="005E406B"/>
    <w:rsid w:val="005E41BA"/>
    <w:rsid w:val="005E4272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F9"/>
    <w:rsid w:val="005E70B3"/>
    <w:rsid w:val="005E731D"/>
    <w:rsid w:val="005E7BD0"/>
    <w:rsid w:val="005F03DD"/>
    <w:rsid w:val="005F0708"/>
    <w:rsid w:val="005F080E"/>
    <w:rsid w:val="005F0997"/>
    <w:rsid w:val="005F0A22"/>
    <w:rsid w:val="005F0C0D"/>
    <w:rsid w:val="005F0F70"/>
    <w:rsid w:val="005F0FC5"/>
    <w:rsid w:val="005F102F"/>
    <w:rsid w:val="005F13EA"/>
    <w:rsid w:val="005F177F"/>
    <w:rsid w:val="005F1878"/>
    <w:rsid w:val="005F28DE"/>
    <w:rsid w:val="005F29F6"/>
    <w:rsid w:val="005F2B63"/>
    <w:rsid w:val="005F2C48"/>
    <w:rsid w:val="005F2D75"/>
    <w:rsid w:val="005F2E3A"/>
    <w:rsid w:val="005F2FAE"/>
    <w:rsid w:val="005F2FAF"/>
    <w:rsid w:val="005F2FDB"/>
    <w:rsid w:val="005F3022"/>
    <w:rsid w:val="005F3141"/>
    <w:rsid w:val="005F3EE3"/>
    <w:rsid w:val="005F3F31"/>
    <w:rsid w:val="005F41E7"/>
    <w:rsid w:val="005F440D"/>
    <w:rsid w:val="005F4C70"/>
    <w:rsid w:val="005F4D6D"/>
    <w:rsid w:val="005F4DB6"/>
    <w:rsid w:val="005F4DD7"/>
    <w:rsid w:val="005F4EBD"/>
    <w:rsid w:val="005F515C"/>
    <w:rsid w:val="005F5A8B"/>
    <w:rsid w:val="005F5C69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EF9"/>
    <w:rsid w:val="005F7F8A"/>
    <w:rsid w:val="00600018"/>
    <w:rsid w:val="00600226"/>
    <w:rsid w:val="00601144"/>
    <w:rsid w:val="0060138B"/>
    <w:rsid w:val="006014B7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47E"/>
    <w:rsid w:val="0060353C"/>
    <w:rsid w:val="00603620"/>
    <w:rsid w:val="00603ABD"/>
    <w:rsid w:val="00603CE2"/>
    <w:rsid w:val="00604368"/>
    <w:rsid w:val="00604C7A"/>
    <w:rsid w:val="00604CB4"/>
    <w:rsid w:val="00604DF4"/>
    <w:rsid w:val="00604E7E"/>
    <w:rsid w:val="00604FC9"/>
    <w:rsid w:val="00605333"/>
    <w:rsid w:val="006055E3"/>
    <w:rsid w:val="006055EA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E08"/>
    <w:rsid w:val="00606E37"/>
    <w:rsid w:val="006073C8"/>
    <w:rsid w:val="00607E46"/>
    <w:rsid w:val="00610187"/>
    <w:rsid w:val="00610733"/>
    <w:rsid w:val="0061078B"/>
    <w:rsid w:val="00610A7B"/>
    <w:rsid w:val="00610F96"/>
    <w:rsid w:val="00610FFD"/>
    <w:rsid w:val="0061139E"/>
    <w:rsid w:val="00611C0F"/>
    <w:rsid w:val="00611C9D"/>
    <w:rsid w:val="0061209C"/>
    <w:rsid w:val="00612408"/>
    <w:rsid w:val="0061253F"/>
    <w:rsid w:val="00612A20"/>
    <w:rsid w:val="00612B67"/>
    <w:rsid w:val="00612E5D"/>
    <w:rsid w:val="006131C5"/>
    <w:rsid w:val="00613319"/>
    <w:rsid w:val="00613362"/>
    <w:rsid w:val="00613493"/>
    <w:rsid w:val="00614076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DF"/>
    <w:rsid w:val="0061761B"/>
    <w:rsid w:val="00617E31"/>
    <w:rsid w:val="006201DB"/>
    <w:rsid w:val="0062038C"/>
    <w:rsid w:val="006204CF"/>
    <w:rsid w:val="0062053C"/>
    <w:rsid w:val="00621030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FD"/>
    <w:rsid w:val="00623F88"/>
    <w:rsid w:val="006241B5"/>
    <w:rsid w:val="006242F2"/>
    <w:rsid w:val="00624378"/>
    <w:rsid w:val="0062453C"/>
    <w:rsid w:val="00624585"/>
    <w:rsid w:val="0062489A"/>
    <w:rsid w:val="00624BD1"/>
    <w:rsid w:val="00624E01"/>
    <w:rsid w:val="006255E1"/>
    <w:rsid w:val="00625E35"/>
    <w:rsid w:val="00626434"/>
    <w:rsid w:val="00626ABF"/>
    <w:rsid w:val="00627146"/>
    <w:rsid w:val="0062716C"/>
    <w:rsid w:val="006271C3"/>
    <w:rsid w:val="00627219"/>
    <w:rsid w:val="0062737B"/>
    <w:rsid w:val="00627487"/>
    <w:rsid w:val="00627602"/>
    <w:rsid w:val="00627E8D"/>
    <w:rsid w:val="00630224"/>
    <w:rsid w:val="00630496"/>
    <w:rsid w:val="006308D4"/>
    <w:rsid w:val="00630CED"/>
    <w:rsid w:val="00630D23"/>
    <w:rsid w:val="00630EEF"/>
    <w:rsid w:val="00631126"/>
    <w:rsid w:val="006312CC"/>
    <w:rsid w:val="006314D3"/>
    <w:rsid w:val="0063167A"/>
    <w:rsid w:val="006316A3"/>
    <w:rsid w:val="0063187B"/>
    <w:rsid w:val="00631AAB"/>
    <w:rsid w:val="00631B71"/>
    <w:rsid w:val="00632444"/>
    <w:rsid w:val="006329C7"/>
    <w:rsid w:val="00632A3F"/>
    <w:rsid w:val="00632B7B"/>
    <w:rsid w:val="00632C40"/>
    <w:rsid w:val="00632E54"/>
    <w:rsid w:val="00632F61"/>
    <w:rsid w:val="0063387C"/>
    <w:rsid w:val="00633DC3"/>
    <w:rsid w:val="00634071"/>
    <w:rsid w:val="00634373"/>
    <w:rsid w:val="00634567"/>
    <w:rsid w:val="00634578"/>
    <w:rsid w:val="0063458A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FB"/>
    <w:rsid w:val="00636964"/>
    <w:rsid w:val="00636A16"/>
    <w:rsid w:val="00636C94"/>
    <w:rsid w:val="00636D12"/>
    <w:rsid w:val="00636D36"/>
    <w:rsid w:val="0063707A"/>
    <w:rsid w:val="00637308"/>
    <w:rsid w:val="00637350"/>
    <w:rsid w:val="006374A1"/>
    <w:rsid w:val="006375CC"/>
    <w:rsid w:val="006376AD"/>
    <w:rsid w:val="00637AED"/>
    <w:rsid w:val="00637C84"/>
    <w:rsid w:val="00637F4A"/>
    <w:rsid w:val="00640551"/>
    <w:rsid w:val="0064081B"/>
    <w:rsid w:val="00640D4D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AB"/>
    <w:rsid w:val="00642CFE"/>
    <w:rsid w:val="0064323C"/>
    <w:rsid w:val="006435CD"/>
    <w:rsid w:val="006437B8"/>
    <w:rsid w:val="00643CD0"/>
    <w:rsid w:val="00643FDB"/>
    <w:rsid w:val="00643FE2"/>
    <w:rsid w:val="006440AE"/>
    <w:rsid w:val="006443C0"/>
    <w:rsid w:val="006444A5"/>
    <w:rsid w:val="006449CF"/>
    <w:rsid w:val="00644C6F"/>
    <w:rsid w:val="00644CE9"/>
    <w:rsid w:val="00644DBA"/>
    <w:rsid w:val="00644FB8"/>
    <w:rsid w:val="0064516E"/>
    <w:rsid w:val="00645526"/>
    <w:rsid w:val="006457CE"/>
    <w:rsid w:val="00645B09"/>
    <w:rsid w:val="00645CBA"/>
    <w:rsid w:val="00645EBF"/>
    <w:rsid w:val="0064635F"/>
    <w:rsid w:val="00646426"/>
    <w:rsid w:val="00646CCB"/>
    <w:rsid w:val="0064717E"/>
    <w:rsid w:val="00647845"/>
    <w:rsid w:val="00647887"/>
    <w:rsid w:val="00647910"/>
    <w:rsid w:val="006501DD"/>
    <w:rsid w:val="00650346"/>
    <w:rsid w:val="006503FD"/>
    <w:rsid w:val="006505A1"/>
    <w:rsid w:val="006505C9"/>
    <w:rsid w:val="006505F6"/>
    <w:rsid w:val="00650637"/>
    <w:rsid w:val="00650ABB"/>
    <w:rsid w:val="00650DED"/>
    <w:rsid w:val="006516A6"/>
    <w:rsid w:val="0065174D"/>
    <w:rsid w:val="00651B7E"/>
    <w:rsid w:val="00651C2A"/>
    <w:rsid w:val="00651ECD"/>
    <w:rsid w:val="00651ED4"/>
    <w:rsid w:val="0065253A"/>
    <w:rsid w:val="0065279B"/>
    <w:rsid w:val="00652B35"/>
    <w:rsid w:val="00652BA7"/>
    <w:rsid w:val="00652EB6"/>
    <w:rsid w:val="006530F4"/>
    <w:rsid w:val="00653106"/>
    <w:rsid w:val="00653166"/>
    <w:rsid w:val="0065355F"/>
    <w:rsid w:val="00653B14"/>
    <w:rsid w:val="00653F7F"/>
    <w:rsid w:val="00654D71"/>
    <w:rsid w:val="00654F9D"/>
    <w:rsid w:val="006552C4"/>
    <w:rsid w:val="00655518"/>
    <w:rsid w:val="00655953"/>
    <w:rsid w:val="00655E71"/>
    <w:rsid w:val="00655F26"/>
    <w:rsid w:val="006569A8"/>
    <w:rsid w:val="00656D3F"/>
    <w:rsid w:val="00656DFD"/>
    <w:rsid w:val="00657048"/>
    <w:rsid w:val="0065706B"/>
    <w:rsid w:val="006570FA"/>
    <w:rsid w:val="00657107"/>
    <w:rsid w:val="006571D8"/>
    <w:rsid w:val="006578BF"/>
    <w:rsid w:val="00657AF8"/>
    <w:rsid w:val="00657BB9"/>
    <w:rsid w:val="00657C4F"/>
    <w:rsid w:val="00657E0B"/>
    <w:rsid w:val="006603C2"/>
    <w:rsid w:val="00660833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2420"/>
    <w:rsid w:val="00662C07"/>
    <w:rsid w:val="00662F6C"/>
    <w:rsid w:val="006632DF"/>
    <w:rsid w:val="00663548"/>
    <w:rsid w:val="00663860"/>
    <w:rsid w:val="00663982"/>
    <w:rsid w:val="00663F3C"/>
    <w:rsid w:val="00664150"/>
    <w:rsid w:val="006643D5"/>
    <w:rsid w:val="006645F2"/>
    <w:rsid w:val="00664ABB"/>
    <w:rsid w:val="006652A6"/>
    <w:rsid w:val="00665324"/>
    <w:rsid w:val="00665413"/>
    <w:rsid w:val="00665620"/>
    <w:rsid w:val="006656D3"/>
    <w:rsid w:val="00665AB4"/>
    <w:rsid w:val="00665AEE"/>
    <w:rsid w:val="00665F9F"/>
    <w:rsid w:val="006661F3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760"/>
    <w:rsid w:val="00670C9E"/>
    <w:rsid w:val="00670CB7"/>
    <w:rsid w:val="00670FEE"/>
    <w:rsid w:val="0067145E"/>
    <w:rsid w:val="0067160F"/>
    <w:rsid w:val="0067164B"/>
    <w:rsid w:val="0067181B"/>
    <w:rsid w:val="00671CC1"/>
    <w:rsid w:val="00671CFB"/>
    <w:rsid w:val="006720E1"/>
    <w:rsid w:val="00672117"/>
    <w:rsid w:val="00672157"/>
    <w:rsid w:val="006722D0"/>
    <w:rsid w:val="00672803"/>
    <w:rsid w:val="006728C5"/>
    <w:rsid w:val="00672FBC"/>
    <w:rsid w:val="006733FC"/>
    <w:rsid w:val="006738D3"/>
    <w:rsid w:val="00673B0E"/>
    <w:rsid w:val="00673B7C"/>
    <w:rsid w:val="00673DFB"/>
    <w:rsid w:val="00673E63"/>
    <w:rsid w:val="00673E69"/>
    <w:rsid w:val="00673F96"/>
    <w:rsid w:val="006741DF"/>
    <w:rsid w:val="0067499E"/>
    <w:rsid w:val="006757B4"/>
    <w:rsid w:val="00675A2A"/>
    <w:rsid w:val="00675ACD"/>
    <w:rsid w:val="0067605A"/>
    <w:rsid w:val="006765F0"/>
    <w:rsid w:val="006769A8"/>
    <w:rsid w:val="00676DDC"/>
    <w:rsid w:val="00676E46"/>
    <w:rsid w:val="0067716E"/>
    <w:rsid w:val="006771E3"/>
    <w:rsid w:val="00677671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6B4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748"/>
    <w:rsid w:val="00683C5A"/>
    <w:rsid w:val="00684CFE"/>
    <w:rsid w:val="00684E47"/>
    <w:rsid w:val="006850AF"/>
    <w:rsid w:val="00685136"/>
    <w:rsid w:val="00685381"/>
    <w:rsid w:val="00685920"/>
    <w:rsid w:val="00685BD4"/>
    <w:rsid w:val="00685C1A"/>
    <w:rsid w:val="00685C2A"/>
    <w:rsid w:val="00685CC4"/>
    <w:rsid w:val="00685FC6"/>
    <w:rsid w:val="006862E2"/>
    <w:rsid w:val="006864D7"/>
    <w:rsid w:val="006867AA"/>
    <w:rsid w:val="00686885"/>
    <w:rsid w:val="00686E03"/>
    <w:rsid w:val="00687B2A"/>
    <w:rsid w:val="00687C7E"/>
    <w:rsid w:val="00687F6B"/>
    <w:rsid w:val="006901AC"/>
    <w:rsid w:val="00690221"/>
    <w:rsid w:val="00690391"/>
    <w:rsid w:val="006903AB"/>
    <w:rsid w:val="006905FE"/>
    <w:rsid w:val="00690E14"/>
    <w:rsid w:val="00690E87"/>
    <w:rsid w:val="00691102"/>
    <w:rsid w:val="00691173"/>
    <w:rsid w:val="006911EB"/>
    <w:rsid w:val="00691462"/>
    <w:rsid w:val="00691599"/>
    <w:rsid w:val="006918B6"/>
    <w:rsid w:val="00691C94"/>
    <w:rsid w:val="00691F5F"/>
    <w:rsid w:val="00692056"/>
    <w:rsid w:val="00692241"/>
    <w:rsid w:val="0069247E"/>
    <w:rsid w:val="0069256C"/>
    <w:rsid w:val="00692599"/>
    <w:rsid w:val="006928E5"/>
    <w:rsid w:val="00692A1A"/>
    <w:rsid w:val="00692A2D"/>
    <w:rsid w:val="00692B29"/>
    <w:rsid w:val="00692D09"/>
    <w:rsid w:val="00692D0E"/>
    <w:rsid w:val="006932F4"/>
    <w:rsid w:val="00693798"/>
    <w:rsid w:val="006938A4"/>
    <w:rsid w:val="00693A25"/>
    <w:rsid w:val="00693CBE"/>
    <w:rsid w:val="00693E8B"/>
    <w:rsid w:val="00693FD5"/>
    <w:rsid w:val="006944ED"/>
    <w:rsid w:val="0069466E"/>
    <w:rsid w:val="00694978"/>
    <w:rsid w:val="00694ACC"/>
    <w:rsid w:val="00694B7B"/>
    <w:rsid w:val="00694E3D"/>
    <w:rsid w:val="0069502D"/>
    <w:rsid w:val="00696411"/>
    <w:rsid w:val="006964C7"/>
    <w:rsid w:val="00696AC2"/>
    <w:rsid w:val="00696D4A"/>
    <w:rsid w:val="00696EF3"/>
    <w:rsid w:val="00696FCA"/>
    <w:rsid w:val="0069707A"/>
    <w:rsid w:val="00697EAD"/>
    <w:rsid w:val="006A0075"/>
    <w:rsid w:val="006A0481"/>
    <w:rsid w:val="006A10DF"/>
    <w:rsid w:val="006A1696"/>
    <w:rsid w:val="006A1795"/>
    <w:rsid w:val="006A193C"/>
    <w:rsid w:val="006A24DA"/>
    <w:rsid w:val="006A2939"/>
    <w:rsid w:val="006A30E4"/>
    <w:rsid w:val="006A318D"/>
    <w:rsid w:val="006A3655"/>
    <w:rsid w:val="006A374E"/>
    <w:rsid w:val="006A37AF"/>
    <w:rsid w:val="006A3B9A"/>
    <w:rsid w:val="006A3BAE"/>
    <w:rsid w:val="006A4448"/>
    <w:rsid w:val="006A4A47"/>
    <w:rsid w:val="006A4C33"/>
    <w:rsid w:val="006A4EB8"/>
    <w:rsid w:val="006A5032"/>
    <w:rsid w:val="006A5369"/>
    <w:rsid w:val="006A6047"/>
    <w:rsid w:val="006A60F8"/>
    <w:rsid w:val="006A63BE"/>
    <w:rsid w:val="006A6B73"/>
    <w:rsid w:val="006A6D85"/>
    <w:rsid w:val="006A6E32"/>
    <w:rsid w:val="006A71A6"/>
    <w:rsid w:val="006A752C"/>
    <w:rsid w:val="006A759D"/>
    <w:rsid w:val="006A7F2E"/>
    <w:rsid w:val="006B0138"/>
    <w:rsid w:val="006B020C"/>
    <w:rsid w:val="006B0328"/>
    <w:rsid w:val="006B0BE6"/>
    <w:rsid w:val="006B0ED9"/>
    <w:rsid w:val="006B0F15"/>
    <w:rsid w:val="006B11F2"/>
    <w:rsid w:val="006B136A"/>
    <w:rsid w:val="006B139D"/>
    <w:rsid w:val="006B1986"/>
    <w:rsid w:val="006B1E3A"/>
    <w:rsid w:val="006B217F"/>
    <w:rsid w:val="006B24F4"/>
    <w:rsid w:val="006B2815"/>
    <w:rsid w:val="006B28FF"/>
    <w:rsid w:val="006B2C23"/>
    <w:rsid w:val="006B2E41"/>
    <w:rsid w:val="006B2F6B"/>
    <w:rsid w:val="006B2FA8"/>
    <w:rsid w:val="006B2FB2"/>
    <w:rsid w:val="006B3005"/>
    <w:rsid w:val="006B3319"/>
    <w:rsid w:val="006B3ABF"/>
    <w:rsid w:val="006B47CB"/>
    <w:rsid w:val="006B4819"/>
    <w:rsid w:val="006B4848"/>
    <w:rsid w:val="006B48DA"/>
    <w:rsid w:val="006B4A34"/>
    <w:rsid w:val="006B4D46"/>
    <w:rsid w:val="006B504A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555"/>
    <w:rsid w:val="006B780D"/>
    <w:rsid w:val="006B7B90"/>
    <w:rsid w:val="006C0093"/>
    <w:rsid w:val="006C030D"/>
    <w:rsid w:val="006C037A"/>
    <w:rsid w:val="006C0583"/>
    <w:rsid w:val="006C08EF"/>
    <w:rsid w:val="006C13CC"/>
    <w:rsid w:val="006C1427"/>
    <w:rsid w:val="006C15C7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25"/>
    <w:rsid w:val="006C362E"/>
    <w:rsid w:val="006C3B36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A45"/>
    <w:rsid w:val="006C6F39"/>
    <w:rsid w:val="006C7343"/>
    <w:rsid w:val="006C7681"/>
    <w:rsid w:val="006C76F2"/>
    <w:rsid w:val="006C7D2D"/>
    <w:rsid w:val="006C7FFC"/>
    <w:rsid w:val="006D061A"/>
    <w:rsid w:val="006D067C"/>
    <w:rsid w:val="006D07B7"/>
    <w:rsid w:val="006D0FB9"/>
    <w:rsid w:val="006D1586"/>
    <w:rsid w:val="006D1740"/>
    <w:rsid w:val="006D182B"/>
    <w:rsid w:val="006D19EE"/>
    <w:rsid w:val="006D1ACC"/>
    <w:rsid w:val="006D1D5E"/>
    <w:rsid w:val="006D1E22"/>
    <w:rsid w:val="006D2078"/>
    <w:rsid w:val="006D2092"/>
    <w:rsid w:val="006D20E6"/>
    <w:rsid w:val="006D2290"/>
    <w:rsid w:val="006D249E"/>
    <w:rsid w:val="006D2684"/>
    <w:rsid w:val="006D285B"/>
    <w:rsid w:val="006D2D4C"/>
    <w:rsid w:val="006D34F1"/>
    <w:rsid w:val="006D44C6"/>
    <w:rsid w:val="006D4597"/>
    <w:rsid w:val="006D47ED"/>
    <w:rsid w:val="006D4FFD"/>
    <w:rsid w:val="006D5105"/>
    <w:rsid w:val="006D5961"/>
    <w:rsid w:val="006D5AD1"/>
    <w:rsid w:val="006D62C7"/>
    <w:rsid w:val="006D6E96"/>
    <w:rsid w:val="006D72C5"/>
    <w:rsid w:val="006D7933"/>
    <w:rsid w:val="006D7C04"/>
    <w:rsid w:val="006D7C39"/>
    <w:rsid w:val="006D7E16"/>
    <w:rsid w:val="006E026E"/>
    <w:rsid w:val="006E0644"/>
    <w:rsid w:val="006E06A1"/>
    <w:rsid w:val="006E0794"/>
    <w:rsid w:val="006E07AE"/>
    <w:rsid w:val="006E0E7C"/>
    <w:rsid w:val="006E0F4E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B19"/>
    <w:rsid w:val="006E4BE7"/>
    <w:rsid w:val="006E4F36"/>
    <w:rsid w:val="006E50E6"/>
    <w:rsid w:val="006E5149"/>
    <w:rsid w:val="006E53CE"/>
    <w:rsid w:val="006E541A"/>
    <w:rsid w:val="006E5604"/>
    <w:rsid w:val="006E602F"/>
    <w:rsid w:val="006E621A"/>
    <w:rsid w:val="006E65CA"/>
    <w:rsid w:val="006E75ED"/>
    <w:rsid w:val="006E7CF6"/>
    <w:rsid w:val="006E7E57"/>
    <w:rsid w:val="006F03D6"/>
    <w:rsid w:val="006F0580"/>
    <w:rsid w:val="006F0618"/>
    <w:rsid w:val="006F0763"/>
    <w:rsid w:val="006F0CA7"/>
    <w:rsid w:val="006F13E6"/>
    <w:rsid w:val="006F14E0"/>
    <w:rsid w:val="006F1F15"/>
    <w:rsid w:val="006F2040"/>
    <w:rsid w:val="006F236D"/>
    <w:rsid w:val="006F23B5"/>
    <w:rsid w:val="006F258E"/>
    <w:rsid w:val="006F27FB"/>
    <w:rsid w:val="006F2B44"/>
    <w:rsid w:val="006F2BFE"/>
    <w:rsid w:val="006F2C31"/>
    <w:rsid w:val="006F32A2"/>
    <w:rsid w:val="006F356E"/>
    <w:rsid w:val="006F358F"/>
    <w:rsid w:val="006F35E5"/>
    <w:rsid w:val="006F3860"/>
    <w:rsid w:val="006F390B"/>
    <w:rsid w:val="006F3C32"/>
    <w:rsid w:val="006F43A3"/>
    <w:rsid w:val="006F46B2"/>
    <w:rsid w:val="006F46B5"/>
    <w:rsid w:val="006F4808"/>
    <w:rsid w:val="006F4960"/>
    <w:rsid w:val="006F4F5D"/>
    <w:rsid w:val="006F4F67"/>
    <w:rsid w:val="006F500A"/>
    <w:rsid w:val="006F527D"/>
    <w:rsid w:val="006F5365"/>
    <w:rsid w:val="006F5699"/>
    <w:rsid w:val="006F593F"/>
    <w:rsid w:val="006F5AFE"/>
    <w:rsid w:val="006F5E84"/>
    <w:rsid w:val="006F5FF1"/>
    <w:rsid w:val="006F62ED"/>
    <w:rsid w:val="006F6316"/>
    <w:rsid w:val="006F6542"/>
    <w:rsid w:val="006F6592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BC8"/>
    <w:rsid w:val="00700EB0"/>
    <w:rsid w:val="00700FFB"/>
    <w:rsid w:val="00701336"/>
    <w:rsid w:val="00701578"/>
    <w:rsid w:val="00701A73"/>
    <w:rsid w:val="00701EA0"/>
    <w:rsid w:val="0070257E"/>
    <w:rsid w:val="00702632"/>
    <w:rsid w:val="00702763"/>
    <w:rsid w:val="00703829"/>
    <w:rsid w:val="00703AF7"/>
    <w:rsid w:val="00703F9C"/>
    <w:rsid w:val="007041E0"/>
    <w:rsid w:val="0070459D"/>
    <w:rsid w:val="007046A0"/>
    <w:rsid w:val="007046D3"/>
    <w:rsid w:val="0070485C"/>
    <w:rsid w:val="007049AF"/>
    <w:rsid w:val="00704A08"/>
    <w:rsid w:val="00704C03"/>
    <w:rsid w:val="00704E74"/>
    <w:rsid w:val="00704F44"/>
    <w:rsid w:val="00705010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D5"/>
    <w:rsid w:val="00707B10"/>
    <w:rsid w:val="00707C61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F70"/>
    <w:rsid w:val="007110F3"/>
    <w:rsid w:val="00711309"/>
    <w:rsid w:val="007114A0"/>
    <w:rsid w:val="00711635"/>
    <w:rsid w:val="00711709"/>
    <w:rsid w:val="00711BAC"/>
    <w:rsid w:val="00712507"/>
    <w:rsid w:val="00712E0E"/>
    <w:rsid w:val="00713948"/>
    <w:rsid w:val="00713B3D"/>
    <w:rsid w:val="00713C33"/>
    <w:rsid w:val="00713CFC"/>
    <w:rsid w:val="007143D0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9BC"/>
    <w:rsid w:val="007169E3"/>
    <w:rsid w:val="00716D99"/>
    <w:rsid w:val="00716EB6"/>
    <w:rsid w:val="00717F51"/>
    <w:rsid w:val="007200BB"/>
    <w:rsid w:val="007203ED"/>
    <w:rsid w:val="00720496"/>
    <w:rsid w:val="00720F40"/>
    <w:rsid w:val="00721252"/>
    <w:rsid w:val="0072126A"/>
    <w:rsid w:val="0072129D"/>
    <w:rsid w:val="00721658"/>
    <w:rsid w:val="00721AC1"/>
    <w:rsid w:val="007228BF"/>
    <w:rsid w:val="00723241"/>
    <w:rsid w:val="0072360D"/>
    <w:rsid w:val="0072379D"/>
    <w:rsid w:val="007237A0"/>
    <w:rsid w:val="00723C86"/>
    <w:rsid w:val="00723D2C"/>
    <w:rsid w:val="00723D7A"/>
    <w:rsid w:val="00723DA6"/>
    <w:rsid w:val="00723EBC"/>
    <w:rsid w:val="00724548"/>
    <w:rsid w:val="00724681"/>
    <w:rsid w:val="007248DA"/>
    <w:rsid w:val="00724A3D"/>
    <w:rsid w:val="00724B64"/>
    <w:rsid w:val="00724C29"/>
    <w:rsid w:val="00724F7C"/>
    <w:rsid w:val="00724F9B"/>
    <w:rsid w:val="007252DD"/>
    <w:rsid w:val="007252E6"/>
    <w:rsid w:val="00725361"/>
    <w:rsid w:val="0072564E"/>
    <w:rsid w:val="007257A8"/>
    <w:rsid w:val="00725F65"/>
    <w:rsid w:val="007260FD"/>
    <w:rsid w:val="00726419"/>
    <w:rsid w:val="0072650A"/>
    <w:rsid w:val="0072715C"/>
    <w:rsid w:val="0072738B"/>
    <w:rsid w:val="00727989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21BB"/>
    <w:rsid w:val="00732BC9"/>
    <w:rsid w:val="00732DA0"/>
    <w:rsid w:val="00732F37"/>
    <w:rsid w:val="00732F99"/>
    <w:rsid w:val="007338D6"/>
    <w:rsid w:val="00733900"/>
    <w:rsid w:val="00733972"/>
    <w:rsid w:val="00733EFB"/>
    <w:rsid w:val="00734142"/>
    <w:rsid w:val="00734202"/>
    <w:rsid w:val="0073454E"/>
    <w:rsid w:val="00734911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F5D"/>
    <w:rsid w:val="007374B6"/>
    <w:rsid w:val="0073765E"/>
    <w:rsid w:val="0073780E"/>
    <w:rsid w:val="007378BF"/>
    <w:rsid w:val="00737EE2"/>
    <w:rsid w:val="0074012F"/>
    <w:rsid w:val="0074018E"/>
    <w:rsid w:val="0074024D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379D"/>
    <w:rsid w:val="007438E7"/>
    <w:rsid w:val="0074427F"/>
    <w:rsid w:val="007442B8"/>
    <w:rsid w:val="0074443D"/>
    <w:rsid w:val="0074471D"/>
    <w:rsid w:val="00744B36"/>
    <w:rsid w:val="00744C01"/>
    <w:rsid w:val="00744CE8"/>
    <w:rsid w:val="00745144"/>
    <w:rsid w:val="00745323"/>
    <w:rsid w:val="007454B8"/>
    <w:rsid w:val="00745693"/>
    <w:rsid w:val="00745955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B05"/>
    <w:rsid w:val="00747BE2"/>
    <w:rsid w:val="0075009F"/>
    <w:rsid w:val="007505B6"/>
    <w:rsid w:val="007505D5"/>
    <w:rsid w:val="00750708"/>
    <w:rsid w:val="00750B22"/>
    <w:rsid w:val="00750EAD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FE7"/>
    <w:rsid w:val="00754249"/>
    <w:rsid w:val="00754355"/>
    <w:rsid w:val="007552DD"/>
    <w:rsid w:val="007557D8"/>
    <w:rsid w:val="007558A0"/>
    <w:rsid w:val="00755987"/>
    <w:rsid w:val="00755A09"/>
    <w:rsid w:val="00755B95"/>
    <w:rsid w:val="00756720"/>
    <w:rsid w:val="00756F35"/>
    <w:rsid w:val="007572CA"/>
    <w:rsid w:val="00757911"/>
    <w:rsid w:val="0075795A"/>
    <w:rsid w:val="00757A4C"/>
    <w:rsid w:val="00757BF2"/>
    <w:rsid w:val="00757D8B"/>
    <w:rsid w:val="007601B9"/>
    <w:rsid w:val="00760B3C"/>
    <w:rsid w:val="00760C0F"/>
    <w:rsid w:val="00760C27"/>
    <w:rsid w:val="00760FDB"/>
    <w:rsid w:val="0076197A"/>
    <w:rsid w:val="007619EF"/>
    <w:rsid w:val="00761AB1"/>
    <w:rsid w:val="00761AF2"/>
    <w:rsid w:val="00761E6D"/>
    <w:rsid w:val="0076200B"/>
    <w:rsid w:val="00762080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589"/>
    <w:rsid w:val="00765711"/>
    <w:rsid w:val="007657A6"/>
    <w:rsid w:val="0076586B"/>
    <w:rsid w:val="00765D56"/>
    <w:rsid w:val="00765DA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7D3"/>
    <w:rsid w:val="00771992"/>
    <w:rsid w:val="0077206D"/>
    <w:rsid w:val="007721CB"/>
    <w:rsid w:val="00772440"/>
    <w:rsid w:val="00772666"/>
    <w:rsid w:val="00772A65"/>
    <w:rsid w:val="00772A86"/>
    <w:rsid w:val="00772F92"/>
    <w:rsid w:val="00773609"/>
    <w:rsid w:val="007737A0"/>
    <w:rsid w:val="00773867"/>
    <w:rsid w:val="007739AD"/>
    <w:rsid w:val="0077411F"/>
    <w:rsid w:val="0077458E"/>
    <w:rsid w:val="00774606"/>
    <w:rsid w:val="00774698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607"/>
    <w:rsid w:val="00776704"/>
    <w:rsid w:val="00776799"/>
    <w:rsid w:val="007768CF"/>
    <w:rsid w:val="00776C77"/>
    <w:rsid w:val="00776C93"/>
    <w:rsid w:val="00776CAD"/>
    <w:rsid w:val="0077731B"/>
    <w:rsid w:val="00777A75"/>
    <w:rsid w:val="00777BAB"/>
    <w:rsid w:val="00777C15"/>
    <w:rsid w:val="00777C33"/>
    <w:rsid w:val="00777DC9"/>
    <w:rsid w:val="00777FAC"/>
    <w:rsid w:val="00780054"/>
    <w:rsid w:val="00780814"/>
    <w:rsid w:val="00780C19"/>
    <w:rsid w:val="00780C9B"/>
    <w:rsid w:val="00780F36"/>
    <w:rsid w:val="007810C1"/>
    <w:rsid w:val="00781412"/>
    <w:rsid w:val="00781A89"/>
    <w:rsid w:val="00781AD3"/>
    <w:rsid w:val="00781C76"/>
    <w:rsid w:val="00781F79"/>
    <w:rsid w:val="007821B2"/>
    <w:rsid w:val="0078276D"/>
    <w:rsid w:val="00782CCE"/>
    <w:rsid w:val="00782F43"/>
    <w:rsid w:val="00783172"/>
    <w:rsid w:val="0078326B"/>
    <w:rsid w:val="007834D1"/>
    <w:rsid w:val="0078386E"/>
    <w:rsid w:val="00783BA9"/>
    <w:rsid w:val="00783ECB"/>
    <w:rsid w:val="00784C4E"/>
    <w:rsid w:val="00784D90"/>
    <w:rsid w:val="00784D97"/>
    <w:rsid w:val="007852B3"/>
    <w:rsid w:val="00785440"/>
    <w:rsid w:val="0078573A"/>
    <w:rsid w:val="00785B64"/>
    <w:rsid w:val="00785E4D"/>
    <w:rsid w:val="007860B0"/>
    <w:rsid w:val="007866F2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FA1"/>
    <w:rsid w:val="00790285"/>
    <w:rsid w:val="007908CF"/>
    <w:rsid w:val="007908DA"/>
    <w:rsid w:val="00790914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F44"/>
    <w:rsid w:val="00793F90"/>
    <w:rsid w:val="00794067"/>
    <w:rsid w:val="00794AB3"/>
    <w:rsid w:val="007957A9"/>
    <w:rsid w:val="00795CB7"/>
    <w:rsid w:val="00796317"/>
    <w:rsid w:val="0079632A"/>
    <w:rsid w:val="00796932"/>
    <w:rsid w:val="00796AC1"/>
    <w:rsid w:val="00796EEE"/>
    <w:rsid w:val="00797156"/>
    <w:rsid w:val="00797419"/>
    <w:rsid w:val="0079795B"/>
    <w:rsid w:val="007979B0"/>
    <w:rsid w:val="007A0BC0"/>
    <w:rsid w:val="007A0DE4"/>
    <w:rsid w:val="007A1385"/>
    <w:rsid w:val="007A166A"/>
    <w:rsid w:val="007A1836"/>
    <w:rsid w:val="007A1994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B3F"/>
    <w:rsid w:val="007A3D98"/>
    <w:rsid w:val="007A41BD"/>
    <w:rsid w:val="007A4267"/>
    <w:rsid w:val="007A4286"/>
    <w:rsid w:val="007A45D7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636"/>
    <w:rsid w:val="007A793E"/>
    <w:rsid w:val="007A7C75"/>
    <w:rsid w:val="007A7F21"/>
    <w:rsid w:val="007A7FDF"/>
    <w:rsid w:val="007B0663"/>
    <w:rsid w:val="007B0A2F"/>
    <w:rsid w:val="007B1449"/>
    <w:rsid w:val="007B1597"/>
    <w:rsid w:val="007B1B0A"/>
    <w:rsid w:val="007B1DA5"/>
    <w:rsid w:val="007B1E08"/>
    <w:rsid w:val="007B1E4E"/>
    <w:rsid w:val="007B2185"/>
    <w:rsid w:val="007B220D"/>
    <w:rsid w:val="007B224A"/>
    <w:rsid w:val="007B2266"/>
    <w:rsid w:val="007B23D2"/>
    <w:rsid w:val="007B28E0"/>
    <w:rsid w:val="007B2A72"/>
    <w:rsid w:val="007B2B58"/>
    <w:rsid w:val="007B37E8"/>
    <w:rsid w:val="007B3AAD"/>
    <w:rsid w:val="007B3BD0"/>
    <w:rsid w:val="007B3DC4"/>
    <w:rsid w:val="007B3E55"/>
    <w:rsid w:val="007B409F"/>
    <w:rsid w:val="007B4284"/>
    <w:rsid w:val="007B442F"/>
    <w:rsid w:val="007B496D"/>
    <w:rsid w:val="007B4A95"/>
    <w:rsid w:val="007B4CF5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C95"/>
    <w:rsid w:val="007B6D35"/>
    <w:rsid w:val="007B775C"/>
    <w:rsid w:val="007B7CBF"/>
    <w:rsid w:val="007B7CE2"/>
    <w:rsid w:val="007B7F32"/>
    <w:rsid w:val="007C0148"/>
    <w:rsid w:val="007C022F"/>
    <w:rsid w:val="007C04C8"/>
    <w:rsid w:val="007C0780"/>
    <w:rsid w:val="007C0B56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4BA"/>
    <w:rsid w:val="007C24C1"/>
    <w:rsid w:val="007C3227"/>
    <w:rsid w:val="007C32A0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475"/>
    <w:rsid w:val="007C4534"/>
    <w:rsid w:val="007C4B3A"/>
    <w:rsid w:val="007C4F0B"/>
    <w:rsid w:val="007C4FDE"/>
    <w:rsid w:val="007C5090"/>
    <w:rsid w:val="007C5216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C32"/>
    <w:rsid w:val="007C6CB9"/>
    <w:rsid w:val="007C6F19"/>
    <w:rsid w:val="007C74F0"/>
    <w:rsid w:val="007C75E9"/>
    <w:rsid w:val="007C7648"/>
    <w:rsid w:val="007C7872"/>
    <w:rsid w:val="007C7986"/>
    <w:rsid w:val="007C7B5C"/>
    <w:rsid w:val="007C7CCD"/>
    <w:rsid w:val="007C7D8D"/>
    <w:rsid w:val="007C7ECF"/>
    <w:rsid w:val="007D0029"/>
    <w:rsid w:val="007D030D"/>
    <w:rsid w:val="007D0339"/>
    <w:rsid w:val="007D050B"/>
    <w:rsid w:val="007D0958"/>
    <w:rsid w:val="007D0C7C"/>
    <w:rsid w:val="007D0EA3"/>
    <w:rsid w:val="007D17FE"/>
    <w:rsid w:val="007D18DA"/>
    <w:rsid w:val="007D1C80"/>
    <w:rsid w:val="007D2217"/>
    <w:rsid w:val="007D250A"/>
    <w:rsid w:val="007D2B5F"/>
    <w:rsid w:val="007D2DD8"/>
    <w:rsid w:val="007D2E00"/>
    <w:rsid w:val="007D3104"/>
    <w:rsid w:val="007D31F1"/>
    <w:rsid w:val="007D325B"/>
    <w:rsid w:val="007D380E"/>
    <w:rsid w:val="007D3F7D"/>
    <w:rsid w:val="007D41FB"/>
    <w:rsid w:val="007D42C6"/>
    <w:rsid w:val="007D4321"/>
    <w:rsid w:val="007D47CD"/>
    <w:rsid w:val="007D4AFA"/>
    <w:rsid w:val="007D4C5B"/>
    <w:rsid w:val="007D4DD6"/>
    <w:rsid w:val="007D4EFC"/>
    <w:rsid w:val="007D51C2"/>
    <w:rsid w:val="007D522B"/>
    <w:rsid w:val="007D536C"/>
    <w:rsid w:val="007D5AFA"/>
    <w:rsid w:val="007D5B35"/>
    <w:rsid w:val="007D5B87"/>
    <w:rsid w:val="007D60CC"/>
    <w:rsid w:val="007D6116"/>
    <w:rsid w:val="007D61A7"/>
    <w:rsid w:val="007D6A10"/>
    <w:rsid w:val="007D6EF4"/>
    <w:rsid w:val="007D6F48"/>
    <w:rsid w:val="007D6FD7"/>
    <w:rsid w:val="007E010E"/>
    <w:rsid w:val="007E07FA"/>
    <w:rsid w:val="007E0A50"/>
    <w:rsid w:val="007E0D03"/>
    <w:rsid w:val="007E19CE"/>
    <w:rsid w:val="007E1A6F"/>
    <w:rsid w:val="007E24BE"/>
    <w:rsid w:val="007E25AD"/>
    <w:rsid w:val="007E28B6"/>
    <w:rsid w:val="007E2D30"/>
    <w:rsid w:val="007E30D1"/>
    <w:rsid w:val="007E3332"/>
    <w:rsid w:val="007E3527"/>
    <w:rsid w:val="007E4116"/>
    <w:rsid w:val="007E425D"/>
    <w:rsid w:val="007E4439"/>
    <w:rsid w:val="007E4682"/>
    <w:rsid w:val="007E4BBC"/>
    <w:rsid w:val="007E4D66"/>
    <w:rsid w:val="007E4FC7"/>
    <w:rsid w:val="007E507F"/>
    <w:rsid w:val="007E51A1"/>
    <w:rsid w:val="007E5537"/>
    <w:rsid w:val="007E5A51"/>
    <w:rsid w:val="007E5E90"/>
    <w:rsid w:val="007E61AB"/>
    <w:rsid w:val="007E6729"/>
    <w:rsid w:val="007E697A"/>
    <w:rsid w:val="007E7012"/>
    <w:rsid w:val="007E72FB"/>
    <w:rsid w:val="007E76BC"/>
    <w:rsid w:val="007E77BB"/>
    <w:rsid w:val="007E7DD0"/>
    <w:rsid w:val="007E7F16"/>
    <w:rsid w:val="007E7F35"/>
    <w:rsid w:val="007E7FCA"/>
    <w:rsid w:val="007F035B"/>
    <w:rsid w:val="007F0ABC"/>
    <w:rsid w:val="007F1198"/>
    <w:rsid w:val="007F16AC"/>
    <w:rsid w:val="007F18ED"/>
    <w:rsid w:val="007F1A72"/>
    <w:rsid w:val="007F1C19"/>
    <w:rsid w:val="007F205E"/>
    <w:rsid w:val="007F2077"/>
    <w:rsid w:val="007F236F"/>
    <w:rsid w:val="007F26EC"/>
    <w:rsid w:val="007F2890"/>
    <w:rsid w:val="007F29B9"/>
    <w:rsid w:val="007F2FD0"/>
    <w:rsid w:val="007F3295"/>
    <w:rsid w:val="007F32DF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B32"/>
    <w:rsid w:val="007F4B78"/>
    <w:rsid w:val="007F4CF1"/>
    <w:rsid w:val="007F4FBC"/>
    <w:rsid w:val="007F5200"/>
    <w:rsid w:val="007F54D9"/>
    <w:rsid w:val="007F55DD"/>
    <w:rsid w:val="007F56B3"/>
    <w:rsid w:val="007F6575"/>
    <w:rsid w:val="007F6790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60F"/>
    <w:rsid w:val="008016E4"/>
    <w:rsid w:val="00801AE6"/>
    <w:rsid w:val="00801BFF"/>
    <w:rsid w:val="00801C71"/>
    <w:rsid w:val="00801E65"/>
    <w:rsid w:val="008022C0"/>
    <w:rsid w:val="00802467"/>
    <w:rsid w:val="00802685"/>
    <w:rsid w:val="0080277D"/>
    <w:rsid w:val="00802953"/>
    <w:rsid w:val="00802F82"/>
    <w:rsid w:val="008033BD"/>
    <w:rsid w:val="008033FE"/>
    <w:rsid w:val="008034C5"/>
    <w:rsid w:val="008035ED"/>
    <w:rsid w:val="0080375C"/>
    <w:rsid w:val="00803952"/>
    <w:rsid w:val="00803A63"/>
    <w:rsid w:val="00803CEC"/>
    <w:rsid w:val="00803E11"/>
    <w:rsid w:val="00804017"/>
    <w:rsid w:val="008041EF"/>
    <w:rsid w:val="00804992"/>
    <w:rsid w:val="008049D6"/>
    <w:rsid w:val="00804C37"/>
    <w:rsid w:val="00804E15"/>
    <w:rsid w:val="0080502B"/>
    <w:rsid w:val="0080513F"/>
    <w:rsid w:val="008052F8"/>
    <w:rsid w:val="008054F0"/>
    <w:rsid w:val="0080564D"/>
    <w:rsid w:val="008056FD"/>
    <w:rsid w:val="00805C0D"/>
    <w:rsid w:val="008065FA"/>
    <w:rsid w:val="00807163"/>
    <w:rsid w:val="0080726D"/>
    <w:rsid w:val="00807A62"/>
    <w:rsid w:val="00807EA9"/>
    <w:rsid w:val="00807F0F"/>
    <w:rsid w:val="00807F65"/>
    <w:rsid w:val="0081055D"/>
    <w:rsid w:val="008105E9"/>
    <w:rsid w:val="00810B05"/>
    <w:rsid w:val="00810F60"/>
    <w:rsid w:val="00811130"/>
    <w:rsid w:val="0081154D"/>
    <w:rsid w:val="008116F0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4A"/>
    <w:rsid w:val="0081360C"/>
    <w:rsid w:val="008139C9"/>
    <w:rsid w:val="00813A6F"/>
    <w:rsid w:val="00813DBA"/>
    <w:rsid w:val="00814031"/>
    <w:rsid w:val="0081440A"/>
    <w:rsid w:val="00814E5B"/>
    <w:rsid w:val="00815425"/>
    <w:rsid w:val="00815699"/>
    <w:rsid w:val="00815AF4"/>
    <w:rsid w:val="00815E4E"/>
    <w:rsid w:val="00815FED"/>
    <w:rsid w:val="00816008"/>
    <w:rsid w:val="0081642E"/>
    <w:rsid w:val="0081643C"/>
    <w:rsid w:val="00816480"/>
    <w:rsid w:val="00816582"/>
    <w:rsid w:val="00816638"/>
    <w:rsid w:val="00816649"/>
    <w:rsid w:val="00816A81"/>
    <w:rsid w:val="00816FFC"/>
    <w:rsid w:val="00817154"/>
    <w:rsid w:val="0081743F"/>
    <w:rsid w:val="00817477"/>
    <w:rsid w:val="00817A4B"/>
    <w:rsid w:val="00817A56"/>
    <w:rsid w:val="00817EFA"/>
    <w:rsid w:val="0082008F"/>
    <w:rsid w:val="00820583"/>
    <w:rsid w:val="0082067F"/>
    <w:rsid w:val="00820DF6"/>
    <w:rsid w:val="00820EA5"/>
    <w:rsid w:val="008211EF"/>
    <w:rsid w:val="0082147F"/>
    <w:rsid w:val="00821815"/>
    <w:rsid w:val="00821914"/>
    <w:rsid w:val="00821AD9"/>
    <w:rsid w:val="00821B5C"/>
    <w:rsid w:val="00822265"/>
    <w:rsid w:val="00822597"/>
    <w:rsid w:val="00822AAA"/>
    <w:rsid w:val="00822BC5"/>
    <w:rsid w:val="00822C3A"/>
    <w:rsid w:val="00822E7C"/>
    <w:rsid w:val="00822F1C"/>
    <w:rsid w:val="008233CA"/>
    <w:rsid w:val="008239C4"/>
    <w:rsid w:val="00823D73"/>
    <w:rsid w:val="00824013"/>
    <w:rsid w:val="00824061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707B"/>
    <w:rsid w:val="0082738A"/>
    <w:rsid w:val="00827697"/>
    <w:rsid w:val="0082780A"/>
    <w:rsid w:val="00830144"/>
    <w:rsid w:val="008301CB"/>
    <w:rsid w:val="00830516"/>
    <w:rsid w:val="00830AAD"/>
    <w:rsid w:val="00830CB8"/>
    <w:rsid w:val="00831187"/>
    <w:rsid w:val="00831BD4"/>
    <w:rsid w:val="008320B5"/>
    <w:rsid w:val="0083248C"/>
    <w:rsid w:val="0083285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CCA"/>
    <w:rsid w:val="00833CDE"/>
    <w:rsid w:val="00833D62"/>
    <w:rsid w:val="008340D4"/>
    <w:rsid w:val="0083436E"/>
    <w:rsid w:val="00835023"/>
    <w:rsid w:val="0083533B"/>
    <w:rsid w:val="008353D5"/>
    <w:rsid w:val="008358FE"/>
    <w:rsid w:val="00835A20"/>
    <w:rsid w:val="00835A70"/>
    <w:rsid w:val="00835D57"/>
    <w:rsid w:val="0083634F"/>
    <w:rsid w:val="00836438"/>
    <w:rsid w:val="00836621"/>
    <w:rsid w:val="0083680E"/>
    <w:rsid w:val="00836A94"/>
    <w:rsid w:val="00836DA5"/>
    <w:rsid w:val="00836DF0"/>
    <w:rsid w:val="008372B5"/>
    <w:rsid w:val="00837DBB"/>
    <w:rsid w:val="008401E3"/>
    <w:rsid w:val="008401EA"/>
    <w:rsid w:val="00840B0C"/>
    <w:rsid w:val="00840DA4"/>
    <w:rsid w:val="0084100A"/>
    <w:rsid w:val="008415B5"/>
    <w:rsid w:val="00841637"/>
    <w:rsid w:val="00841996"/>
    <w:rsid w:val="008422D7"/>
    <w:rsid w:val="008423E7"/>
    <w:rsid w:val="008427A3"/>
    <w:rsid w:val="00843DCB"/>
    <w:rsid w:val="0084430D"/>
    <w:rsid w:val="008444DB"/>
    <w:rsid w:val="00844C24"/>
    <w:rsid w:val="00845269"/>
    <w:rsid w:val="008453DD"/>
    <w:rsid w:val="00845736"/>
    <w:rsid w:val="00845767"/>
    <w:rsid w:val="00845C6E"/>
    <w:rsid w:val="00845E6B"/>
    <w:rsid w:val="00846084"/>
    <w:rsid w:val="00846179"/>
    <w:rsid w:val="00846583"/>
    <w:rsid w:val="00846AB8"/>
    <w:rsid w:val="008474B0"/>
    <w:rsid w:val="0084769E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32B5"/>
    <w:rsid w:val="008534BD"/>
    <w:rsid w:val="00853591"/>
    <w:rsid w:val="0085392B"/>
    <w:rsid w:val="00853CA9"/>
    <w:rsid w:val="0085416C"/>
    <w:rsid w:val="0085465B"/>
    <w:rsid w:val="00854D40"/>
    <w:rsid w:val="00855101"/>
    <w:rsid w:val="008553A9"/>
    <w:rsid w:val="008555F5"/>
    <w:rsid w:val="00855AB4"/>
    <w:rsid w:val="0085617E"/>
    <w:rsid w:val="0085639B"/>
    <w:rsid w:val="008568D8"/>
    <w:rsid w:val="00857A4D"/>
    <w:rsid w:val="00857BB1"/>
    <w:rsid w:val="00857DA8"/>
    <w:rsid w:val="008600BF"/>
    <w:rsid w:val="00860557"/>
    <w:rsid w:val="00860561"/>
    <w:rsid w:val="008606ED"/>
    <w:rsid w:val="008609F7"/>
    <w:rsid w:val="00860BA8"/>
    <w:rsid w:val="00860E13"/>
    <w:rsid w:val="00860ED4"/>
    <w:rsid w:val="00860F8F"/>
    <w:rsid w:val="00861225"/>
    <w:rsid w:val="008612C9"/>
    <w:rsid w:val="008612DA"/>
    <w:rsid w:val="008613A1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BF9"/>
    <w:rsid w:val="00862C0F"/>
    <w:rsid w:val="008639FF"/>
    <w:rsid w:val="00863B50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FF"/>
    <w:rsid w:val="00865D9E"/>
    <w:rsid w:val="008665E5"/>
    <w:rsid w:val="008669D6"/>
    <w:rsid w:val="00867844"/>
    <w:rsid w:val="008679A9"/>
    <w:rsid w:val="00867D57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CB6"/>
    <w:rsid w:val="00871EED"/>
    <w:rsid w:val="0087214C"/>
    <w:rsid w:val="008729D6"/>
    <w:rsid w:val="00872ADB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69C2"/>
    <w:rsid w:val="00876C22"/>
    <w:rsid w:val="00876CE0"/>
    <w:rsid w:val="00876F6E"/>
    <w:rsid w:val="0087726F"/>
    <w:rsid w:val="00877302"/>
    <w:rsid w:val="00877368"/>
    <w:rsid w:val="00877633"/>
    <w:rsid w:val="0087766E"/>
    <w:rsid w:val="00877678"/>
    <w:rsid w:val="00877703"/>
    <w:rsid w:val="00877C05"/>
    <w:rsid w:val="0088068B"/>
    <w:rsid w:val="0088076D"/>
    <w:rsid w:val="008808D1"/>
    <w:rsid w:val="00880F18"/>
    <w:rsid w:val="00881097"/>
    <w:rsid w:val="00881748"/>
    <w:rsid w:val="00881889"/>
    <w:rsid w:val="00881C7B"/>
    <w:rsid w:val="00881E1B"/>
    <w:rsid w:val="00881EDC"/>
    <w:rsid w:val="00882130"/>
    <w:rsid w:val="0088215A"/>
    <w:rsid w:val="0088282B"/>
    <w:rsid w:val="00882A95"/>
    <w:rsid w:val="00882B03"/>
    <w:rsid w:val="00882D90"/>
    <w:rsid w:val="00882EDE"/>
    <w:rsid w:val="0088365C"/>
    <w:rsid w:val="008845C2"/>
    <w:rsid w:val="00884912"/>
    <w:rsid w:val="00884FAF"/>
    <w:rsid w:val="00885317"/>
    <w:rsid w:val="008854D4"/>
    <w:rsid w:val="00885E31"/>
    <w:rsid w:val="00885EE6"/>
    <w:rsid w:val="0088637C"/>
    <w:rsid w:val="00886433"/>
    <w:rsid w:val="008866FE"/>
    <w:rsid w:val="00886BD4"/>
    <w:rsid w:val="00886D1C"/>
    <w:rsid w:val="00886F88"/>
    <w:rsid w:val="00887072"/>
    <w:rsid w:val="008870C9"/>
    <w:rsid w:val="0088724D"/>
    <w:rsid w:val="008873B4"/>
    <w:rsid w:val="008874C0"/>
    <w:rsid w:val="00887599"/>
    <w:rsid w:val="00887B28"/>
    <w:rsid w:val="00887C25"/>
    <w:rsid w:val="00887C77"/>
    <w:rsid w:val="00887D3A"/>
    <w:rsid w:val="008901CE"/>
    <w:rsid w:val="00890E59"/>
    <w:rsid w:val="008912CE"/>
    <w:rsid w:val="00891316"/>
    <w:rsid w:val="008915A3"/>
    <w:rsid w:val="00891839"/>
    <w:rsid w:val="00891BD3"/>
    <w:rsid w:val="00891E47"/>
    <w:rsid w:val="0089227C"/>
    <w:rsid w:val="00892AEE"/>
    <w:rsid w:val="00892C79"/>
    <w:rsid w:val="00892EE5"/>
    <w:rsid w:val="008930EF"/>
    <w:rsid w:val="0089334E"/>
    <w:rsid w:val="008936BA"/>
    <w:rsid w:val="008936DE"/>
    <w:rsid w:val="0089399B"/>
    <w:rsid w:val="00893BA7"/>
    <w:rsid w:val="00893D5C"/>
    <w:rsid w:val="00893ED6"/>
    <w:rsid w:val="00893EFB"/>
    <w:rsid w:val="00893EFE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E02"/>
    <w:rsid w:val="008971E8"/>
    <w:rsid w:val="00897475"/>
    <w:rsid w:val="008977A0"/>
    <w:rsid w:val="00897841"/>
    <w:rsid w:val="0089799B"/>
    <w:rsid w:val="00897A07"/>
    <w:rsid w:val="00897AED"/>
    <w:rsid w:val="00897FE7"/>
    <w:rsid w:val="008A00BB"/>
    <w:rsid w:val="008A01C3"/>
    <w:rsid w:val="008A0230"/>
    <w:rsid w:val="008A0609"/>
    <w:rsid w:val="008A0B56"/>
    <w:rsid w:val="008A1128"/>
    <w:rsid w:val="008A1148"/>
    <w:rsid w:val="008A1259"/>
    <w:rsid w:val="008A1371"/>
    <w:rsid w:val="008A1624"/>
    <w:rsid w:val="008A196C"/>
    <w:rsid w:val="008A1BB1"/>
    <w:rsid w:val="008A1FF4"/>
    <w:rsid w:val="008A2204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522B"/>
    <w:rsid w:val="008A5342"/>
    <w:rsid w:val="008A5E5C"/>
    <w:rsid w:val="008A5EFB"/>
    <w:rsid w:val="008A6246"/>
    <w:rsid w:val="008A64F1"/>
    <w:rsid w:val="008A680A"/>
    <w:rsid w:val="008A6CCB"/>
    <w:rsid w:val="008A6FBB"/>
    <w:rsid w:val="008A758F"/>
    <w:rsid w:val="008A7731"/>
    <w:rsid w:val="008A779F"/>
    <w:rsid w:val="008A7972"/>
    <w:rsid w:val="008A7EA2"/>
    <w:rsid w:val="008B00E6"/>
    <w:rsid w:val="008B042C"/>
    <w:rsid w:val="008B10B0"/>
    <w:rsid w:val="008B1200"/>
    <w:rsid w:val="008B1B2D"/>
    <w:rsid w:val="008B1CD8"/>
    <w:rsid w:val="008B1E41"/>
    <w:rsid w:val="008B1F91"/>
    <w:rsid w:val="008B2189"/>
    <w:rsid w:val="008B22D8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31AB"/>
    <w:rsid w:val="008B349D"/>
    <w:rsid w:val="008B355D"/>
    <w:rsid w:val="008B3D61"/>
    <w:rsid w:val="008B40DE"/>
    <w:rsid w:val="008B42CF"/>
    <w:rsid w:val="008B4680"/>
    <w:rsid w:val="008B474E"/>
    <w:rsid w:val="008B490A"/>
    <w:rsid w:val="008B53B2"/>
    <w:rsid w:val="008B54D7"/>
    <w:rsid w:val="008B57EE"/>
    <w:rsid w:val="008B5B94"/>
    <w:rsid w:val="008B5BA9"/>
    <w:rsid w:val="008B5F93"/>
    <w:rsid w:val="008B60B7"/>
    <w:rsid w:val="008B63E0"/>
    <w:rsid w:val="008B6423"/>
    <w:rsid w:val="008B68BF"/>
    <w:rsid w:val="008B69EB"/>
    <w:rsid w:val="008B6E84"/>
    <w:rsid w:val="008B70ED"/>
    <w:rsid w:val="008B77B9"/>
    <w:rsid w:val="008B7937"/>
    <w:rsid w:val="008B7AAF"/>
    <w:rsid w:val="008B7AC6"/>
    <w:rsid w:val="008B7D17"/>
    <w:rsid w:val="008B7F1C"/>
    <w:rsid w:val="008C021D"/>
    <w:rsid w:val="008C0336"/>
    <w:rsid w:val="008C0357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20D6"/>
    <w:rsid w:val="008C24C1"/>
    <w:rsid w:val="008C2A8B"/>
    <w:rsid w:val="008C2BD0"/>
    <w:rsid w:val="008C2E58"/>
    <w:rsid w:val="008C2F3D"/>
    <w:rsid w:val="008C2FA1"/>
    <w:rsid w:val="008C37D1"/>
    <w:rsid w:val="008C3842"/>
    <w:rsid w:val="008C41EE"/>
    <w:rsid w:val="008C421C"/>
    <w:rsid w:val="008C4378"/>
    <w:rsid w:val="008C43B2"/>
    <w:rsid w:val="008C4903"/>
    <w:rsid w:val="008C50AB"/>
    <w:rsid w:val="008C522A"/>
    <w:rsid w:val="008C525A"/>
    <w:rsid w:val="008C550F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3D6"/>
    <w:rsid w:val="008C74A0"/>
    <w:rsid w:val="008C764A"/>
    <w:rsid w:val="008D02C6"/>
    <w:rsid w:val="008D0E48"/>
    <w:rsid w:val="008D165B"/>
    <w:rsid w:val="008D1763"/>
    <w:rsid w:val="008D195F"/>
    <w:rsid w:val="008D19E8"/>
    <w:rsid w:val="008D1CD2"/>
    <w:rsid w:val="008D1CDC"/>
    <w:rsid w:val="008D1E3E"/>
    <w:rsid w:val="008D2140"/>
    <w:rsid w:val="008D277F"/>
    <w:rsid w:val="008D27BA"/>
    <w:rsid w:val="008D296E"/>
    <w:rsid w:val="008D2A97"/>
    <w:rsid w:val="008D2CF6"/>
    <w:rsid w:val="008D302B"/>
    <w:rsid w:val="008D31BC"/>
    <w:rsid w:val="008D3527"/>
    <w:rsid w:val="008D37BB"/>
    <w:rsid w:val="008D39F6"/>
    <w:rsid w:val="008D3CF9"/>
    <w:rsid w:val="008D3D5B"/>
    <w:rsid w:val="008D453C"/>
    <w:rsid w:val="008D4A91"/>
    <w:rsid w:val="008D4B26"/>
    <w:rsid w:val="008D561B"/>
    <w:rsid w:val="008D5823"/>
    <w:rsid w:val="008D5A6E"/>
    <w:rsid w:val="008D5BFA"/>
    <w:rsid w:val="008D5C63"/>
    <w:rsid w:val="008D5D29"/>
    <w:rsid w:val="008D5E47"/>
    <w:rsid w:val="008D600F"/>
    <w:rsid w:val="008D6039"/>
    <w:rsid w:val="008D63EE"/>
    <w:rsid w:val="008D67EA"/>
    <w:rsid w:val="008D68BD"/>
    <w:rsid w:val="008D69C4"/>
    <w:rsid w:val="008D6B7D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D28"/>
    <w:rsid w:val="008E02D3"/>
    <w:rsid w:val="008E15D6"/>
    <w:rsid w:val="008E17FB"/>
    <w:rsid w:val="008E1B2C"/>
    <w:rsid w:val="008E1E25"/>
    <w:rsid w:val="008E2015"/>
    <w:rsid w:val="008E22BB"/>
    <w:rsid w:val="008E252A"/>
    <w:rsid w:val="008E2703"/>
    <w:rsid w:val="008E29FA"/>
    <w:rsid w:val="008E2D7C"/>
    <w:rsid w:val="008E31CF"/>
    <w:rsid w:val="008E339A"/>
    <w:rsid w:val="008E33E5"/>
    <w:rsid w:val="008E3430"/>
    <w:rsid w:val="008E3859"/>
    <w:rsid w:val="008E386F"/>
    <w:rsid w:val="008E3D3F"/>
    <w:rsid w:val="008E3E7B"/>
    <w:rsid w:val="008E3FBD"/>
    <w:rsid w:val="008E4845"/>
    <w:rsid w:val="008E4BD4"/>
    <w:rsid w:val="008E5121"/>
    <w:rsid w:val="008E5200"/>
    <w:rsid w:val="008E5233"/>
    <w:rsid w:val="008E5342"/>
    <w:rsid w:val="008E5A23"/>
    <w:rsid w:val="008E5C65"/>
    <w:rsid w:val="008E5DEA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8B1"/>
    <w:rsid w:val="008F3AC7"/>
    <w:rsid w:val="008F4287"/>
    <w:rsid w:val="008F482B"/>
    <w:rsid w:val="008F48CE"/>
    <w:rsid w:val="008F4EFC"/>
    <w:rsid w:val="008F52E9"/>
    <w:rsid w:val="008F54F0"/>
    <w:rsid w:val="008F5662"/>
    <w:rsid w:val="008F56D4"/>
    <w:rsid w:val="008F5937"/>
    <w:rsid w:val="008F59E3"/>
    <w:rsid w:val="008F5B68"/>
    <w:rsid w:val="008F5D91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818"/>
    <w:rsid w:val="008F7EE8"/>
    <w:rsid w:val="00900236"/>
    <w:rsid w:val="00900944"/>
    <w:rsid w:val="0090096F"/>
    <w:rsid w:val="00900FD3"/>
    <w:rsid w:val="0090109C"/>
    <w:rsid w:val="0090158F"/>
    <w:rsid w:val="0090185B"/>
    <w:rsid w:val="00901AA6"/>
    <w:rsid w:val="00901DF6"/>
    <w:rsid w:val="00901FAA"/>
    <w:rsid w:val="00902882"/>
    <w:rsid w:val="009028FD"/>
    <w:rsid w:val="0090293C"/>
    <w:rsid w:val="00903729"/>
    <w:rsid w:val="0090382A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556C"/>
    <w:rsid w:val="00905628"/>
    <w:rsid w:val="00905A55"/>
    <w:rsid w:val="00906073"/>
    <w:rsid w:val="00906648"/>
    <w:rsid w:val="00906AB8"/>
    <w:rsid w:val="00906C89"/>
    <w:rsid w:val="00906EAF"/>
    <w:rsid w:val="009070BD"/>
    <w:rsid w:val="009070C5"/>
    <w:rsid w:val="009072AF"/>
    <w:rsid w:val="00907887"/>
    <w:rsid w:val="00907BD1"/>
    <w:rsid w:val="0091009C"/>
    <w:rsid w:val="00910571"/>
    <w:rsid w:val="00910860"/>
    <w:rsid w:val="00910878"/>
    <w:rsid w:val="0091095D"/>
    <w:rsid w:val="009109F0"/>
    <w:rsid w:val="00910CBB"/>
    <w:rsid w:val="009111B1"/>
    <w:rsid w:val="009112D0"/>
    <w:rsid w:val="00911A0F"/>
    <w:rsid w:val="00911A24"/>
    <w:rsid w:val="00911AEC"/>
    <w:rsid w:val="00911C09"/>
    <w:rsid w:val="00911F49"/>
    <w:rsid w:val="0091217D"/>
    <w:rsid w:val="00912515"/>
    <w:rsid w:val="009126DC"/>
    <w:rsid w:val="00912808"/>
    <w:rsid w:val="00912FD6"/>
    <w:rsid w:val="009136EB"/>
    <w:rsid w:val="00913CD0"/>
    <w:rsid w:val="00913F0B"/>
    <w:rsid w:val="00914372"/>
    <w:rsid w:val="009145D2"/>
    <w:rsid w:val="00914831"/>
    <w:rsid w:val="00914A6A"/>
    <w:rsid w:val="00914D2E"/>
    <w:rsid w:val="009154B3"/>
    <w:rsid w:val="0091569B"/>
    <w:rsid w:val="009159CD"/>
    <w:rsid w:val="00915D4B"/>
    <w:rsid w:val="00916490"/>
    <w:rsid w:val="00916737"/>
    <w:rsid w:val="009168B7"/>
    <w:rsid w:val="00916926"/>
    <w:rsid w:val="00916A11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557"/>
    <w:rsid w:val="0092289D"/>
    <w:rsid w:val="00922B20"/>
    <w:rsid w:val="00922CA7"/>
    <w:rsid w:val="00923200"/>
    <w:rsid w:val="00923298"/>
    <w:rsid w:val="00923414"/>
    <w:rsid w:val="00923518"/>
    <w:rsid w:val="009236FC"/>
    <w:rsid w:val="00923869"/>
    <w:rsid w:val="0092391D"/>
    <w:rsid w:val="00923B4D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304"/>
    <w:rsid w:val="009263A7"/>
    <w:rsid w:val="0092643B"/>
    <w:rsid w:val="00926990"/>
    <w:rsid w:val="00926BB7"/>
    <w:rsid w:val="00926C23"/>
    <w:rsid w:val="00926D83"/>
    <w:rsid w:val="00926E01"/>
    <w:rsid w:val="00926FBE"/>
    <w:rsid w:val="009272F2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55"/>
    <w:rsid w:val="00931854"/>
    <w:rsid w:val="00931BD6"/>
    <w:rsid w:val="00931C7B"/>
    <w:rsid w:val="00931D39"/>
    <w:rsid w:val="00931E60"/>
    <w:rsid w:val="009323FA"/>
    <w:rsid w:val="0093244B"/>
    <w:rsid w:val="009325D6"/>
    <w:rsid w:val="00932E29"/>
    <w:rsid w:val="00933047"/>
    <w:rsid w:val="009330A6"/>
    <w:rsid w:val="00933D98"/>
    <w:rsid w:val="0093401F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F0D"/>
    <w:rsid w:val="00936FAE"/>
    <w:rsid w:val="00937007"/>
    <w:rsid w:val="00937052"/>
    <w:rsid w:val="00937296"/>
    <w:rsid w:val="00937969"/>
    <w:rsid w:val="009401B0"/>
    <w:rsid w:val="009401D3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B34"/>
    <w:rsid w:val="00942FF9"/>
    <w:rsid w:val="009434E2"/>
    <w:rsid w:val="00943586"/>
    <w:rsid w:val="00943711"/>
    <w:rsid w:val="0094386A"/>
    <w:rsid w:val="009439D5"/>
    <w:rsid w:val="00943B8C"/>
    <w:rsid w:val="00945063"/>
    <w:rsid w:val="009450E0"/>
    <w:rsid w:val="0094510C"/>
    <w:rsid w:val="009454B5"/>
    <w:rsid w:val="00945D16"/>
    <w:rsid w:val="00945F8A"/>
    <w:rsid w:val="0094666A"/>
    <w:rsid w:val="00946973"/>
    <w:rsid w:val="00946BBC"/>
    <w:rsid w:val="0094705C"/>
    <w:rsid w:val="00947688"/>
    <w:rsid w:val="0094772F"/>
    <w:rsid w:val="009477D6"/>
    <w:rsid w:val="00947E07"/>
    <w:rsid w:val="00950048"/>
    <w:rsid w:val="0095011E"/>
    <w:rsid w:val="00950A40"/>
    <w:rsid w:val="00950BBA"/>
    <w:rsid w:val="00950CE2"/>
    <w:rsid w:val="00951200"/>
    <w:rsid w:val="009514DD"/>
    <w:rsid w:val="00951728"/>
    <w:rsid w:val="00951959"/>
    <w:rsid w:val="0095197E"/>
    <w:rsid w:val="00952296"/>
    <w:rsid w:val="00952ACB"/>
    <w:rsid w:val="00952C15"/>
    <w:rsid w:val="00952C7C"/>
    <w:rsid w:val="009531B0"/>
    <w:rsid w:val="0095367E"/>
    <w:rsid w:val="009536AD"/>
    <w:rsid w:val="00953A2A"/>
    <w:rsid w:val="00953BCC"/>
    <w:rsid w:val="00953FB2"/>
    <w:rsid w:val="00954030"/>
    <w:rsid w:val="009541FC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D90"/>
    <w:rsid w:val="0096518E"/>
    <w:rsid w:val="00965549"/>
    <w:rsid w:val="009655AD"/>
    <w:rsid w:val="009659AC"/>
    <w:rsid w:val="00965AF1"/>
    <w:rsid w:val="00965F9F"/>
    <w:rsid w:val="00965FAF"/>
    <w:rsid w:val="0096677B"/>
    <w:rsid w:val="00966A6E"/>
    <w:rsid w:val="00966C2C"/>
    <w:rsid w:val="009673B8"/>
    <w:rsid w:val="00967B35"/>
    <w:rsid w:val="00967B73"/>
    <w:rsid w:val="00967D9F"/>
    <w:rsid w:val="00967F7A"/>
    <w:rsid w:val="0097034C"/>
    <w:rsid w:val="009704AE"/>
    <w:rsid w:val="009708EF"/>
    <w:rsid w:val="00970AD2"/>
    <w:rsid w:val="00971138"/>
    <w:rsid w:val="009713E7"/>
    <w:rsid w:val="009715D6"/>
    <w:rsid w:val="0097168F"/>
    <w:rsid w:val="00971A8D"/>
    <w:rsid w:val="00971CE1"/>
    <w:rsid w:val="009720B8"/>
    <w:rsid w:val="0097255B"/>
    <w:rsid w:val="00972562"/>
    <w:rsid w:val="009726D6"/>
    <w:rsid w:val="00972A1C"/>
    <w:rsid w:val="00972B25"/>
    <w:rsid w:val="009730FC"/>
    <w:rsid w:val="009730FF"/>
    <w:rsid w:val="00973181"/>
    <w:rsid w:val="009733FE"/>
    <w:rsid w:val="00973662"/>
    <w:rsid w:val="00973CAF"/>
    <w:rsid w:val="0097402B"/>
    <w:rsid w:val="00974145"/>
    <w:rsid w:val="00974891"/>
    <w:rsid w:val="00974B96"/>
    <w:rsid w:val="00974C3D"/>
    <w:rsid w:val="00975681"/>
    <w:rsid w:val="0097598B"/>
    <w:rsid w:val="00975E9C"/>
    <w:rsid w:val="00976491"/>
    <w:rsid w:val="009765D5"/>
    <w:rsid w:val="00976701"/>
    <w:rsid w:val="009768B4"/>
    <w:rsid w:val="009768FA"/>
    <w:rsid w:val="009769BF"/>
    <w:rsid w:val="00976C1F"/>
    <w:rsid w:val="00976E7F"/>
    <w:rsid w:val="009773FB"/>
    <w:rsid w:val="00977980"/>
    <w:rsid w:val="00977F0D"/>
    <w:rsid w:val="009800CD"/>
    <w:rsid w:val="0098013C"/>
    <w:rsid w:val="00980435"/>
    <w:rsid w:val="009811B0"/>
    <w:rsid w:val="009825FD"/>
    <w:rsid w:val="009829A3"/>
    <w:rsid w:val="00982FA5"/>
    <w:rsid w:val="00983490"/>
    <w:rsid w:val="009834C6"/>
    <w:rsid w:val="00983E8F"/>
    <w:rsid w:val="0098402B"/>
    <w:rsid w:val="0098408C"/>
    <w:rsid w:val="00984295"/>
    <w:rsid w:val="009842D8"/>
    <w:rsid w:val="00984AFE"/>
    <w:rsid w:val="00984D2C"/>
    <w:rsid w:val="00985009"/>
    <w:rsid w:val="00985321"/>
    <w:rsid w:val="00985D91"/>
    <w:rsid w:val="00985E53"/>
    <w:rsid w:val="00985E85"/>
    <w:rsid w:val="0098617B"/>
    <w:rsid w:val="00986207"/>
    <w:rsid w:val="0098635B"/>
    <w:rsid w:val="00986391"/>
    <w:rsid w:val="00986486"/>
    <w:rsid w:val="009867D0"/>
    <w:rsid w:val="00986A99"/>
    <w:rsid w:val="00986BEC"/>
    <w:rsid w:val="00986C3C"/>
    <w:rsid w:val="00986F40"/>
    <w:rsid w:val="00987079"/>
    <w:rsid w:val="00987227"/>
    <w:rsid w:val="009873F1"/>
    <w:rsid w:val="0098770B"/>
    <w:rsid w:val="00987CF9"/>
    <w:rsid w:val="00987E1F"/>
    <w:rsid w:val="009902B7"/>
    <w:rsid w:val="009903EE"/>
    <w:rsid w:val="009906FA"/>
    <w:rsid w:val="00990718"/>
    <w:rsid w:val="00990741"/>
    <w:rsid w:val="00990778"/>
    <w:rsid w:val="0099098F"/>
    <w:rsid w:val="009909C3"/>
    <w:rsid w:val="00990ADB"/>
    <w:rsid w:val="00990DAD"/>
    <w:rsid w:val="00990EB2"/>
    <w:rsid w:val="0099125E"/>
    <w:rsid w:val="00991566"/>
    <w:rsid w:val="00991945"/>
    <w:rsid w:val="00991977"/>
    <w:rsid w:val="00992084"/>
    <w:rsid w:val="00992929"/>
    <w:rsid w:val="0099301A"/>
    <w:rsid w:val="00993397"/>
    <w:rsid w:val="00993577"/>
    <w:rsid w:val="0099364F"/>
    <w:rsid w:val="009937DD"/>
    <w:rsid w:val="00993E9C"/>
    <w:rsid w:val="00994165"/>
    <w:rsid w:val="0099428F"/>
    <w:rsid w:val="009949B7"/>
    <w:rsid w:val="00994C06"/>
    <w:rsid w:val="00994E34"/>
    <w:rsid w:val="0099515A"/>
    <w:rsid w:val="00995247"/>
    <w:rsid w:val="00995691"/>
    <w:rsid w:val="0099573F"/>
    <w:rsid w:val="00995A84"/>
    <w:rsid w:val="00996119"/>
    <w:rsid w:val="00996210"/>
    <w:rsid w:val="00996441"/>
    <w:rsid w:val="009967CF"/>
    <w:rsid w:val="00996835"/>
    <w:rsid w:val="00996898"/>
    <w:rsid w:val="00996940"/>
    <w:rsid w:val="00997299"/>
    <w:rsid w:val="0099739D"/>
    <w:rsid w:val="009977FB"/>
    <w:rsid w:val="00997B9C"/>
    <w:rsid w:val="00997D4F"/>
    <w:rsid w:val="009A01CD"/>
    <w:rsid w:val="009A046D"/>
    <w:rsid w:val="009A0731"/>
    <w:rsid w:val="009A0B03"/>
    <w:rsid w:val="009A0C3A"/>
    <w:rsid w:val="009A1258"/>
    <w:rsid w:val="009A1331"/>
    <w:rsid w:val="009A1A82"/>
    <w:rsid w:val="009A1BE0"/>
    <w:rsid w:val="009A202C"/>
    <w:rsid w:val="009A2194"/>
    <w:rsid w:val="009A24BC"/>
    <w:rsid w:val="009A260F"/>
    <w:rsid w:val="009A2631"/>
    <w:rsid w:val="009A286D"/>
    <w:rsid w:val="009A2BE2"/>
    <w:rsid w:val="009A331C"/>
    <w:rsid w:val="009A35E4"/>
    <w:rsid w:val="009A3AF4"/>
    <w:rsid w:val="009A3E55"/>
    <w:rsid w:val="009A4036"/>
    <w:rsid w:val="009A461E"/>
    <w:rsid w:val="009A478A"/>
    <w:rsid w:val="009A49BD"/>
    <w:rsid w:val="009A4B66"/>
    <w:rsid w:val="009A4DE3"/>
    <w:rsid w:val="009A4F2B"/>
    <w:rsid w:val="009A52D2"/>
    <w:rsid w:val="009A5317"/>
    <w:rsid w:val="009A553B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B0695"/>
    <w:rsid w:val="009B07EB"/>
    <w:rsid w:val="009B0BD6"/>
    <w:rsid w:val="009B0FE4"/>
    <w:rsid w:val="009B1130"/>
    <w:rsid w:val="009B113A"/>
    <w:rsid w:val="009B1294"/>
    <w:rsid w:val="009B1401"/>
    <w:rsid w:val="009B1552"/>
    <w:rsid w:val="009B1B21"/>
    <w:rsid w:val="009B1D43"/>
    <w:rsid w:val="009B1EA0"/>
    <w:rsid w:val="009B2082"/>
    <w:rsid w:val="009B21FC"/>
    <w:rsid w:val="009B24F8"/>
    <w:rsid w:val="009B25B2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BCC"/>
    <w:rsid w:val="009B5CAB"/>
    <w:rsid w:val="009B5D5E"/>
    <w:rsid w:val="009B5E48"/>
    <w:rsid w:val="009B5F95"/>
    <w:rsid w:val="009B6813"/>
    <w:rsid w:val="009B6AE5"/>
    <w:rsid w:val="009B6CF3"/>
    <w:rsid w:val="009B7002"/>
    <w:rsid w:val="009B7009"/>
    <w:rsid w:val="009B732A"/>
    <w:rsid w:val="009B7C6C"/>
    <w:rsid w:val="009B7E39"/>
    <w:rsid w:val="009C0082"/>
    <w:rsid w:val="009C02D2"/>
    <w:rsid w:val="009C02DC"/>
    <w:rsid w:val="009C03A5"/>
    <w:rsid w:val="009C0765"/>
    <w:rsid w:val="009C0855"/>
    <w:rsid w:val="009C0CA5"/>
    <w:rsid w:val="009C1013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714"/>
    <w:rsid w:val="009C280E"/>
    <w:rsid w:val="009C2C86"/>
    <w:rsid w:val="009C2D35"/>
    <w:rsid w:val="009C2EA2"/>
    <w:rsid w:val="009C3016"/>
    <w:rsid w:val="009C3269"/>
    <w:rsid w:val="009C33D1"/>
    <w:rsid w:val="009C36B9"/>
    <w:rsid w:val="009C37B5"/>
    <w:rsid w:val="009C3A4B"/>
    <w:rsid w:val="009C3AAD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9B"/>
    <w:rsid w:val="009C642C"/>
    <w:rsid w:val="009C68DF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C16"/>
    <w:rsid w:val="009D2467"/>
    <w:rsid w:val="009D26A7"/>
    <w:rsid w:val="009D32B6"/>
    <w:rsid w:val="009D32BB"/>
    <w:rsid w:val="009D34AE"/>
    <w:rsid w:val="009D351B"/>
    <w:rsid w:val="009D3920"/>
    <w:rsid w:val="009D3994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EF9"/>
    <w:rsid w:val="009D64AB"/>
    <w:rsid w:val="009D651D"/>
    <w:rsid w:val="009D6763"/>
    <w:rsid w:val="009D699C"/>
    <w:rsid w:val="009D7126"/>
    <w:rsid w:val="009D7660"/>
    <w:rsid w:val="009D77F6"/>
    <w:rsid w:val="009E0019"/>
    <w:rsid w:val="009E0EB9"/>
    <w:rsid w:val="009E0F92"/>
    <w:rsid w:val="009E106E"/>
    <w:rsid w:val="009E117A"/>
    <w:rsid w:val="009E1340"/>
    <w:rsid w:val="009E145D"/>
    <w:rsid w:val="009E148D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C96"/>
    <w:rsid w:val="009E2D6A"/>
    <w:rsid w:val="009E2E7A"/>
    <w:rsid w:val="009E2FE3"/>
    <w:rsid w:val="009E317F"/>
    <w:rsid w:val="009E35E1"/>
    <w:rsid w:val="009E3839"/>
    <w:rsid w:val="009E3963"/>
    <w:rsid w:val="009E3A84"/>
    <w:rsid w:val="009E3AAF"/>
    <w:rsid w:val="009E3B0C"/>
    <w:rsid w:val="009E3E4F"/>
    <w:rsid w:val="009E4341"/>
    <w:rsid w:val="009E4A04"/>
    <w:rsid w:val="009E4B03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94C"/>
    <w:rsid w:val="009E7AC0"/>
    <w:rsid w:val="009E7C5E"/>
    <w:rsid w:val="009E7E7B"/>
    <w:rsid w:val="009F0946"/>
    <w:rsid w:val="009F09D9"/>
    <w:rsid w:val="009F0AA1"/>
    <w:rsid w:val="009F1086"/>
    <w:rsid w:val="009F1771"/>
    <w:rsid w:val="009F1C0D"/>
    <w:rsid w:val="009F2125"/>
    <w:rsid w:val="009F226D"/>
    <w:rsid w:val="009F22D9"/>
    <w:rsid w:val="009F2B79"/>
    <w:rsid w:val="009F2F66"/>
    <w:rsid w:val="009F364A"/>
    <w:rsid w:val="009F37F3"/>
    <w:rsid w:val="009F3B20"/>
    <w:rsid w:val="009F3F3D"/>
    <w:rsid w:val="009F4066"/>
    <w:rsid w:val="009F4343"/>
    <w:rsid w:val="009F4381"/>
    <w:rsid w:val="009F451B"/>
    <w:rsid w:val="009F4534"/>
    <w:rsid w:val="009F4BE3"/>
    <w:rsid w:val="009F4C41"/>
    <w:rsid w:val="009F4C42"/>
    <w:rsid w:val="009F4CBF"/>
    <w:rsid w:val="009F4F25"/>
    <w:rsid w:val="009F56C2"/>
    <w:rsid w:val="009F5C9D"/>
    <w:rsid w:val="009F5EBE"/>
    <w:rsid w:val="009F5F0E"/>
    <w:rsid w:val="009F6093"/>
    <w:rsid w:val="009F627C"/>
    <w:rsid w:val="009F66BA"/>
    <w:rsid w:val="009F6906"/>
    <w:rsid w:val="009F6AF2"/>
    <w:rsid w:val="009F73E5"/>
    <w:rsid w:val="009F74F3"/>
    <w:rsid w:val="009F7522"/>
    <w:rsid w:val="009F7681"/>
    <w:rsid w:val="009F76EB"/>
    <w:rsid w:val="009F7795"/>
    <w:rsid w:val="009F78CF"/>
    <w:rsid w:val="009F7BAB"/>
    <w:rsid w:val="00A00208"/>
    <w:rsid w:val="00A0025C"/>
    <w:rsid w:val="00A0029F"/>
    <w:rsid w:val="00A002A0"/>
    <w:rsid w:val="00A002F9"/>
    <w:rsid w:val="00A00549"/>
    <w:rsid w:val="00A00CE9"/>
    <w:rsid w:val="00A01165"/>
    <w:rsid w:val="00A012A6"/>
    <w:rsid w:val="00A015E2"/>
    <w:rsid w:val="00A0195F"/>
    <w:rsid w:val="00A01FCA"/>
    <w:rsid w:val="00A0236E"/>
    <w:rsid w:val="00A02403"/>
    <w:rsid w:val="00A02568"/>
    <w:rsid w:val="00A029C3"/>
    <w:rsid w:val="00A02A48"/>
    <w:rsid w:val="00A03142"/>
    <w:rsid w:val="00A034BD"/>
    <w:rsid w:val="00A03649"/>
    <w:rsid w:val="00A03916"/>
    <w:rsid w:val="00A03A5A"/>
    <w:rsid w:val="00A03B71"/>
    <w:rsid w:val="00A03EEA"/>
    <w:rsid w:val="00A03FBC"/>
    <w:rsid w:val="00A044A4"/>
    <w:rsid w:val="00A04B1A"/>
    <w:rsid w:val="00A04E45"/>
    <w:rsid w:val="00A04F23"/>
    <w:rsid w:val="00A050BD"/>
    <w:rsid w:val="00A051FB"/>
    <w:rsid w:val="00A05410"/>
    <w:rsid w:val="00A055BF"/>
    <w:rsid w:val="00A05723"/>
    <w:rsid w:val="00A05988"/>
    <w:rsid w:val="00A06234"/>
    <w:rsid w:val="00A06354"/>
    <w:rsid w:val="00A063C5"/>
    <w:rsid w:val="00A065B4"/>
    <w:rsid w:val="00A0680E"/>
    <w:rsid w:val="00A06909"/>
    <w:rsid w:val="00A06C08"/>
    <w:rsid w:val="00A06EDB"/>
    <w:rsid w:val="00A073C0"/>
    <w:rsid w:val="00A07653"/>
    <w:rsid w:val="00A076F4"/>
    <w:rsid w:val="00A07B43"/>
    <w:rsid w:val="00A07C11"/>
    <w:rsid w:val="00A07CE1"/>
    <w:rsid w:val="00A10293"/>
    <w:rsid w:val="00A103A3"/>
    <w:rsid w:val="00A10A48"/>
    <w:rsid w:val="00A10C52"/>
    <w:rsid w:val="00A10D9B"/>
    <w:rsid w:val="00A10E08"/>
    <w:rsid w:val="00A111F2"/>
    <w:rsid w:val="00A11A41"/>
    <w:rsid w:val="00A11A6F"/>
    <w:rsid w:val="00A11AFA"/>
    <w:rsid w:val="00A11BF3"/>
    <w:rsid w:val="00A11EDA"/>
    <w:rsid w:val="00A121B4"/>
    <w:rsid w:val="00A12464"/>
    <w:rsid w:val="00A12668"/>
    <w:rsid w:val="00A1274C"/>
    <w:rsid w:val="00A128CA"/>
    <w:rsid w:val="00A12E4B"/>
    <w:rsid w:val="00A13152"/>
    <w:rsid w:val="00A1383B"/>
    <w:rsid w:val="00A1439E"/>
    <w:rsid w:val="00A14F29"/>
    <w:rsid w:val="00A153D3"/>
    <w:rsid w:val="00A1544C"/>
    <w:rsid w:val="00A15A80"/>
    <w:rsid w:val="00A15B17"/>
    <w:rsid w:val="00A15B9D"/>
    <w:rsid w:val="00A15D74"/>
    <w:rsid w:val="00A16035"/>
    <w:rsid w:val="00A163A5"/>
    <w:rsid w:val="00A16484"/>
    <w:rsid w:val="00A169AD"/>
    <w:rsid w:val="00A16E7E"/>
    <w:rsid w:val="00A16F1E"/>
    <w:rsid w:val="00A170EC"/>
    <w:rsid w:val="00A17771"/>
    <w:rsid w:val="00A17DF7"/>
    <w:rsid w:val="00A20095"/>
    <w:rsid w:val="00A206B9"/>
    <w:rsid w:val="00A207AF"/>
    <w:rsid w:val="00A20921"/>
    <w:rsid w:val="00A20B62"/>
    <w:rsid w:val="00A20D5D"/>
    <w:rsid w:val="00A21268"/>
    <w:rsid w:val="00A2166E"/>
    <w:rsid w:val="00A2170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FFC"/>
    <w:rsid w:val="00A24255"/>
    <w:rsid w:val="00A243EA"/>
    <w:rsid w:val="00A24543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2A0"/>
    <w:rsid w:val="00A263A8"/>
    <w:rsid w:val="00A265F0"/>
    <w:rsid w:val="00A26751"/>
    <w:rsid w:val="00A269A7"/>
    <w:rsid w:val="00A2754D"/>
    <w:rsid w:val="00A27676"/>
    <w:rsid w:val="00A27BCC"/>
    <w:rsid w:val="00A27CE5"/>
    <w:rsid w:val="00A27D9B"/>
    <w:rsid w:val="00A27E6B"/>
    <w:rsid w:val="00A300B7"/>
    <w:rsid w:val="00A301BA"/>
    <w:rsid w:val="00A305F8"/>
    <w:rsid w:val="00A30601"/>
    <w:rsid w:val="00A306D5"/>
    <w:rsid w:val="00A30D4B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7E9"/>
    <w:rsid w:val="00A33D12"/>
    <w:rsid w:val="00A33D15"/>
    <w:rsid w:val="00A342CF"/>
    <w:rsid w:val="00A343D2"/>
    <w:rsid w:val="00A34930"/>
    <w:rsid w:val="00A3498C"/>
    <w:rsid w:val="00A34D62"/>
    <w:rsid w:val="00A35215"/>
    <w:rsid w:val="00A35234"/>
    <w:rsid w:val="00A3526D"/>
    <w:rsid w:val="00A3538A"/>
    <w:rsid w:val="00A3542F"/>
    <w:rsid w:val="00A354B1"/>
    <w:rsid w:val="00A35E1D"/>
    <w:rsid w:val="00A35F8A"/>
    <w:rsid w:val="00A36121"/>
    <w:rsid w:val="00A369C3"/>
    <w:rsid w:val="00A36C7F"/>
    <w:rsid w:val="00A36F47"/>
    <w:rsid w:val="00A3706D"/>
    <w:rsid w:val="00A37156"/>
    <w:rsid w:val="00A372C9"/>
    <w:rsid w:val="00A37598"/>
    <w:rsid w:val="00A3781B"/>
    <w:rsid w:val="00A3786B"/>
    <w:rsid w:val="00A37EE2"/>
    <w:rsid w:val="00A40018"/>
    <w:rsid w:val="00A4025E"/>
    <w:rsid w:val="00A4025F"/>
    <w:rsid w:val="00A40348"/>
    <w:rsid w:val="00A40447"/>
    <w:rsid w:val="00A40C70"/>
    <w:rsid w:val="00A40EB7"/>
    <w:rsid w:val="00A41036"/>
    <w:rsid w:val="00A4117D"/>
    <w:rsid w:val="00A4127C"/>
    <w:rsid w:val="00A4144B"/>
    <w:rsid w:val="00A416BF"/>
    <w:rsid w:val="00A41C25"/>
    <w:rsid w:val="00A42314"/>
    <w:rsid w:val="00A42376"/>
    <w:rsid w:val="00A42A4E"/>
    <w:rsid w:val="00A42E72"/>
    <w:rsid w:val="00A42F71"/>
    <w:rsid w:val="00A43118"/>
    <w:rsid w:val="00A4334A"/>
    <w:rsid w:val="00A4361F"/>
    <w:rsid w:val="00A43702"/>
    <w:rsid w:val="00A43C7A"/>
    <w:rsid w:val="00A43C9B"/>
    <w:rsid w:val="00A44049"/>
    <w:rsid w:val="00A4404D"/>
    <w:rsid w:val="00A44568"/>
    <w:rsid w:val="00A445DA"/>
    <w:rsid w:val="00A446F5"/>
    <w:rsid w:val="00A44C05"/>
    <w:rsid w:val="00A44E1B"/>
    <w:rsid w:val="00A44E49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D0C"/>
    <w:rsid w:val="00A46ECB"/>
    <w:rsid w:val="00A46F4A"/>
    <w:rsid w:val="00A4740D"/>
    <w:rsid w:val="00A47AAB"/>
    <w:rsid w:val="00A47ED2"/>
    <w:rsid w:val="00A50164"/>
    <w:rsid w:val="00A501F1"/>
    <w:rsid w:val="00A504E3"/>
    <w:rsid w:val="00A50F24"/>
    <w:rsid w:val="00A514AD"/>
    <w:rsid w:val="00A51675"/>
    <w:rsid w:val="00A51A2C"/>
    <w:rsid w:val="00A51D1E"/>
    <w:rsid w:val="00A52177"/>
    <w:rsid w:val="00A5220F"/>
    <w:rsid w:val="00A5242F"/>
    <w:rsid w:val="00A52533"/>
    <w:rsid w:val="00A52881"/>
    <w:rsid w:val="00A52C78"/>
    <w:rsid w:val="00A52CE0"/>
    <w:rsid w:val="00A52F64"/>
    <w:rsid w:val="00A53098"/>
    <w:rsid w:val="00A53151"/>
    <w:rsid w:val="00A532CC"/>
    <w:rsid w:val="00A53472"/>
    <w:rsid w:val="00A54314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E8D"/>
    <w:rsid w:val="00A57027"/>
    <w:rsid w:val="00A572B1"/>
    <w:rsid w:val="00A574C2"/>
    <w:rsid w:val="00A5765C"/>
    <w:rsid w:val="00A57910"/>
    <w:rsid w:val="00A57AE3"/>
    <w:rsid w:val="00A57BA3"/>
    <w:rsid w:val="00A57CB3"/>
    <w:rsid w:val="00A6028C"/>
    <w:rsid w:val="00A60C75"/>
    <w:rsid w:val="00A60CC6"/>
    <w:rsid w:val="00A60D5B"/>
    <w:rsid w:val="00A612AE"/>
    <w:rsid w:val="00A612BE"/>
    <w:rsid w:val="00A61775"/>
    <w:rsid w:val="00A6177E"/>
    <w:rsid w:val="00A61AEF"/>
    <w:rsid w:val="00A61DB0"/>
    <w:rsid w:val="00A61DF8"/>
    <w:rsid w:val="00A62401"/>
    <w:rsid w:val="00A62D46"/>
    <w:rsid w:val="00A63058"/>
    <w:rsid w:val="00A631CF"/>
    <w:rsid w:val="00A636FF"/>
    <w:rsid w:val="00A63887"/>
    <w:rsid w:val="00A638A4"/>
    <w:rsid w:val="00A63955"/>
    <w:rsid w:val="00A63C82"/>
    <w:rsid w:val="00A63CEA"/>
    <w:rsid w:val="00A63E05"/>
    <w:rsid w:val="00A64136"/>
    <w:rsid w:val="00A641D0"/>
    <w:rsid w:val="00A643AF"/>
    <w:rsid w:val="00A643DA"/>
    <w:rsid w:val="00A644B3"/>
    <w:rsid w:val="00A64A8F"/>
    <w:rsid w:val="00A64B90"/>
    <w:rsid w:val="00A64BB2"/>
    <w:rsid w:val="00A64F00"/>
    <w:rsid w:val="00A65181"/>
    <w:rsid w:val="00A6534D"/>
    <w:rsid w:val="00A65383"/>
    <w:rsid w:val="00A65985"/>
    <w:rsid w:val="00A65CCA"/>
    <w:rsid w:val="00A66564"/>
    <w:rsid w:val="00A66654"/>
    <w:rsid w:val="00A6675B"/>
    <w:rsid w:val="00A66862"/>
    <w:rsid w:val="00A66980"/>
    <w:rsid w:val="00A66D98"/>
    <w:rsid w:val="00A67589"/>
    <w:rsid w:val="00A67862"/>
    <w:rsid w:val="00A67A62"/>
    <w:rsid w:val="00A67C23"/>
    <w:rsid w:val="00A67FF6"/>
    <w:rsid w:val="00A70595"/>
    <w:rsid w:val="00A7063C"/>
    <w:rsid w:val="00A70A30"/>
    <w:rsid w:val="00A70C03"/>
    <w:rsid w:val="00A70E3D"/>
    <w:rsid w:val="00A71242"/>
    <w:rsid w:val="00A7134B"/>
    <w:rsid w:val="00A720A2"/>
    <w:rsid w:val="00A720C3"/>
    <w:rsid w:val="00A724D3"/>
    <w:rsid w:val="00A72876"/>
    <w:rsid w:val="00A72A5A"/>
    <w:rsid w:val="00A730FC"/>
    <w:rsid w:val="00A733D0"/>
    <w:rsid w:val="00A7367A"/>
    <w:rsid w:val="00A73742"/>
    <w:rsid w:val="00A73BF7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E65"/>
    <w:rsid w:val="00A75EF0"/>
    <w:rsid w:val="00A75EFF"/>
    <w:rsid w:val="00A75F25"/>
    <w:rsid w:val="00A761D6"/>
    <w:rsid w:val="00A762FE"/>
    <w:rsid w:val="00A769FB"/>
    <w:rsid w:val="00A76BE4"/>
    <w:rsid w:val="00A76DCC"/>
    <w:rsid w:val="00A775D9"/>
    <w:rsid w:val="00A77824"/>
    <w:rsid w:val="00A77E5D"/>
    <w:rsid w:val="00A803F4"/>
    <w:rsid w:val="00A80678"/>
    <w:rsid w:val="00A80A0D"/>
    <w:rsid w:val="00A80C47"/>
    <w:rsid w:val="00A8100E"/>
    <w:rsid w:val="00A8140E"/>
    <w:rsid w:val="00A81506"/>
    <w:rsid w:val="00A81954"/>
    <w:rsid w:val="00A81A1A"/>
    <w:rsid w:val="00A81F27"/>
    <w:rsid w:val="00A81F59"/>
    <w:rsid w:val="00A82700"/>
    <w:rsid w:val="00A8303B"/>
    <w:rsid w:val="00A831F0"/>
    <w:rsid w:val="00A83217"/>
    <w:rsid w:val="00A836A3"/>
    <w:rsid w:val="00A83ED1"/>
    <w:rsid w:val="00A843C1"/>
    <w:rsid w:val="00A84779"/>
    <w:rsid w:val="00A85109"/>
    <w:rsid w:val="00A85247"/>
    <w:rsid w:val="00A8551F"/>
    <w:rsid w:val="00A8559F"/>
    <w:rsid w:val="00A8575D"/>
    <w:rsid w:val="00A8593B"/>
    <w:rsid w:val="00A85DCA"/>
    <w:rsid w:val="00A85DE6"/>
    <w:rsid w:val="00A85DFC"/>
    <w:rsid w:val="00A85EE9"/>
    <w:rsid w:val="00A86372"/>
    <w:rsid w:val="00A86BC6"/>
    <w:rsid w:val="00A86C1B"/>
    <w:rsid w:val="00A8715B"/>
    <w:rsid w:val="00A873DD"/>
    <w:rsid w:val="00A87430"/>
    <w:rsid w:val="00A87A0B"/>
    <w:rsid w:val="00A87ABE"/>
    <w:rsid w:val="00A87AFF"/>
    <w:rsid w:val="00A87D0A"/>
    <w:rsid w:val="00A87D74"/>
    <w:rsid w:val="00A87DA2"/>
    <w:rsid w:val="00A90149"/>
    <w:rsid w:val="00A9075E"/>
    <w:rsid w:val="00A90AF9"/>
    <w:rsid w:val="00A90F02"/>
    <w:rsid w:val="00A916A7"/>
    <w:rsid w:val="00A916F2"/>
    <w:rsid w:val="00A91C56"/>
    <w:rsid w:val="00A91C61"/>
    <w:rsid w:val="00A91DA0"/>
    <w:rsid w:val="00A92133"/>
    <w:rsid w:val="00A921EC"/>
    <w:rsid w:val="00A9226B"/>
    <w:rsid w:val="00A924E1"/>
    <w:rsid w:val="00A9279C"/>
    <w:rsid w:val="00A92A2A"/>
    <w:rsid w:val="00A92B10"/>
    <w:rsid w:val="00A92BB9"/>
    <w:rsid w:val="00A92BD1"/>
    <w:rsid w:val="00A92F80"/>
    <w:rsid w:val="00A9397D"/>
    <w:rsid w:val="00A93E25"/>
    <w:rsid w:val="00A94038"/>
    <w:rsid w:val="00A94078"/>
    <w:rsid w:val="00A9423A"/>
    <w:rsid w:val="00A942B6"/>
    <w:rsid w:val="00A9472B"/>
    <w:rsid w:val="00A947AE"/>
    <w:rsid w:val="00A94921"/>
    <w:rsid w:val="00A9494F"/>
    <w:rsid w:val="00A94EA1"/>
    <w:rsid w:val="00A95466"/>
    <w:rsid w:val="00A95668"/>
    <w:rsid w:val="00A956E4"/>
    <w:rsid w:val="00A96FDE"/>
    <w:rsid w:val="00A9705E"/>
    <w:rsid w:val="00A9772F"/>
    <w:rsid w:val="00A97C77"/>
    <w:rsid w:val="00A97F88"/>
    <w:rsid w:val="00AA0443"/>
    <w:rsid w:val="00AA0535"/>
    <w:rsid w:val="00AA078D"/>
    <w:rsid w:val="00AA096D"/>
    <w:rsid w:val="00AA0A49"/>
    <w:rsid w:val="00AA1772"/>
    <w:rsid w:val="00AA17A7"/>
    <w:rsid w:val="00AA1D91"/>
    <w:rsid w:val="00AA1F6E"/>
    <w:rsid w:val="00AA2061"/>
    <w:rsid w:val="00AA2099"/>
    <w:rsid w:val="00AA2107"/>
    <w:rsid w:val="00AA2200"/>
    <w:rsid w:val="00AA2F95"/>
    <w:rsid w:val="00AA3348"/>
    <w:rsid w:val="00AA3462"/>
    <w:rsid w:val="00AA3673"/>
    <w:rsid w:val="00AA3B38"/>
    <w:rsid w:val="00AA3BF3"/>
    <w:rsid w:val="00AA3EF4"/>
    <w:rsid w:val="00AA3F79"/>
    <w:rsid w:val="00AA4412"/>
    <w:rsid w:val="00AA47B9"/>
    <w:rsid w:val="00AA5238"/>
    <w:rsid w:val="00AA629E"/>
    <w:rsid w:val="00AA63B9"/>
    <w:rsid w:val="00AA64BE"/>
    <w:rsid w:val="00AA6A97"/>
    <w:rsid w:val="00AA6BA0"/>
    <w:rsid w:val="00AA6C48"/>
    <w:rsid w:val="00AA70D8"/>
    <w:rsid w:val="00AA72FE"/>
    <w:rsid w:val="00AA784C"/>
    <w:rsid w:val="00AA7AA6"/>
    <w:rsid w:val="00AA7BDE"/>
    <w:rsid w:val="00AA7F15"/>
    <w:rsid w:val="00AB00D4"/>
    <w:rsid w:val="00AB0243"/>
    <w:rsid w:val="00AB06A6"/>
    <w:rsid w:val="00AB0A47"/>
    <w:rsid w:val="00AB0CE9"/>
    <w:rsid w:val="00AB0FA0"/>
    <w:rsid w:val="00AB10EB"/>
    <w:rsid w:val="00AB13F8"/>
    <w:rsid w:val="00AB14C5"/>
    <w:rsid w:val="00AB1564"/>
    <w:rsid w:val="00AB160B"/>
    <w:rsid w:val="00AB18BB"/>
    <w:rsid w:val="00AB1AA7"/>
    <w:rsid w:val="00AB1D60"/>
    <w:rsid w:val="00AB2ACC"/>
    <w:rsid w:val="00AB2FA0"/>
    <w:rsid w:val="00AB3057"/>
    <w:rsid w:val="00AB334E"/>
    <w:rsid w:val="00AB33B3"/>
    <w:rsid w:val="00AB3751"/>
    <w:rsid w:val="00AB3D44"/>
    <w:rsid w:val="00AB3E29"/>
    <w:rsid w:val="00AB3EFA"/>
    <w:rsid w:val="00AB4573"/>
    <w:rsid w:val="00AB483C"/>
    <w:rsid w:val="00AB4908"/>
    <w:rsid w:val="00AB49B3"/>
    <w:rsid w:val="00AB49C5"/>
    <w:rsid w:val="00AB4C03"/>
    <w:rsid w:val="00AB4D54"/>
    <w:rsid w:val="00AB581F"/>
    <w:rsid w:val="00AB59AD"/>
    <w:rsid w:val="00AB5A93"/>
    <w:rsid w:val="00AB5B02"/>
    <w:rsid w:val="00AB6058"/>
    <w:rsid w:val="00AB63CE"/>
    <w:rsid w:val="00AB659A"/>
    <w:rsid w:val="00AB6908"/>
    <w:rsid w:val="00AB6D24"/>
    <w:rsid w:val="00AB6FB2"/>
    <w:rsid w:val="00AB705F"/>
    <w:rsid w:val="00AB783F"/>
    <w:rsid w:val="00AB786B"/>
    <w:rsid w:val="00AB7F7C"/>
    <w:rsid w:val="00AC0588"/>
    <w:rsid w:val="00AC07A7"/>
    <w:rsid w:val="00AC096E"/>
    <w:rsid w:val="00AC1028"/>
    <w:rsid w:val="00AC13CF"/>
    <w:rsid w:val="00AC165C"/>
    <w:rsid w:val="00AC1B01"/>
    <w:rsid w:val="00AC1B2C"/>
    <w:rsid w:val="00AC1F83"/>
    <w:rsid w:val="00AC24DE"/>
    <w:rsid w:val="00AC2717"/>
    <w:rsid w:val="00AC2E5F"/>
    <w:rsid w:val="00AC2FC6"/>
    <w:rsid w:val="00AC4A8B"/>
    <w:rsid w:val="00AC4D3A"/>
    <w:rsid w:val="00AC5095"/>
    <w:rsid w:val="00AC519D"/>
    <w:rsid w:val="00AC54C8"/>
    <w:rsid w:val="00AC56A1"/>
    <w:rsid w:val="00AC5B7F"/>
    <w:rsid w:val="00AC5BB3"/>
    <w:rsid w:val="00AC5BD7"/>
    <w:rsid w:val="00AC5BDE"/>
    <w:rsid w:val="00AC5DEB"/>
    <w:rsid w:val="00AC61B9"/>
    <w:rsid w:val="00AC71BD"/>
    <w:rsid w:val="00AC75EB"/>
    <w:rsid w:val="00AC79DF"/>
    <w:rsid w:val="00AC7B9C"/>
    <w:rsid w:val="00AC7C6E"/>
    <w:rsid w:val="00AC7CD2"/>
    <w:rsid w:val="00AD0341"/>
    <w:rsid w:val="00AD0463"/>
    <w:rsid w:val="00AD0A8B"/>
    <w:rsid w:val="00AD0E7B"/>
    <w:rsid w:val="00AD1136"/>
    <w:rsid w:val="00AD1822"/>
    <w:rsid w:val="00AD1C00"/>
    <w:rsid w:val="00AD2207"/>
    <w:rsid w:val="00AD2413"/>
    <w:rsid w:val="00AD26F8"/>
    <w:rsid w:val="00AD2788"/>
    <w:rsid w:val="00AD2F39"/>
    <w:rsid w:val="00AD3039"/>
    <w:rsid w:val="00AD3231"/>
    <w:rsid w:val="00AD34FA"/>
    <w:rsid w:val="00AD38A8"/>
    <w:rsid w:val="00AD39E0"/>
    <w:rsid w:val="00AD3A2D"/>
    <w:rsid w:val="00AD3AA3"/>
    <w:rsid w:val="00AD3C11"/>
    <w:rsid w:val="00AD3FAE"/>
    <w:rsid w:val="00AD403D"/>
    <w:rsid w:val="00AD4362"/>
    <w:rsid w:val="00AD43C6"/>
    <w:rsid w:val="00AD43D7"/>
    <w:rsid w:val="00AD4A50"/>
    <w:rsid w:val="00AD54EA"/>
    <w:rsid w:val="00AD5694"/>
    <w:rsid w:val="00AD5A75"/>
    <w:rsid w:val="00AD5B6D"/>
    <w:rsid w:val="00AD5D9C"/>
    <w:rsid w:val="00AD5EC1"/>
    <w:rsid w:val="00AD6416"/>
    <w:rsid w:val="00AD66A7"/>
    <w:rsid w:val="00AD6A2C"/>
    <w:rsid w:val="00AD6C6C"/>
    <w:rsid w:val="00AD73DF"/>
    <w:rsid w:val="00AD7AE9"/>
    <w:rsid w:val="00AD7E73"/>
    <w:rsid w:val="00AE0412"/>
    <w:rsid w:val="00AE05EC"/>
    <w:rsid w:val="00AE06EA"/>
    <w:rsid w:val="00AE0719"/>
    <w:rsid w:val="00AE07FF"/>
    <w:rsid w:val="00AE0EFB"/>
    <w:rsid w:val="00AE14BA"/>
    <w:rsid w:val="00AE18AD"/>
    <w:rsid w:val="00AE1A8B"/>
    <w:rsid w:val="00AE1D4A"/>
    <w:rsid w:val="00AE1FBA"/>
    <w:rsid w:val="00AE209A"/>
    <w:rsid w:val="00AE244A"/>
    <w:rsid w:val="00AE27F4"/>
    <w:rsid w:val="00AE2B25"/>
    <w:rsid w:val="00AE2BB6"/>
    <w:rsid w:val="00AE2C56"/>
    <w:rsid w:val="00AE2F92"/>
    <w:rsid w:val="00AE2F94"/>
    <w:rsid w:val="00AE34A5"/>
    <w:rsid w:val="00AE3558"/>
    <w:rsid w:val="00AE38B5"/>
    <w:rsid w:val="00AE3BE2"/>
    <w:rsid w:val="00AE3D14"/>
    <w:rsid w:val="00AE3F0D"/>
    <w:rsid w:val="00AE4194"/>
    <w:rsid w:val="00AE432A"/>
    <w:rsid w:val="00AE444E"/>
    <w:rsid w:val="00AE47FC"/>
    <w:rsid w:val="00AE49B9"/>
    <w:rsid w:val="00AE4B05"/>
    <w:rsid w:val="00AE4B62"/>
    <w:rsid w:val="00AE4B6F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8FD"/>
    <w:rsid w:val="00AE6BE6"/>
    <w:rsid w:val="00AE6C42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90D"/>
    <w:rsid w:val="00AF09A4"/>
    <w:rsid w:val="00AF0AFF"/>
    <w:rsid w:val="00AF10F8"/>
    <w:rsid w:val="00AF1616"/>
    <w:rsid w:val="00AF16AC"/>
    <w:rsid w:val="00AF1DA8"/>
    <w:rsid w:val="00AF212F"/>
    <w:rsid w:val="00AF2300"/>
    <w:rsid w:val="00AF23B2"/>
    <w:rsid w:val="00AF26F0"/>
    <w:rsid w:val="00AF292F"/>
    <w:rsid w:val="00AF2B69"/>
    <w:rsid w:val="00AF327A"/>
    <w:rsid w:val="00AF3484"/>
    <w:rsid w:val="00AF3542"/>
    <w:rsid w:val="00AF3552"/>
    <w:rsid w:val="00AF38F4"/>
    <w:rsid w:val="00AF39A2"/>
    <w:rsid w:val="00AF3AD3"/>
    <w:rsid w:val="00AF3AED"/>
    <w:rsid w:val="00AF414D"/>
    <w:rsid w:val="00AF424F"/>
    <w:rsid w:val="00AF531C"/>
    <w:rsid w:val="00AF5505"/>
    <w:rsid w:val="00AF575B"/>
    <w:rsid w:val="00AF5947"/>
    <w:rsid w:val="00AF5AE6"/>
    <w:rsid w:val="00AF6113"/>
    <w:rsid w:val="00AF630E"/>
    <w:rsid w:val="00AF6391"/>
    <w:rsid w:val="00AF6406"/>
    <w:rsid w:val="00AF6631"/>
    <w:rsid w:val="00AF68FF"/>
    <w:rsid w:val="00AF69B9"/>
    <w:rsid w:val="00AF69C3"/>
    <w:rsid w:val="00AF6FEE"/>
    <w:rsid w:val="00AF7029"/>
    <w:rsid w:val="00AF7051"/>
    <w:rsid w:val="00AF708A"/>
    <w:rsid w:val="00AF769F"/>
    <w:rsid w:val="00AF7E60"/>
    <w:rsid w:val="00B0008E"/>
    <w:rsid w:val="00B009D2"/>
    <w:rsid w:val="00B00EE1"/>
    <w:rsid w:val="00B01457"/>
    <w:rsid w:val="00B014C5"/>
    <w:rsid w:val="00B01858"/>
    <w:rsid w:val="00B01C88"/>
    <w:rsid w:val="00B02236"/>
    <w:rsid w:val="00B02592"/>
    <w:rsid w:val="00B02596"/>
    <w:rsid w:val="00B02B55"/>
    <w:rsid w:val="00B02C2A"/>
    <w:rsid w:val="00B02DF1"/>
    <w:rsid w:val="00B036B2"/>
    <w:rsid w:val="00B03C25"/>
    <w:rsid w:val="00B03F7E"/>
    <w:rsid w:val="00B0413B"/>
    <w:rsid w:val="00B0416A"/>
    <w:rsid w:val="00B0456E"/>
    <w:rsid w:val="00B04733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93"/>
    <w:rsid w:val="00B05FBF"/>
    <w:rsid w:val="00B06163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645"/>
    <w:rsid w:val="00B0770C"/>
    <w:rsid w:val="00B07880"/>
    <w:rsid w:val="00B10039"/>
    <w:rsid w:val="00B103BD"/>
    <w:rsid w:val="00B1083F"/>
    <w:rsid w:val="00B10CF3"/>
    <w:rsid w:val="00B10E28"/>
    <w:rsid w:val="00B10E6A"/>
    <w:rsid w:val="00B10FE5"/>
    <w:rsid w:val="00B1129C"/>
    <w:rsid w:val="00B11B36"/>
    <w:rsid w:val="00B123B4"/>
    <w:rsid w:val="00B123C7"/>
    <w:rsid w:val="00B12657"/>
    <w:rsid w:val="00B13095"/>
    <w:rsid w:val="00B131AF"/>
    <w:rsid w:val="00B1320C"/>
    <w:rsid w:val="00B135D6"/>
    <w:rsid w:val="00B13A00"/>
    <w:rsid w:val="00B13B24"/>
    <w:rsid w:val="00B13E25"/>
    <w:rsid w:val="00B14906"/>
    <w:rsid w:val="00B14E3C"/>
    <w:rsid w:val="00B14E57"/>
    <w:rsid w:val="00B15218"/>
    <w:rsid w:val="00B1563B"/>
    <w:rsid w:val="00B158D3"/>
    <w:rsid w:val="00B15928"/>
    <w:rsid w:val="00B15C5E"/>
    <w:rsid w:val="00B15D63"/>
    <w:rsid w:val="00B16530"/>
    <w:rsid w:val="00B16869"/>
    <w:rsid w:val="00B168B9"/>
    <w:rsid w:val="00B16A8E"/>
    <w:rsid w:val="00B1741F"/>
    <w:rsid w:val="00B1790C"/>
    <w:rsid w:val="00B17CEA"/>
    <w:rsid w:val="00B17D5E"/>
    <w:rsid w:val="00B17E8E"/>
    <w:rsid w:val="00B20042"/>
    <w:rsid w:val="00B200DD"/>
    <w:rsid w:val="00B20187"/>
    <w:rsid w:val="00B2039F"/>
    <w:rsid w:val="00B205FA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4DB"/>
    <w:rsid w:val="00B2482C"/>
    <w:rsid w:val="00B25112"/>
    <w:rsid w:val="00B25430"/>
    <w:rsid w:val="00B25A0F"/>
    <w:rsid w:val="00B25A40"/>
    <w:rsid w:val="00B25D20"/>
    <w:rsid w:val="00B2603D"/>
    <w:rsid w:val="00B2614F"/>
    <w:rsid w:val="00B26187"/>
    <w:rsid w:val="00B26341"/>
    <w:rsid w:val="00B26566"/>
    <w:rsid w:val="00B268E8"/>
    <w:rsid w:val="00B26A34"/>
    <w:rsid w:val="00B26D70"/>
    <w:rsid w:val="00B27401"/>
    <w:rsid w:val="00B2741F"/>
    <w:rsid w:val="00B2745B"/>
    <w:rsid w:val="00B27D62"/>
    <w:rsid w:val="00B300F0"/>
    <w:rsid w:val="00B3045F"/>
    <w:rsid w:val="00B30619"/>
    <w:rsid w:val="00B306AA"/>
    <w:rsid w:val="00B310B1"/>
    <w:rsid w:val="00B31113"/>
    <w:rsid w:val="00B31574"/>
    <w:rsid w:val="00B31811"/>
    <w:rsid w:val="00B31E3F"/>
    <w:rsid w:val="00B31ECE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C04"/>
    <w:rsid w:val="00B35F2F"/>
    <w:rsid w:val="00B3625F"/>
    <w:rsid w:val="00B36858"/>
    <w:rsid w:val="00B36E07"/>
    <w:rsid w:val="00B36F45"/>
    <w:rsid w:val="00B36FDF"/>
    <w:rsid w:val="00B371CC"/>
    <w:rsid w:val="00B3730A"/>
    <w:rsid w:val="00B374C0"/>
    <w:rsid w:val="00B3799F"/>
    <w:rsid w:val="00B37C09"/>
    <w:rsid w:val="00B40240"/>
    <w:rsid w:val="00B40342"/>
    <w:rsid w:val="00B405D5"/>
    <w:rsid w:val="00B40943"/>
    <w:rsid w:val="00B40B04"/>
    <w:rsid w:val="00B4131A"/>
    <w:rsid w:val="00B41550"/>
    <w:rsid w:val="00B41698"/>
    <w:rsid w:val="00B41DD1"/>
    <w:rsid w:val="00B41FA8"/>
    <w:rsid w:val="00B42150"/>
    <w:rsid w:val="00B4226E"/>
    <w:rsid w:val="00B42417"/>
    <w:rsid w:val="00B428D4"/>
    <w:rsid w:val="00B42B47"/>
    <w:rsid w:val="00B42F34"/>
    <w:rsid w:val="00B432EA"/>
    <w:rsid w:val="00B438C9"/>
    <w:rsid w:val="00B43908"/>
    <w:rsid w:val="00B439AA"/>
    <w:rsid w:val="00B43FC9"/>
    <w:rsid w:val="00B44513"/>
    <w:rsid w:val="00B445B2"/>
    <w:rsid w:val="00B445CE"/>
    <w:rsid w:val="00B44C64"/>
    <w:rsid w:val="00B44CA4"/>
    <w:rsid w:val="00B44CBF"/>
    <w:rsid w:val="00B44D3C"/>
    <w:rsid w:val="00B45036"/>
    <w:rsid w:val="00B45774"/>
    <w:rsid w:val="00B45DFA"/>
    <w:rsid w:val="00B45F5D"/>
    <w:rsid w:val="00B46569"/>
    <w:rsid w:val="00B46839"/>
    <w:rsid w:val="00B46D07"/>
    <w:rsid w:val="00B46E6C"/>
    <w:rsid w:val="00B46F60"/>
    <w:rsid w:val="00B4742E"/>
    <w:rsid w:val="00B47483"/>
    <w:rsid w:val="00B479FE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4366"/>
    <w:rsid w:val="00B543ED"/>
    <w:rsid w:val="00B546AD"/>
    <w:rsid w:val="00B548C8"/>
    <w:rsid w:val="00B558CC"/>
    <w:rsid w:val="00B55B2E"/>
    <w:rsid w:val="00B563CA"/>
    <w:rsid w:val="00B56854"/>
    <w:rsid w:val="00B5687F"/>
    <w:rsid w:val="00B569AC"/>
    <w:rsid w:val="00B56AF8"/>
    <w:rsid w:val="00B56BCD"/>
    <w:rsid w:val="00B56CE6"/>
    <w:rsid w:val="00B57363"/>
    <w:rsid w:val="00B57551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FA"/>
    <w:rsid w:val="00B61E4F"/>
    <w:rsid w:val="00B62A16"/>
    <w:rsid w:val="00B62B53"/>
    <w:rsid w:val="00B62B5A"/>
    <w:rsid w:val="00B62BF5"/>
    <w:rsid w:val="00B63122"/>
    <w:rsid w:val="00B6326D"/>
    <w:rsid w:val="00B63425"/>
    <w:rsid w:val="00B63AC2"/>
    <w:rsid w:val="00B63D48"/>
    <w:rsid w:val="00B63F84"/>
    <w:rsid w:val="00B64029"/>
    <w:rsid w:val="00B6437E"/>
    <w:rsid w:val="00B644DE"/>
    <w:rsid w:val="00B645A0"/>
    <w:rsid w:val="00B64C32"/>
    <w:rsid w:val="00B651C8"/>
    <w:rsid w:val="00B65A2A"/>
    <w:rsid w:val="00B65CA3"/>
    <w:rsid w:val="00B666B0"/>
    <w:rsid w:val="00B67347"/>
    <w:rsid w:val="00B67360"/>
    <w:rsid w:val="00B673F3"/>
    <w:rsid w:val="00B677ED"/>
    <w:rsid w:val="00B67816"/>
    <w:rsid w:val="00B67848"/>
    <w:rsid w:val="00B70AF5"/>
    <w:rsid w:val="00B70C08"/>
    <w:rsid w:val="00B70CC3"/>
    <w:rsid w:val="00B710E1"/>
    <w:rsid w:val="00B71257"/>
    <w:rsid w:val="00B71905"/>
    <w:rsid w:val="00B71B32"/>
    <w:rsid w:val="00B725C6"/>
    <w:rsid w:val="00B7279D"/>
    <w:rsid w:val="00B728A8"/>
    <w:rsid w:val="00B72DB3"/>
    <w:rsid w:val="00B7303E"/>
    <w:rsid w:val="00B7309B"/>
    <w:rsid w:val="00B731F8"/>
    <w:rsid w:val="00B73751"/>
    <w:rsid w:val="00B73796"/>
    <w:rsid w:val="00B74323"/>
    <w:rsid w:val="00B746BE"/>
    <w:rsid w:val="00B74B0D"/>
    <w:rsid w:val="00B74D12"/>
    <w:rsid w:val="00B74F05"/>
    <w:rsid w:val="00B750F3"/>
    <w:rsid w:val="00B754B2"/>
    <w:rsid w:val="00B755A0"/>
    <w:rsid w:val="00B7581C"/>
    <w:rsid w:val="00B75B71"/>
    <w:rsid w:val="00B75F9E"/>
    <w:rsid w:val="00B761CD"/>
    <w:rsid w:val="00B7644D"/>
    <w:rsid w:val="00B76C2C"/>
    <w:rsid w:val="00B76DEE"/>
    <w:rsid w:val="00B77270"/>
    <w:rsid w:val="00B77622"/>
    <w:rsid w:val="00B80019"/>
    <w:rsid w:val="00B801BC"/>
    <w:rsid w:val="00B806B2"/>
    <w:rsid w:val="00B80C6F"/>
    <w:rsid w:val="00B80E0F"/>
    <w:rsid w:val="00B80FBF"/>
    <w:rsid w:val="00B81211"/>
    <w:rsid w:val="00B81385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FA"/>
    <w:rsid w:val="00B82315"/>
    <w:rsid w:val="00B827F1"/>
    <w:rsid w:val="00B829FA"/>
    <w:rsid w:val="00B82BED"/>
    <w:rsid w:val="00B83031"/>
    <w:rsid w:val="00B83136"/>
    <w:rsid w:val="00B83743"/>
    <w:rsid w:val="00B83793"/>
    <w:rsid w:val="00B83880"/>
    <w:rsid w:val="00B83A78"/>
    <w:rsid w:val="00B83DA2"/>
    <w:rsid w:val="00B83F1A"/>
    <w:rsid w:val="00B848CE"/>
    <w:rsid w:val="00B84973"/>
    <w:rsid w:val="00B84C67"/>
    <w:rsid w:val="00B8505C"/>
    <w:rsid w:val="00B851B8"/>
    <w:rsid w:val="00B8581B"/>
    <w:rsid w:val="00B85B40"/>
    <w:rsid w:val="00B85DEB"/>
    <w:rsid w:val="00B860AB"/>
    <w:rsid w:val="00B86152"/>
    <w:rsid w:val="00B861CA"/>
    <w:rsid w:val="00B86CF5"/>
    <w:rsid w:val="00B86D5E"/>
    <w:rsid w:val="00B8773F"/>
    <w:rsid w:val="00B900CF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DF"/>
    <w:rsid w:val="00B9281A"/>
    <w:rsid w:val="00B92A37"/>
    <w:rsid w:val="00B92AFA"/>
    <w:rsid w:val="00B92C9B"/>
    <w:rsid w:val="00B93132"/>
    <w:rsid w:val="00B9323A"/>
    <w:rsid w:val="00B933CD"/>
    <w:rsid w:val="00B935A9"/>
    <w:rsid w:val="00B93611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655D"/>
    <w:rsid w:val="00B96E4C"/>
    <w:rsid w:val="00B96FC5"/>
    <w:rsid w:val="00B97380"/>
    <w:rsid w:val="00B97416"/>
    <w:rsid w:val="00B97426"/>
    <w:rsid w:val="00B9743A"/>
    <w:rsid w:val="00B974BC"/>
    <w:rsid w:val="00B974E7"/>
    <w:rsid w:val="00B979D6"/>
    <w:rsid w:val="00B97C85"/>
    <w:rsid w:val="00BA0309"/>
    <w:rsid w:val="00BA03AB"/>
    <w:rsid w:val="00BA075A"/>
    <w:rsid w:val="00BA087F"/>
    <w:rsid w:val="00BA0C67"/>
    <w:rsid w:val="00BA0D08"/>
    <w:rsid w:val="00BA1179"/>
    <w:rsid w:val="00BA125A"/>
    <w:rsid w:val="00BA1265"/>
    <w:rsid w:val="00BA12F2"/>
    <w:rsid w:val="00BA13D4"/>
    <w:rsid w:val="00BA1840"/>
    <w:rsid w:val="00BA18B7"/>
    <w:rsid w:val="00BA20EA"/>
    <w:rsid w:val="00BA23C8"/>
    <w:rsid w:val="00BA24E3"/>
    <w:rsid w:val="00BA2612"/>
    <w:rsid w:val="00BA2692"/>
    <w:rsid w:val="00BA27AA"/>
    <w:rsid w:val="00BA2BCF"/>
    <w:rsid w:val="00BA2BD3"/>
    <w:rsid w:val="00BA347C"/>
    <w:rsid w:val="00BA35BA"/>
    <w:rsid w:val="00BA46B4"/>
    <w:rsid w:val="00BA4830"/>
    <w:rsid w:val="00BA4BFD"/>
    <w:rsid w:val="00BA4FC6"/>
    <w:rsid w:val="00BA52F7"/>
    <w:rsid w:val="00BA530B"/>
    <w:rsid w:val="00BA57B5"/>
    <w:rsid w:val="00BA5B9B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F8F"/>
    <w:rsid w:val="00BB1254"/>
    <w:rsid w:val="00BB132F"/>
    <w:rsid w:val="00BB1403"/>
    <w:rsid w:val="00BB195D"/>
    <w:rsid w:val="00BB1998"/>
    <w:rsid w:val="00BB1C8F"/>
    <w:rsid w:val="00BB1E8C"/>
    <w:rsid w:val="00BB1F38"/>
    <w:rsid w:val="00BB213B"/>
    <w:rsid w:val="00BB213F"/>
    <w:rsid w:val="00BB319A"/>
    <w:rsid w:val="00BB3221"/>
    <w:rsid w:val="00BB3562"/>
    <w:rsid w:val="00BB39E8"/>
    <w:rsid w:val="00BB3F3C"/>
    <w:rsid w:val="00BB3F70"/>
    <w:rsid w:val="00BB4161"/>
    <w:rsid w:val="00BB416C"/>
    <w:rsid w:val="00BB4713"/>
    <w:rsid w:val="00BB4AFB"/>
    <w:rsid w:val="00BB4E9B"/>
    <w:rsid w:val="00BB50A7"/>
    <w:rsid w:val="00BB52B7"/>
    <w:rsid w:val="00BB5544"/>
    <w:rsid w:val="00BB55D4"/>
    <w:rsid w:val="00BB5B43"/>
    <w:rsid w:val="00BB5EC6"/>
    <w:rsid w:val="00BB5F4D"/>
    <w:rsid w:val="00BB611B"/>
    <w:rsid w:val="00BB6316"/>
    <w:rsid w:val="00BB66CA"/>
    <w:rsid w:val="00BB6E45"/>
    <w:rsid w:val="00BB6ECF"/>
    <w:rsid w:val="00BB7147"/>
    <w:rsid w:val="00BB75E5"/>
    <w:rsid w:val="00BB7C90"/>
    <w:rsid w:val="00BB7CCF"/>
    <w:rsid w:val="00BC021E"/>
    <w:rsid w:val="00BC0234"/>
    <w:rsid w:val="00BC06F5"/>
    <w:rsid w:val="00BC07A2"/>
    <w:rsid w:val="00BC07F1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379"/>
    <w:rsid w:val="00BC546D"/>
    <w:rsid w:val="00BC5499"/>
    <w:rsid w:val="00BC584C"/>
    <w:rsid w:val="00BC5E5F"/>
    <w:rsid w:val="00BC5F71"/>
    <w:rsid w:val="00BC63B9"/>
    <w:rsid w:val="00BC6886"/>
    <w:rsid w:val="00BC7AD4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2230"/>
    <w:rsid w:val="00BD24AA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477E"/>
    <w:rsid w:val="00BD4951"/>
    <w:rsid w:val="00BD4A03"/>
    <w:rsid w:val="00BD5185"/>
    <w:rsid w:val="00BD5197"/>
    <w:rsid w:val="00BD5489"/>
    <w:rsid w:val="00BD557D"/>
    <w:rsid w:val="00BD55AD"/>
    <w:rsid w:val="00BD5686"/>
    <w:rsid w:val="00BD5814"/>
    <w:rsid w:val="00BD58DE"/>
    <w:rsid w:val="00BD59A3"/>
    <w:rsid w:val="00BD5C02"/>
    <w:rsid w:val="00BD5D92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E014E"/>
    <w:rsid w:val="00BE05EC"/>
    <w:rsid w:val="00BE0618"/>
    <w:rsid w:val="00BE062A"/>
    <w:rsid w:val="00BE084A"/>
    <w:rsid w:val="00BE0903"/>
    <w:rsid w:val="00BE0986"/>
    <w:rsid w:val="00BE09F0"/>
    <w:rsid w:val="00BE0BE8"/>
    <w:rsid w:val="00BE1592"/>
    <w:rsid w:val="00BE16B0"/>
    <w:rsid w:val="00BE1886"/>
    <w:rsid w:val="00BE1CA1"/>
    <w:rsid w:val="00BE1DAB"/>
    <w:rsid w:val="00BE20C1"/>
    <w:rsid w:val="00BE2637"/>
    <w:rsid w:val="00BE2AF6"/>
    <w:rsid w:val="00BE2E76"/>
    <w:rsid w:val="00BE2E9E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D43"/>
    <w:rsid w:val="00BE7003"/>
    <w:rsid w:val="00BE7224"/>
    <w:rsid w:val="00BE7608"/>
    <w:rsid w:val="00BE771B"/>
    <w:rsid w:val="00BE7725"/>
    <w:rsid w:val="00BE7ABA"/>
    <w:rsid w:val="00BF0495"/>
    <w:rsid w:val="00BF0975"/>
    <w:rsid w:val="00BF0A53"/>
    <w:rsid w:val="00BF0AFB"/>
    <w:rsid w:val="00BF0BA9"/>
    <w:rsid w:val="00BF15B9"/>
    <w:rsid w:val="00BF17F6"/>
    <w:rsid w:val="00BF1861"/>
    <w:rsid w:val="00BF1880"/>
    <w:rsid w:val="00BF1892"/>
    <w:rsid w:val="00BF1911"/>
    <w:rsid w:val="00BF1929"/>
    <w:rsid w:val="00BF1D82"/>
    <w:rsid w:val="00BF2169"/>
    <w:rsid w:val="00BF21B7"/>
    <w:rsid w:val="00BF222E"/>
    <w:rsid w:val="00BF227A"/>
    <w:rsid w:val="00BF27BB"/>
    <w:rsid w:val="00BF2CC5"/>
    <w:rsid w:val="00BF3007"/>
    <w:rsid w:val="00BF334D"/>
    <w:rsid w:val="00BF3676"/>
    <w:rsid w:val="00BF38DA"/>
    <w:rsid w:val="00BF3B64"/>
    <w:rsid w:val="00BF3BAE"/>
    <w:rsid w:val="00BF3C85"/>
    <w:rsid w:val="00BF3FAB"/>
    <w:rsid w:val="00BF3FD1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C45"/>
    <w:rsid w:val="00BF4D8C"/>
    <w:rsid w:val="00BF5640"/>
    <w:rsid w:val="00BF5E56"/>
    <w:rsid w:val="00BF5F12"/>
    <w:rsid w:val="00BF64D3"/>
    <w:rsid w:val="00BF679A"/>
    <w:rsid w:val="00BF693D"/>
    <w:rsid w:val="00BF6A6D"/>
    <w:rsid w:val="00BF6DFC"/>
    <w:rsid w:val="00BF71F6"/>
    <w:rsid w:val="00BF726F"/>
    <w:rsid w:val="00BF75AC"/>
    <w:rsid w:val="00BF79BA"/>
    <w:rsid w:val="00BF7C7F"/>
    <w:rsid w:val="00BF7E63"/>
    <w:rsid w:val="00BF7EF9"/>
    <w:rsid w:val="00C0004F"/>
    <w:rsid w:val="00C002FD"/>
    <w:rsid w:val="00C005F2"/>
    <w:rsid w:val="00C00CF9"/>
    <w:rsid w:val="00C00F4F"/>
    <w:rsid w:val="00C01441"/>
    <w:rsid w:val="00C019AB"/>
    <w:rsid w:val="00C01AB4"/>
    <w:rsid w:val="00C0214D"/>
    <w:rsid w:val="00C0216F"/>
    <w:rsid w:val="00C02917"/>
    <w:rsid w:val="00C02B55"/>
    <w:rsid w:val="00C02B88"/>
    <w:rsid w:val="00C02CF6"/>
    <w:rsid w:val="00C02FCE"/>
    <w:rsid w:val="00C03261"/>
    <w:rsid w:val="00C03474"/>
    <w:rsid w:val="00C0358F"/>
    <w:rsid w:val="00C036AC"/>
    <w:rsid w:val="00C039CE"/>
    <w:rsid w:val="00C03AE7"/>
    <w:rsid w:val="00C03BB2"/>
    <w:rsid w:val="00C03BC8"/>
    <w:rsid w:val="00C03C55"/>
    <w:rsid w:val="00C03C8E"/>
    <w:rsid w:val="00C03D37"/>
    <w:rsid w:val="00C04743"/>
    <w:rsid w:val="00C049C8"/>
    <w:rsid w:val="00C04A8A"/>
    <w:rsid w:val="00C04C40"/>
    <w:rsid w:val="00C04FE4"/>
    <w:rsid w:val="00C0511C"/>
    <w:rsid w:val="00C055F9"/>
    <w:rsid w:val="00C05F37"/>
    <w:rsid w:val="00C06234"/>
    <w:rsid w:val="00C063B8"/>
    <w:rsid w:val="00C06432"/>
    <w:rsid w:val="00C066F1"/>
    <w:rsid w:val="00C06853"/>
    <w:rsid w:val="00C06905"/>
    <w:rsid w:val="00C0694C"/>
    <w:rsid w:val="00C06AAD"/>
    <w:rsid w:val="00C06C5B"/>
    <w:rsid w:val="00C06DB1"/>
    <w:rsid w:val="00C0703C"/>
    <w:rsid w:val="00C0722B"/>
    <w:rsid w:val="00C07581"/>
    <w:rsid w:val="00C0768E"/>
    <w:rsid w:val="00C079B6"/>
    <w:rsid w:val="00C07C07"/>
    <w:rsid w:val="00C07C62"/>
    <w:rsid w:val="00C10003"/>
    <w:rsid w:val="00C10054"/>
    <w:rsid w:val="00C1014E"/>
    <w:rsid w:val="00C101D9"/>
    <w:rsid w:val="00C10382"/>
    <w:rsid w:val="00C106EB"/>
    <w:rsid w:val="00C10E17"/>
    <w:rsid w:val="00C119AE"/>
    <w:rsid w:val="00C11C19"/>
    <w:rsid w:val="00C12029"/>
    <w:rsid w:val="00C12102"/>
    <w:rsid w:val="00C1217B"/>
    <w:rsid w:val="00C1225D"/>
    <w:rsid w:val="00C1256F"/>
    <w:rsid w:val="00C12990"/>
    <w:rsid w:val="00C12B37"/>
    <w:rsid w:val="00C12CBC"/>
    <w:rsid w:val="00C130D5"/>
    <w:rsid w:val="00C1334D"/>
    <w:rsid w:val="00C135E0"/>
    <w:rsid w:val="00C1371A"/>
    <w:rsid w:val="00C14527"/>
    <w:rsid w:val="00C14659"/>
    <w:rsid w:val="00C14691"/>
    <w:rsid w:val="00C14A0A"/>
    <w:rsid w:val="00C14EFE"/>
    <w:rsid w:val="00C15432"/>
    <w:rsid w:val="00C1546E"/>
    <w:rsid w:val="00C154EC"/>
    <w:rsid w:val="00C15B1F"/>
    <w:rsid w:val="00C15EB7"/>
    <w:rsid w:val="00C161AA"/>
    <w:rsid w:val="00C169B5"/>
    <w:rsid w:val="00C169E8"/>
    <w:rsid w:val="00C16CF3"/>
    <w:rsid w:val="00C16E32"/>
    <w:rsid w:val="00C17043"/>
    <w:rsid w:val="00C170F9"/>
    <w:rsid w:val="00C1728A"/>
    <w:rsid w:val="00C17754"/>
    <w:rsid w:val="00C17932"/>
    <w:rsid w:val="00C17B06"/>
    <w:rsid w:val="00C17FFD"/>
    <w:rsid w:val="00C20436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945"/>
    <w:rsid w:val="00C22A3E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F28"/>
    <w:rsid w:val="00C2620C"/>
    <w:rsid w:val="00C262B8"/>
    <w:rsid w:val="00C26386"/>
    <w:rsid w:val="00C2638E"/>
    <w:rsid w:val="00C26AD2"/>
    <w:rsid w:val="00C2716A"/>
    <w:rsid w:val="00C2734A"/>
    <w:rsid w:val="00C2797E"/>
    <w:rsid w:val="00C27FEB"/>
    <w:rsid w:val="00C30153"/>
    <w:rsid w:val="00C30A5D"/>
    <w:rsid w:val="00C30DDC"/>
    <w:rsid w:val="00C30E2B"/>
    <w:rsid w:val="00C30FA8"/>
    <w:rsid w:val="00C3115F"/>
    <w:rsid w:val="00C31463"/>
    <w:rsid w:val="00C31960"/>
    <w:rsid w:val="00C31A30"/>
    <w:rsid w:val="00C31B38"/>
    <w:rsid w:val="00C31C03"/>
    <w:rsid w:val="00C31E9B"/>
    <w:rsid w:val="00C32114"/>
    <w:rsid w:val="00C3213B"/>
    <w:rsid w:val="00C3260A"/>
    <w:rsid w:val="00C32655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BFE"/>
    <w:rsid w:val="00C33EA7"/>
    <w:rsid w:val="00C341D8"/>
    <w:rsid w:val="00C342EE"/>
    <w:rsid w:val="00C346A2"/>
    <w:rsid w:val="00C34F7E"/>
    <w:rsid w:val="00C352D4"/>
    <w:rsid w:val="00C35314"/>
    <w:rsid w:val="00C3531C"/>
    <w:rsid w:val="00C3553B"/>
    <w:rsid w:val="00C35B24"/>
    <w:rsid w:val="00C35B5E"/>
    <w:rsid w:val="00C35CD9"/>
    <w:rsid w:val="00C35DC0"/>
    <w:rsid w:val="00C36265"/>
    <w:rsid w:val="00C36393"/>
    <w:rsid w:val="00C36416"/>
    <w:rsid w:val="00C367B8"/>
    <w:rsid w:val="00C36830"/>
    <w:rsid w:val="00C369A1"/>
    <w:rsid w:val="00C36FC8"/>
    <w:rsid w:val="00C37007"/>
    <w:rsid w:val="00C3761E"/>
    <w:rsid w:val="00C3776F"/>
    <w:rsid w:val="00C378FD"/>
    <w:rsid w:val="00C379B7"/>
    <w:rsid w:val="00C37E9D"/>
    <w:rsid w:val="00C4009F"/>
    <w:rsid w:val="00C407CB"/>
    <w:rsid w:val="00C40920"/>
    <w:rsid w:val="00C40D88"/>
    <w:rsid w:val="00C411FD"/>
    <w:rsid w:val="00C41407"/>
    <w:rsid w:val="00C41A59"/>
    <w:rsid w:val="00C41A6B"/>
    <w:rsid w:val="00C41BCB"/>
    <w:rsid w:val="00C41C33"/>
    <w:rsid w:val="00C41FD1"/>
    <w:rsid w:val="00C425B1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E7E"/>
    <w:rsid w:val="00C454C2"/>
    <w:rsid w:val="00C4578A"/>
    <w:rsid w:val="00C459B8"/>
    <w:rsid w:val="00C46347"/>
    <w:rsid w:val="00C463D2"/>
    <w:rsid w:val="00C46408"/>
    <w:rsid w:val="00C46AA0"/>
    <w:rsid w:val="00C46E87"/>
    <w:rsid w:val="00C47212"/>
    <w:rsid w:val="00C47546"/>
    <w:rsid w:val="00C47581"/>
    <w:rsid w:val="00C47680"/>
    <w:rsid w:val="00C479B4"/>
    <w:rsid w:val="00C47A81"/>
    <w:rsid w:val="00C47CDD"/>
    <w:rsid w:val="00C47E55"/>
    <w:rsid w:val="00C47ECE"/>
    <w:rsid w:val="00C50170"/>
    <w:rsid w:val="00C502FE"/>
    <w:rsid w:val="00C5084D"/>
    <w:rsid w:val="00C5107C"/>
    <w:rsid w:val="00C511B3"/>
    <w:rsid w:val="00C51311"/>
    <w:rsid w:val="00C51533"/>
    <w:rsid w:val="00C51B01"/>
    <w:rsid w:val="00C51CDA"/>
    <w:rsid w:val="00C51E1F"/>
    <w:rsid w:val="00C5258F"/>
    <w:rsid w:val="00C525AA"/>
    <w:rsid w:val="00C5269C"/>
    <w:rsid w:val="00C526F0"/>
    <w:rsid w:val="00C527FD"/>
    <w:rsid w:val="00C5312B"/>
    <w:rsid w:val="00C531BE"/>
    <w:rsid w:val="00C536C2"/>
    <w:rsid w:val="00C5427C"/>
    <w:rsid w:val="00C54A88"/>
    <w:rsid w:val="00C54DED"/>
    <w:rsid w:val="00C553E2"/>
    <w:rsid w:val="00C5596D"/>
    <w:rsid w:val="00C559F5"/>
    <w:rsid w:val="00C55EA5"/>
    <w:rsid w:val="00C5644D"/>
    <w:rsid w:val="00C568C9"/>
    <w:rsid w:val="00C568FB"/>
    <w:rsid w:val="00C56A04"/>
    <w:rsid w:val="00C56DC2"/>
    <w:rsid w:val="00C56E5F"/>
    <w:rsid w:val="00C56F61"/>
    <w:rsid w:val="00C5717E"/>
    <w:rsid w:val="00C57668"/>
    <w:rsid w:val="00C577D9"/>
    <w:rsid w:val="00C57C18"/>
    <w:rsid w:val="00C57E5D"/>
    <w:rsid w:val="00C606D0"/>
    <w:rsid w:val="00C60B0B"/>
    <w:rsid w:val="00C60E41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F9E"/>
    <w:rsid w:val="00C64024"/>
    <w:rsid w:val="00C6426A"/>
    <w:rsid w:val="00C645DC"/>
    <w:rsid w:val="00C64868"/>
    <w:rsid w:val="00C652C3"/>
    <w:rsid w:val="00C6539D"/>
    <w:rsid w:val="00C65993"/>
    <w:rsid w:val="00C659E6"/>
    <w:rsid w:val="00C65BAE"/>
    <w:rsid w:val="00C65D07"/>
    <w:rsid w:val="00C65E59"/>
    <w:rsid w:val="00C65FDC"/>
    <w:rsid w:val="00C66E79"/>
    <w:rsid w:val="00C670F2"/>
    <w:rsid w:val="00C67125"/>
    <w:rsid w:val="00C67335"/>
    <w:rsid w:val="00C67567"/>
    <w:rsid w:val="00C675BC"/>
    <w:rsid w:val="00C67A66"/>
    <w:rsid w:val="00C67B23"/>
    <w:rsid w:val="00C67BF5"/>
    <w:rsid w:val="00C70104"/>
    <w:rsid w:val="00C7037F"/>
    <w:rsid w:val="00C7052E"/>
    <w:rsid w:val="00C70794"/>
    <w:rsid w:val="00C70C7A"/>
    <w:rsid w:val="00C70C9A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201B"/>
    <w:rsid w:val="00C7247C"/>
    <w:rsid w:val="00C72943"/>
    <w:rsid w:val="00C7297B"/>
    <w:rsid w:val="00C729C4"/>
    <w:rsid w:val="00C72BB7"/>
    <w:rsid w:val="00C73078"/>
    <w:rsid w:val="00C731BB"/>
    <w:rsid w:val="00C73D77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628E"/>
    <w:rsid w:val="00C762AB"/>
    <w:rsid w:val="00C764EE"/>
    <w:rsid w:val="00C76845"/>
    <w:rsid w:val="00C76C12"/>
    <w:rsid w:val="00C76C92"/>
    <w:rsid w:val="00C76C9C"/>
    <w:rsid w:val="00C76D3F"/>
    <w:rsid w:val="00C76F6A"/>
    <w:rsid w:val="00C77B0C"/>
    <w:rsid w:val="00C77D22"/>
    <w:rsid w:val="00C77F88"/>
    <w:rsid w:val="00C80233"/>
    <w:rsid w:val="00C807E4"/>
    <w:rsid w:val="00C80F0A"/>
    <w:rsid w:val="00C81490"/>
    <w:rsid w:val="00C814E7"/>
    <w:rsid w:val="00C8168A"/>
    <w:rsid w:val="00C819B2"/>
    <w:rsid w:val="00C81A81"/>
    <w:rsid w:val="00C81BDC"/>
    <w:rsid w:val="00C81CCB"/>
    <w:rsid w:val="00C81DA3"/>
    <w:rsid w:val="00C82147"/>
    <w:rsid w:val="00C82C0A"/>
    <w:rsid w:val="00C82D19"/>
    <w:rsid w:val="00C82DD7"/>
    <w:rsid w:val="00C832B4"/>
    <w:rsid w:val="00C8367E"/>
    <w:rsid w:val="00C839A1"/>
    <w:rsid w:val="00C83A8F"/>
    <w:rsid w:val="00C83C10"/>
    <w:rsid w:val="00C84164"/>
    <w:rsid w:val="00C841F6"/>
    <w:rsid w:val="00C84583"/>
    <w:rsid w:val="00C84A3C"/>
    <w:rsid w:val="00C84E96"/>
    <w:rsid w:val="00C85064"/>
    <w:rsid w:val="00C8509B"/>
    <w:rsid w:val="00C852A5"/>
    <w:rsid w:val="00C85442"/>
    <w:rsid w:val="00C85997"/>
    <w:rsid w:val="00C8605F"/>
    <w:rsid w:val="00C86206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52C"/>
    <w:rsid w:val="00C875BC"/>
    <w:rsid w:val="00C87730"/>
    <w:rsid w:val="00C87956"/>
    <w:rsid w:val="00C879C0"/>
    <w:rsid w:val="00C87FBE"/>
    <w:rsid w:val="00C90128"/>
    <w:rsid w:val="00C902C7"/>
    <w:rsid w:val="00C90CE2"/>
    <w:rsid w:val="00C90D79"/>
    <w:rsid w:val="00C90D97"/>
    <w:rsid w:val="00C90E05"/>
    <w:rsid w:val="00C90F49"/>
    <w:rsid w:val="00C913FB"/>
    <w:rsid w:val="00C9159F"/>
    <w:rsid w:val="00C917CC"/>
    <w:rsid w:val="00C91BC4"/>
    <w:rsid w:val="00C91CEC"/>
    <w:rsid w:val="00C92020"/>
    <w:rsid w:val="00C92194"/>
    <w:rsid w:val="00C92349"/>
    <w:rsid w:val="00C92368"/>
    <w:rsid w:val="00C923A6"/>
    <w:rsid w:val="00C923E3"/>
    <w:rsid w:val="00C9295B"/>
    <w:rsid w:val="00C92A00"/>
    <w:rsid w:val="00C92C0F"/>
    <w:rsid w:val="00C92C34"/>
    <w:rsid w:val="00C92E64"/>
    <w:rsid w:val="00C930C7"/>
    <w:rsid w:val="00C931BC"/>
    <w:rsid w:val="00C93712"/>
    <w:rsid w:val="00C93971"/>
    <w:rsid w:val="00C93D13"/>
    <w:rsid w:val="00C940A1"/>
    <w:rsid w:val="00C94348"/>
    <w:rsid w:val="00C948AA"/>
    <w:rsid w:val="00C949B1"/>
    <w:rsid w:val="00C94A0A"/>
    <w:rsid w:val="00C94BD0"/>
    <w:rsid w:val="00C94F06"/>
    <w:rsid w:val="00C9524E"/>
    <w:rsid w:val="00C95438"/>
    <w:rsid w:val="00C954FD"/>
    <w:rsid w:val="00C955E0"/>
    <w:rsid w:val="00C95B07"/>
    <w:rsid w:val="00C95B38"/>
    <w:rsid w:val="00C95CD3"/>
    <w:rsid w:val="00C95F2F"/>
    <w:rsid w:val="00C95F4B"/>
    <w:rsid w:val="00C96144"/>
    <w:rsid w:val="00C961E5"/>
    <w:rsid w:val="00C9632D"/>
    <w:rsid w:val="00C967FC"/>
    <w:rsid w:val="00C969FC"/>
    <w:rsid w:val="00C96AF7"/>
    <w:rsid w:val="00C9702B"/>
    <w:rsid w:val="00C97086"/>
    <w:rsid w:val="00C971E6"/>
    <w:rsid w:val="00C9771E"/>
    <w:rsid w:val="00C977C0"/>
    <w:rsid w:val="00CA02B2"/>
    <w:rsid w:val="00CA02BF"/>
    <w:rsid w:val="00CA03AB"/>
    <w:rsid w:val="00CA046C"/>
    <w:rsid w:val="00CA0574"/>
    <w:rsid w:val="00CA08A7"/>
    <w:rsid w:val="00CA08EB"/>
    <w:rsid w:val="00CA0C0F"/>
    <w:rsid w:val="00CA0CBC"/>
    <w:rsid w:val="00CA18EF"/>
    <w:rsid w:val="00CA2ABD"/>
    <w:rsid w:val="00CA2BA4"/>
    <w:rsid w:val="00CA2E2F"/>
    <w:rsid w:val="00CA2F7E"/>
    <w:rsid w:val="00CA305B"/>
    <w:rsid w:val="00CA37E0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923"/>
    <w:rsid w:val="00CA5944"/>
    <w:rsid w:val="00CA5F6C"/>
    <w:rsid w:val="00CA5F8E"/>
    <w:rsid w:val="00CA6769"/>
    <w:rsid w:val="00CA67B8"/>
    <w:rsid w:val="00CA6C19"/>
    <w:rsid w:val="00CA71A4"/>
    <w:rsid w:val="00CA75E5"/>
    <w:rsid w:val="00CA7A03"/>
    <w:rsid w:val="00CA7C97"/>
    <w:rsid w:val="00CA7D1D"/>
    <w:rsid w:val="00CA7E0C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A5"/>
    <w:rsid w:val="00CB0FB8"/>
    <w:rsid w:val="00CB14AA"/>
    <w:rsid w:val="00CB1851"/>
    <w:rsid w:val="00CB1A8F"/>
    <w:rsid w:val="00CB1ACB"/>
    <w:rsid w:val="00CB2763"/>
    <w:rsid w:val="00CB2A51"/>
    <w:rsid w:val="00CB2D5A"/>
    <w:rsid w:val="00CB35BD"/>
    <w:rsid w:val="00CB369D"/>
    <w:rsid w:val="00CB36B6"/>
    <w:rsid w:val="00CB3C7A"/>
    <w:rsid w:val="00CB3CAC"/>
    <w:rsid w:val="00CB3E18"/>
    <w:rsid w:val="00CB3F74"/>
    <w:rsid w:val="00CB4050"/>
    <w:rsid w:val="00CB4D63"/>
    <w:rsid w:val="00CB4F5F"/>
    <w:rsid w:val="00CB4FEA"/>
    <w:rsid w:val="00CB517B"/>
    <w:rsid w:val="00CB541D"/>
    <w:rsid w:val="00CB56DD"/>
    <w:rsid w:val="00CB586C"/>
    <w:rsid w:val="00CB62B3"/>
    <w:rsid w:val="00CB63E2"/>
    <w:rsid w:val="00CB6425"/>
    <w:rsid w:val="00CB648B"/>
    <w:rsid w:val="00CB670F"/>
    <w:rsid w:val="00CB6828"/>
    <w:rsid w:val="00CB6C60"/>
    <w:rsid w:val="00CB6CB7"/>
    <w:rsid w:val="00CB70AF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B7"/>
    <w:rsid w:val="00CC40EB"/>
    <w:rsid w:val="00CC442C"/>
    <w:rsid w:val="00CC450A"/>
    <w:rsid w:val="00CC45B5"/>
    <w:rsid w:val="00CC46AB"/>
    <w:rsid w:val="00CC571F"/>
    <w:rsid w:val="00CC599C"/>
    <w:rsid w:val="00CC5A3C"/>
    <w:rsid w:val="00CC5CA5"/>
    <w:rsid w:val="00CC5E0E"/>
    <w:rsid w:val="00CC60C5"/>
    <w:rsid w:val="00CC6437"/>
    <w:rsid w:val="00CC6E07"/>
    <w:rsid w:val="00CC6E73"/>
    <w:rsid w:val="00CC708C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F12"/>
    <w:rsid w:val="00CD0FDB"/>
    <w:rsid w:val="00CD0FF7"/>
    <w:rsid w:val="00CD1090"/>
    <w:rsid w:val="00CD1265"/>
    <w:rsid w:val="00CD12AE"/>
    <w:rsid w:val="00CD17CE"/>
    <w:rsid w:val="00CD17D9"/>
    <w:rsid w:val="00CD1891"/>
    <w:rsid w:val="00CD19C6"/>
    <w:rsid w:val="00CD1A1C"/>
    <w:rsid w:val="00CD1DA2"/>
    <w:rsid w:val="00CD2206"/>
    <w:rsid w:val="00CD2572"/>
    <w:rsid w:val="00CD25F6"/>
    <w:rsid w:val="00CD26E2"/>
    <w:rsid w:val="00CD2751"/>
    <w:rsid w:val="00CD2984"/>
    <w:rsid w:val="00CD2B39"/>
    <w:rsid w:val="00CD2C11"/>
    <w:rsid w:val="00CD32B7"/>
    <w:rsid w:val="00CD3345"/>
    <w:rsid w:val="00CD3378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5362"/>
    <w:rsid w:val="00CD53F2"/>
    <w:rsid w:val="00CD59BB"/>
    <w:rsid w:val="00CD59C3"/>
    <w:rsid w:val="00CD5F65"/>
    <w:rsid w:val="00CD6085"/>
    <w:rsid w:val="00CD6257"/>
    <w:rsid w:val="00CD63B9"/>
    <w:rsid w:val="00CD6484"/>
    <w:rsid w:val="00CD6761"/>
    <w:rsid w:val="00CD67B2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535"/>
    <w:rsid w:val="00CE16C3"/>
    <w:rsid w:val="00CE1877"/>
    <w:rsid w:val="00CE1AE9"/>
    <w:rsid w:val="00CE1CB3"/>
    <w:rsid w:val="00CE1D6F"/>
    <w:rsid w:val="00CE2675"/>
    <w:rsid w:val="00CE317F"/>
    <w:rsid w:val="00CE3411"/>
    <w:rsid w:val="00CE355F"/>
    <w:rsid w:val="00CE37E0"/>
    <w:rsid w:val="00CE3B41"/>
    <w:rsid w:val="00CE4640"/>
    <w:rsid w:val="00CE4641"/>
    <w:rsid w:val="00CE5125"/>
    <w:rsid w:val="00CE5332"/>
    <w:rsid w:val="00CE536D"/>
    <w:rsid w:val="00CE54A0"/>
    <w:rsid w:val="00CE5B16"/>
    <w:rsid w:val="00CE627A"/>
    <w:rsid w:val="00CE63B6"/>
    <w:rsid w:val="00CE6790"/>
    <w:rsid w:val="00CE6B23"/>
    <w:rsid w:val="00CE6D03"/>
    <w:rsid w:val="00CE6D64"/>
    <w:rsid w:val="00CE6E5D"/>
    <w:rsid w:val="00CE77D5"/>
    <w:rsid w:val="00CE7992"/>
    <w:rsid w:val="00CE79B7"/>
    <w:rsid w:val="00CE7D53"/>
    <w:rsid w:val="00CE7FBE"/>
    <w:rsid w:val="00CF0C19"/>
    <w:rsid w:val="00CF0E53"/>
    <w:rsid w:val="00CF0F79"/>
    <w:rsid w:val="00CF0FA3"/>
    <w:rsid w:val="00CF15B3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63C"/>
    <w:rsid w:val="00CF3866"/>
    <w:rsid w:val="00CF386F"/>
    <w:rsid w:val="00CF3E44"/>
    <w:rsid w:val="00CF47F8"/>
    <w:rsid w:val="00CF4983"/>
    <w:rsid w:val="00CF4D17"/>
    <w:rsid w:val="00CF4F8A"/>
    <w:rsid w:val="00CF4FC9"/>
    <w:rsid w:val="00CF5008"/>
    <w:rsid w:val="00CF5073"/>
    <w:rsid w:val="00CF5F8E"/>
    <w:rsid w:val="00CF6130"/>
    <w:rsid w:val="00CF6459"/>
    <w:rsid w:val="00CF6A40"/>
    <w:rsid w:val="00CF6EDF"/>
    <w:rsid w:val="00CF6F6F"/>
    <w:rsid w:val="00CF74A9"/>
    <w:rsid w:val="00CF7615"/>
    <w:rsid w:val="00CF76DE"/>
    <w:rsid w:val="00CF77CF"/>
    <w:rsid w:val="00CF79AD"/>
    <w:rsid w:val="00CF7B1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8EF"/>
    <w:rsid w:val="00D02C55"/>
    <w:rsid w:val="00D02FC1"/>
    <w:rsid w:val="00D0316B"/>
    <w:rsid w:val="00D0321E"/>
    <w:rsid w:val="00D035ED"/>
    <w:rsid w:val="00D03A29"/>
    <w:rsid w:val="00D03BD4"/>
    <w:rsid w:val="00D03C9D"/>
    <w:rsid w:val="00D041F6"/>
    <w:rsid w:val="00D04861"/>
    <w:rsid w:val="00D04A85"/>
    <w:rsid w:val="00D04E78"/>
    <w:rsid w:val="00D04E8C"/>
    <w:rsid w:val="00D04EF5"/>
    <w:rsid w:val="00D056E5"/>
    <w:rsid w:val="00D05D3D"/>
    <w:rsid w:val="00D0656C"/>
    <w:rsid w:val="00D065D2"/>
    <w:rsid w:val="00D0693B"/>
    <w:rsid w:val="00D06AA9"/>
    <w:rsid w:val="00D06FED"/>
    <w:rsid w:val="00D072DA"/>
    <w:rsid w:val="00D07692"/>
    <w:rsid w:val="00D07B19"/>
    <w:rsid w:val="00D07F9E"/>
    <w:rsid w:val="00D10214"/>
    <w:rsid w:val="00D102FD"/>
    <w:rsid w:val="00D10E88"/>
    <w:rsid w:val="00D112EC"/>
    <w:rsid w:val="00D11682"/>
    <w:rsid w:val="00D119F9"/>
    <w:rsid w:val="00D11D5E"/>
    <w:rsid w:val="00D11FF1"/>
    <w:rsid w:val="00D125D9"/>
    <w:rsid w:val="00D1279B"/>
    <w:rsid w:val="00D128C7"/>
    <w:rsid w:val="00D12A9B"/>
    <w:rsid w:val="00D12C2B"/>
    <w:rsid w:val="00D130C5"/>
    <w:rsid w:val="00D13B67"/>
    <w:rsid w:val="00D1439D"/>
    <w:rsid w:val="00D14DD4"/>
    <w:rsid w:val="00D14EA6"/>
    <w:rsid w:val="00D14EB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201F8"/>
    <w:rsid w:val="00D205B5"/>
    <w:rsid w:val="00D20910"/>
    <w:rsid w:val="00D21298"/>
    <w:rsid w:val="00D212F1"/>
    <w:rsid w:val="00D21730"/>
    <w:rsid w:val="00D21A28"/>
    <w:rsid w:val="00D21A94"/>
    <w:rsid w:val="00D21F6D"/>
    <w:rsid w:val="00D22876"/>
    <w:rsid w:val="00D22912"/>
    <w:rsid w:val="00D236E9"/>
    <w:rsid w:val="00D23BFB"/>
    <w:rsid w:val="00D23D57"/>
    <w:rsid w:val="00D242D8"/>
    <w:rsid w:val="00D24451"/>
    <w:rsid w:val="00D244BA"/>
    <w:rsid w:val="00D24618"/>
    <w:rsid w:val="00D247BB"/>
    <w:rsid w:val="00D24B46"/>
    <w:rsid w:val="00D24BFC"/>
    <w:rsid w:val="00D25019"/>
    <w:rsid w:val="00D2514F"/>
    <w:rsid w:val="00D252D5"/>
    <w:rsid w:val="00D25561"/>
    <w:rsid w:val="00D25978"/>
    <w:rsid w:val="00D25991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F7A"/>
    <w:rsid w:val="00D3229B"/>
    <w:rsid w:val="00D3239C"/>
    <w:rsid w:val="00D3249D"/>
    <w:rsid w:val="00D327A8"/>
    <w:rsid w:val="00D33535"/>
    <w:rsid w:val="00D3499B"/>
    <w:rsid w:val="00D34A74"/>
    <w:rsid w:val="00D34B11"/>
    <w:rsid w:val="00D34CAC"/>
    <w:rsid w:val="00D34D6A"/>
    <w:rsid w:val="00D35239"/>
    <w:rsid w:val="00D354AB"/>
    <w:rsid w:val="00D356FF"/>
    <w:rsid w:val="00D35E45"/>
    <w:rsid w:val="00D36256"/>
    <w:rsid w:val="00D36A76"/>
    <w:rsid w:val="00D36C60"/>
    <w:rsid w:val="00D370C5"/>
    <w:rsid w:val="00D3796D"/>
    <w:rsid w:val="00D37AE2"/>
    <w:rsid w:val="00D37C07"/>
    <w:rsid w:val="00D37D3D"/>
    <w:rsid w:val="00D4002E"/>
    <w:rsid w:val="00D4040B"/>
    <w:rsid w:val="00D40510"/>
    <w:rsid w:val="00D40DCA"/>
    <w:rsid w:val="00D40F83"/>
    <w:rsid w:val="00D410CB"/>
    <w:rsid w:val="00D41373"/>
    <w:rsid w:val="00D41520"/>
    <w:rsid w:val="00D4177D"/>
    <w:rsid w:val="00D42616"/>
    <w:rsid w:val="00D42A09"/>
    <w:rsid w:val="00D42E24"/>
    <w:rsid w:val="00D42F01"/>
    <w:rsid w:val="00D4341A"/>
    <w:rsid w:val="00D4373D"/>
    <w:rsid w:val="00D43E78"/>
    <w:rsid w:val="00D447C0"/>
    <w:rsid w:val="00D4490A"/>
    <w:rsid w:val="00D451D4"/>
    <w:rsid w:val="00D45217"/>
    <w:rsid w:val="00D45668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AD5"/>
    <w:rsid w:val="00D50288"/>
    <w:rsid w:val="00D5035D"/>
    <w:rsid w:val="00D50F3C"/>
    <w:rsid w:val="00D50FAF"/>
    <w:rsid w:val="00D51283"/>
    <w:rsid w:val="00D51704"/>
    <w:rsid w:val="00D518A3"/>
    <w:rsid w:val="00D51CD4"/>
    <w:rsid w:val="00D520ED"/>
    <w:rsid w:val="00D52209"/>
    <w:rsid w:val="00D528BE"/>
    <w:rsid w:val="00D52914"/>
    <w:rsid w:val="00D52B49"/>
    <w:rsid w:val="00D52C4B"/>
    <w:rsid w:val="00D52D19"/>
    <w:rsid w:val="00D52D2C"/>
    <w:rsid w:val="00D533D5"/>
    <w:rsid w:val="00D538B3"/>
    <w:rsid w:val="00D53AD9"/>
    <w:rsid w:val="00D53C4B"/>
    <w:rsid w:val="00D546C7"/>
    <w:rsid w:val="00D54BD5"/>
    <w:rsid w:val="00D54D2C"/>
    <w:rsid w:val="00D5525E"/>
    <w:rsid w:val="00D55386"/>
    <w:rsid w:val="00D554E0"/>
    <w:rsid w:val="00D5616A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589"/>
    <w:rsid w:val="00D60762"/>
    <w:rsid w:val="00D6090E"/>
    <w:rsid w:val="00D612AC"/>
    <w:rsid w:val="00D61470"/>
    <w:rsid w:val="00D617A6"/>
    <w:rsid w:val="00D618B7"/>
    <w:rsid w:val="00D619E8"/>
    <w:rsid w:val="00D6239E"/>
    <w:rsid w:val="00D625CF"/>
    <w:rsid w:val="00D62F94"/>
    <w:rsid w:val="00D63277"/>
    <w:rsid w:val="00D63695"/>
    <w:rsid w:val="00D638A4"/>
    <w:rsid w:val="00D63A78"/>
    <w:rsid w:val="00D63D84"/>
    <w:rsid w:val="00D6409A"/>
    <w:rsid w:val="00D64387"/>
    <w:rsid w:val="00D6484F"/>
    <w:rsid w:val="00D64855"/>
    <w:rsid w:val="00D64986"/>
    <w:rsid w:val="00D64AAA"/>
    <w:rsid w:val="00D64EEA"/>
    <w:rsid w:val="00D65039"/>
    <w:rsid w:val="00D657CD"/>
    <w:rsid w:val="00D65F51"/>
    <w:rsid w:val="00D65F91"/>
    <w:rsid w:val="00D66678"/>
    <w:rsid w:val="00D66806"/>
    <w:rsid w:val="00D6693E"/>
    <w:rsid w:val="00D669E4"/>
    <w:rsid w:val="00D66A27"/>
    <w:rsid w:val="00D66CAC"/>
    <w:rsid w:val="00D66D14"/>
    <w:rsid w:val="00D678C8"/>
    <w:rsid w:val="00D67C87"/>
    <w:rsid w:val="00D67CA1"/>
    <w:rsid w:val="00D67DC6"/>
    <w:rsid w:val="00D67FCE"/>
    <w:rsid w:val="00D701A9"/>
    <w:rsid w:val="00D70349"/>
    <w:rsid w:val="00D7051E"/>
    <w:rsid w:val="00D709A1"/>
    <w:rsid w:val="00D70C4D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C06"/>
    <w:rsid w:val="00D72D46"/>
    <w:rsid w:val="00D732B9"/>
    <w:rsid w:val="00D736B8"/>
    <w:rsid w:val="00D7376C"/>
    <w:rsid w:val="00D73E87"/>
    <w:rsid w:val="00D7412D"/>
    <w:rsid w:val="00D742ED"/>
    <w:rsid w:val="00D74333"/>
    <w:rsid w:val="00D745A3"/>
    <w:rsid w:val="00D746B8"/>
    <w:rsid w:val="00D74C6B"/>
    <w:rsid w:val="00D74DFB"/>
    <w:rsid w:val="00D74E0C"/>
    <w:rsid w:val="00D74EEA"/>
    <w:rsid w:val="00D750AF"/>
    <w:rsid w:val="00D75581"/>
    <w:rsid w:val="00D7586F"/>
    <w:rsid w:val="00D7593E"/>
    <w:rsid w:val="00D75A70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633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ED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52F"/>
    <w:rsid w:val="00D86753"/>
    <w:rsid w:val="00D86C6D"/>
    <w:rsid w:val="00D86CE2"/>
    <w:rsid w:val="00D870F0"/>
    <w:rsid w:val="00D87532"/>
    <w:rsid w:val="00D87893"/>
    <w:rsid w:val="00D8791C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ED3"/>
    <w:rsid w:val="00D91F17"/>
    <w:rsid w:val="00D91F7E"/>
    <w:rsid w:val="00D9253F"/>
    <w:rsid w:val="00D92636"/>
    <w:rsid w:val="00D92929"/>
    <w:rsid w:val="00D9295D"/>
    <w:rsid w:val="00D929FC"/>
    <w:rsid w:val="00D93150"/>
    <w:rsid w:val="00D93157"/>
    <w:rsid w:val="00D93257"/>
    <w:rsid w:val="00D93385"/>
    <w:rsid w:val="00D933DB"/>
    <w:rsid w:val="00D93465"/>
    <w:rsid w:val="00D934C7"/>
    <w:rsid w:val="00D938EC"/>
    <w:rsid w:val="00D93A55"/>
    <w:rsid w:val="00D93B56"/>
    <w:rsid w:val="00D93E7D"/>
    <w:rsid w:val="00D94231"/>
    <w:rsid w:val="00D94410"/>
    <w:rsid w:val="00D9474A"/>
    <w:rsid w:val="00D94E48"/>
    <w:rsid w:val="00D94FA2"/>
    <w:rsid w:val="00D95072"/>
    <w:rsid w:val="00D9528B"/>
    <w:rsid w:val="00D952DA"/>
    <w:rsid w:val="00D95439"/>
    <w:rsid w:val="00D95A11"/>
    <w:rsid w:val="00D95BAE"/>
    <w:rsid w:val="00D961E5"/>
    <w:rsid w:val="00D961FA"/>
    <w:rsid w:val="00D96335"/>
    <w:rsid w:val="00D96700"/>
    <w:rsid w:val="00D9681B"/>
    <w:rsid w:val="00D968E6"/>
    <w:rsid w:val="00D969C9"/>
    <w:rsid w:val="00D973B9"/>
    <w:rsid w:val="00D97508"/>
    <w:rsid w:val="00D97813"/>
    <w:rsid w:val="00D97D5A"/>
    <w:rsid w:val="00DA02D0"/>
    <w:rsid w:val="00DA0B06"/>
    <w:rsid w:val="00DA0BC7"/>
    <w:rsid w:val="00DA0EEB"/>
    <w:rsid w:val="00DA1517"/>
    <w:rsid w:val="00DA185C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95A"/>
    <w:rsid w:val="00DA3C90"/>
    <w:rsid w:val="00DA3E33"/>
    <w:rsid w:val="00DA3EAD"/>
    <w:rsid w:val="00DA3ED6"/>
    <w:rsid w:val="00DA4544"/>
    <w:rsid w:val="00DA49EB"/>
    <w:rsid w:val="00DA4B7F"/>
    <w:rsid w:val="00DA4FD6"/>
    <w:rsid w:val="00DA57A2"/>
    <w:rsid w:val="00DA5A8D"/>
    <w:rsid w:val="00DA5BDE"/>
    <w:rsid w:val="00DA5D58"/>
    <w:rsid w:val="00DA6626"/>
    <w:rsid w:val="00DA6883"/>
    <w:rsid w:val="00DA6910"/>
    <w:rsid w:val="00DA6ABA"/>
    <w:rsid w:val="00DA6B3B"/>
    <w:rsid w:val="00DA6E4B"/>
    <w:rsid w:val="00DA70B8"/>
    <w:rsid w:val="00DA738E"/>
    <w:rsid w:val="00DA78EF"/>
    <w:rsid w:val="00DA7C71"/>
    <w:rsid w:val="00DA7F73"/>
    <w:rsid w:val="00DB04C7"/>
    <w:rsid w:val="00DB04EC"/>
    <w:rsid w:val="00DB0A61"/>
    <w:rsid w:val="00DB1570"/>
    <w:rsid w:val="00DB16F1"/>
    <w:rsid w:val="00DB1B6E"/>
    <w:rsid w:val="00DB206F"/>
    <w:rsid w:val="00DB267D"/>
    <w:rsid w:val="00DB2A96"/>
    <w:rsid w:val="00DB2FF2"/>
    <w:rsid w:val="00DB3147"/>
    <w:rsid w:val="00DB3440"/>
    <w:rsid w:val="00DB36AB"/>
    <w:rsid w:val="00DB385D"/>
    <w:rsid w:val="00DB3B87"/>
    <w:rsid w:val="00DB419D"/>
    <w:rsid w:val="00DB4611"/>
    <w:rsid w:val="00DB462E"/>
    <w:rsid w:val="00DB46AF"/>
    <w:rsid w:val="00DB476A"/>
    <w:rsid w:val="00DB49F4"/>
    <w:rsid w:val="00DB4FAC"/>
    <w:rsid w:val="00DB55BD"/>
    <w:rsid w:val="00DB5751"/>
    <w:rsid w:val="00DB582F"/>
    <w:rsid w:val="00DB58BD"/>
    <w:rsid w:val="00DB5910"/>
    <w:rsid w:val="00DB5B29"/>
    <w:rsid w:val="00DB6952"/>
    <w:rsid w:val="00DB69FD"/>
    <w:rsid w:val="00DB6B14"/>
    <w:rsid w:val="00DB6BB8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30C3"/>
    <w:rsid w:val="00DC3189"/>
    <w:rsid w:val="00DC3594"/>
    <w:rsid w:val="00DC3927"/>
    <w:rsid w:val="00DC3A86"/>
    <w:rsid w:val="00DC4469"/>
    <w:rsid w:val="00DC456A"/>
    <w:rsid w:val="00DC4619"/>
    <w:rsid w:val="00DC473F"/>
    <w:rsid w:val="00DC48BC"/>
    <w:rsid w:val="00DC4A9E"/>
    <w:rsid w:val="00DC4BD2"/>
    <w:rsid w:val="00DC4E4E"/>
    <w:rsid w:val="00DC6088"/>
    <w:rsid w:val="00DC62AE"/>
    <w:rsid w:val="00DC631B"/>
    <w:rsid w:val="00DC64C8"/>
    <w:rsid w:val="00DC6F7E"/>
    <w:rsid w:val="00DC7240"/>
    <w:rsid w:val="00DC732F"/>
    <w:rsid w:val="00DC737A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EF"/>
    <w:rsid w:val="00DD2FC5"/>
    <w:rsid w:val="00DD33D1"/>
    <w:rsid w:val="00DD3464"/>
    <w:rsid w:val="00DD3643"/>
    <w:rsid w:val="00DD3A0C"/>
    <w:rsid w:val="00DD3B33"/>
    <w:rsid w:val="00DD3C47"/>
    <w:rsid w:val="00DD406C"/>
    <w:rsid w:val="00DD4177"/>
    <w:rsid w:val="00DD47E1"/>
    <w:rsid w:val="00DD49BF"/>
    <w:rsid w:val="00DD4B0F"/>
    <w:rsid w:val="00DD4C83"/>
    <w:rsid w:val="00DD4E40"/>
    <w:rsid w:val="00DD4FA9"/>
    <w:rsid w:val="00DD5319"/>
    <w:rsid w:val="00DD53C3"/>
    <w:rsid w:val="00DD56C9"/>
    <w:rsid w:val="00DD5726"/>
    <w:rsid w:val="00DD577C"/>
    <w:rsid w:val="00DD5C16"/>
    <w:rsid w:val="00DD5D13"/>
    <w:rsid w:val="00DD5DC8"/>
    <w:rsid w:val="00DD5E1C"/>
    <w:rsid w:val="00DD63E6"/>
    <w:rsid w:val="00DD6910"/>
    <w:rsid w:val="00DD6B59"/>
    <w:rsid w:val="00DD6FF0"/>
    <w:rsid w:val="00DD765D"/>
    <w:rsid w:val="00DD7853"/>
    <w:rsid w:val="00DD7B4B"/>
    <w:rsid w:val="00DD7D10"/>
    <w:rsid w:val="00DE0417"/>
    <w:rsid w:val="00DE057B"/>
    <w:rsid w:val="00DE0629"/>
    <w:rsid w:val="00DE0ECD"/>
    <w:rsid w:val="00DE1A82"/>
    <w:rsid w:val="00DE205D"/>
    <w:rsid w:val="00DE2259"/>
    <w:rsid w:val="00DE248C"/>
    <w:rsid w:val="00DE2704"/>
    <w:rsid w:val="00DE28F5"/>
    <w:rsid w:val="00DE296D"/>
    <w:rsid w:val="00DE29D6"/>
    <w:rsid w:val="00DE2C9C"/>
    <w:rsid w:val="00DE2D0A"/>
    <w:rsid w:val="00DE2DFA"/>
    <w:rsid w:val="00DE2E8C"/>
    <w:rsid w:val="00DE33F4"/>
    <w:rsid w:val="00DE35E4"/>
    <w:rsid w:val="00DE37B5"/>
    <w:rsid w:val="00DE3923"/>
    <w:rsid w:val="00DE3A4A"/>
    <w:rsid w:val="00DE3AFE"/>
    <w:rsid w:val="00DE3D16"/>
    <w:rsid w:val="00DE4036"/>
    <w:rsid w:val="00DE418B"/>
    <w:rsid w:val="00DE45F0"/>
    <w:rsid w:val="00DE478A"/>
    <w:rsid w:val="00DE4983"/>
    <w:rsid w:val="00DE4AE8"/>
    <w:rsid w:val="00DE4E58"/>
    <w:rsid w:val="00DE4F8E"/>
    <w:rsid w:val="00DE4FB7"/>
    <w:rsid w:val="00DE5057"/>
    <w:rsid w:val="00DE5588"/>
    <w:rsid w:val="00DE5995"/>
    <w:rsid w:val="00DE59F7"/>
    <w:rsid w:val="00DE5D04"/>
    <w:rsid w:val="00DE5DB3"/>
    <w:rsid w:val="00DE5FAA"/>
    <w:rsid w:val="00DE6687"/>
    <w:rsid w:val="00DE6FAF"/>
    <w:rsid w:val="00DE70D4"/>
    <w:rsid w:val="00DE794A"/>
    <w:rsid w:val="00DE7D71"/>
    <w:rsid w:val="00DE7FD5"/>
    <w:rsid w:val="00DE7FDE"/>
    <w:rsid w:val="00DF0112"/>
    <w:rsid w:val="00DF0472"/>
    <w:rsid w:val="00DF05BD"/>
    <w:rsid w:val="00DF0601"/>
    <w:rsid w:val="00DF0686"/>
    <w:rsid w:val="00DF0A10"/>
    <w:rsid w:val="00DF0BA2"/>
    <w:rsid w:val="00DF0C9B"/>
    <w:rsid w:val="00DF0EF9"/>
    <w:rsid w:val="00DF1268"/>
    <w:rsid w:val="00DF2196"/>
    <w:rsid w:val="00DF2587"/>
    <w:rsid w:val="00DF2760"/>
    <w:rsid w:val="00DF2FED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A66"/>
    <w:rsid w:val="00DF5356"/>
    <w:rsid w:val="00DF62C6"/>
    <w:rsid w:val="00DF64C4"/>
    <w:rsid w:val="00DF677F"/>
    <w:rsid w:val="00DF681D"/>
    <w:rsid w:val="00DF6A17"/>
    <w:rsid w:val="00DF6C7A"/>
    <w:rsid w:val="00DF6CD2"/>
    <w:rsid w:val="00DF6F4A"/>
    <w:rsid w:val="00DF71D6"/>
    <w:rsid w:val="00DF73E9"/>
    <w:rsid w:val="00DF75C5"/>
    <w:rsid w:val="00DF7705"/>
    <w:rsid w:val="00DF77E7"/>
    <w:rsid w:val="00DF788B"/>
    <w:rsid w:val="00E00397"/>
    <w:rsid w:val="00E005FB"/>
    <w:rsid w:val="00E0060E"/>
    <w:rsid w:val="00E009E3"/>
    <w:rsid w:val="00E00AEE"/>
    <w:rsid w:val="00E00F37"/>
    <w:rsid w:val="00E01073"/>
    <w:rsid w:val="00E01C06"/>
    <w:rsid w:val="00E02114"/>
    <w:rsid w:val="00E02195"/>
    <w:rsid w:val="00E02221"/>
    <w:rsid w:val="00E02C51"/>
    <w:rsid w:val="00E0332A"/>
    <w:rsid w:val="00E03D50"/>
    <w:rsid w:val="00E03E24"/>
    <w:rsid w:val="00E03FFA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14C"/>
    <w:rsid w:val="00E063EE"/>
    <w:rsid w:val="00E06427"/>
    <w:rsid w:val="00E06549"/>
    <w:rsid w:val="00E067B9"/>
    <w:rsid w:val="00E06CD6"/>
    <w:rsid w:val="00E06EDA"/>
    <w:rsid w:val="00E0707E"/>
    <w:rsid w:val="00E07887"/>
    <w:rsid w:val="00E07940"/>
    <w:rsid w:val="00E07B3E"/>
    <w:rsid w:val="00E1034D"/>
    <w:rsid w:val="00E1048C"/>
    <w:rsid w:val="00E10606"/>
    <w:rsid w:val="00E108B5"/>
    <w:rsid w:val="00E10D39"/>
    <w:rsid w:val="00E11C7D"/>
    <w:rsid w:val="00E11D77"/>
    <w:rsid w:val="00E11FF8"/>
    <w:rsid w:val="00E12099"/>
    <w:rsid w:val="00E1226A"/>
    <w:rsid w:val="00E122EA"/>
    <w:rsid w:val="00E1234E"/>
    <w:rsid w:val="00E1251A"/>
    <w:rsid w:val="00E127CD"/>
    <w:rsid w:val="00E128D3"/>
    <w:rsid w:val="00E12D29"/>
    <w:rsid w:val="00E12E8B"/>
    <w:rsid w:val="00E130E7"/>
    <w:rsid w:val="00E13632"/>
    <w:rsid w:val="00E13CC7"/>
    <w:rsid w:val="00E13EF2"/>
    <w:rsid w:val="00E13F0F"/>
    <w:rsid w:val="00E140EE"/>
    <w:rsid w:val="00E142AA"/>
    <w:rsid w:val="00E14A4C"/>
    <w:rsid w:val="00E14B65"/>
    <w:rsid w:val="00E14C16"/>
    <w:rsid w:val="00E14E54"/>
    <w:rsid w:val="00E14F6C"/>
    <w:rsid w:val="00E14F7D"/>
    <w:rsid w:val="00E15040"/>
    <w:rsid w:val="00E15123"/>
    <w:rsid w:val="00E1543B"/>
    <w:rsid w:val="00E15582"/>
    <w:rsid w:val="00E15CA7"/>
    <w:rsid w:val="00E165E5"/>
    <w:rsid w:val="00E1667E"/>
    <w:rsid w:val="00E16BB3"/>
    <w:rsid w:val="00E16DB0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C36"/>
    <w:rsid w:val="00E20C90"/>
    <w:rsid w:val="00E20DB1"/>
    <w:rsid w:val="00E21001"/>
    <w:rsid w:val="00E21376"/>
    <w:rsid w:val="00E214E8"/>
    <w:rsid w:val="00E21A46"/>
    <w:rsid w:val="00E21A64"/>
    <w:rsid w:val="00E21C5A"/>
    <w:rsid w:val="00E228E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5021"/>
    <w:rsid w:val="00E2528A"/>
    <w:rsid w:val="00E252F3"/>
    <w:rsid w:val="00E253F6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30222"/>
    <w:rsid w:val="00E30431"/>
    <w:rsid w:val="00E3078F"/>
    <w:rsid w:val="00E30F41"/>
    <w:rsid w:val="00E312B5"/>
    <w:rsid w:val="00E31355"/>
    <w:rsid w:val="00E3150F"/>
    <w:rsid w:val="00E31765"/>
    <w:rsid w:val="00E322DC"/>
    <w:rsid w:val="00E32300"/>
    <w:rsid w:val="00E32309"/>
    <w:rsid w:val="00E325DA"/>
    <w:rsid w:val="00E32759"/>
    <w:rsid w:val="00E32A75"/>
    <w:rsid w:val="00E32AB0"/>
    <w:rsid w:val="00E32DBF"/>
    <w:rsid w:val="00E32EA7"/>
    <w:rsid w:val="00E330B2"/>
    <w:rsid w:val="00E33114"/>
    <w:rsid w:val="00E331CC"/>
    <w:rsid w:val="00E3328A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A3E"/>
    <w:rsid w:val="00E34B46"/>
    <w:rsid w:val="00E34D0B"/>
    <w:rsid w:val="00E34EF5"/>
    <w:rsid w:val="00E350AC"/>
    <w:rsid w:val="00E354A4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B2B"/>
    <w:rsid w:val="00E37BDB"/>
    <w:rsid w:val="00E37F98"/>
    <w:rsid w:val="00E4004C"/>
    <w:rsid w:val="00E401EF"/>
    <w:rsid w:val="00E410BE"/>
    <w:rsid w:val="00E414FA"/>
    <w:rsid w:val="00E41583"/>
    <w:rsid w:val="00E415F6"/>
    <w:rsid w:val="00E41C6A"/>
    <w:rsid w:val="00E42099"/>
    <w:rsid w:val="00E422A6"/>
    <w:rsid w:val="00E4248C"/>
    <w:rsid w:val="00E4276D"/>
    <w:rsid w:val="00E4278F"/>
    <w:rsid w:val="00E42810"/>
    <w:rsid w:val="00E42B0C"/>
    <w:rsid w:val="00E42D64"/>
    <w:rsid w:val="00E43184"/>
    <w:rsid w:val="00E432C0"/>
    <w:rsid w:val="00E4332D"/>
    <w:rsid w:val="00E43525"/>
    <w:rsid w:val="00E43B65"/>
    <w:rsid w:val="00E43E72"/>
    <w:rsid w:val="00E43FAA"/>
    <w:rsid w:val="00E4415B"/>
    <w:rsid w:val="00E4457F"/>
    <w:rsid w:val="00E4469C"/>
    <w:rsid w:val="00E447D9"/>
    <w:rsid w:val="00E44977"/>
    <w:rsid w:val="00E44ADD"/>
    <w:rsid w:val="00E44D34"/>
    <w:rsid w:val="00E45514"/>
    <w:rsid w:val="00E456C9"/>
    <w:rsid w:val="00E45752"/>
    <w:rsid w:val="00E45845"/>
    <w:rsid w:val="00E45BF8"/>
    <w:rsid w:val="00E469BC"/>
    <w:rsid w:val="00E46B47"/>
    <w:rsid w:val="00E46BB2"/>
    <w:rsid w:val="00E46CD4"/>
    <w:rsid w:val="00E4794E"/>
    <w:rsid w:val="00E47DE4"/>
    <w:rsid w:val="00E50059"/>
    <w:rsid w:val="00E50419"/>
    <w:rsid w:val="00E508E9"/>
    <w:rsid w:val="00E50C13"/>
    <w:rsid w:val="00E50C4A"/>
    <w:rsid w:val="00E51076"/>
    <w:rsid w:val="00E513D5"/>
    <w:rsid w:val="00E51641"/>
    <w:rsid w:val="00E51CC1"/>
    <w:rsid w:val="00E5207F"/>
    <w:rsid w:val="00E523DB"/>
    <w:rsid w:val="00E526C4"/>
    <w:rsid w:val="00E52953"/>
    <w:rsid w:val="00E52A7E"/>
    <w:rsid w:val="00E52C19"/>
    <w:rsid w:val="00E52CDE"/>
    <w:rsid w:val="00E53943"/>
    <w:rsid w:val="00E53BE3"/>
    <w:rsid w:val="00E541B4"/>
    <w:rsid w:val="00E54204"/>
    <w:rsid w:val="00E54220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7348"/>
    <w:rsid w:val="00E5779E"/>
    <w:rsid w:val="00E57B4A"/>
    <w:rsid w:val="00E6013C"/>
    <w:rsid w:val="00E60731"/>
    <w:rsid w:val="00E60869"/>
    <w:rsid w:val="00E60A66"/>
    <w:rsid w:val="00E61297"/>
    <w:rsid w:val="00E6130F"/>
    <w:rsid w:val="00E61485"/>
    <w:rsid w:val="00E614CD"/>
    <w:rsid w:val="00E6171D"/>
    <w:rsid w:val="00E61759"/>
    <w:rsid w:val="00E6198C"/>
    <w:rsid w:val="00E61A00"/>
    <w:rsid w:val="00E61C73"/>
    <w:rsid w:val="00E61EF7"/>
    <w:rsid w:val="00E61F8F"/>
    <w:rsid w:val="00E620E2"/>
    <w:rsid w:val="00E6217E"/>
    <w:rsid w:val="00E62246"/>
    <w:rsid w:val="00E62401"/>
    <w:rsid w:val="00E629A0"/>
    <w:rsid w:val="00E62D90"/>
    <w:rsid w:val="00E630DD"/>
    <w:rsid w:val="00E63255"/>
    <w:rsid w:val="00E63499"/>
    <w:rsid w:val="00E63610"/>
    <w:rsid w:val="00E636AB"/>
    <w:rsid w:val="00E63B3E"/>
    <w:rsid w:val="00E63D6D"/>
    <w:rsid w:val="00E640A3"/>
    <w:rsid w:val="00E640D1"/>
    <w:rsid w:val="00E64521"/>
    <w:rsid w:val="00E64795"/>
    <w:rsid w:val="00E64C5D"/>
    <w:rsid w:val="00E6516F"/>
    <w:rsid w:val="00E651DE"/>
    <w:rsid w:val="00E6524A"/>
    <w:rsid w:val="00E65369"/>
    <w:rsid w:val="00E655C9"/>
    <w:rsid w:val="00E65BBC"/>
    <w:rsid w:val="00E6611F"/>
    <w:rsid w:val="00E66135"/>
    <w:rsid w:val="00E66316"/>
    <w:rsid w:val="00E66460"/>
    <w:rsid w:val="00E66587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94"/>
    <w:rsid w:val="00E70166"/>
    <w:rsid w:val="00E70230"/>
    <w:rsid w:val="00E7044A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2064"/>
    <w:rsid w:val="00E720B2"/>
    <w:rsid w:val="00E723F9"/>
    <w:rsid w:val="00E72496"/>
    <w:rsid w:val="00E725D2"/>
    <w:rsid w:val="00E7294C"/>
    <w:rsid w:val="00E72A46"/>
    <w:rsid w:val="00E72B9A"/>
    <w:rsid w:val="00E739DE"/>
    <w:rsid w:val="00E7460C"/>
    <w:rsid w:val="00E7495E"/>
    <w:rsid w:val="00E74A48"/>
    <w:rsid w:val="00E7512C"/>
    <w:rsid w:val="00E7516C"/>
    <w:rsid w:val="00E751F1"/>
    <w:rsid w:val="00E753B4"/>
    <w:rsid w:val="00E754BE"/>
    <w:rsid w:val="00E758B5"/>
    <w:rsid w:val="00E75C27"/>
    <w:rsid w:val="00E75E8C"/>
    <w:rsid w:val="00E7607C"/>
    <w:rsid w:val="00E7611C"/>
    <w:rsid w:val="00E76508"/>
    <w:rsid w:val="00E76646"/>
    <w:rsid w:val="00E76990"/>
    <w:rsid w:val="00E76A33"/>
    <w:rsid w:val="00E76C10"/>
    <w:rsid w:val="00E76F85"/>
    <w:rsid w:val="00E7755F"/>
    <w:rsid w:val="00E77AB3"/>
    <w:rsid w:val="00E77B17"/>
    <w:rsid w:val="00E8017E"/>
    <w:rsid w:val="00E80554"/>
    <w:rsid w:val="00E8073C"/>
    <w:rsid w:val="00E807B8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20FD"/>
    <w:rsid w:val="00E82134"/>
    <w:rsid w:val="00E8246D"/>
    <w:rsid w:val="00E82AED"/>
    <w:rsid w:val="00E83338"/>
    <w:rsid w:val="00E83B0D"/>
    <w:rsid w:val="00E83B68"/>
    <w:rsid w:val="00E83CB8"/>
    <w:rsid w:val="00E83E8D"/>
    <w:rsid w:val="00E83FE5"/>
    <w:rsid w:val="00E840A9"/>
    <w:rsid w:val="00E848CB"/>
    <w:rsid w:val="00E84AE2"/>
    <w:rsid w:val="00E84CA6"/>
    <w:rsid w:val="00E84CCB"/>
    <w:rsid w:val="00E854E7"/>
    <w:rsid w:val="00E85691"/>
    <w:rsid w:val="00E858BD"/>
    <w:rsid w:val="00E85B08"/>
    <w:rsid w:val="00E86311"/>
    <w:rsid w:val="00E864BD"/>
    <w:rsid w:val="00E868BF"/>
    <w:rsid w:val="00E86DFE"/>
    <w:rsid w:val="00E871FD"/>
    <w:rsid w:val="00E87238"/>
    <w:rsid w:val="00E87AD5"/>
    <w:rsid w:val="00E87D9F"/>
    <w:rsid w:val="00E87EDD"/>
    <w:rsid w:val="00E904C0"/>
    <w:rsid w:val="00E9058F"/>
    <w:rsid w:val="00E906C6"/>
    <w:rsid w:val="00E908F6"/>
    <w:rsid w:val="00E9090D"/>
    <w:rsid w:val="00E90AC1"/>
    <w:rsid w:val="00E912E3"/>
    <w:rsid w:val="00E9141F"/>
    <w:rsid w:val="00E91555"/>
    <w:rsid w:val="00E91721"/>
    <w:rsid w:val="00E91AC0"/>
    <w:rsid w:val="00E91B2F"/>
    <w:rsid w:val="00E91F4B"/>
    <w:rsid w:val="00E91F90"/>
    <w:rsid w:val="00E9245A"/>
    <w:rsid w:val="00E924F0"/>
    <w:rsid w:val="00E92767"/>
    <w:rsid w:val="00E92E71"/>
    <w:rsid w:val="00E92EE6"/>
    <w:rsid w:val="00E93141"/>
    <w:rsid w:val="00E9343E"/>
    <w:rsid w:val="00E938F1"/>
    <w:rsid w:val="00E939A3"/>
    <w:rsid w:val="00E93B8A"/>
    <w:rsid w:val="00E93C86"/>
    <w:rsid w:val="00E93C88"/>
    <w:rsid w:val="00E93D01"/>
    <w:rsid w:val="00E94078"/>
    <w:rsid w:val="00E943E8"/>
    <w:rsid w:val="00E94719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2B5"/>
    <w:rsid w:val="00EA05EA"/>
    <w:rsid w:val="00EA0ADE"/>
    <w:rsid w:val="00EA0C74"/>
    <w:rsid w:val="00EA0E57"/>
    <w:rsid w:val="00EA1390"/>
    <w:rsid w:val="00EA14E8"/>
    <w:rsid w:val="00EA179D"/>
    <w:rsid w:val="00EA187B"/>
    <w:rsid w:val="00EA1F99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64F"/>
    <w:rsid w:val="00EA489E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FA"/>
    <w:rsid w:val="00EA6B4A"/>
    <w:rsid w:val="00EA6B92"/>
    <w:rsid w:val="00EA721D"/>
    <w:rsid w:val="00EA7D4F"/>
    <w:rsid w:val="00EA7EC1"/>
    <w:rsid w:val="00EB0144"/>
    <w:rsid w:val="00EB0685"/>
    <w:rsid w:val="00EB08A6"/>
    <w:rsid w:val="00EB08A7"/>
    <w:rsid w:val="00EB090E"/>
    <w:rsid w:val="00EB0BE0"/>
    <w:rsid w:val="00EB108C"/>
    <w:rsid w:val="00EB1DB3"/>
    <w:rsid w:val="00EB1F61"/>
    <w:rsid w:val="00EB1F9A"/>
    <w:rsid w:val="00EB1FC1"/>
    <w:rsid w:val="00EB26D0"/>
    <w:rsid w:val="00EB2800"/>
    <w:rsid w:val="00EB2861"/>
    <w:rsid w:val="00EB2C40"/>
    <w:rsid w:val="00EB2EBD"/>
    <w:rsid w:val="00EB3666"/>
    <w:rsid w:val="00EB39DA"/>
    <w:rsid w:val="00EB39FB"/>
    <w:rsid w:val="00EB3D1E"/>
    <w:rsid w:val="00EB3DC2"/>
    <w:rsid w:val="00EB4354"/>
    <w:rsid w:val="00EB479D"/>
    <w:rsid w:val="00EB49DB"/>
    <w:rsid w:val="00EB4A8C"/>
    <w:rsid w:val="00EB4B78"/>
    <w:rsid w:val="00EB58CB"/>
    <w:rsid w:val="00EB5ABF"/>
    <w:rsid w:val="00EB5FA2"/>
    <w:rsid w:val="00EB63CE"/>
    <w:rsid w:val="00EB64C2"/>
    <w:rsid w:val="00EB6679"/>
    <w:rsid w:val="00EB6C22"/>
    <w:rsid w:val="00EB6DAE"/>
    <w:rsid w:val="00EB6FB3"/>
    <w:rsid w:val="00EB70DD"/>
    <w:rsid w:val="00EB7143"/>
    <w:rsid w:val="00EB73B1"/>
    <w:rsid w:val="00EB74C3"/>
    <w:rsid w:val="00EB768B"/>
    <w:rsid w:val="00EC00C7"/>
    <w:rsid w:val="00EC0242"/>
    <w:rsid w:val="00EC02AF"/>
    <w:rsid w:val="00EC08C5"/>
    <w:rsid w:val="00EC0A3E"/>
    <w:rsid w:val="00EC0B47"/>
    <w:rsid w:val="00EC0D58"/>
    <w:rsid w:val="00EC160B"/>
    <w:rsid w:val="00EC2478"/>
    <w:rsid w:val="00EC27AA"/>
    <w:rsid w:val="00EC27CB"/>
    <w:rsid w:val="00EC2EC3"/>
    <w:rsid w:val="00EC3DBA"/>
    <w:rsid w:val="00EC42C1"/>
    <w:rsid w:val="00EC45C6"/>
    <w:rsid w:val="00EC45C8"/>
    <w:rsid w:val="00EC4AAE"/>
    <w:rsid w:val="00EC5431"/>
    <w:rsid w:val="00EC548C"/>
    <w:rsid w:val="00EC5594"/>
    <w:rsid w:val="00EC580E"/>
    <w:rsid w:val="00EC5C13"/>
    <w:rsid w:val="00EC625C"/>
    <w:rsid w:val="00EC651B"/>
    <w:rsid w:val="00EC6545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636"/>
    <w:rsid w:val="00ED1682"/>
    <w:rsid w:val="00ED1888"/>
    <w:rsid w:val="00ED18B2"/>
    <w:rsid w:val="00ED19D3"/>
    <w:rsid w:val="00ED1C5C"/>
    <w:rsid w:val="00ED211A"/>
    <w:rsid w:val="00ED2335"/>
    <w:rsid w:val="00ED24D8"/>
    <w:rsid w:val="00ED294B"/>
    <w:rsid w:val="00ED2C21"/>
    <w:rsid w:val="00ED2F84"/>
    <w:rsid w:val="00ED339D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CCF"/>
    <w:rsid w:val="00ED626D"/>
    <w:rsid w:val="00ED6270"/>
    <w:rsid w:val="00ED641C"/>
    <w:rsid w:val="00ED6648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FC4"/>
    <w:rsid w:val="00EE10E4"/>
    <w:rsid w:val="00EE1605"/>
    <w:rsid w:val="00EE1716"/>
    <w:rsid w:val="00EE1D15"/>
    <w:rsid w:val="00EE1D58"/>
    <w:rsid w:val="00EE2101"/>
    <w:rsid w:val="00EE22EF"/>
    <w:rsid w:val="00EE3065"/>
    <w:rsid w:val="00EE3374"/>
    <w:rsid w:val="00EE3C9E"/>
    <w:rsid w:val="00EE3CEB"/>
    <w:rsid w:val="00EE3D9A"/>
    <w:rsid w:val="00EE4791"/>
    <w:rsid w:val="00EE4810"/>
    <w:rsid w:val="00EE4824"/>
    <w:rsid w:val="00EE4867"/>
    <w:rsid w:val="00EE50F0"/>
    <w:rsid w:val="00EE5430"/>
    <w:rsid w:val="00EE5779"/>
    <w:rsid w:val="00EE60B5"/>
    <w:rsid w:val="00EE6568"/>
    <w:rsid w:val="00EE6C63"/>
    <w:rsid w:val="00EE6E41"/>
    <w:rsid w:val="00EE714B"/>
    <w:rsid w:val="00EE7251"/>
    <w:rsid w:val="00EE741C"/>
    <w:rsid w:val="00EE74B9"/>
    <w:rsid w:val="00EE7F5B"/>
    <w:rsid w:val="00EF003D"/>
    <w:rsid w:val="00EF0589"/>
    <w:rsid w:val="00EF0798"/>
    <w:rsid w:val="00EF0A70"/>
    <w:rsid w:val="00EF137F"/>
    <w:rsid w:val="00EF150B"/>
    <w:rsid w:val="00EF1E71"/>
    <w:rsid w:val="00EF1FE5"/>
    <w:rsid w:val="00EF2017"/>
    <w:rsid w:val="00EF2105"/>
    <w:rsid w:val="00EF213F"/>
    <w:rsid w:val="00EF2178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5291"/>
    <w:rsid w:val="00EF54E1"/>
    <w:rsid w:val="00EF5AD6"/>
    <w:rsid w:val="00EF5EE5"/>
    <w:rsid w:val="00EF643C"/>
    <w:rsid w:val="00EF6531"/>
    <w:rsid w:val="00EF6676"/>
    <w:rsid w:val="00EF69E5"/>
    <w:rsid w:val="00EF6E15"/>
    <w:rsid w:val="00EF7005"/>
    <w:rsid w:val="00EF7108"/>
    <w:rsid w:val="00EF73CD"/>
    <w:rsid w:val="00EF7443"/>
    <w:rsid w:val="00EF746F"/>
    <w:rsid w:val="00EF7520"/>
    <w:rsid w:val="00F0001D"/>
    <w:rsid w:val="00F001E4"/>
    <w:rsid w:val="00F00339"/>
    <w:rsid w:val="00F0051B"/>
    <w:rsid w:val="00F00A96"/>
    <w:rsid w:val="00F00BC3"/>
    <w:rsid w:val="00F01430"/>
    <w:rsid w:val="00F0157B"/>
    <w:rsid w:val="00F01FF6"/>
    <w:rsid w:val="00F021D5"/>
    <w:rsid w:val="00F0220B"/>
    <w:rsid w:val="00F02342"/>
    <w:rsid w:val="00F02496"/>
    <w:rsid w:val="00F02F11"/>
    <w:rsid w:val="00F02FE7"/>
    <w:rsid w:val="00F03280"/>
    <w:rsid w:val="00F034E7"/>
    <w:rsid w:val="00F03822"/>
    <w:rsid w:val="00F03CFE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D75"/>
    <w:rsid w:val="00F05F15"/>
    <w:rsid w:val="00F068AF"/>
    <w:rsid w:val="00F06C9D"/>
    <w:rsid w:val="00F06E1F"/>
    <w:rsid w:val="00F07232"/>
    <w:rsid w:val="00F07379"/>
    <w:rsid w:val="00F07590"/>
    <w:rsid w:val="00F07722"/>
    <w:rsid w:val="00F101BC"/>
    <w:rsid w:val="00F10AE1"/>
    <w:rsid w:val="00F116DD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92"/>
    <w:rsid w:val="00F13E18"/>
    <w:rsid w:val="00F14194"/>
    <w:rsid w:val="00F1479F"/>
    <w:rsid w:val="00F14B4B"/>
    <w:rsid w:val="00F14B9D"/>
    <w:rsid w:val="00F14C76"/>
    <w:rsid w:val="00F150EB"/>
    <w:rsid w:val="00F152BC"/>
    <w:rsid w:val="00F153BA"/>
    <w:rsid w:val="00F15C4D"/>
    <w:rsid w:val="00F15DBB"/>
    <w:rsid w:val="00F15F47"/>
    <w:rsid w:val="00F16109"/>
    <w:rsid w:val="00F162AF"/>
    <w:rsid w:val="00F16330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86D"/>
    <w:rsid w:val="00F17A93"/>
    <w:rsid w:val="00F17DDB"/>
    <w:rsid w:val="00F17DE8"/>
    <w:rsid w:val="00F20E6E"/>
    <w:rsid w:val="00F21003"/>
    <w:rsid w:val="00F210BA"/>
    <w:rsid w:val="00F2125F"/>
    <w:rsid w:val="00F2130B"/>
    <w:rsid w:val="00F21973"/>
    <w:rsid w:val="00F21A3E"/>
    <w:rsid w:val="00F21A52"/>
    <w:rsid w:val="00F21A76"/>
    <w:rsid w:val="00F21BC1"/>
    <w:rsid w:val="00F21E2D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56E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C10"/>
    <w:rsid w:val="00F26CE3"/>
    <w:rsid w:val="00F2762C"/>
    <w:rsid w:val="00F277B2"/>
    <w:rsid w:val="00F27969"/>
    <w:rsid w:val="00F27BED"/>
    <w:rsid w:val="00F27EF5"/>
    <w:rsid w:val="00F30262"/>
    <w:rsid w:val="00F30573"/>
    <w:rsid w:val="00F30993"/>
    <w:rsid w:val="00F30B4D"/>
    <w:rsid w:val="00F30B74"/>
    <w:rsid w:val="00F31B57"/>
    <w:rsid w:val="00F3243F"/>
    <w:rsid w:val="00F3291B"/>
    <w:rsid w:val="00F32D5F"/>
    <w:rsid w:val="00F330EF"/>
    <w:rsid w:val="00F3315A"/>
    <w:rsid w:val="00F3328E"/>
    <w:rsid w:val="00F332A4"/>
    <w:rsid w:val="00F333CD"/>
    <w:rsid w:val="00F33783"/>
    <w:rsid w:val="00F339B6"/>
    <w:rsid w:val="00F33C36"/>
    <w:rsid w:val="00F33EFB"/>
    <w:rsid w:val="00F34168"/>
    <w:rsid w:val="00F343A7"/>
    <w:rsid w:val="00F343DB"/>
    <w:rsid w:val="00F34484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E69"/>
    <w:rsid w:val="00F36165"/>
    <w:rsid w:val="00F3651F"/>
    <w:rsid w:val="00F365D1"/>
    <w:rsid w:val="00F3660A"/>
    <w:rsid w:val="00F36804"/>
    <w:rsid w:val="00F36DAD"/>
    <w:rsid w:val="00F37252"/>
    <w:rsid w:val="00F37348"/>
    <w:rsid w:val="00F373F2"/>
    <w:rsid w:val="00F37504"/>
    <w:rsid w:val="00F37639"/>
    <w:rsid w:val="00F37873"/>
    <w:rsid w:val="00F37B19"/>
    <w:rsid w:val="00F37D0E"/>
    <w:rsid w:val="00F400D9"/>
    <w:rsid w:val="00F40457"/>
    <w:rsid w:val="00F40822"/>
    <w:rsid w:val="00F40DF7"/>
    <w:rsid w:val="00F40EE5"/>
    <w:rsid w:val="00F40F51"/>
    <w:rsid w:val="00F40F9C"/>
    <w:rsid w:val="00F4149B"/>
    <w:rsid w:val="00F418A7"/>
    <w:rsid w:val="00F41A78"/>
    <w:rsid w:val="00F42266"/>
    <w:rsid w:val="00F42D86"/>
    <w:rsid w:val="00F42E8A"/>
    <w:rsid w:val="00F42FAB"/>
    <w:rsid w:val="00F4301B"/>
    <w:rsid w:val="00F43294"/>
    <w:rsid w:val="00F43531"/>
    <w:rsid w:val="00F435B8"/>
    <w:rsid w:val="00F4399B"/>
    <w:rsid w:val="00F43B06"/>
    <w:rsid w:val="00F43F9B"/>
    <w:rsid w:val="00F4416C"/>
    <w:rsid w:val="00F4486B"/>
    <w:rsid w:val="00F44881"/>
    <w:rsid w:val="00F44CC6"/>
    <w:rsid w:val="00F4519A"/>
    <w:rsid w:val="00F45248"/>
    <w:rsid w:val="00F461DB"/>
    <w:rsid w:val="00F46633"/>
    <w:rsid w:val="00F46654"/>
    <w:rsid w:val="00F46F21"/>
    <w:rsid w:val="00F472C9"/>
    <w:rsid w:val="00F4742F"/>
    <w:rsid w:val="00F47940"/>
    <w:rsid w:val="00F4799B"/>
    <w:rsid w:val="00F500AB"/>
    <w:rsid w:val="00F502E1"/>
    <w:rsid w:val="00F504EE"/>
    <w:rsid w:val="00F5057B"/>
    <w:rsid w:val="00F50C4C"/>
    <w:rsid w:val="00F511CA"/>
    <w:rsid w:val="00F51CD9"/>
    <w:rsid w:val="00F52451"/>
    <w:rsid w:val="00F525B5"/>
    <w:rsid w:val="00F52891"/>
    <w:rsid w:val="00F52EF8"/>
    <w:rsid w:val="00F52F81"/>
    <w:rsid w:val="00F532D1"/>
    <w:rsid w:val="00F53326"/>
    <w:rsid w:val="00F533B9"/>
    <w:rsid w:val="00F538F4"/>
    <w:rsid w:val="00F53E1E"/>
    <w:rsid w:val="00F540DA"/>
    <w:rsid w:val="00F54213"/>
    <w:rsid w:val="00F54992"/>
    <w:rsid w:val="00F549F9"/>
    <w:rsid w:val="00F54C64"/>
    <w:rsid w:val="00F555D5"/>
    <w:rsid w:val="00F55AE5"/>
    <w:rsid w:val="00F55C96"/>
    <w:rsid w:val="00F55F7F"/>
    <w:rsid w:val="00F56338"/>
    <w:rsid w:val="00F563EE"/>
    <w:rsid w:val="00F5663E"/>
    <w:rsid w:val="00F56914"/>
    <w:rsid w:val="00F5693F"/>
    <w:rsid w:val="00F56AA8"/>
    <w:rsid w:val="00F572E0"/>
    <w:rsid w:val="00F5765E"/>
    <w:rsid w:val="00F604B9"/>
    <w:rsid w:val="00F6067D"/>
    <w:rsid w:val="00F60D8B"/>
    <w:rsid w:val="00F60D9E"/>
    <w:rsid w:val="00F6103C"/>
    <w:rsid w:val="00F61090"/>
    <w:rsid w:val="00F6110C"/>
    <w:rsid w:val="00F61259"/>
    <w:rsid w:val="00F61483"/>
    <w:rsid w:val="00F618F8"/>
    <w:rsid w:val="00F61AE5"/>
    <w:rsid w:val="00F6202D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464"/>
    <w:rsid w:val="00F64536"/>
    <w:rsid w:val="00F64E4F"/>
    <w:rsid w:val="00F6580E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B41"/>
    <w:rsid w:val="00F66B60"/>
    <w:rsid w:val="00F674A9"/>
    <w:rsid w:val="00F67656"/>
    <w:rsid w:val="00F676A0"/>
    <w:rsid w:val="00F67A75"/>
    <w:rsid w:val="00F67BDD"/>
    <w:rsid w:val="00F67D62"/>
    <w:rsid w:val="00F67DC2"/>
    <w:rsid w:val="00F67EE0"/>
    <w:rsid w:val="00F70083"/>
    <w:rsid w:val="00F70660"/>
    <w:rsid w:val="00F70BA3"/>
    <w:rsid w:val="00F70D7D"/>
    <w:rsid w:val="00F7170D"/>
    <w:rsid w:val="00F71B5B"/>
    <w:rsid w:val="00F71C56"/>
    <w:rsid w:val="00F720B1"/>
    <w:rsid w:val="00F720E7"/>
    <w:rsid w:val="00F72BA4"/>
    <w:rsid w:val="00F72DCF"/>
    <w:rsid w:val="00F72FEF"/>
    <w:rsid w:val="00F731C4"/>
    <w:rsid w:val="00F7373A"/>
    <w:rsid w:val="00F7376C"/>
    <w:rsid w:val="00F73CC9"/>
    <w:rsid w:val="00F74111"/>
    <w:rsid w:val="00F741D2"/>
    <w:rsid w:val="00F75169"/>
    <w:rsid w:val="00F75304"/>
    <w:rsid w:val="00F7541C"/>
    <w:rsid w:val="00F7543A"/>
    <w:rsid w:val="00F755AB"/>
    <w:rsid w:val="00F758A5"/>
    <w:rsid w:val="00F75F53"/>
    <w:rsid w:val="00F76B71"/>
    <w:rsid w:val="00F77510"/>
    <w:rsid w:val="00F77D32"/>
    <w:rsid w:val="00F77E3E"/>
    <w:rsid w:val="00F8003C"/>
    <w:rsid w:val="00F80100"/>
    <w:rsid w:val="00F802CB"/>
    <w:rsid w:val="00F803E8"/>
    <w:rsid w:val="00F8055D"/>
    <w:rsid w:val="00F8096B"/>
    <w:rsid w:val="00F809B6"/>
    <w:rsid w:val="00F80B07"/>
    <w:rsid w:val="00F810B9"/>
    <w:rsid w:val="00F8120C"/>
    <w:rsid w:val="00F813B9"/>
    <w:rsid w:val="00F81703"/>
    <w:rsid w:val="00F8198F"/>
    <w:rsid w:val="00F819FE"/>
    <w:rsid w:val="00F81D44"/>
    <w:rsid w:val="00F81DA8"/>
    <w:rsid w:val="00F82157"/>
    <w:rsid w:val="00F8251E"/>
    <w:rsid w:val="00F82564"/>
    <w:rsid w:val="00F82682"/>
    <w:rsid w:val="00F82773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574"/>
    <w:rsid w:val="00F84599"/>
    <w:rsid w:val="00F846A1"/>
    <w:rsid w:val="00F846FE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520"/>
    <w:rsid w:val="00F865E5"/>
    <w:rsid w:val="00F86687"/>
    <w:rsid w:val="00F867D8"/>
    <w:rsid w:val="00F868D9"/>
    <w:rsid w:val="00F86ADD"/>
    <w:rsid w:val="00F86B81"/>
    <w:rsid w:val="00F8715E"/>
    <w:rsid w:val="00F871EE"/>
    <w:rsid w:val="00F87286"/>
    <w:rsid w:val="00F87325"/>
    <w:rsid w:val="00F87850"/>
    <w:rsid w:val="00F87CB7"/>
    <w:rsid w:val="00F87E58"/>
    <w:rsid w:val="00F904C5"/>
    <w:rsid w:val="00F90989"/>
    <w:rsid w:val="00F909FB"/>
    <w:rsid w:val="00F90ABD"/>
    <w:rsid w:val="00F90DD0"/>
    <w:rsid w:val="00F90F35"/>
    <w:rsid w:val="00F91221"/>
    <w:rsid w:val="00F9122B"/>
    <w:rsid w:val="00F9210E"/>
    <w:rsid w:val="00F922E7"/>
    <w:rsid w:val="00F92532"/>
    <w:rsid w:val="00F92881"/>
    <w:rsid w:val="00F92AA9"/>
    <w:rsid w:val="00F92D5E"/>
    <w:rsid w:val="00F936D5"/>
    <w:rsid w:val="00F93B3F"/>
    <w:rsid w:val="00F93F0B"/>
    <w:rsid w:val="00F940FB"/>
    <w:rsid w:val="00F94557"/>
    <w:rsid w:val="00F95672"/>
    <w:rsid w:val="00F95799"/>
    <w:rsid w:val="00F9591E"/>
    <w:rsid w:val="00F959A5"/>
    <w:rsid w:val="00F95D21"/>
    <w:rsid w:val="00F9617E"/>
    <w:rsid w:val="00F96588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A0195"/>
    <w:rsid w:val="00FA0344"/>
    <w:rsid w:val="00FA07C0"/>
    <w:rsid w:val="00FA1630"/>
    <w:rsid w:val="00FA17CE"/>
    <w:rsid w:val="00FA1D2A"/>
    <w:rsid w:val="00FA1F17"/>
    <w:rsid w:val="00FA212A"/>
    <w:rsid w:val="00FA236B"/>
    <w:rsid w:val="00FA25B1"/>
    <w:rsid w:val="00FA2689"/>
    <w:rsid w:val="00FA2922"/>
    <w:rsid w:val="00FA2C48"/>
    <w:rsid w:val="00FA31A5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77"/>
    <w:rsid w:val="00FA4B00"/>
    <w:rsid w:val="00FA53A4"/>
    <w:rsid w:val="00FA53E3"/>
    <w:rsid w:val="00FA53F0"/>
    <w:rsid w:val="00FA5434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ABB"/>
    <w:rsid w:val="00FA6F2E"/>
    <w:rsid w:val="00FA73B2"/>
    <w:rsid w:val="00FA74D5"/>
    <w:rsid w:val="00FA7641"/>
    <w:rsid w:val="00FA7BDD"/>
    <w:rsid w:val="00FA7CB8"/>
    <w:rsid w:val="00FB0010"/>
    <w:rsid w:val="00FB021A"/>
    <w:rsid w:val="00FB025E"/>
    <w:rsid w:val="00FB0428"/>
    <w:rsid w:val="00FB05CB"/>
    <w:rsid w:val="00FB06B5"/>
    <w:rsid w:val="00FB0C12"/>
    <w:rsid w:val="00FB0D58"/>
    <w:rsid w:val="00FB15A1"/>
    <w:rsid w:val="00FB1A36"/>
    <w:rsid w:val="00FB1E78"/>
    <w:rsid w:val="00FB1E9A"/>
    <w:rsid w:val="00FB1E9B"/>
    <w:rsid w:val="00FB1EBA"/>
    <w:rsid w:val="00FB2567"/>
    <w:rsid w:val="00FB27CF"/>
    <w:rsid w:val="00FB282E"/>
    <w:rsid w:val="00FB2C06"/>
    <w:rsid w:val="00FB2CEA"/>
    <w:rsid w:val="00FB2D0A"/>
    <w:rsid w:val="00FB2E17"/>
    <w:rsid w:val="00FB2F1A"/>
    <w:rsid w:val="00FB35E6"/>
    <w:rsid w:val="00FB39F2"/>
    <w:rsid w:val="00FB3A53"/>
    <w:rsid w:val="00FB3B37"/>
    <w:rsid w:val="00FB3FBE"/>
    <w:rsid w:val="00FB41C8"/>
    <w:rsid w:val="00FB4714"/>
    <w:rsid w:val="00FB48E3"/>
    <w:rsid w:val="00FB51DA"/>
    <w:rsid w:val="00FB57B5"/>
    <w:rsid w:val="00FB5AEB"/>
    <w:rsid w:val="00FB5E45"/>
    <w:rsid w:val="00FB5E59"/>
    <w:rsid w:val="00FB5FDA"/>
    <w:rsid w:val="00FB6130"/>
    <w:rsid w:val="00FB6573"/>
    <w:rsid w:val="00FB6AF6"/>
    <w:rsid w:val="00FB6B7C"/>
    <w:rsid w:val="00FB6D3D"/>
    <w:rsid w:val="00FB7020"/>
    <w:rsid w:val="00FB71F9"/>
    <w:rsid w:val="00FB78E2"/>
    <w:rsid w:val="00FB7CE1"/>
    <w:rsid w:val="00FB7D42"/>
    <w:rsid w:val="00FC0271"/>
    <w:rsid w:val="00FC0288"/>
    <w:rsid w:val="00FC0716"/>
    <w:rsid w:val="00FC0973"/>
    <w:rsid w:val="00FC0CE3"/>
    <w:rsid w:val="00FC0DE5"/>
    <w:rsid w:val="00FC15D6"/>
    <w:rsid w:val="00FC1787"/>
    <w:rsid w:val="00FC19AC"/>
    <w:rsid w:val="00FC1A01"/>
    <w:rsid w:val="00FC1ED4"/>
    <w:rsid w:val="00FC1F7D"/>
    <w:rsid w:val="00FC259B"/>
    <w:rsid w:val="00FC25E8"/>
    <w:rsid w:val="00FC2601"/>
    <w:rsid w:val="00FC2EDD"/>
    <w:rsid w:val="00FC2EE3"/>
    <w:rsid w:val="00FC2EE8"/>
    <w:rsid w:val="00FC300E"/>
    <w:rsid w:val="00FC320C"/>
    <w:rsid w:val="00FC3B9B"/>
    <w:rsid w:val="00FC40C9"/>
    <w:rsid w:val="00FC41D5"/>
    <w:rsid w:val="00FC42F9"/>
    <w:rsid w:val="00FC46F0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7FD"/>
    <w:rsid w:val="00FC58DC"/>
    <w:rsid w:val="00FC5915"/>
    <w:rsid w:val="00FC592C"/>
    <w:rsid w:val="00FC5BAE"/>
    <w:rsid w:val="00FC5EAA"/>
    <w:rsid w:val="00FC5F34"/>
    <w:rsid w:val="00FC5F67"/>
    <w:rsid w:val="00FC5F91"/>
    <w:rsid w:val="00FC6714"/>
    <w:rsid w:val="00FC6719"/>
    <w:rsid w:val="00FC6BCB"/>
    <w:rsid w:val="00FC6BD6"/>
    <w:rsid w:val="00FC6D65"/>
    <w:rsid w:val="00FC6F89"/>
    <w:rsid w:val="00FC71ED"/>
    <w:rsid w:val="00FC7353"/>
    <w:rsid w:val="00FC76B2"/>
    <w:rsid w:val="00FC7915"/>
    <w:rsid w:val="00FC7BA7"/>
    <w:rsid w:val="00FC7BDE"/>
    <w:rsid w:val="00FC7C4F"/>
    <w:rsid w:val="00FD0282"/>
    <w:rsid w:val="00FD0284"/>
    <w:rsid w:val="00FD0B42"/>
    <w:rsid w:val="00FD0F69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B0F"/>
    <w:rsid w:val="00FD2B56"/>
    <w:rsid w:val="00FD3827"/>
    <w:rsid w:val="00FD3859"/>
    <w:rsid w:val="00FD3903"/>
    <w:rsid w:val="00FD3A4A"/>
    <w:rsid w:val="00FD3B70"/>
    <w:rsid w:val="00FD3C32"/>
    <w:rsid w:val="00FD43E5"/>
    <w:rsid w:val="00FD4843"/>
    <w:rsid w:val="00FD4DC6"/>
    <w:rsid w:val="00FD5616"/>
    <w:rsid w:val="00FD5669"/>
    <w:rsid w:val="00FD57FD"/>
    <w:rsid w:val="00FD5F6A"/>
    <w:rsid w:val="00FD65E8"/>
    <w:rsid w:val="00FD6B6B"/>
    <w:rsid w:val="00FD6B98"/>
    <w:rsid w:val="00FD6C4B"/>
    <w:rsid w:val="00FD6D64"/>
    <w:rsid w:val="00FD6DFA"/>
    <w:rsid w:val="00FD6E9B"/>
    <w:rsid w:val="00FD7117"/>
    <w:rsid w:val="00FD771E"/>
    <w:rsid w:val="00FD77A2"/>
    <w:rsid w:val="00FD7863"/>
    <w:rsid w:val="00FD7BC4"/>
    <w:rsid w:val="00FE0294"/>
    <w:rsid w:val="00FE0369"/>
    <w:rsid w:val="00FE055F"/>
    <w:rsid w:val="00FE0AD3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6DF"/>
    <w:rsid w:val="00FE4131"/>
    <w:rsid w:val="00FE480D"/>
    <w:rsid w:val="00FE4ACF"/>
    <w:rsid w:val="00FE4DB6"/>
    <w:rsid w:val="00FE4EED"/>
    <w:rsid w:val="00FE4FF3"/>
    <w:rsid w:val="00FE50F3"/>
    <w:rsid w:val="00FE5222"/>
    <w:rsid w:val="00FE5BBB"/>
    <w:rsid w:val="00FE5E28"/>
    <w:rsid w:val="00FE5E71"/>
    <w:rsid w:val="00FE6191"/>
    <w:rsid w:val="00FE6309"/>
    <w:rsid w:val="00FE6641"/>
    <w:rsid w:val="00FE6769"/>
    <w:rsid w:val="00FE6FD1"/>
    <w:rsid w:val="00FE709B"/>
    <w:rsid w:val="00FE7487"/>
    <w:rsid w:val="00FE755F"/>
    <w:rsid w:val="00FE78DE"/>
    <w:rsid w:val="00FE7981"/>
    <w:rsid w:val="00FE7999"/>
    <w:rsid w:val="00FE7EAD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D1B"/>
    <w:rsid w:val="00FF1FD1"/>
    <w:rsid w:val="00FF20A6"/>
    <w:rsid w:val="00FF2292"/>
    <w:rsid w:val="00FF2750"/>
    <w:rsid w:val="00FF29E6"/>
    <w:rsid w:val="00FF3152"/>
    <w:rsid w:val="00FF33A9"/>
    <w:rsid w:val="00FF3615"/>
    <w:rsid w:val="00FF37B8"/>
    <w:rsid w:val="00FF3D18"/>
    <w:rsid w:val="00FF415E"/>
    <w:rsid w:val="00FF42C9"/>
    <w:rsid w:val="00FF4365"/>
    <w:rsid w:val="00FF44A3"/>
    <w:rsid w:val="00FF455E"/>
    <w:rsid w:val="00FF4567"/>
    <w:rsid w:val="00FF482B"/>
    <w:rsid w:val="00FF5327"/>
    <w:rsid w:val="00FF5461"/>
    <w:rsid w:val="00FF560D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A617561E-A20E-40DE-BC24-A388AD6D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C9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1" ma:contentTypeDescription="Create a new document." ma:contentTypeScope="" ma:versionID="2756e1e55121da0ab95b530b23611c4a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0e4c0a4994152a9b8428648c297f492c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48D15-B795-41F2-8A92-F47A2E9C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7690E7-7C2C-40E8-8467-158018DC7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33</TotalTime>
  <Pages>49</Pages>
  <Words>16920</Words>
  <Characters>72124</Characters>
  <Application>Microsoft Office Word</Application>
  <DocSecurity>0</DocSecurity>
  <Lines>601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88867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asathon@deloitte.com</cp:lastModifiedBy>
  <cp:revision>17</cp:revision>
  <cp:lastPrinted>2024-05-10T15:17:00Z</cp:lastPrinted>
  <dcterms:created xsi:type="dcterms:W3CDTF">2024-05-09T17:27:00Z</dcterms:created>
  <dcterms:modified xsi:type="dcterms:W3CDTF">2024-05-10T15:17:00Z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</Properties>
</file>