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121E" w14:textId="5E99D0D9" w:rsidR="00600C18" w:rsidRPr="001B1574" w:rsidRDefault="002D281F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Title"/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112D5C6" w14:textId="77777777" w:rsidR="002143CA" w:rsidRPr="001B1574" w:rsidRDefault="007B04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B1574">
        <w:rPr>
          <w:rFonts w:asciiTheme="majorBidi" w:hAnsiTheme="majorBidi" w:cstheme="majorBidi"/>
          <w:sz w:val="52"/>
          <w:szCs w:val="52"/>
        </w:rPr>
        <w:tab/>
      </w:r>
    </w:p>
    <w:p w14:paraId="5A9FF4B4" w14:textId="77777777" w:rsidR="002143CA" w:rsidRPr="001B1574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457B8D2F" w14:textId="36911430" w:rsidR="002143CA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C03520" w14:textId="77777777" w:rsidR="001B1574" w:rsidRPr="001B1574" w:rsidRDefault="001B1574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8208B4B" w14:textId="77777777" w:rsidR="002143CA" w:rsidRPr="001B1574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38C9BC8" w14:textId="77777777" w:rsidR="002143CA" w:rsidRPr="008457DC" w:rsidRDefault="002143CA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tart"/>
      <w:bookmarkEnd w:id="1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เบทาโกร จำกัด (</w:t>
      </w:r>
      <w:bookmarkStart w:id="2" w:name="SubTitle"/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มหาชน)</w:t>
      </w:r>
      <w:r w:rsidR="00C27A04" w:rsidRPr="008457DC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8457D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  <w:bookmarkEnd w:id="0"/>
    </w:p>
    <w:p w14:paraId="644111D5" w14:textId="77777777" w:rsidR="007E3E05" w:rsidRPr="008457DC" w:rsidRDefault="007E3E0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0"/>
          <w:szCs w:val="30"/>
        </w:rPr>
      </w:pPr>
    </w:p>
    <w:p w14:paraId="3A9C1476" w14:textId="2831B1B1" w:rsidR="004F6165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2F5611D7" w14:textId="27D1CC23" w:rsidR="002143CA" w:rsidRPr="008457DC" w:rsidRDefault="004F6165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8457DC">
        <w:rPr>
          <w:rFonts w:asciiTheme="majorBidi" w:hAnsiTheme="majorBidi" w:cstheme="majorBidi"/>
          <w:sz w:val="32"/>
          <w:szCs w:val="32"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3</w:t>
      </w:r>
      <w:r w:rsidR="00867022">
        <w:rPr>
          <w:rFonts w:asciiTheme="majorBidi" w:hAnsiTheme="majorBidi" w:cstheme="majorBidi"/>
          <w:sz w:val="32"/>
          <w:szCs w:val="32"/>
        </w:rPr>
        <w:t>1</w:t>
      </w:r>
      <w:r w:rsidR="00804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702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172FE" w:rsidRPr="008457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1C18" w:rsidRPr="008457DC">
        <w:rPr>
          <w:rFonts w:asciiTheme="majorBidi" w:hAnsiTheme="majorBidi" w:cstheme="majorBidi"/>
          <w:sz w:val="32"/>
          <w:szCs w:val="32"/>
        </w:rPr>
        <w:t>256</w:t>
      </w:r>
      <w:r w:rsidR="001B1574">
        <w:rPr>
          <w:rFonts w:asciiTheme="majorBidi" w:hAnsiTheme="majorBidi" w:cstheme="majorBidi"/>
          <w:sz w:val="32"/>
          <w:szCs w:val="32"/>
        </w:rPr>
        <w:t>7</w:t>
      </w:r>
    </w:p>
    <w:p w14:paraId="13F72971" w14:textId="77777777" w:rsidR="00FC07E1" w:rsidRPr="008457DC" w:rsidRDefault="00FC07E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0BFDA0B5" w14:textId="2352617B" w:rsidR="00D37555" w:rsidRPr="008457DC" w:rsidRDefault="004F616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8457DC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1C0AEC44" w14:textId="77777777" w:rsidR="00D37555" w:rsidRPr="008457DC" w:rsidRDefault="00D37555" w:rsidP="00D37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37555" w:rsidRPr="008457DC" w:rsidSect="00A96A58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8DA3928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3BA03D3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DBA5BBB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67486585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24D348A2" w14:textId="3BAEA733" w:rsidR="00D37555" w:rsidRPr="001B1574" w:rsidRDefault="00D37555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6512BEA" w14:textId="630E886C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F947DF6" w14:textId="77777777" w:rsidR="00A96A58" w:rsidRPr="001B1574" w:rsidRDefault="00A96A58" w:rsidP="00384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89646F7" w14:textId="61D18E90" w:rsidR="00D37555" w:rsidRPr="008457DC" w:rsidRDefault="00122B8D" w:rsidP="00D37555">
      <w:pPr>
        <w:pStyle w:val="Heading5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82D62F3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039C95D" w14:textId="1FB55C2D" w:rsidR="00D37555" w:rsidRPr="008457DC" w:rsidRDefault="00B66A2C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457D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04422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D37555" w:rsidRPr="008457DC">
        <w:rPr>
          <w:rFonts w:asciiTheme="majorBidi" w:hAnsiTheme="majorBidi" w:cstheme="majorBidi"/>
          <w:b/>
          <w:bCs/>
          <w:sz w:val="30"/>
          <w:szCs w:val="30"/>
          <w:cs/>
        </w:rPr>
        <w:t>บริษัท เบทาโกร จำกัด (มหาชน)</w:t>
      </w:r>
    </w:p>
    <w:p w14:paraId="76142E63" w14:textId="0A8C8EEA" w:rsidR="005A0C13" w:rsidRPr="008457DC" w:rsidRDefault="005A0C13" w:rsidP="005A0C13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</w:p>
    <w:p w14:paraId="4D53631A" w14:textId="58BCDE43" w:rsidR="002C7A33" w:rsidRPr="000768E2" w:rsidRDefault="002C7A33" w:rsidP="00857C4A">
      <w:pPr>
        <w:jc w:val="thaiDistribute"/>
        <w:outlineLvl w:val="0"/>
        <w:rPr>
          <w:rFonts w:asciiTheme="majorBidi" w:eastAsia="Calibri" w:hAnsiTheme="majorBidi" w:cstheme="majorBidi"/>
          <w:sz w:val="30"/>
          <w:szCs w:val="30"/>
        </w:rPr>
      </w:pPr>
      <w:r w:rsidRPr="000768E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 w:rsidR="00FC505D" w:rsidRPr="00FC505D">
        <w:rPr>
          <w:rFonts w:asciiTheme="majorBidi" w:eastAsia="Calibri" w:hAnsiTheme="majorBidi" w:hint="cs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ณ วันที่ </w:t>
      </w:r>
      <w:r w:rsidR="00547F8C" w:rsidRPr="00594887">
        <w:rPr>
          <w:rFonts w:asciiTheme="majorBidi" w:eastAsia="Calibri" w:hAnsiTheme="majorBidi" w:cstheme="majorBidi"/>
          <w:spacing w:val="-1"/>
          <w:sz w:val="30"/>
          <w:szCs w:val="30"/>
        </w:rPr>
        <w:t>3</w:t>
      </w:r>
      <w:r w:rsidR="00284A94">
        <w:rPr>
          <w:rFonts w:asciiTheme="majorBidi" w:eastAsia="Calibri" w:hAnsiTheme="majorBidi" w:cstheme="majorBidi"/>
          <w:spacing w:val="-1"/>
          <w:sz w:val="30"/>
          <w:szCs w:val="30"/>
        </w:rPr>
        <w:t>1</w:t>
      </w:r>
      <w:r w:rsidR="00547F8C" w:rsidRPr="00594887">
        <w:rPr>
          <w:rFonts w:asciiTheme="majorBidi" w:eastAsia="Calibri" w:hAnsiTheme="majorBidi" w:cstheme="majorBidi"/>
          <w:spacing w:val="-1"/>
          <w:sz w:val="30"/>
          <w:szCs w:val="30"/>
        </w:rPr>
        <w:t xml:space="preserve"> </w:t>
      </w:r>
      <w:r w:rsidR="00547F8C">
        <w:rPr>
          <w:rFonts w:asciiTheme="majorBidi" w:eastAsia="Calibri" w:hAnsiTheme="majorBidi" w:cstheme="majorBidi" w:hint="cs"/>
          <w:spacing w:val="-1"/>
          <w:sz w:val="30"/>
          <w:szCs w:val="30"/>
          <w:cs/>
        </w:rPr>
        <w:t>มีนาคม</w:t>
      </w:r>
      <w:r w:rsidR="00547F8C" w:rsidRPr="00594887">
        <w:rPr>
          <w:rFonts w:asciiTheme="majorBidi" w:eastAsia="Calibri" w:hAnsiTheme="majorBidi" w:cstheme="majorBidi" w:hint="cs"/>
          <w:spacing w:val="-1"/>
          <w:sz w:val="30"/>
          <w:szCs w:val="30"/>
          <w:cs/>
        </w:rPr>
        <w:t xml:space="preserve"> </w:t>
      </w:r>
      <w:r w:rsidR="00547F8C" w:rsidRPr="00594887">
        <w:rPr>
          <w:rFonts w:asciiTheme="majorBidi" w:eastAsia="Calibri" w:hAnsiTheme="majorBidi" w:cstheme="majorBidi"/>
          <w:spacing w:val="-1"/>
          <w:sz w:val="30"/>
          <w:szCs w:val="30"/>
        </w:rPr>
        <w:t>256</w:t>
      </w:r>
      <w:r w:rsidR="001B1574">
        <w:rPr>
          <w:rFonts w:asciiTheme="majorBidi" w:eastAsia="Calibri" w:hAnsiTheme="majorBidi" w:cstheme="majorBidi"/>
          <w:spacing w:val="-1"/>
          <w:sz w:val="30"/>
          <w:szCs w:val="30"/>
        </w:rPr>
        <w:t>7</w:t>
      </w:r>
      <w:r w:rsidR="00E47A4D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1738F" w:rsidRPr="000768E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1738F" w:rsidRPr="000768E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47CA1" w:rsidRPr="00C47CA1">
        <w:rPr>
          <w:rFonts w:asciiTheme="majorBidi" w:eastAsia="Calibri" w:hAnsiTheme="majorBidi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C1738F" w:rsidRPr="000768E2">
        <w:rPr>
          <w:rFonts w:asciiTheme="majorBidi" w:eastAsia="Calibri" w:hAnsiTheme="majorBidi" w:cstheme="majorBidi"/>
          <w:sz w:val="30"/>
          <w:szCs w:val="30"/>
          <w:cs/>
        </w:rPr>
        <w:t xml:space="preserve"> และงบกระแสเงินสดรวมและงบกระแสเงินสดเฉพาะกิจกา</w:t>
      </w:r>
      <w:r w:rsidR="00C1738F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</w:rPr>
        <w:t xml:space="preserve">31 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มีนาคม </w:t>
      </w:r>
      <w:r w:rsidR="00C1738F" w:rsidRPr="003D2F9F">
        <w:rPr>
          <w:rFonts w:asciiTheme="majorBidi" w:eastAsia="Calibri" w:hAnsiTheme="majorBidi" w:cstheme="majorBidi"/>
          <w:spacing w:val="-2"/>
          <w:sz w:val="30"/>
          <w:szCs w:val="30"/>
        </w:rPr>
        <w:t>256</w:t>
      </w:r>
      <w:r w:rsidR="001B1574">
        <w:rPr>
          <w:rFonts w:asciiTheme="majorBidi" w:eastAsia="Calibri" w:hAnsiTheme="majorBidi" w:cstheme="majorBidi"/>
          <w:spacing w:val="-2"/>
          <w:sz w:val="30"/>
          <w:szCs w:val="30"/>
        </w:rPr>
        <w:t xml:space="preserve">7 </w:t>
      </w:r>
      <w:r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</w:t>
      </w:r>
      <w:r w:rsidR="00857C4A" w:rsidRPr="003D2F9F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น</w:t>
      </w:r>
      <w:r w:rsidRPr="003D2F9F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ระหว่างกาล)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 xml:space="preserve"> ของบริษัท เบทาโกร จำกัด (มหาชน) และบริษัทย่อย และของเฉพาะบริษัท เบทาโกร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51C18" w:rsidRPr="00132F94">
        <w:rPr>
          <w:rFonts w:asciiTheme="majorBidi" w:eastAsia="Calibri" w:hAnsiTheme="majorBidi" w:cstheme="majorBidi"/>
          <w:sz w:val="30"/>
          <w:szCs w:val="30"/>
        </w:rPr>
        <w:t>34</w:t>
      </w:r>
      <w:r w:rsidRPr="00132F9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</w:t>
      </w:r>
      <w:r w:rsidR="00857C4A" w:rsidRPr="00132F94">
        <w:rPr>
          <w:rFonts w:asciiTheme="majorBidi" w:eastAsia="Calibri" w:hAnsiTheme="majorBidi" w:cstheme="majorBidi" w:hint="cs"/>
          <w:sz w:val="30"/>
          <w:szCs w:val="30"/>
          <w:cs/>
        </w:rPr>
        <w:t>ป</w:t>
      </w:r>
      <w:r w:rsidRPr="00132F94">
        <w:rPr>
          <w:rFonts w:asciiTheme="majorBidi" w:eastAsia="Calibri" w:hAnsiTheme="majorBidi" w:cstheme="majorBidi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0E39B5AA" w14:textId="65C587D4" w:rsidR="002C7A33" w:rsidRPr="008457DC" w:rsidRDefault="002C7A33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65F8B76A" w14:textId="2972C158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  <w:r w:rsidRPr="008457D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2701DD1" w14:textId="1234B465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0AF93586" w14:textId="779095E7" w:rsidR="00B038D1" w:rsidRPr="008457DC" w:rsidRDefault="00B038D1" w:rsidP="005A0C13">
      <w:pPr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E51C18" w:rsidRPr="008457DC">
        <w:rPr>
          <w:rFonts w:asciiTheme="majorBidi" w:hAnsiTheme="majorBidi" w:cstheme="majorBidi"/>
          <w:sz w:val="30"/>
          <w:szCs w:val="30"/>
        </w:rPr>
        <w:t>2410</w:t>
      </w:r>
      <w:r w:rsidRPr="008457DC">
        <w:rPr>
          <w:rFonts w:asciiTheme="majorBidi" w:hAnsiTheme="majorBidi" w:cstheme="majorBidi"/>
          <w:sz w:val="30"/>
          <w:szCs w:val="30"/>
          <w:cs/>
        </w:rPr>
        <w:t xml:space="preserve"> “การสอบทานข้อมูลทางการเงินระหว่างกาล 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จำกัดกว่าการตรวจสอบตามมาตรฐานการสอบบัญชี</w:t>
      </w:r>
      <w:r w:rsidR="002011A6">
        <w:rPr>
          <w:rFonts w:asciiTheme="majorBidi" w:hAnsiTheme="majorBidi" w:cstheme="majorBidi"/>
          <w:sz w:val="30"/>
          <w:szCs w:val="30"/>
        </w:rPr>
        <w:t xml:space="preserve"> </w:t>
      </w:r>
      <w:r w:rsidRPr="008457DC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</w:t>
      </w:r>
      <w:r w:rsidRPr="008457DC">
        <w:rPr>
          <w:rFonts w:asciiTheme="majorBidi" w:hAnsiTheme="majorBidi" w:cstheme="majorBidi"/>
          <w:sz w:val="30"/>
          <w:szCs w:val="30"/>
          <w:cs/>
        </w:rPr>
        <w:br/>
        <w:t>ที่สอบทาน</w:t>
      </w:r>
    </w:p>
    <w:p w14:paraId="59BFDA33" w14:textId="77777777" w:rsidR="005A0C13" w:rsidRPr="008457DC" w:rsidRDefault="005A0C13" w:rsidP="005A0C1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22C4E6" w14:textId="77777777" w:rsidR="005A0C13" w:rsidRPr="008457DC" w:rsidRDefault="005A0C13" w:rsidP="005A0C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5A0C13" w:rsidRPr="008457DC" w:rsidSect="00A96A58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</w:p>
    <w:p w14:paraId="2DCBF4FF" w14:textId="39BC094A" w:rsidR="00E972A9" w:rsidRPr="008457DC" w:rsidRDefault="005B3A9B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ข้อสรุป</w:t>
      </w:r>
      <w:r w:rsidR="00E972A9" w:rsidRPr="008457DC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</w:t>
      </w:r>
    </w:p>
    <w:p w14:paraId="7DBD3006" w14:textId="77777777" w:rsidR="00A96A58" w:rsidRPr="008457DC" w:rsidRDefault="00A96A58" w:rsidP="00A96A58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38E4BBF" w14:textId="45E7A945" w:rsidR="00E972A9" w:rsidRPr="008457DC" w:rsidRDefault="005B3A9B" w:rsidP="00A96A58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457DC">
        <w:rPr>
          <w:rFonts w:asciiTheme="majorBidi" w:eastAsia="Calibr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ฉบับที่ </w:t>
      </w:r>
      <w:r w:rsidR="00E51C18" w:rsidRPr="008457DC">
        <w:rPr>
          <w:rFonts w:asciiTheme="majorBidi" w:eastAsia="Calibri" w:hAnsiTheme="majorBidi" w:cstheme="majorBidi"/>
          <w:sz w:val="30"/>
          <w:szCs w:val="30"/>
        </w:rPr>
        <w:t>34</w:t>
      </w:r>
      <w:r w:rsidRPr="008457DC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8D01D70" w14:textId="77777777" w:rsidR="005B3A9B" w:rsidRPr="008457DC" w:rsidRDefault="005B3A9B" w:rsidP="00A96A58">
      <w:pPr>
        <w:spacing w:line="240" w:lineRule="auto"/>
        <w:jc w:val="thaiDistribute"/>
        <w:outlineLvl w:val="0"/>
        <w:rPr>
          <w:rFonts w:asciiTheme="majorBidi" w:hAnsiTheme="majorBidi" w:cstheme="majorBidi"/>
          <w:sz w:val="22"/>
          <w:szCs w:val="22"/>
        </w:rPr>
      </w:pPr>
    </w:p>
    <w:p w14:paraId="253789F1" w14:textId="1A57FF97" w:rsidR="005126E3" w:rsidRPr="008457DC" w:rsidRDefault="005126E3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3CF51108" w14:textId="209B3D32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="Angsana New"/>
          <w:cs/>
        </w:rPr>
      </w:pPr>
    </w:p>
    <w:p w14:paraId="7E87601B" w14:textId="2A7EEDD0" w:rsidR="00643816" w:rsidRPr="00BB2536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</w:p>
    <w:p w14:paraId="6275FDBB" w14:textId="77777777" w:rsidR="00643816" w:rsidRPr="008457DC" w:rsidRDefault="00643816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30AD4899" w14:textId="77777777" w:rsidR="005A0C13" w:rsidRPr="008457DC" w:rsidRDefault="005A0C13" w:rsidP="00A96A58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cs/>
        </w:rPr>
      </w:pPr>
    </w:p>
    <w:p w14:paraId="02C6EE87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(</w:t>
      </w:r>
      <w:r w:rsidR="00B547FC" w:rsidRPr="008457DC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8457DC">
        <w:rPr>
          <w:rFonts w:asciiTheme="majorBidi" w:hAnsiTheme="majorBidi" w:cstheme="majorBidi"/>
          <w:cs/>
        </w:rPr>
        <w:t>)</w:t>
      </w:r>
    </w:p>
    <w:p w14:paraId="24B95576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ผู้สอบบัญชีรับอนุญาต</w:t>
      </w:r>
    </w:p>
    <w:p w14:paraId="75104DFB" w14:textId="13873E36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lang w:val="en-US"/>
        </w:rPr>
      </w:pPr>
      <w:r w:rsidRPr="008457DC">
        <w:rPr>
          <w:rFonts w:asciiTheme="majorBidi" w:hAnsiTheme="majorBidi" w:cstheme="majorBidi"/>
          <w:cs/>
          <w:lang w:val="en-US"/>
        </w:rPr>
        <w:t>เลข</w:t>
      </w:r>
      <w:r w:rsidRPr="008457DC">
        <w:rPr>
          <w:rFonts w:asciiTheme="majorBidi" w:hAnsiTheme="majorBidi" w:cstheme="majorBidi"/>
          <w:cs/>
        </w:rPr>
        <w:t xml:space="preserve">ทะเบียน </w:t>
      </w:r>
      <w:r w:rsidR="00E51C18" w:rsidRPr="008457DC">
        <w:rPr>
          <w:rFonts w:asciiTheme="majorBidi" w:hAnsiTheme="majorBidi" w:cstheme="majorBidi"/>
          <w:lang w:val="en-US"/>
        </w:rPr>
        <w:t>6669</w:t>
      </w:r>
    </w:p>
    <w:p w14:paraId="0D8C9D48" w14:textId="77777777" w:rsidR="00D37555" w:rsidRPr="008457DC" w:rsidRDefault="00D37555" w:rsidP="00A96A58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</w:p>
    <w:p w14:paraId="667A99D0" w14:textId="77777777" w:rsidR="00D37555" w:rsidRPr="008457DC" w:rsidRDefault="00D37555" w:rsidP="00335D42">
      <w:pPr>
        <w:pStyle w:val="T"/>
        <w:ind w:left="0" w:right="0"/>
        <w:jc w:val="both"/>
        <w:rPr>
          <w:rFonts w:asciiTheme="majorBidi" w:hAnsiTheme="majorBidi" w:cstheme="majorBidi"/>
          <w:cs/>
        </w:rPr>
      </w:pPr>
      <w:r w:rsidRPr="008457DC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086BA56B" w14:textId="77777777" w:rsidR="00D37555" w:rsidRPr="008457DC" w:rsidRDefault="00D37555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457D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B5C015" w14:textId="3E3E4529" w:rsidR="002769F6" w:rsidRPr="008457DC" w:rsidRDefault="00C55788" w:rsidP="00335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 w:cstheme="majorBidi"/>
          <w:sz w:val="30"/>
          <w:szCs w:val="30"/>
        </w:rPr>
        <w:t>2567</w:t>
      </w:r>
      <w:bookmarkEnd w:id="2"/>
    </w:p>
    <w:sectPr w:rsidR="002769F6" w:rsidRPr="008457DC" w:rsidSect="00A96A58">
      <w:headerReference w:type="default" r:id="rId17"/>
      <w:headerReference w:type="first" r:id="rId18"/>
      <w:foot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7246E" w14:textId="77777777" w:rsidR="006E6DC5" w:rsidRDefault="006E6DC5">
      <w:r>
        <w:separator/>
      </w:r>
    </w:p>
  </w:endnote>
  <w:endnote w:type="continuationSeparator" w:id="0">
    <w:p w14:paraId="53EFB663" w14:textId="77777777" w:rsidR="006E6DC5" w:rsidRDefault="006E6DC5">
      <w:r>
        <w:continuationSeparator/>
      </w:r>
    </w:p>
  </w:endnote>
  <w:endnote w:type="continuationNotice" w:id="1">
    <w:p w14:paraId="3ACDE940" w14:textId="77777777" w:rsidR="006E6DC5" w:rsidRDefault="006E6DC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2FFD" w14:textId="46ACEDFF" w:rsidR="005C3402" w:rsidRDefault="005C3402" w:rsidP="00DF47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 w:rsidRPr="00E51C18">
      <w:rPr>
        <w:rStyle w:val="PageNumber"/>
        <w:noProof/>
      </w:rPr>
      <w:t>7</w:t>
    </w:r>
    <w:r>
      <w:rPr>
        <w:rStyle w:val="PageNumber"/>
      </w:rPr>
      <w:fldChar w:fldCharType="end"/>
    </w:r>
  </w:p>
  <w:p w14:paraId="287EC212" w14:textId="77777777" w:rsidR="005C3402" w:rsidRDefault="005C3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BFCD" w14:textId="77777777" w:rsidR="005C3402" w:rsidRPr="00E66D77" w:rsidRDefault="005C3402" w:rsidP="00C276FA">
    <w:pPr>
      <w:tabs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Style w:val="PageNumber"/>
        <w:rFonts w:ascii="Angsana New" w:hAnsi="Angsana New"/>
        <w:i/>
        <w:iCs/>
        <w:sz w:val="30"/>
        <w:szCs w:val="30"/>
        <w:cs/>
        <w:lang w:val="en-GB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12FA" w14:textId="733330D1" w:rsidR="005C3402" w:rsidRPr="00C276FA" w:rsidRDefault="005C3402" w:rsidP="00C459A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E51C18">
      <w:rPr>
        <w:rStyle w:val="PageNumber"/>
        <w:rFonts w:ascii="Angsana New" w:hAnsi="Angsana New"/>
        <w:sz w:val="30"/>
        <w:szCs w:val="30"/>
      </w:rPr>
      <w:t>2</w:t>
    </w:r>
  </w:p>
  <w:p w14:paraId="24D6BD37" w14:textId="5374AE19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  <w:r w:rsidRPr="00BA5365">
      <w:rPr>
        <w:rFonts w:ascii="Angsana New" w:hAnsi="Angsana New"/>
        <w:i/>
        <w:iCs/>
        <w:sz w:val="30"/>
        <w:szCs w:val="30"/>
      </w:rPr>
      <w:fldChar w:fldCharType="begin"/>
    </w:r>
    <w:r w:rsidRPr="00BA5365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BA5365">
      <w:rPr>
        <w:rFonts w:ascii="Angsana New" w:hAnsi="Angsana New"/>
        <w:i/>
        <w:iCs/>
        <w:sz w:val="30"/>
        <w:szCs w:val="30"/>
      </w:rPr>
      <w:fldChar w:fldCharType="separate"/>
    </w:r>
    <w:r w:rsidR="00EC2AEA">
      <w:rPr>
        <w:rFonts w:ascii="Angsana New" w:hAnsi="Angsana New"/>
        <w:i/>
        <w:iCs/>
        <w:noProof/>
        <w:sz w:val="30"/>
        <w:szCs w:val="30"/>
      </w:rPr>
      <w:t>1566048 - 2024 Mar-FSA-Betagro Pcl. -03t-Q1 Report v7.6.docx</w:t>
    </w:r>
    <w:r w:rsidRPr="00BA5365">
      <w:rPr>
        <w:rFonts w:ascii="Angsana New" w:hAnsi="Angsana New"/>
        <w:i/>
        <w:iCs/>
        <w:sz w:val="30"/>
        <w:szCs w:val="30"/>
      </w:rPr>
      <w:fldChar w:fldCharType="end"/>
    </w:r>
    <w:r w:rsidRPr="00BA5365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718A" w14:textId="77777777" w:rsidR="005C3402" w:rsidRPr="00E2000D" w:rsidRDefault="005C340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4D83A" w14:textId="7E9A1333" w:rsidR="005C3402" w:rsidRPr="00B725EC" w:rsidRDefault="005C3402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263890">
      <w:rPr>
        <w:rStyle w:val="PageNumber"/>
        <w:rFonts w:ascii="Angsana New" w:hAnsi="Angsana New"/>
        <w:noProof/>
        <w:sz w:val="30"/>
        <w:szCs w:val="30"/>
      </w:rPr>
      <w:t>24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5C3402" w:rsidRPr="00BA5365" w:rsidRDefault="005C3402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9A9A2" w14:textId="77777777" w:rsidR="006E6DC5" w:rsidRDefault="006E6DC5">
      <w:r>
        <w:separator/>
      </w:r>
    </w:p>
  </w:footnote>
  <w:footnote w:type="continuationSeparator" w:id="0">
    <w:p w14:paraId="1B3D69C0" w14:textId="77777777" w:rsidR="006E6DC5" w:rsidRDefault="006E6DC5">
      <w:r>
        <w:continuationSeparator/>
      </w:r>
    </w:p>
  </w:footnote>
  <w:footnote w:type="continuationNotice" w:id="1">
    <w:p w14:paraId="357C3ED7" w14:textId="77777777" w:rsidR="006E6DC5" w:rsidRDefault="006E6DC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3174" w14:textId="77777777" w:rsidR="005C3402" w:rsidRDefault="005C3402">
    <w:pPr>
      <w:pStyle w:val="Header"/>
    </w:pPr>
  </w:p>
  <w:p w14:paraId="03EFF7D3" w14:textId="77777777" w:rsidR="005C3402" w:rsidRDefault="005C34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864C4" w14:textId="77777777" w:rsidR="005C3402" w:rsidRPr="008E10A7" w:rsidRDefault="005C3402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39E9C8E" w14:textId="77777777" w:rsidR="005C3402" w:rsidRDefault="005C3402" w:rsidP="004923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6E8B5E6" w14:textId="267A1AEC" w:rsidR="005C3402" w:rsidRDefault="005C3402" w:rsidP="004923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30</w:t>
    </w:r>
    <w:r w:rsidRPr="0002045B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 w:rsidRPr="00E51C18">
      <w:rPr>
        <w:rFonts w:ascii="Angsana New" w:hAnsi="Angsana New"/>
        <w:b/>
        <w:bCs/>
        <w:sz w:val="32"/>
        <w:szCs w:val="32"/>
      </w:rPr>
      <w:t>2564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0E12D65E" w14:textId="77777777" w:rsidR="005C3402" w:rsidRPr="00AD2B97" w:rsidRDefault="005C3402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F5F0" w14:textId="77777777" w:rsidR="005C3402" w:rsidRDefault="005C3402">
    <w:pPr>
      <w:pStyle w:val="Header"/>
    </w:pPr>
  </w:p>
  <w:p w14:paraId="73D7DA6A" w14:textId="77777777" w:rsidR="005C3402" w:rsidRDefault="005C3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3FE9" w14:textId="77777777" w:rsidR="005C3402" w:rsidRPr="008E10A7" w:rsidRDefault="005C3402" w:rsidP="00AA773A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228C4A2" w14:textId="77777777" w:rsidR="005C3402" w:rsidRDefault="005C3402" w:rsidP="00AA77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0C3F69" w14:textId="77777777" w:rsidR="005C3402" w:rsidRDefault="005C3402" w:rsidP="00AA77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E51C1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02045B">
      <w:rPr>
        <w:rFonts w:ascii="Angsana New" w:hAnsi="Angsana New"/>
        <w:b/>
        <w:bCs/>
        <w:sz w:val="32"/>
        <w:szCs w:val="32"/>
      </w:rPr>
      <w:t xml:space="preserve"> (</w:t>
    </w:r>
    <w:r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5C3402" w:rsidRPr="002115BA" w:rsidRDefault="005C3402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A44B" w14:textId="2840187A" w:rsidR="005C3402" w:rsidRPr="00B1772B" w:rsidRDefault="005C3402">
    <w:pPr>
      <w:pStyle w:val="Header"/>
      <w:rPr>
        <w:rFonts w:ascii="Angsana New" w:hAnsi="Angsana New"/>
        <w:sz w:val="32"/>
        <w:szCs w:val="32"/>
      </w:rPr>
    </w:pPr>
  </w:p>
  <w:p w14:paraId="3DF7D045" w14:textId="66FDB9A3" w:rsidR="00B1772B" w:rsidRPr="00B1772B" w:rsidRDefault="00B1772B">
    <w:pPr>
      <w:pStyle w:val="Header"/>
      <w:rPr>
        <w:rFonts w:ascii="Angsana New" w:hAnsi="Angsana New"/>
        <w:sz w:val="32"/>
        <w:szCs w:val="32"/>
      </w:rPr>
    </w:pPr>
  </w:p>
  <w:p w14:paraId="2EC78280" w14:textId="36E62BA3" w:rsidR="00B1772B" w:rsidRPr="00B1772B" w:rsidRDefault="00B1772B">
    <w:pPr>
      <w:pStyle w:val="Header"/>
      <w:rPr>
        <w:rFonts w:ascii="Angsana New" w:hAnsi="Angsana New"/>
        <w:sz w:val="32"/>
        <w:szCs w:val="32"/>
      </w:rPr>
    </w:pPr>
  </w:p>
  <w:p w14:paraId="3724DC77" w14:textId="77777777" w:rsidR="00B1772B" w:rsidRPr="00B1772B" w:rsidRDefault="00B1772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7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0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38764867">
    <w:abstractNumId w:val="1"/>
  </w:num>
  <w:num w:numId="2" w16cid:durableId="1064571049">
    <w:abstractNumId w:val="19"/>
  </w:num>
  <w:num w:numId="3" w16cid:durableId="1421297319">
    <w:abstractNumId w:val="12"/>
  </w:num>
  <w:num w:numId="4" w16cid:durableId="2021466238">
    <w:abstractNumId w:val="6"/>
  </w:num>
  <w:num w:numId="5" w16cid:durableId="890000956">
    <w:abstractNumId w:val="30"/>
  </w:num>
  <w:num w:numId="6" w16cid:durableId="1748382834">
    <w:abstractNumId w:val="10"/>
  </w:num>
  <w:num w:numId="7" w16cid:durableId="1491554610">
    <w:abstractNumId w:val="11"/>
  </w:num>
  <w:num w:numId="8" w16cid:durableId="1201935835">
    <w:abstractNumId w:val="26"/>
  </w:num>
  <w:num w:numId="9" w16cid:durableId="740981934">
    <w:abstractNumId w:val="25"/>
  </w:num>
  <w:num w:numId="10" w16cid:durableId="533538954">
    <w:abstractNumId w:val="23"/>
  </w:num>
  <w:num w:numId="11" w16cid:durableId="354697771">
    <w:abstractNumId w:val="21"/>
  </w:num>
  <w:num w:numId="12" w16cid:durableId="147868124">
    <w:abstractNumId w:val="8"/>
  </w:num>
  <w:num w:numId="13" w16cid:durableId="1967154160">
    <w:abstractNumId w:val="29"/>
  </w:num>
  <w:num w:numId="14" w16cid:durableId="1959025773">
    <w:abstractNumId w:val="34"/>
  </w:num>
  <w:num w:numId="15" w16cid:durableId="1610818368">
    <w:abstractNumId w:val="33"/>
  </w:num>
  <w:num w:numId="16" w16cid:durableId="1443449995">
    <w:abstractNumId w:val="32"/>
  </w:num>
  <w:num w:numId="17" w16cid:durableId="975990003">
    <w:abstractNumId w:val="0"/>
  </w:num>
  <w:num w:numId="18" w16cid:durableId="918831493">
    <w:abstractNumId w:val="18"/>
  </w:num>
  <w:num w:numId="19" w16cid:durableId="545990217">
    <w:abstractNumId w:val="27"/>
  </w:num>
  <w:num w:numId="20" w16cid:durableId="82922752">
    <w:abstractNumId w:val="4"/>
  </w:num>
  <w:num w:numId="21" w16cid:durableId="760640504">
    <w:abstractNumId w:val="20"/>
  </w:num>
  <w:num w:numId="22" w16cid:durableId="2028215818">
    <w:abstractNumId w:val="28"/>
  </w:num>
  <w:num w:numId="23" w16cid:durableId="370804747">
    <w:abstractNumId w:val="2"/>
  </w:num>
  <w:num w:numId="24" w16cid:durableId="1955674677">
    <w:abstractNumId w:val="7"/>
  </w:num>
  <w:num w:numId="25" w16cid:durableId="1647933507">
    <w:abstractNumId w:val="24"/>
  </w:num>
  <w:num w:numId="26" w16cid:durableId="1551846289">
    <w:abstractNumId w:val="14"/>
  </w:num>
  <w:num w:numId="27" w16cid:durableId="1078094171">
    <w:abstractNumId w:val="13"/>
  </w:num>
  <w:num w:numId="28" w16cid:durableId="342392137">
    <w:abstractNumId w:val="31"/>
  </w:num>
  <w:num w:numId="29" w16cid:durableId="1738816542">
    <w:abstractNumId w:val="3"/>
  </w:num>
  <w:num w:numId="30" w16cid:durableId="215356383">
    <w:abstractNumId w:val="16"/>
  </w:num>
  <w:num w:numId="31" w16cid:durableId="1978488861">
    <w:abstractNumId w:val="17"/>
  </w:num>
  <w:num w:numId="32" w16cid:durableId="987435093">
    <w:abstractNumId w:val="5"/>
  </w:num>
  <w:num w:numId="33" w16cid:durableId="1808427325">
    <w:abstractNumId w:val="15"/>
  </w:num>
  <w:num w:numId="34" w16cid:durableId="968392489">
    <w:abstractNumId w:val="22"/>
  </w:num>
  <w:num w:numId="35" w16cid:durableId="38051866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212"/>
    <w:rsid w:val="000114D2"/>
    <w:rsid w:val="0001156C"/>
    <w:rsid w:val="00011614"/>
    <w:rsid w:val="000119CC"/>
    <w:rsid w:val="000119F6"/>
    <w:rsid w:val="00011B53"/>
    <w:rsid w:val="00011ED7"/>
    <w:rsid w:val="00012195"/>
    <w:rsid w:val="0001223C"/>
    <w:rsid w:val="0001225B"/>
    <w:rsid w:val="00012288"/>
    <w:rsid w:val="0001250B"/>
    <w:rsid w:val="0001255C"/>
    <w:rsid w:val="0001262C"/>
    <w:rsid w:val="00012814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CAC"/>
    <w:rsid w:val="00015E1C"/>
    <w:rsid w:val="00015E6C"/>
    <w:rsid w:val="00015F13"/>
    <w:rsid w:val="000160CA"/>
    <w:rsid w:val="0001628C"/>
    <w:rsid w:val="0001658C"/>
    <w:rsid w:val="000165F8"/>
    <w:rsid w:val="00016693"/>
    <w:rsid w:val="00016761"/>
    <w:rsid w:val="000169B5"/>
    <w:rsid w:val="00016A47"/>
    <w:rsid w:val="00016B3D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D04"/>
    <w:rsid w:val="00020F28"/>
    <w:rsid w:val="0002104B"/>
    <w:rsid w:val="0002128A"/>
    <w:rsid w:val="00021299"/>
    <w:rsid w:val="00021695"/>
    <w:rsid w:val="0002184B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BD0"/>
    <w:rsid w:val="00023CAA"/>
    <w:rsid w:val="00024376"/>
    <w:rsid w:val="0002445B"/>
    <w:rsid w:val="000244E9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1DA"/>
    <w:rsid w:val="000301EB"/>
    <w:rsid w:val="0003031D"/>
    <w:rsid w:val="00030408"/>
    <w:rsid w:val="00030760"/>
    <w:rsid w:val="00030AAB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FD"/>
    <w:rsid w:val="00032008"/>
    <w:rsid w:val="00032072"/>
    <w:rsid w:val="0003208B"/>
    <w:rsid w:val="000321B7"/>
    <w:rsid w:val="000322AC"/>
    <w:rsid w:val="0003247F"/>
    <w:rsid w:val="00032728"/>
    <w:rsid w:val="00032A02"/>
    <w:rsid w:val="00032AAB"/>
    <w:rsid w:val="00032CD6"/>
    <w:rsid w:val="000336D0"/>
    <w:rsid w:val="00033734"/>
    <w:rsid w:val="00033B77"/>
    <w:rsid w:val="00033C57"/>
    <w:rsid w:val="00033ED0"/>
    <w:rsid w:val="000340A4"/>
    <w:rsid w:val="000342EF"/>
    <w:rsid w:val="000343D8"/>
    <w:rsid w:val="000343E9"/>
    <w:rsid w:val="00034416"/>
    <w:rsid w:val="00034608"/>
    <w:rsid w:val="00034859"/>
    <w:rsid w:val="00034A82"/>
    <w:rsid w:val="00034B90"/>
    <w:rsid w:val="00034E6F"/>
    <w:rsid w:val="00034FA3"/>
    <w:rsid w:val="000350F4"/>
    <w:rsid w:val="00035996"/>
    <w:rsid w:val="000359A5"/>
    <w:rsid w:val="00035AC5"/>
    <w:rsid w:val="00035D19"/>
    <w:rsid w:val="00035E99"/>
    <w:rsid w:val="000361C3"/>
    <w:rsid w:val="00036594"/>
    <w:rsid w:val="0003664B"/>
    <w:rsid w:val="00036655"/>
    <w:rsid w:val="0003665C"/>
    <w:rsid w:val="00036681"/>
    <w:rsid w:val="000366A6"/>
    <w:rsid w:val="000366F4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878"/>
    <w:rsid w:val="00042998"/>
    <w:rsid w:val="00042ADD"/>
    <w:rsid w:val="00043078"/>
    <w:rsid w:val="000432F2"/>
    <w:rsid w:val="00043380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923"/>
    <w:rsid w:val="00046C2E"/>
    <w:rsid w:val="00046F0C"/>
    <w:rsid w:val="000472F5"/>
    <w:rsid w:val="00047384"/>
    <w:rsid w:val="000475CF"/>
    <w:rsid w:val="00047ADE"/>
    <w:rsid w:val="00047BE9"/>
    <w:rsid w:val="00047FFE"/>
    <w:rsid w:val="0005008B"/>
    <w:rsid w:val="000506FD"/>
    <w:rsid w:val="00050AA4"/>
    <w:rsid w:val="0005106E"/>
    <w:rsid w:val="000512F8"/>
    <w:rsid w:val="00051667"/>
    <w:rsid w:val="00051778"/>
    <w:rsid w:val="000518F2"/>
    <w:rsid w:val="00051941"/>
    <w:rsid w:val="00051D5D"/>
    <w:rsid w:val="00052216"/>
    <w:rsid w:val="00052459"/>
    <w:rsid w:val="000526D9"/>
    <w:rsid w:val="000526DF"/>
    <w:rsid w:val="0005299A"/>
    <w:rsid w:val="000529DD"/>
    <w:rsid w:val="00052F98"/>
    <w:rsid w:val="0005321C"/>
    <w:rsid w:val="00053297"/>
    <w:rsid w:val="00053320"/>
    <w:rsid w:val="00053324"/>
    <w:rsid w:val="0005332E"/>
    <w:rsid w:val="0005337E"/>
    <w:rsid w:val="000534B9"/>
    <w:rsid w:val="000536E5"/>
    <w:rsid w:val="00053B70"/>
    <w:rsid w:val="00053BA1"/>
    <w:rsid w:val="00053BA3"/>
    <w:rsid w:val="00053D0F"/>
    <w:rsid w:val="00053D90"/>
    <w:rsid w:val="00054348"/>
    <w:rsid w:val="00054377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80F"/>
    <w:rsid w:val="00061886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738"/>
    <w:rsid w:val="000657BD"/>
    <w:rsid w:val="00065FBB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E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A0B"/>
    <w:rsid w:val="00080A0F"/>
    <w:rsid w:val="00080E2E"/>
    <w:rsid w:val="00080F4F"/>
    <w:rsid w:val="00080FE4"/>
    <w:rsid w:val="00081056"/>
    <w:rsid w:val="000812A9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BFE"/>
    <w:rsid w:val="0008402F"/>
    <w:rsid w:val="00084483"/>
    <w:rsid w:val="00084835"/>
    <w:rsid w:val="000848B6"/>
    <w:rsid w:val="0008492A"/>
    <w:rsid w:val="00084A67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9D1"/>
    <w:rsid w:val="000869DF"/>
    <w:rsid w:val="00086A32"/>
    <w:rsid w:val="00086AB0"/>
    <w:rsid w:val="00086D58"/>
    <w:rsid w:val="00087153"/>
    <w:rsid w:val="000873AA"/>
    <w:rsid w:val="00087A79"/>
    <w:rsid w:val="00087B39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E2F"/>
    <w:rsid w:val="00090F19"/>
    <w:rsid w:val="00090F9B"/>
    <w:rsid w:val="00091587"/>
    <w:rsid w:val="00091623"/>
    <w:rsid w:val="0009173F"/>
    <w:rsid w:val="00091CFB"/>
    <w:rsid w:val="0009202B"/>
    <w:rsid w:val="00092044"/>
    <w:rsid w:val="000923AB"/>
    <w:rsid w:val="000925BC"/>
    <w:rsid w:val="000925F4"/>
    <w:rsid w:val="0009298C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BE"/>
    <w:rsid w:val="000A1538"/>
    <w:rsid w:val="000A1565"/>
    <w:rsid w:val="000A1AA0"/>
    <w:rsid w:val="000A1D9B"/>
    <w:rsid w:val="000A1E35"/>
    <w:rsid w:val="000A2137"/>
    <w:rsid w:val="000A21C0"/>
    <w:rsid w:val="000A2555"/>
    <w:rsid w:val="000A2A88"/>
    <w:rsid w:val="000A2EE1"/>
    <w:rsid w:val="000A2F81"/>
    <w:rsid w:val="000A2FF0"/>
    <w:rsid w:val="000A31C0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4AA"/>
    <w:rsid w:val="000A46C1"/>
    <w:rsid w:val="000A4872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7D3"/>
    <w:rsid w:val="000A5966"/>
    <w:rsid w:val="000A5974"/>
    <w:rsid w:val="000A5D07"/>
    <w:rsid w:val="000A606C"/>
    <w:rsid w:val="000A6147"/>
    <w:rsid w:val="000A6151"/>
    <w:rsid w:val="000A61FB"/>
    <w:rsid w:val="000A6341"/>
    <w:rsid w:val="000A64C5"/>
    <w:rsid w:val="000A6530"/>
    <w:rsid w:val="000A688B"/>
    <w:rsid w:val="000A6957"/>
    <w:rsid w:val="000A6EE1"/>
    <w:rsid w:val="000A6F44"/>
    <w:rsid w:val="000A72ED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CC7"/>
    <w:rsid w:val="000B1DD9"/>
    <w:rsid w:val="000B22ED"/>
    <w:rsid w:val="000B246E"/>
    <w:rsid w:val="000B2750"/>
    <w:rsid w:val="000B2801"/>
    <w:rsid w:val="000B2A3B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9C5"/>
    <w:rsid w:val="000B6AB7"/>
    <w:rsid w:val="000B6C8A"/>
    <w:rsid w:val="000B6CB0"/>
    <w:rsid w:val="000B7059"/>
    <w:rsid w:val="000B73F7"/>
    <w:rsid w:val="000B748D"/>
    <w:rsid w:val="000B7785"/>
    <w:rsid w:val="000B78B7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E64"/>
    <w:rsid w:val="000C7E9F"/>
    <w:rsid w:val="000C7EDE"/>
    <w:rsid w:val="000C7FB7"/>
    <w:rsid w:val="000D0139"/>
    <w:rsid w:val="000D0177"/>
    <w:rsid w:val="000D028B"/>
    <w:rsid w:val="000D0654"/>
    <w:rsid w:val="000D0CC9"/>
    <w:rsid w:val="000D0EEB"/>
    <w:rsid w:val="000D0FC4"/>
    <w:rsid w:val="000D10B1"/>
    <w:rsid w:val="000D10E5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9F5"/>
    <w:rsid w:val="000D5A50"/>
    <w:rsid w:val="000D5E91"/>
    <w:rsid w:val="000D5FAB"/>
    <w:rsid w:val="000D60A2"/>
    <w:rsid w:val="000D61AE"/>
    <w:rsid w:val="000D61D3"/>
    <w:rsid w:val="000D66B1"/>
    <w:rsid w:val="000D674E"/>
    <w:rsid w:val="000D6EF9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CBC"/>
    <w:rsid w:val="000E1CE3"/>
    <w:rsid w:val="000E1DDF"/>
    <w:rsid w:val="000E1E36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9B9"/>
    <w:rsid w:val="000E5DB2"/>
    <w:rsid w:val="000E5F05"/>
    <w:rsid w:val="000E5F6B"/>
    <w:rsid w:val="000E5FA9"/>
    <w:rsid w:val="000E611D"/>
    <w:rsid w:val="000E645E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3A8"/>
    <w:rsid w:val="000F19E7"/>
    <w:rsid w:val="000F19FE"/>
    <w:rsid w:val="000F1BED"/>
    <w:rsid w:val="000F1C4B"/>
    <w:rsid w:val="000F1D15"/>
    <w:rsid w:val="000F1E05"/>
    <w:rsid w:val="000F1ED4"/>
    <w:rsid w:val="000F214D"/>
    <w:rsid w:val="000F221D"/>
    <w:rsid w:val="000F23A4"/>
    <w:rsid w:val="000F23D2"/>
    <w:rsid w:val="000F247A"/>
    <w:rsid w:val="000F2505"/>
    <w:rsid w:val="000F2708"/>
    <w:rsid w:val="000F27AD"/>
    <w:rsid w:val="000F2A4E"/>
    <w:rsid w:val="000F2ADA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74"/>
    <w:rsid w:val="000F79DE"/>
    <w:rsid w:val="000F7C1F"/>
    <w:rsid w:val="000F7CDD"/>
    <w:rsid w:val="000F7D27"/>
    <w:rsid w:val="000F7DF0"/>
    <w:rsid w:val="000F7E69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7A"/>
    <w:rsid w:val="00104CE7"/>
    <w:rsid w:val="0010515C"/>
    <w:rsid w:val="00105333"/>
    <w:rsid w:val="00105362"/>
    <w:rsid w:val="00105607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2CE"/>
    <w:rsid w:val="0011245F"/>
    <w:rsid w:val="001127F4"/>
    <w:rsid w:val="00112910"/>
    <w:rsid w:val="00112B6E"/>
    <w:rsid w:val="00112B8E"/>
    <w:rsid w:val="00112BD4"/>
    <w:rsid w:val="00112DE5"/>
    <w:rsid w:val="00112E2B"/>
    <w:rsid w:val="001130F3"/>
    <w:rsid w:val="0011331E"/>
    <w:rsid w:val="0011336F"/>
    <w:rsid w:val="001135A6"/>
    <w:rsid w:val="00113BC3"/>
    <w:rsid w:val="00113BF6"/>
    <w:rsid w:val="001143C9"/>
    <w:rsid w:val="001144DA"/>
    <w:rsid w:val="00114C0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FD1"/>
    <w:rsid w:val="00123148"/>
    <w:rsid w:val="001231F6"/>
    <w:rsid w:val="0012361E"/>
    <w:rsid w:val="00123D9E"/>
    <w:rsid w:val="00124345"/>
    <w:rsid w:val="001243D4"/>
    <w:rsid w:val="00124580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846"/>
    <w:rsid w:val="00126E1C"/>
    <w:rsid w:val="00126F67"/>
    <w:rsid w:val="00126F9D"/>
    <w:rsid w:val="001270C9"/>
    <w:rsid w:val="00127635"/>
    <w:rsid w:val="001277D8"/>
    <w:rsid w:val="00127969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F3A"/>
    <w:rsid w:val="0013222C"/>
    <w:rsid w:val="0013225E"/>
    <w:rsid w:val="00132526"/>
    <w:rsid w:val="0013261D"/>
    <w:rsid w:val="00132832"/>
    <w:rsid w:val="00132ACC"/>
    <w:rsid w:val="00132DB8"/>
    <w:rsid w:val="00132F94"/>
    <w:rsid w:val="00133061"/>
    <w:rsid w:val="00133476"/>
    <w:rsid w:val="001334B5"/>
    <w:rsid w:val="00133634"/>
    <w:rsid w:val="001336A0"/>
    <w:rsid w:val="00133707"/>
    <w:rsid w:val="00133731"/>
    <w:rsid w:val="00133B62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D7F"/>
    <w:rsid w:val="00135E26"/>
    <w:rsid w:val="00135F3E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DA4"/>
    <w:rsid w:val="001443E7"/>
    <w:rsid w:val="00144821"/>
    <w:rsid w:val="0014484D"/>
    <w:rsid w:val="001449CC"/>
    <w:rsid w:val="00144AB7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FC7"/>
    <w:rsid w:val="00147FE6"/>
    <w:rsid w:val="00150199"/>
    <w:rsid w:val="00150A4A"/>
    <w:rsid w:val="00150B95"/>
    <w:rsid w:val="00150F6B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87C"/>
    <w:rsid w:val="00152E06"/>
    <w:rsid w:val="00152F0A"/>
    <w:rsid w:val="00153611"/>
    <w:rsid w:val="00153640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F9B"/>
    <w:rsid w:val="00162003"/>
    <w:rsid w:val="0016253B"/>
    <w:rsid w:val="00162628"/>
    <w:rsid w:val="001626AB"/>
    <w:rsid w:val="001628A2"/>
    <w:rsid w:val="00162ADE"/>
    <w:rsid w:val="00162F4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E9F"/>
    <w:rsid w:val="00166300"/>
    <w:rsid w:val="001664F2"/>
    <w:rsid w:val="0016716A"/>
    <w:rsid w:val="00167450"/>
    <w:rsid w:val="0016769D"/>
    <w:rsid w:val="001677E3"/>
    <w:rsid w:val="00167ADB"/>
    <w:rsid w:val="00167C40"/>
    <w:rsid w:val="00167D36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F96"/>
    <w:rsid w:val="0017412D"/>
    <w:rsid w:val="001744A7"/>
    <w:rsid w:val="0017472C"/>
    <w:rsid w:val="0017473D"/>
    <w:rsid w:val="00174978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60D5"/>
    <w:rsid w:val="00176292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1C"/>
    <w:rsid w:val="00180D7A"/>
    <w:rsid w:val="00180EEE"/>
    <w:rsid w:val="00180F91"/>
    <w:rsid w:val="001810BA"/>
    <w:rsid w:val="0018132A"/>
    <w:rsid w:val="00181426"/>
    <w:rsid w:val="001815E0"/>
    <w:rsid w:val="00181708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E2B"/>
    <w:rsid w:val="00182FA3"/>
    <w:rsid w:val="00183272"/>
    <w:rsid w:val="001837CB"/>
    <w:rsid w:val="00183800"/>
    <w:rsid w:val="00183852"/>
    <w:rsid w:val="00183CF7"/>
    <w:rsid w:val="001841C9"/>
    <w:rsid w:val="001841E5"/>
    <w:rsid w:val="00184567"/>
    <w:rsid w:val="0018489A"/>
    <w:rsid w:val="0018496F"/>
    <w:rsid w:val="001849E0"/>
    <w:rsid w:val="00184A5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108"/>
    <w:rsid w:val="00192370"/>
    <w:rsid w:val="00192573"/>
    <w:rsid w:val="00192588"/>
    <w:rsid w:val="00192669"/>
    <w:rsid w:val="001928B7"/>
    <w:rsid w:val="001929CF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515B"/>
    <w:rsid w:val="001954FB"/>
    <w:rsid w:val="001956CE"/>
    <w:rsid w:val="00195768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540"/>
    <w:rsid w:val="001A0600"/>
    <w:rsid w:val="001A069B"/>
    <w:rsid w:val="001A0752"/>
    <w:rsid w:val="001A09E9"/>
    <w:rsid w:val="001A0A4E"/>
    <w:rsid w:val="001A0D01"/>
    <w:rsid w:val="001A0D82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2C7"/>
    <w:rsid w:val="001A442A"/>
    <w:rsid w:val="001A445E"/>
    <w:rsid w:val="001A45DB"/>
    <w:rsid w:val="001A4632"/>
    <w:rsid w:val="001A46F9"/>
    <w:rsid w:val="001A4C28"/>
    <w:rsid w:val="001A4F0C"/>
    <w:rsid w:val="001A5084"/>
    <w:rsid w:val="001A5149"/>
    <w:rsid w:val="001A5284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EB"/>
    <w:rsid w:val="001B14C1"/>
    <w:rsid w:val="001B1574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E1E"/>
    <w:rsid w:val="001B3FA5"/>
    <w:rsid w:val="001B435D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6DC"/>
    <w:rsid w:val="001C1A9E"/>
    <w:rsid w:val="001C1BB9"/>
    <w:rsid w:val="001C212A"/>
    <w:rsid w:val="001C2277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401F"/>
    <w:rsid w:val="001C404B"/>
    <w:rsid w:val="001C427D"/>
    <w:rsid w:val="001C440C"/>
    <w:rsid w:val="001C4B5D"/>
    <w:rsid w:val="001C4C7C"/>
    <w:rsid w:val="001C4E5B"/>
    <w:rsid w:val="001C4F6C"/>
    <w:rsid w:val="001C50F7"/>
    <w:rsid w:val="001C51F3"/>
    <w:rsid w:val="001C537E"/>
    <w:rsid w:val="001C5483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4B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40E"/>
    <w:rsid w:val="001E1530"/>
    <w:rsid w:val="001E15D1"/>
    <w:rsid w:val="001E185A"/>
    <w:rsid w:val="001E197F"/>
    <w:rsid w:val="001E1C3A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492"/>
    <w:rsid w:val="001E44C9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E3A"/>
    <w:rsid w:val="001E7FE1"/>
    <w:rsid w:val="001F0021"/>
    <w:rsid w:val="001F00A5"/>
    <w:rsid w:val="001F02B0"/>
    <w:rsid w:val="001F03C6"/>
    <w:rsid w:val="001F04CC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53B"/>
    <w:rsid w:val="001F2551"/>
    <w:rsid w:val="001F278D"/>
    <w:rsid w:val="001F29FE"/>
    <w:rsid w:val="001F2A85"/>
    <w:rsid w:val="001F304F"/>
    <w:rsid w:val="001F3180"/>
    <w:rsid w:val="001F33FD"/>
    <w:rsid w:val="001F37CA"/>
    <w:rsid w:val="001F3833"/>
    <w:rsid w:val="001F38D7"/>
    <w:rsid w:val="001F38F0"/>
    <w:rsid w:val="001F3908"/>
    <w:rsid w:val="001F3912"/>
    <w:rsid w:val="001F3A8C"/>
    <w:rsid w:val="001F3F75"/>
    <w:rsid w:val="001F40BC"/>
    <w:rsid w:val="001F40BF"/>
    <w:rsid w:val="001F4111"/>
    <w:rsid w:val="001F4343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F1"/>
    <w:rsid w:val="002020F8"/>
    <w:rsid w:val="002022C0"/>
    <w:rsid w:val="0020240F"/>
    <w:rsid w:val="00202444"/>
    <w:rsid w:val="00202501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B2F"/>
    <w:rsid w:val="00203EA7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8B0"/>
    <w:rsid w:val="00205ABF"/>
    <w:rsid w:val="00205B66"/>
    <w:rsid w:val="002061E8"/>
    <w:rsid w:val="002063D8"/>
    <w:rsid w:val="002064BA"/>
    <w:rsid w:val="002067D0"/>
    <w:rsid w:val="00206C62"/>
    <w:rsid w:val="00206D6A"/>
    <w:rsid w:val="00206FBF"/>
    <w:rsid w:val="00206FF4"/>
    <w:rsid w:val="0020753C"/>
    <w:rsid w:val="002078D3"/>
    <w:rsid w:val="00210107"/>
    <w:rsid w:val="00210297"/>
    <w:rsid w:val="0021032C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B72"/>
    <w:rsid w:val="00221303"/>
    <w:rsid w:val="002213C4"/>
    <w:rsid w:val="00221629"/>
    <w:rsid w:val="002217C8"/>
    <w:rsid w:val="00221B25"/>
    <w:rsid w:val="00221BE4"/>
    <w:rsid w:val="0022201B"/>
    <w:rsid w:val="0022209C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0FAC"/>
    <w:rsid w:val="0023125E"/>
    <w:rsid w:val="00231420"/>
    <w:rsid w:val="002315C4"/>
    <w:rsid w:val="00231708"/>
    <w:rsid w:val="002319F3"/>
    <w:rsid w:val="00231ED7"/>
    <w:rsid w:val="00231F36"/>
    <w:rsid w:val="00232345"/>
    <w:rsid w:val="00232770"/>
    <w:rsid w:val="00232845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62"/>
    <w:rsid w:val="00237A3E"/>
    <w:rsid w:val="00237A9E"/>
    <w:rsid w:val="00237DAA"/>
    <w:rsid w:val="00237F03"/>
    <w:rsid w:val="0024002A"/>
    <w:rsid w:val="00240484"/>
    <w:rsid w:val="00240812"/>
    <w:rsid w:val="00240876"/>
    <w:rsid w:val="002409B1"/>
    <w:rsid w:val="00240C5E"/>
    <w:rsid w:val="002412B9"/>
    <w:rsid w:val="0024145B"/>
    <w:rsid w:val="00241631"/>
    <w:rsid w:val="00241A6A"/>
    <w:rsid w:val="00241F60"/>
    <w:rsid w:val="0024276C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923"/>
    <w:rsid w:val="0024697F"/>
    <w:rsid w:val="00246C76"/>
    <w:rsid w:val="00247134"/>
    <w:rsid w:val="00247552"/>
    <w:rsid w:val="002476A7"/>
    <w:rsid w:val="002478ED"/>
    <w:rsid w:val="002479F1"/>
    <w:rsid w:val="00247DF3"/>
    <w:rsid w:val="002500EE"/>
    <w:rsid w:val="0025033B"/>
    <w:rsid w:val="00250347"/>
    <w:rsid w:val="00250648"/>
    <w:rsid w:val="00250698"/>
    <w:rsid w:val="00250B1D"/>
    <w:rsid w:val="00250B60"/>
    <w:rsid w:val="00250FB9"/>
    <w:rsid w:val="00251088"/>
    <w:rsid w:val="002519C4"/>
    <w:rsid w:val="00251A32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E7"/>
    <w:rsid w:val="0026054D"/>
    <w:rsid w:val="00260693"/>
    <w:rsid w:val="002608A3"/>
    <w:rsid w:val="002608F4"/>
    <w:rsid w:val="00260C95"/>
    <w:rsid w:val="00260D53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F14"/>
    <w:rsid w:val="0026202E"/>
    <w:rsid w:val="002621D3"/>
    <w:rsid w:val="00262440"/>
    <w:rsid w:val="00262505"/>
    <w:rsid w:val="00262B06"/>
    <w:rsid w:val="00262B2D"/>
    <w:rsid w:val="00262C50"/>
    <w:rsid w:val="00262CC1"/>
    <w:rsid w:val="0026320D"/>
    <w:rsid w:val="00263541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577"/>
    <w:rsid w:val="002657C7"/>
    <w:rsid w:val="00265B5A"/>
    <w:rsid w:val="00265C1A"/>
    <w:rsid w:val="00265DD7"/>
    <w:rsid w:val="00265E93"/>
    <w:rsid w:val="002664C1"/>
    <w:rsid w:val="00266683"/>
    <w:rsid w:val="002666C8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9E9"/>
    <w:rsid w:val="00267A66"/>
    <w:rsid w:val="00267CDB"/>
    <w:rsid w:val="00267F53"/>
    <w:rsid w:val="00267FC9"/>
    <w:rsid w:val="00270103"/>
    <w:rsid w:val="0027010A"/>
    <w:rsid w:val="0027044B"/>
    <w:rsid w:val="00270619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F7E"/>
    <w:rsid w:val="002755C7"/>
    <w:rsid w:val="00275B8B"/>
    <w:rsid w:val="00275C69"/>
    <w:rsid w:val="00275F91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BA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A94"/>
    <w:rsid w:val="00285120"/>
    <w:rsid w:val="00285522"/>
    <w:rsid w:val="0028589F"/>
    <w:rsid w:val="00285B20"/>
    <w:rsid w:val="00285EB5"/>
    <w:rsid w:val="002863FF"/>
    <w:rsid w:val="00286491"/>
    <w:rsid w:val="0028662A"/>
    <w:rsid w:val="00286A0A"/>
    <w:rsid w:val="00286A3A"/>
    <w:rsid w:val="00286E94"/>
    <w:rsid w:val="002873B7"/>
    <w:rsid w:val="0028747D"/>
    <w:rsid w:val="002875AF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A3A"/>
    <w:rsid w:val="00292C21"/>
    <w:rsid w:val="00292CFC"/>
    <w:rsid w:val="00292DAC"/>
    <w:rsid w:val="00292F42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398"/>
    <w:rsid w:val="002A64C3"/>
    <w:rsid w:val="002A67D7"/>
    <w:rsid w:val="002A692D"/>
    <w:rsid w:val="002A6AF0"/>
    <w:rsid w:val="002A6D54"/>
    <w:rsid w:val="002A74FE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A3F"/>
    <w:rsid w:val="002B4BD5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646"/>
    <w:rsid w:val="002D2739"/>
    <w:rsid w:val="002D281F"/>
    <w:rsid w:val="002D28CD"/>
    <w:rsid w:val="002D2B87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864"/>
    <w:rsid w:val="002D4B12"/>
    <w:rsid w:val="002D4DB0"/>
    <w:rsid w:val="002D4FFA"/>
    <w:rsid w:val="002D5043"/>
    <w:rsid w:val="002D50D7"/>
    <w:rsid w:val="002D53E7"/>
    <w:rsid w:val="002D5433"/>
    <w:rsid w:val="002D547D"/>
    <w:rsid w:val="002D5622"/>
    <w:rsid w:val="002D5633"/>
    <w:rsid w:val="002D5695"/>
    <w:rsid w:val="002D57AE"/>
    <w:rsid w:val="002D5904"/>
    <w:rsid w:val="002D5BF4"/>
    <w:rsid w:val="002D5F5C"/>
    <w:rsid w:val="002D6297"/>
    <w:rsid w:val="002D6356"/>
    <w:rsid w:val="002D6360"/>
    <w:rsid w:val="002D645E"/>
    <w:rsid w:val="002D67B5"/>
    <w:rsid w:val="002D688F"/>
    <w:rsid w:val="002D6BB8"/>
    <w:rsid w:val="002D6C3B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EA3"/>
    <w:rsid w:val="002E1635"/>
    <w:rsid w:val="002E1836"/>
    <w:rsid w:val="002E1970"/>
    <w:rsid w:val="002E1D42"/>
    <w:rsid w:val="002E1D6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A84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242"/>
    <w:rsid w:val="002F024E"/>
    <w:rsid w:val="002F02B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CD1"/>
    <w:rsid w:val="002F7D9E"/>
    <w:rsid w:val="002F7E1E"/>
    <w:rsid w:val="002F7F89"/>
    <w:rsid w:val="003001C3"/>
    <w:rsid w:val="0030033C"/>
    <w:rsid w:val="0030055A"/>
    <w:rsid w:val="00300696"/>
    <w:rsid w:val="0030087A"/>
    <w:rsid w:val="00300CC4"/>
    <w:rsid w:val="00300F7A"/>
    <w:rsid w:val="003013B9"/>
    <w:rsid w:val="003014F4"/>
    <w:rsid w:val="0030152F"/>
    <w:rsid w:val="00301753"/>
    <w:rsid w:val="00301852"/>
    <w:rsid w:val="003019D4"/>
    <w:rsid w:val="00301A55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B3F"/>
    <w:rsid w:val="00313CB7"/>
    <w:rsid w:val="00313F42"/>
    <w:rsid w:val="003141FB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F6"/>
    <w:rsid w:val="0031621F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8B4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79A"/>
    <w:rsid w:val="0032785B"/>
    <w:rsid w:val="00327BD0"/>
    <w:rsid w:val="00327F2D"/>
    <w:rsid w:val="003300C7"/>
    <w:rsid w:val="00330226"/>
    <w:rsid w:val="00330492"/>
    <w:rsid w:val="00330B15"/>
    <w:rsid w:val="00331133"/>
    <w:rsid w:val="0033122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90"/>
    <w:rsid w:val="00334D90"/>
    <w:rsid w:val="00335355"/>
    <w:rsid w:val="00335724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21"/>
    <w:rsid w:val="0034269A"/>
    <w:rsid w:val="0034290F"/>
    <w:rsid w:val="0034295C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8D"/>
    <w:rsid w:val="003461BE"/>
    <w:rsid w:val="00346255"/>
    <w:rsid w:val="00346513"/>
    <w:rsid w:val="00346B01"/>
    <w:rsid w:val="00346C64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E9"/>
    <w:rsid w:val="00350E41"/>
    <w:rsid w:val="00350ECF"/>
    <w:rsid w:val="00351442"/>
    <w:rsid w:val="003514A4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304"/>
    <w:rsid w:val="003635BB"/>
    <w:rsid w:val="00363653"/>
    <w:rsid w:val="0036373B"/>
    <w:rsid w:val="00363A48"/>
    <w:rsid w:val="00363A4A"/>
    <w:rsid w:val="00363AEB"/>
    <w:rsid w:val="003640DC"/>
    <w:rsid w:val="003641AF"/>
    <w:rsid w:val="0036423C"/>
    <w:rsid w:val="0036441F"/>
    <w:rsid w:val="003645DD"/>
    <w:rsid w:val="003646E2"/>
    <w:rsid w:val="003649B9"/>
    <w:rsid w:val="00364A03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EE9"/>
    <w:rsid w:val="00367FC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879"/>
    <w:rsid w:val="00371907"/>
    <w:rsid w:val="00371BAB"/>
    <w:rsid w:val="00371ED2"/>
    <w:rsid w:val="00371F77"/>
    <w:rsid w:val="00371F87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889"/>
    <w:rsid w:val="00373B03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38F"/>
    <w:rsid w:val="003753AE"/>
    <w:rsid w:val="0037548E"/>
    <w:rsid w:val="00375564"/>
    <w:rsid w:val="0037567F"/>
    <w:rsid w:val="003756B1"/>
    <w:rsid w:val="00375A7B"/>
    <w:rsid w:val="00375B63"/>
    <w:rsid w:val="00375F10"/>
    <w:rsid w:val="003762A0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A11"/>
    <w:rsid w:val="00382A2B"/>
    <w:rsid w:val="003832CA"/>
    <w:rsid w:val="00383567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F8"/>
    <w:rsid w:val="00385FAE"/>
    <w:rsid w:val="003862D8"/>
    <w:rsid w:val="00386430"/>
    <w:rsid w:val="00386630"/>
    <w:rsid w:val="00386780"/>
    <w:rsid w:val="00386919"/>
    <w:rsid w:val="00386C15"/>
    <w:rsid w:val="00386ED2"/>
    <w:rsid w:val="00386FB1"/>
    <w:rsid w:val="003870E3"/>
    <w:rsid w:val="00387225"/>
    <w:rsid w:val="00387280"/>
    <w:rsid w:val="0038742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98E"/>
    <w:rsid w:val="00395A93"/>
    <w:rsid w:val="00395B28"/>
    <w:rsid w:val="00395BEC"/>
    <w:rsid w:val="00395F2F"/>
    <w:rsid w:val="003962ED"/>
    <w:rsid w:val="003962EE"/>
    <w:rsid w:val="0039649A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38B"/>
    <w:rsid w:val="00397460"/>
    <w:rsid w:val="0039753A"/>
    <w:rsid w:val="00397598"/>
    <w:rsid w:val="003977E3"/>
    <w:rsid w:val="00397E78"/>
    <w:rsid w:val="003A011B"/>
    <w:rsid w:val="003A02C4"/>
    <w:rsid w:val="003A049F"/>
    <w:rsid w:val="003A0735"/>
    <w:rsid w:val="003A08E2"/>
    <w:rsid w:val="003A092C"/>
    <w:rsid w:val="003A09C0"/>
    <w:rsid w:val="003A09E4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CD"/>
    <w:rsid w:val="003A1B5D"/>
    <w:rsid w:val="003A1C9A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330B"/>
    <w:rsid w:val="003A34BC"/>
    <w:rsid w:val="003A384B"/>
    <w:rsid w:val="003A3883"/>
    <w:rsid w:val="003A3C08"/>
    <w:rsid w:val="003A3CA2"/>
    <w:rsid w:val="003A3CBC"/>
    <w:rsid w:val="003A3F2C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4AB"/>
    <w:rsid w:val="003B17BC"/>
    <w:rsid w:val="003B17E0"/>
    <w:rsid w:val="003B1BC4"/>
    <w:rsid w:val="003B1CFE"/>
    <w:rsid w:val="003B1E6A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C0E"/>
    <w:rsid w:val="003B7C61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CB"/>
    <w:rsid w:val="003C22E3"/>
    <w:rsid w:val="003C23C3"/>
    <w:rsid w:val="003C2738"/>
    <w:rsid w:val="003C2AE6"/>
    <w:rsid w:val="003C2C35"/>
    <w:rsid w:val="003C2D66"/>
    <w:rsid w:val="003C2F99"/>
    <w:rsid w:val="003C30AD"/>
    <w:rsid w:val="003C3990"/>
    <w:rsid w:val="003C3DDB"/>
    <w:rsid w:val="003C4059"/>
    <w:rsid w:val="003C4377"/>
    <w:rsid w:val="003C4460"/>
    <w:rsid w:val="003C4498"/>
    <w:rsid w:val="003C45BC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76E6"/>
    <w:rsid w:val="003C78B5"/>
    <w:rsid w:val="003C78EA"/>
    <w:rsid w:val="003C7AD2"/>
    <w:rsid w:val="003C7AE1"/>
    <w:rsid w:val="003C7B37"/>
    <w:rsid w:val="003D0044"/>
    <w:rsid w:val="003D0070"/>
    <w:rsid w:val="003D050D"/>
    <w:rsid w:val="003D0700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D6"/>
    <w:rsid w:val="003D408C"/>
    <w:rsid w:val="003D40A3"/>
    <w:rsid w:val="003D40F7"/>
    <w:rsid w:val="003D4163"/>
    <w:rsid w:val="003D43F8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3AC"/>
    <w:rsid w:val="003E33F2"/>
    <w:rsid w:val="003E3659"/>
    <w:rsid w:val="003E3B12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B4"/>
    <w:rsid w:val="003F0959"/>
    <w:rsid w:val="003F0E0F"/>
    <w:rsid w:val="003F105F"/>
    <w:rsid w:val="003F106F"/>
    <w:rsid w:val="003F12EE"/>
    <w:rsid w:val="003F14D3"/>
    <w:rsid w:val="003F1526"/>
    <w:rsid w:val="003F1596"/>
    <w:rsid w:val="003F1A44"/>
    <w:rsid w:val="003F1AD4"/>
    <w:rsid w:val="003F1EC6"/>
    <w:rsid w:val="003F1F8A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B22"/>
    <w:rsid w:val="003F3C67"/>
    <w:rsid w:val="003F4102"/>
    <w:rsid w:val="003F4461"/>
    <w:rsid w:val="003F4740"/>
    <w:rsid w:val="003F4AEE"/>
    <w:rsid w:val="003F4C12"/>
    <w:rsid w:val="003F4D18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90B"/>
    <w:rsid w:val="00402B86"/>
    <w:rsid w:val="00402B9E"/>
    <w:rsid w:val="00402C01"/>
    <w:rsid w:val="00402D06"/>
    <w:rsid w:val="00402E78"/>
    <w:rsid w:val="00402F0D"/>
    <w:rsid w:val="00402F69"/>
    <w:rsid w:val="0040306E"/>
    <w:rsid w:val="004031BD"/>
    <w:rsid w:val="00403225"/>
    <w:rsid w:val="0040364D"/>
    <w:rsid w:val="00403DE5"/>
    <w:rsid w:val="00403E0D"/>
    <w:rsid w:val="00403E11"/>
    <w:rsid w:val="00403E9D"/>
    <w:rsid w:val="00403F01"/>
    <w:rsid w:val="00403FB7"/>
    <w:rsid w:val="004043C0"/>
    <w:rsid w:val="00404462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672"/>
    <w:rsid w:val="00406799"/>
    <w:rsid w:val="00406892"/>
    <w:rsid w:val="004069DD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F3"/>
    <w:rsid w:val="00412EE1"/>
    <w:rsid w:val="00412F7F"/>
    <w:rsid w:val="004131C7"/>
    <w:rsid w:val="0041324A"/>
    <w:rsid w:val="004136FF"/>
    <w:rsid w:val="004137CC"/>
    <w:rsid w:val="0041388E"/>
    <w:rsid w:val="004138B6"/>
    <w:rsid w:val="0041405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B55"/>
    <w:rsid w:val="00416C7F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9C4"/>
    <w:rsid w:val="00417DB2"/>
    <w:rsid w:val="00417F8F"/>
    <w:rsid w:val="00417F99"/>
    <w:rsid w:val="00420008"/>
    <w:rsid w:val="004202AE"/>
    <w:rsid w:val="0042049E"/>
    <w:rsid w:val="004205BE"/>
    <w:rsid w:val="004206BB"/>
    <w:rsid w:val="00420A14"/>
    <w:rsid w:val="00420F97"/>
    <w:rsid w:val="00421416"/>
    <w:rsid w:val="00421592"/>
    <w:rsid w:val="004215F5"/>
    <w:rsid w:val="004216CF"/>
    <w:rsid w:val="00421A6A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C13"/>
    <w:rsid w:val="00426C36"/>
    <w:rsid w:val="0042712F"/>
    <w:rsid w:val="004273F1"/>
    <w:rsid w:val="004275CC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7325"/>
    <w:rsid w:val="0043732C"/>
    <w:rsid w:val="004373CE"/>
    <w:rsid w:val="004375BE"/>
    <w:rsid w:val="004376A7"/>
    <w:rsid w:val="0043787E"/>
    <w:rsid w:val="004378F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38B"/>
    <w:rsid w:val="00442616"/>
    <w:rsid w:val="004427E6"/>
    <w:rsid w:val="00442AE9"/>
    <w:rsid w:val="00442CBD"/>
    <w:rsid w:val="00442E9F"/>
    <w:rsid w:val="00442F00"/>
    <w:rsid w:val="00442F40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70062"/>
    <w:rsid w:val="00470369"/>
    <w:rsid w:val="00470504"/>
    <w:rsid w:val="00470611"/>
    <w:rsid w:val="00470659"/>
    <w:rsid w:val="00470773"/>
    <w:rsid w:val="004707F3"/>
    <w:rsid w:val="00470EA3"/>
    <w:rsid w:val="00470F79"/>
    <w:rsid w:val="0047111A"/>
    <w:rsid w:val="004715F7"/>
    <w:rsid w:val="0047184D"/>
    <w:rsid w:val="004718E9"/>
    <w:rsid w:val="00471B09"/>
    <w:rsid w:val="00471B6F"/>
    <w:rsid w:val="00471BA6"/>
    <w:rsid w:val="00471D44"/>
    <w:rsid w:val="00471E62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9E6"/>
    <w:rsid w:val="00475CB4"/>
    <w:rsid w:val="00475D1F"/>
    <w:rsid w:val="00475DD1"/>
    <w:rsid w:val="004760C1"/>
    <w:rsid w:val="00476347"/>
    <w:rsid w:val="00476B21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A9"/>
    <w:rsid w:val="00480207"/>
    <w:rsid w:val="00480418"/>
    <w:rsid w:val="00480573"/>
    <w:rsid w:val="00480779"/>
    <w:rsid w:val="00480A89"/>
    <w:rsid w:val="00480C1B"/>
    <w:rsid w:val="004811DE"/>
    <w:rsid w:val="0048132E"/>
    <w:rsid w:val="00481683"/>
    <w:rsid w:val="00481869"/>
    <w:rsid w:val="00481948"/>
    <w:rsid w:val="00481C62"/>
    <w:rsid w:val="00481CF6"/>
    <w:rsid w:val="00481E9A"/>
    <w:rsid w:val="004821AE"/>
    <w:rsid w:val="00482353"/>
    <w:rsid w:val="00482484"/>
    <w:rsid w:val="00482853"/>
    <w:rsid w:val="00482877"/>
    <w:rsid w:val="00482DEF"/>
    <w:rsid w:val="00482EEF"/>
    <w:rsid w:val="004830C4"/>
    <w:rsid w:val="004830D0"/>
    <w:rsid w:val="0048332F"/>
    <w:rsid w:val="00483A6E"/>
    <w:rsid w:val="00483AA0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C04"/>
    <w:rsid w:val="004900F4"/>
    <w:rsid w:val="00490274"/>
    <w:rsid w:val="004902DB"/>
    <w:rsid w:val="0049088A"/>
    <w:rsid w:val="004908A3"/>
    <w:rsid w:val="00490DD8"/>
    <w:rsid w:val="00491680"/>
    <w:rsid w:val="00491746"/>
    <w:rsid w:val="004917AA"/>
    <w:rsid w:val="00491B80"/>
    <w:rsid w:val="00491BF0"/>
    <w:rsid w:val="00491C57"/>
    <w:rsid w:val="00491FA1"/>
    <w:rsid w:val="00491FF1"/>
    <w:rsid w:val="004923A9"/>
    <w:rsid w:val="0049266F"/>
    <w:rsid w:val="00492720"/>
    <w:rsid w:val="0049283F"/>
    <w:rsid w:val="00492A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C04"/>
    <w:rsid w:val="00493D7A"/>
    <w:rsid w:val="00493E09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682"/>
    <w:rsid w:val="004A1903"/>
    <w:rsid w:val="004A19F8"/>
    <w:rsid w:val="004A1A57"/>
    <w:rsid w:val="004A1F9E"/>
    <w:rsid w:val="004A2287"/>
    <w:rsid w:val="004A2680"/>
    <w:rsid w:val="004A27C1"/>
    <w:rsid w:val="004A2804"/>
    <w:rsid w:val="004A28D3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40"/>
    <w:rsid w:val="004A5B1B"/>
    <w:rsid w:val="004A5DC1"/>
    <w:rsid w:val="004A5E3D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D5B"/>
    <w:rsid w:val="004B0FEB"/>
    <w:rsid w:val="004B126A"/>
    <w:rsid w:val="004B139D"/>
    <w:rsid w:val="004B15AE"/>
    <w:rsid w:val="004B15C8"/>
    <w:rsid w:val="004B16E7"/>
    <w:rsid w:val="004B17D7"/>
    <w:rsid w:val="004B1B11"/>
    <w:rsid w:val="004B2264"/>
    <w:rsid w:val="004B25DF"/>
    <w:rsid w:val="004B269B"/>
    <w:rsid w:val="004B27E7"/>
    <w:rsid w:val="004B2C0A"/>
    <w:rsid w:val="004B2C11"/>
    <w:rsid w:val="004B30F2"/>
    <w:rsid w:val="004B330F"/>
    <w:rsid w:val="004B33B8"/>
    <w:rsid w:val="004B36A3"/>
    <w:rsid w:val="004B39B9"/>
    <w:rsid w:val="004B3B9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79C"/>
    <w:rsid w:val="004B67E9"/>
    <w:rsid w:val="004B69DA"/>
    <w:rsid w:val="004B6AFE"/>
    <w:rsid w:val="004B6B62"/>
    <w:rsid w:val="004B6CAA"/>
    <w:rsid w:val="004B6D4F"/>
    <w:rsid w:val="004B6EF7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9A9"/>
    <w:rsid w:val="004C1A95"/>
    <w:rsid w:val="004C1D77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EDA"/>
    <w:rsid w:val="004C7EFE"/>
    <w:rsid w:val="004D01AD"/>
    <w:rsid w:val="004D0499"/>
    <w:rsid w:val="004D06FE"/>
    <w:rsid w:val="004D087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ECB"/>
    <w:rsid w:val="004D2F41"/>
    <w:rsid w:val="004D302C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556"/>
    <w:rsid w:val="004D4656"/>
    <w:rsid w:val="004D49D1"/>
    <w:rsid w:val="004D4B23"/>
    <w:rsid w:val="004D4BF8"/>
    <w:rsid w:val="004D5166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E0389"/>
    <w:rsid w:val="004E07C1"/>
    <w:rsid w:val="004E0DD1"/>
    <w:rsid w:val="004E0F1A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B8A"/>
    <w:rsid w:val="004E2CE2"/>
    <w:rsid w:val="004E2D42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CA9"/>
    <w:rsid w:val="004E4DAD"/>
    <w:rsid w:val="004E52DC"/>
    <w:rsid w:val="004E54D1"/>
    <w:rsid w:val="004E55C6"/>
    <w:rsid w:val="004E5662"/>
    <w:rsid w:val="004E56C5"/>
    <w:rsid w:val="004E5B91"/>
    <w:rsid w:val="004E5E62"/>
    <w:rsid w:val="004E5FE9"/>
    <w:rsid w:val="004E6011"/>
    <w:rsid w:val="004E61ED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FDF"/>
    <w:rsid w:val="004E7001"/>
    <w:rsid w:val="004E7262"/>
    <w:rsid w:val="004E769D"/>
    <w:rsid w:val="004E79CA"/>
    <w:rsid w:val="004E79D5"/>
    <w:rsid w:val="004E7CCE"/>
    <w:rsid w:val="004F001F"/>
    <w:rsid w:val="004F00E2"/>
    <w:rsid w:val="004F00EC"/>
    <w:rsid w:val="004F0387"/>
    <w:rsid w:val="004F03AF"/>
    <w:rsid w:val="004F0503"/>
    <w:rsid w:val="004F057D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F62"/>
    <w:rsid w:val="004F3004"/>
    <w:rsid w:val="004F310F"/>
    <w:rsid w:val="004F3356"/>
    <w:rsid w:val="004F37A1"/>
    <w:rsid w:val="004F39C0"/>
    <w:rsid w:val="004F3CE2"/>
    <w:rsid w:val="004F3E34"/>
    <w:rsid w:val="004F3F31"/>
    <w:rsid w:val="004F42EC"/>
    <w:rsid w:val="004F45B4"/>
    <w:rsid w:val="004F466B"/>
    <w:rsid w:val="004F48DC"/>
    <w:rsid w:val="004F49E0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7BE"/>
    <w:rsid w:val="00502993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1042"/>
    <w:rsid w:val="0051115A"/>
    <w:rsid w:val="005115CB"/>
    <w:rsid w:val="005115E7"/>
    <w:rsid w:val="0051163D"/>
    <w:rsid w:val="00511A3A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91C"/>
    <w:rsid w:val="005129FC"/>
    <w:rsid w:val="00512A5A"/>
    <w:rsid w:val="00512BA9"/>
    <w:rsid w:val="00512D0D"/>
    <w:rsid w:val="00512ED8"/>
    <w:rsid w:val="005130CB"/>
    <w:rsid w:val="005131B1"/>
    <w:rsid w:val="00513210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E50"/>
    <w:rsid w:val="00515175"/>
    <w:rsid w:val="00515277"/>
    <w:rsid w:val="00515669"/>
    <w:rsid w:val="005158CA"/>
    <w:rsid w:val="005158FC"/>
    <w:rsid w:val="00515AE2"/>
    <w:rsid w:val="00515C45"/>
    <w:rsid w:val="00515FF9"/>
    <w:rsid w:val="00516484"/>
    <w:rsid w:val="0051660E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E93"/>
    <w:rsid w:val="00527F73"/>
    <w:rsid w:val="00527FC6"/>
    <w:rsid w:val="00530117"/>
    <w:rsid w:val="0053038D"/>
    <w:rsid w:val="00530553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81D"/>
    <w:rsid w:val="00532880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62B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81E"/>
    <w:rsid w:val="00551851"/>
    <w:rsid w:val="005518ED"/>
    <w:rsid w:val="00551AA8"/>
    <w:rsid w:val="00551C96"/>
    <w:rsid w:val="00551FC8"/>
    <w:rsid w:val="00552583"/>
    <w:rsid w:val="005525EF"/>
    <w:rsid w:val="005525F0"/>
    <w:rsid w:val="00552A2F"/>
    <w:rsid w:val="00552A46"/>
    <w:rsid w:val="00552B61"/>
    <w:rsid w:val="00553146"/>
    <w:rsid w:val="0055314F"/>
    <w:rsid w:val="00553371"/>
    <w:rsid w:val="00553389"/>
    <w:rsid w:val="005533FE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45"/>
    <w:rsid w:val="005566D4"/>
    <w:rsid w:val="00556927"/>
    <w:rsid w:val="00556A50"/>
    <w:rsid w:val="00556A58"/>
    <w:rsid w:val="00556D29"/>
    <w:rsid w:val="00556DAF"/>
    <w:rsid w:val="005571C6"/>
    <w:rsid w:val="005574F7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978"/>
    <w:rsid w:val="005639DB"/>
    <w:rsid w:val="00563A1A"/>
    <w:rsid w:val="00563C17"/>
    <w:rsid w:val="00563F29"/>
    <w:rsid w:val="005640A1"/>
    <w:rsid w:val="00564347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DD"/>
    <w:rsid w:val="005660C0"/>
    <w:rsid w:val="005662C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74E"/>
    <w:rsid w:val="00571BF7"/>
    <w:rsid w:val="00571EBD"/>
    <w:rsid w:val="005727A5"/>
    <w:rsid w:val="00572A4B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C6C"/>
    <w:rsid w:val="00574D02"/>
    <w:rsid w:val="00574DE0"/>
    <w:rsid w:val="00574EAB"/>
    <w:rsid w:val="00574EE5"/>
    <w:rsid w:val="005754F9"/>
    <w:rsid w:val="005756DD"/>
    <w:rsid w:val="00575801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B1"/>
    <w:rsid w:val="005817F3"/>
    <w:rsid w:val="005818FA"/>
    <w:rsid w:val="005821D1"/>
    <w:rsid w:val="00582652"/>
    <w:rsid w:val="005828EC"/>
    <w:rsid w:val="00582D7F"/>
    <w:rsid w:val="00582E1B"/>
    <w:rsid w:val="00582E40"/>
    <w:rsid w:val="00582EF3"/>
    <w:rsid w:val="00582F32"/>
    <w:rsid w:val="0058329C"/>
    <w:rsid w:val="005837C8"/>
    <w:rsid w:val="005838D9"/>
    <w:rsid w:val="005838E9"/>
    <w:rsid w:val="0058399B"/>
    <w:rsid w:val="00583A76"/>
    <w:rsid w:val="00583A9D"/>
    <w:rsid w:val="00583BE6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500A"/>
    <w:rsid w:val="00585406"/>
    <w:rsid w:val="005855EE"/>
    <w:rsid w:val="00585969"/>
    <w:rsid w:val="00585B3A"/>
    <w:rsid w:val="00585EEA"/>
    <w:rsid w:val="00586128"/>
    <w:rsid w:val="005861D3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902AE"/>
    <w:rsid w:val="005902ED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F5E"/>
    <w:rsid w:val="00592F89"/>
    <w:rsid w:val="005933DC"/>
    <w:rsid w:val="005938C3"/>
    <w:rsid w:val="00593A31"/>
    <w:rsid w:val="00593F43"/>
    <w:rsid w:val="0059411D"/>
    <w:rsid w:val="00594887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C1D"/>
    <w:rsid w:val="00597D2F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E2"/>
    <w:rsid w:val="005A1231"/>
    <w:rsid w:val="005A16AB"/>
    <w:rsid w:val="005A198B"/>
    <w:rsid w:val="005A1BD7"/>
    <w:rsid w:val="005A208E"/>
    <w:rsid w:val="005A229B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964"/>
    <w:rsid w:val="005A4AA7"/>
    <w:rsid w:val="005A4BE2"/>
    <w:rsid w:val="005A4D60"/>
    <w:rsid w:val="005A51E8"/>
    <w:rsid w:val="005A5258"/>
    <w:rsid w:val="005A5401"/>
    <w:rsid w:val="005A5555"/>
    <w:rsid w:val="005A5582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D4"/>
    <w:rsid w:val="005B039F"/>
    <w:rsid w:val="005B0516"/>
    <w:rsid w:val="005B0540"/>
    <w:rsid w:val="005B070F"/>
    <w:rsid w:val="005B0733"/>
    <w:rsid w:val="005B07E5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B01"/>
    <w:rsid w:val="005B2B13"/>
    <w:rsid w:val="005B2FB4"/>
    <w:rsid w:val="005B3032"/>
    <w:rsid w:val="005B32D6"/>
    <w:rsid w:val="005B349D"/>
    <w:rsid w:val="005B3A28"/>
    <w:rsid w:val="005B3A5A"/>
    <w:rsid w:val="005B3A9B"/>
    <w:rsid w:val="005B3AAB"/>
    <w:rsid w:val="005B3DF8"/>
    <w:rsid w:val="005B3ECA"/>
    <w:rsid w:val="005B3F34"/>
    <w:rsid w:val="005B4180"/>
    <w:rsid w:val="005B4235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9A"/>
    <w:rsid w:val="005B79C8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9BD"/>
    <w:rsid w:val="005C3AC2"/>
    <w:rsid w:val="005C3BC2"/>
    <w:rsid w:val="005C3C91"/>
    <w:rsid w:val="005C4094"/>
    <w:rsid w:val="005C438B"/>
    <w:rsid w:val="005C4408"/>
    <w:rsid w:val="005C4727"/>
    <w:rsid w:val="005C4835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D7C"/>
    <w:rsid w:val="005D0E29"/>
    <w:rsid w:val="005D11B3"/>
    <w:rsid w:val="005D12EF"/>
    <w:rsid w:val="005D1465"/>
    <w:rsid w:val="005D1930"/>
    <w:rsid w:val="005D19C9"/>
    <w:rsid w:val="005D1A5E"/>
    <w:rsid w:val="005D1B26"/>
    <w:rsid w:val="005D1C54"/>
    <w:rsid w:val="005D1CD6"/>
    <w:rsid w:val="005D1DC7"/>
    <w:rsid w:val="005D1E1D"/>
    <w:rsid w:val="005D1EAA"/>
    <w:rsid w:val="005D1FE0"/>
    <w:rsid w:val="005D23E0"/>
    <w:rsid w:val="005D2572"/>
    <w:rsid w:val="005D26B8"/>
    <w:rsid w:val="005D2826"/>
    <w:rsid w:val="005D2905"/>
    <w:rsid w:val="005D2920"/>
    <w:rsid w:val="005D292F"/>
    <w:rsid w:val="005D2985"/>
    <w:rsid w:val="005D2D8C"/>
    <w:rsid w:val="005D2E60"/>
    <w:rsid w:val="005D2EEE"/>
    <w:rsid w:val="005D304A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6F"/>
    <w:rsid w:val="005D6C4C"/>
    <w:rsid w:val="005D70B6"/>
    <w:rsid w:val="005D71E2"/>
    <w:rsid w:val="005D764B"/>
    <w:rsid w:val="005D77BB"/>
    <w:rsid w:val="005D78B4"/>
    <w:rsid w:val="005D7C87"/>
    <w:rsid w:val="005D7D8E"/>
    <w:rsid w:val="005E01F3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D6"/>
    <w:rsid w:val="005E5EBA"/>
    <w:rsid w:val="005E6725"/>
    <w:rsid w:val="005E6DF6"/>
    <w:rsid w:val="005E725D"/>
    <w:rsid w:val="005E7989"/>
    <w:rsid w:val="005E7AAA"/>
    <w:rsid w:val="005E7B80"/>
    <w:rsid w:val="005E7BA7"/>
    <w:rsid w:val="005E7C0B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CB2"/>
    <w:rsid w:val="005F1CD6"/>
    <w:rsid w:val="005F1FD7"/>
    <w:rsid w:val="005F1FE3"/>
    <w:rsid w:val="005F1FF7"/>
    <w:rsid w:val="005F22E0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6F1"/>
    <w:rsid w:val="0060284A"/>
    <w:rsid w:val="006028D0"/>
    <w:rsid w:val="006028E6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D5B"/>
    <w:rsid w:val="00603EE3"/>
    <w:rsid w:val="00603F61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81"/>
    <w:rsid w:val="00607F25"/>
    <w:rsid w:val="006100A7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24"/>
    <w:rsid w:val="00611F9A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460"/>
    <w:rsid w:val="00615653"/>
    <w:rsid w:val="00615665"/>
    <w:rsid w:val="006156B8"/>
    <w:rsid w:val="00615ADC"/>
    <w:rsid w:val="00615D43"/>
    <w:rsid w:val="00615D77"/>
    <w:rsid w:val="00615F66"/>
    <w:rsid w:val="00616051"/>
    <w:rsid w:val="006161EB"/>
    <w:rsid w:val="00616650"/>
    <w:rsid w:val="00616681"/>
    <w:rsid w:val="00616B5C"/>
    <w:rsid w:val="00616BDD"/>
    <w:rsid w:val="00616EF5"/>
    <w:rsid w:val="00617036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5FF"/>
    <w:rsid w:val="00625680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CDF"/>
    <w:rsid w:val="00630F7E"/>
    <w:rsid w:val="006311BF"/>
    <w:rsid w:val="006311FD"/>
    <w:rsid w:val="0063124B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5B0"/>
    <w:rsid w:val="00632C55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B3C"/>
    <w:rsid w:val="00634C6B"/>
    <w:rsid w:val="00634D87"/>
    <w:rsid w:val="00634E0A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A6E"/>
    <w:rsid w:val="00640C92"/>
    <w:rsid w:val="00640D34"/>
    <w:rsid w:val="00640F0D"/>
    <w:rsid w:val="00641009"/>
    <w:rsid w:val="006417FE"/>
    <w:rsid w:val="00641D27"/>
    <w:rsid w:val="00641EEF"/>
    <w:rsid w:val="00641FBC"/>
    <w:rsid w:val="00642267"/>
    <w:rsid w:val="00642F83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275"/>
    <w:rsid w:val="00654289"/>
    <w:rsid w:val="006552C9"/>
    <w:rsid w:val="00655561"/>
    <w:rsid w:val="006555C9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1BF"/>
    <w:rsid w:val="006601C9"/>
    <w:rsid w:val="00660204"/>
    <w:rsid w:val="006604CF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F95"/>
    <w:rsid w:val="00666066"/>
    <w:rsid w:val="006663B9"/>
    <w:rsid w:val="00666511"/>
    <w:rsid w:val="006665A9"/>
    <w:rsid w:val="00666ACC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E12"/>
    <w:rsid w:val="0067600B"/>
    <w:rsid w:val="0067628E"/>
    <w:rsid w:val="00676BB3"/>
    <w:rsid w:val="00676BD3"/>
    <w:rsid w:val="00676F20"/>
    <w:rsid w:val="006771E6"/>
    <w:rsid w:val="006774D3"/>
    <w:rsid w:val="0067757F"/>
    <w:rsid w:val="006775C3"/>
    <w:rsid w:val="00677A75"/>
    <w:rsid w:val="00677C0D"/>
    <w:rsid w:val="00677FD0"/>
    <w:rsid w:val="0068005B"/>
    <w:rsid w:val="006806D0"/>
    <w:rsid w:val="00680757"/>
    <w:rsid w:val="00680961"/>
    <w:rsid w:val="00680A5C"/>
    <w:rsid w:val="00680EE8"/>
    <w:rsid w:val="0068101C"/>
    <w:rsid w:val="006810D1"/>
    <w:rsid w:val="00681170"/>
    <w:rsid w:val="00681311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9C5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53B"/>
    <w:rsid w:val="00685605"/>
    <w:rsid w:val="006857B0"/>
    <w:rsid w:val="00685E64"/>
    <w:rsid w:val="00685F15"/>
    <w:rsid w:val="0068609F"/>
    <w:rsid w:val="006860B7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459"/>
    <w:rsid w:val="006909B3"/>
    <w:rsid w:val="006909E8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7F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FB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2D6"/>
    <w:rsid w:val="006A0387"/>
    <w:rsid w:val="006A0A8B"/>
    <w:rsid w:val="006A0B85"/>
    <w:rsid w:val="006A0D47"/>
    <w:rsid w:val="006A1204"/>
    <w:rsid w:val="006A147A"/>
    <w:rsid w:val="006A1999"/>
    <w:rsid w:val="006A1B46"/>
    <w:rsid w:val="006A1D79"/>
    <w:rsid w:val="006A1D85"/>
    <w:rsid w:val="006A20B4"/>
    <w:rsid w:val="006A2127"/>
    <w:rsid w:val="006A2338"/>
    <w:rsid w:val="006A2668"/>
    <w:rsid w:val="006A27AF"/>
    <w:rsid w:val="006A27C4"/>
    <w:rsid w:val="006A282E"/>
    <w:rsid w:val="006A288D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422E"/>
    <w:rsid w:val="006A423F"/>
    <w:rsid w:val="006A437D"/>
    <w:rsid w:val="006A4535"/>
    <w:rsid w:val="006A455F"/>
    <w:rsid w:val="006A4767"/>
    <w:rsid w:val="006A48B4"/>
    <w:rsid w:val="006A4A42"/>
    <w:rsid w:val="006A51D2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C38"/>
    <w:rsid w:val="006A6D82"/>
    <w:rsid w:val="006A6F51"/>
    <w:rsid w:val="006A7042"/>
    <w:rsid w:val="006A74AE"/>
    <w:rsid w:val="006A774A"/>
    <w:rsid w:val="006A779E"/>
    <w:rsid w:val="006A7804"/>
    <w:rsid w:val="006A79B5"/>
    <w:rsid w:val="006A7CED"/>
    <w:rsid w:val="006B016F"/>
    <w:rsid w:val="006B020A"/>
    <w:rsid w:val="006B03CF"/>
    <w:rsid w:val="006B0442"/>
    <w:rsid w:val="006B04C1"/>
    <w:rsid w:val="006B085C"/>
    <w:rsid w:val="006B08EF"/>
    <w:rsid w:val="006B0988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5EF"/>
    <w:rsid w:val="006B662A"/>
    <w:rsid w:val="006B68B2"/>
    <w:rsid w:val="006B6BD2"/>
    <w:rsid w:val="006B6D17"/>
    <w:rsid w:val="006B706F"/>
    <w:rsid w:val="006B7092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CD0"/>
    <w:rsid w:val="006C4E4F"/>
    <w:rsid w:val="006C4F21"/>
    <w:rsid w:val="006C5021"/>
    <w:rsid w:val="006C5063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74D"/>
    <w:rsid w:val="006D576D"/>
    <w:rsid w:val="006D5809"/>
    <w:rsid w:val="006D5E64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F77"/>
    <w:rsid w:val="006E11FA"/>
    <w:rsid w:val="006E124D"/>
    <w:rsid w:val="006E1362"/>
    <w:rsid w:val="006E1A68"/>
    <w:rsid w:val="006E1CBC"/>
    <w:rsid w:val="006E1CDD"/>
    <w:rsid w:val="006E1D90"/>
    <w:rsid w:val="006E1EC3"/>
    <w:rsid w:val="006E2214"/>
    <w:rsid w:val="006E2350"/>
    <w:rsid w:val="006E23DC"/>
    <w:rsid w:val="006E266E"/>
    <w:rsid w:val="006E26B8"/>
    <w:rsid w:val="006E2934"/>
    <w:rsid w:val="006E29C4"/>
    <w:rsid w:val="006E2B26"/>
    <w:rsid w:val="006E2B7E"/>
    <w:rsid w:val="006E2CCB"/>
    <w:rsid w:val="006E2E2D"/>
    <w:rsid w:val="006E32CB"/>
    <w:rsid w:val="006E3615"/>
    <w:rsid w:val="006E3813"/>
    <w:rsid w:val="006E3A34"/>
    <w:rsid w:val="006E3FFC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DC5"/>
    <w:rsid w:val="006E6E43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CBA"/>
    <w:rsid w:val="006F6EA8"/>
    <w:rsid w:val="006F70BD"/>
    <w:rsid w:val="006F71E0"/>
    <w:rsid w:val="006F740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67A"/>
    <w:rsid w:val="00721926"/>
    <w:rsid w:val="00721ABB"/>
    <w:rsid w:val="00721B39"/>
    <w:rsid w:val="00721D05"/>
    <w:rsid w:val="0072210F"/>
    <w:rsid w:val="007221C1"/>
    <w:rsid w:val="00722323"/>
    <w:rsid w:val="00722362"/>
    <w:rsid w:val="00722941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7A2"/>
    <w:rsid w:val="007367C6"/>
    <w:rsid w:val="007368D8"/>
    <w:rsid w:val="00736A5F"/>
    <w:rsid w:val="00736B19"/>
    <w:rsid w:val="00736B61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A00"/>
    <w:rsid w:val="00743BFF"/>
    <w:rsid w:val="00743C63"/>
    <w:rsid w:val="00743E22"/>
    <w:rsid w:val="007441A5"/>
    <w:rsid w:val="00744202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98D"/>
    <w:rsid w:val="00747C38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12D"/>
    <w:rsid w:val="007531B2"/>
    <w:rsid w:val="0075332E"/>
    <w:rsid w:val="00753431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60079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F0"/>
    <w:rsid w:val="00761404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D7"/>
    <w:rsid w:val="007737E2"/>
    <w:rsid w:val="00773826"/>
    <w:rsid w:val="00773BBE"/>
    <w:rsid w:val="00773BD1"/>
    <w:rsid w:val="00773E7F"/>
    <w:rsid w:val="00773EF3"/>
    <w:rsid w:val="00773F9B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A1"/>
    <w:rsid w:val="007758EC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A5A"/>
    <w:rsid w:val="00781A7F"/>
    <w:rsid w:val="00781C6D"/>
    <w:rsid w:val="007820A7"/>
    <w:rsid w:val="0078214F"/>
    <w:rsid w:val="00782259"/>
    <w:rsid w:val="007823A6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BD7"/>
    <w:rsid w:val="00784E4D"/>
    <w:rsid w:val="00784E80"/>
    <w:rsid w:val="00784EBF"/>
    <w:rsid w:val="007855C9"/>
    <w:rsid w:val="00785811"/>
    <w:rsid w:val="00785EAD"/>
    <w:rsid w:val="00785EDC"/>
    <w:rsid w:val="007861BF"/>
    <w:rsid w:val="0078669F"/>
    <w:rsid w:val="00786B19"/>
    <w:rsid w:val="00786B92"/>
    <w:rsid w:val="00787133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95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558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B9"/>
    <w:rsid w:val="007A026D"/>
    <w:rsid w:val="007A02C1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39"/>
    <w:rsid w:val="007A5D83"/>
    <w:rsid w:val="007A5DA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6C"/>
    <w:rsid w:val="007B5C84"/>
    <w:rsid w:val="007B5EBC"/>
    <w:rsid w:val="007B61EF"/>
    <w:rsid w:val="007B6444"/>
    <w:rsid w:val="007B675E"/>
    <w:rsid w:val="007B6A8D"/>
    <w:rsid w:val="007B6B3F"/>
    <w:rsid w:val="007B719C"/>
    <w:rsid w:val="007B71B6"/>
    <w:rsid w:val="007B7480"/>
    <w:rsid w:val="007B76CA"/>
    <w:rsid w:val="007B782F"/>
    <w:rsid w:val="007B7A60"/>
    <w:rsid w:val="007B7A63"/>
    <w:rsid w:val="007C028E"/>
    <w:rsid w:val="007C0530"/>
    <w:rsid w:val="007C09DD"/>
    <w:rsid w:val="007C0DA6"/>
    <w:rsid w:val="007C0E11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C0A"/>
    <w:rsid w:val="007C2C74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0F6"/>
    <w:rsid w:val="007C5364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635E"/>
    <w:rsid w:val="007C6397"/>
    <w:rsid w:val="007C63EB"/>
    <w:rsid w:val="007C643F"/>
    <w:rsid w:val="007C6706"/>
    <w:rsid w:val="007C68D3"/>
    <w:rsid w:val="007C6CCF"/>
    <w:rsid w:val="007C6E94"/>
    <w:rsid w:val="007C7074"/>
    <w:rsid w:val="007C7076"/>
    <w:rsid w:val="007C763D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997"/>
    <w:rsid w:val="007D69CB"/>
    <w:rsid w:val="007D69E9"/>
    <w:rsid w:val="007D6E52"/>
    <w:rsid w:val="007D6EE8"/>
    <w:rsid w:val="007D737D"/>
    <w:rsid w:val="007D749C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59D"/>
    <w:rsid w:val="007E4765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C1A"/>
    <w:rsid w:val="007E7C46"/>
    <w:rsid w:val="007E7F9A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34D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E9"/>
    <w:rsid w:val="007F4785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D95"/>
    <w:rsid w:val="00802E71"/>
    <w:rsid w:val="00802FE6"/>
    <w:rsid w:val="00803157"/>
    <w:rsid w:val="00803251"/>
    <w:rsid w:val="0080328E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2DB"/>
    <w:rsid w:val="008054D0"/>
    <w:rsid w:val="008054D1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723C"/>
    <w:rsid w:val="008072D0"/>
    <w:rsid w:val="00807730"/>
    <w:rsid w:val="00807A46"/>
    <w:rsid w:val="00807A88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8DE"/>
    <w:rsid w:val="008109AA"/>
    <w:rsid w:val="00810A1F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627"/>
    <w:rsid w:val="0081693E"/>
    <w:rsid w:val="00816C24"/>
    <w:rsid w:val="00816C36"/>
    <w:rsid w:val="00816F3B"/>
    <w:rsid w:val="00816FE5"/>
    <w:rsid w:val="00817152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BA9"/>
    <w:rsid w:val="0082414A"/>
    <w:rsid w:val="008242F7"/>
    <w:rsid w:val="008244B9"/>
    <w:rsid w:val="008244C2"/>
    <w:rsid w:val="0082484E"/>
    <w:rsid w:val="008249AE"/>
    <w:rsid w:val="00824B03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B20"/>
    <w:rsid w:val="00826E54"/>
    <w:rsid w:val="0082707F"/>
    <w:rsid w:val="00827128"/>
    <w:rsid w:val="00827216"/>
    <w:rsid w:val="008275B6"/>
    <w:rsid w:val="00827620"/>
    <w:rsid w:val="00827891"/>
    <w:rsid w:val="00827C27"/>
    <w:rsid w:val="00827C89"/>
    <w:rsid w:val="00827E2D"/>
    <w:rsid w:val="00827E89"/>
    <w:rsid w:val="00827EB3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F97"/>
    <w:rsid w:val="00833140"/>
    <w:rsid w:val="00833346"/>
    <w:rsid w:val="0083339F"/>
    <w:rsid w:val="00833421"/>
    <w:rsid w:val="00833765"/>
    <w:rsid w:val="008338E8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476"/>
    <w:rsid w:val="00837772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400"/>
    <w:rsid w:val="00847429"/>
    <w:rsid w:val="008475E4"/>
    <w:rsid w:val="0084781B"/>
    <w:rsid w:val="00847A3C"/>
    <w:rsid w:val="00847C27"/>
    <w:rsid w:val="00847DC6"/>
    <w:rsid w:val="00847E3D"/>
    <w:rsid w:val="00847E76"/>
    <w:rsid w:val="0085064A"/>
    <w:rsid w:val="0085087E"/>
    <w:rsid w:val="008508E1"/>
    <w:rsid w:val="00850968"/>
    <w:rsid w:val="00850A8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11D4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10"/>
    <w:rsid w:val="00862C9A"/>
    <w:rsid w:val="00862FAD"/>
    <w:rsid w:val="008633C0"/>
    <w:rsid w:val="00863494"/>
    <w:rsid w:val="00863625"/>
    <w:rsid w:val="0086388C"/>
    <w:rsid w:val="00863B64"/>
    <w:rsid w:val="00863C19"/>
    <w:rsid w:val="00863CCE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163"/>
    <w:rsid w:val="00866323"/>
    <w:rsid w:val="0086639B"/>
    <w:rsid w:val="00866735"/>
    <w:rsid w:val="00866925"/>
    <w:rsid w:val="00866AFE"/>
    <w:rsid w:val="00866B41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5028"/>
    <w:rsid w:val="008852EB"/>
    <w:rsid w:val="00885347"/>
    <w:rsid w:val="00885486"/>
    <w:rsid w:val="008856D3"/>
    <w:rsid w:val="00885DFE"/>
    <w:rsid w:val="00885EAA"/>
    <w:rsid w:val="00886120"/>
    <w:rsid w:val="0088645C"/>
    <w:rsid w:val="00886460"/>
    <w:rsid w:val="0088660E"/>
    <w:rsid w:val="008866A5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1D3"/>
    <w:rsid w:val="008904AD"/>
    <w:rsid w:val="00890A91"/>
    <w:rsid w:val="00890B57"/>
    <w:rsid w:val="00890D3B"/>
    <w:rsid w:val="00890F47"/>
    <w:rsid w:val="00891050"/>
    <w:rsid w:val="00891068"/>
    <w:rsid w:val="008910A4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43D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CFD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EC"/>
    <w:rsid w:val="008B2977"/>
    <w:rsid w:val="008B2BC6"/>
    <w:rsid w:val="008B2C2D"/>
    <w:rsid w:val="008B2DBF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B27"/>
    <w:rsid w:val="008B6C6C"/>
    <w:rsid w:val="008B72F5"/>
    <w:rsid w:val="008B77AB"/>
    <w:rsid w:val="008B7F9F"/>
    <w:rsid w:val="008C013F"/>
    <w:rsid w:val="008C08CF"/>
    <w:rsid w:val="008C0A54"/>
    <w:rsid w:val="008C0B26"/>
    <w:rsid w:val="008C0BCB"/>
    <w:rsid w:val="008C0C48"/>
    <w:rsid w:val="008C107A"/>
    <w:rsid w:val="008C10EF"/>
    <w:rsid w:val="008C112D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CDA"/>
    <w:rsid w:val="008C5D59"/>
    <w:rsid w:val="008C5E6E"/>
    <w:rsid w:val="008C612D"/>
    <w:rsid w:val="008C6145"/>
    <w:rsid w:val="008C623A"/>
    <w:rsid w:val="008C6567"/>
    <w:rsid w:val="008C68D9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F1C"/>
    <w:rsid w:val="008D0052"/>
    <w:rsid w:val="008D0207"/>
    <w:rsid w:val="008D0261"/>
    <w:rsid w:val="008D02B6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BB6"/>
    <w:rsid w:val="008D3BD4"/>
    <w:rsid w:val="008D3E14"/>
    <w:rsid w:val="008D3F98"/>
    <w:rsid w:val="008D40B2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6C"/>
    <w:rsid w:val="008E0AE0"/>
    <w:rsid w:val="008E0EAB"/>
    <w:rsid w:val="008E0F78"/>
    <w:rsid w:val="008E10A7"/>
    <w:rsid w:val="008E1123"/>
    <w:rsid w:val="008E1248"/>
    <w:rsid w:val="008E1329"/>
    <w:rsid w:val="008E1376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7068"/>
    <w:rsid w:val="008E72AE"/>
    <w:rsid w:val="008E72DD"/>
    <w:rsid w:val="008E7411"/>
    <w:rsid w:val="008E754B"/>
    <w:rsid w:val="008E7BA4"/>
    <w:rsid w:val="008E7C07"/>
    <w:rsid w:val="008E7C13"/>
    <w:rsid w:val="008F0152"/>
    <w:rsid w:val="008F028C"/>
    <w:rsid w:val="008F033D"/>
    <w:rsid w:val="008F0374"/>
    <w:rsid w:val="008F0513"/>
    <w:rsid w:val="008F05A0"/>
    <w:rsid w:val="008F05BF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90F"/>
    <w:rsid w:val="008F1A3C"/>
    <w:rsid w:val="008F1B7B"/>
    <w:rsid w:val="008F1BB5"/>
    <w:rsid w:val="008F1DF3"/>
    <w:rsid w:val="008F2763"/>
    <w:rsid w:val="008F2AC9"/>
    <w:rsid w:val="008F2ACA"/>
    <w:rsid w:val="008F2BC7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351"/>
    <w:rsid w:val="008F6408"/>
    <w:rsid w:val="008F68CB"/>
    <w:rsid w:val="008F6AEE"/>
    <w:rsid w:val="008F6AF6"/>
    <w:rsid w:val="008F6D2D"/>
    <w:rsid w:val="008F70C5"/>
    <w:rsid w:val="008F72A8"/>
    <w:rsid w:val="008F72FB"/>
    <w:rsid w:val="008F73B7"/>
    <w:rsid w:val="008F752A"/>
    <w:rsid w:val="008F7C1A"/>
    <w:rsid w:val="008F7E98"/>
    <w:rsid w:val="008F7E9D"/>
    <w:rsid w:val="00900395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CA0"/>
    <w:rsid w:val="00906CEE"/>
    <w:rsid w:val="00906F54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50B8"/>
    <w:rsid w:val="0091548B"/>
    <w:rsid w:val="00915A0E"/>
    <w:rsid w:val="00915B31"/>
    <w:rsid w:val="00915E5B"/>
    <w:rsid w:val="00915E61"/>
    <w:rsid w:val="009160CB"/>
    <w:rsid w:val="0091644F"/>
    <w:rsid w:val="0091655A"/>
    <w:rsid w:val="0091668A"/>
    <w:rsid w:val="00916750"/>
    <w:rsid w:val="00916A4B"/>
    <w:rsid w:val="00916B70"/>
    <w:rsid w:val="00916B9D"/>
    <w:rsid w:val="00916E03"/>
    <w:rsid w:val="00917080"/>
    <w:rsid w:val="0091722A"/>
    <w:rsid w:val="009172C3"/>
    <w:rsid w:val="009172D6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EA"/>
    <w:rsid w:val="00930E54"/>
    <w:rsid w:val="00930F22"/>
    <w:rsid w:val="009312A7"/>
    <w:rsid w:val="009312E1"/>
    <w:rsid w:val="0093181F"/>
    <w:rsid w:val="00931993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DD7"/>
    <w:rsid w:val="00935015"/>
    <w:rsid w:val="0093516E"/>
    <w:rsid w:val="009354BC"/>
    <w:rsid w:val="009356EA"/>
    <w:rsid w:val="0093614D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C48"/>
    <w:rsid w:val="00943E20"/>
    <w:rsid w:val="00943F29"/>
    <w:rsid w:val="00943FFF"/>
    <w:rsid w:val="009441B6"/>
    <w:rsid w:val="009442AE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ABB"/>
    <w:rsid w:val="00950DD4"/>
    <w:rsid w:val="00950E2D"/>
    <w:rsid w:val="0095134D"/>
    <w:rsid w:val="009513D7"/>
    <w:rsid w:val="00951514"/>
    <w:rsid w:val="00951599"/>
    <w:rsid w:val="009515AD"/>
    <w:rsid w:val="0095181E"/>
    <w:rsid w:val="009524AD"/>
    <w:rsid w:val="009524F9"/>
    <w:rsid w:val="0095255A"/>
    <w:rsid w:val="009526F1"/>
    <w:rsid w:val="00952735"/>
    <w:rsid w:val="00952DB3"/>
    <w:rsid w:val="00952E2B"/>
    <w:rsid w:val="00953024"/>
    <w:rsid w:val="00953669"/>
    <w:rsid w:val="009536A0"/>
    <w:rsid w:val="00953B96"/>
    <w:rsid w:val="00953F03"/>
    <w:rsid w:val="009540CF"/>
    <w:rsid w:val="00954101"/>
    <w:rsid w:val="009542B1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2AF"/>
    <w:rsid w:val="009553E5"/>
    <w:rsid w:val="009553F8"/>
    <w:rsid w:val="00955544"/>
    <w:rsid w:val="0095554A"/>
    <w:rsid w:val="00955885"/>
    <w:rsid w:val="00955A26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600F5"/>
    <w:rsid w:val="0096017D"/>
    <w:rsid w:val="0096070A"/>
    <w:rsid w:val="0096073C"/>
    <w:rsid w:val="009608C2"/>
    <w:rsid w:val="00960A7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B34"/>
    <w:rsid w:val="00961B56"/>
    <w:rsid w:val="00961BF1"/>
    <w:rsid w:val="00961D4F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433"/>
    <w:rsid w:val="0097380D"/>
    <w:rsid w:val="00973C1E"/>
    <w:rsid w:val="00973CF1"/>
    <w:rsid w:val="00973D83"/>
    <w:rsid w:val="00973FD5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FF2"/>
    <w:rsid w:val="009763FC"/>
    <w:rsid w:val="00976563"/>
    <w:rsid w:val="009765CA"/>
    <w:rsid w:val="00976B76"/>
    <w:rsid w:val="00976CBF"/>
    <w:rsid w:val="00976E3D"/>
    <w:rsid w:val="00976F07"/>
    <w:rsid w:val="0097743B"/>
    <w:rsid w:val="00977A41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BAF"/>
    <w:rsid w:val="00982ED7"/>
    <w:rsid w:val="00983058"/>
    <w:rsid w:val="009831DD"/>
    <w:rsid w:val="00983615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1CC"/>
    <w:rsid w:val="009962F8"/>
    <w:rsid w:val="00996317"/>
    <w:rsid w:val="00996986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709"/>
    <w:rsid w:val="0099777D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C1E"/>
    <w:rsid w:val="009A2E8D"/>
    <w:rsid w:val="009A32B3"/>
    <w:rsid w:val="009A3380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302"/>
    <w:rsid w:val="009B055B"/>
    <w:rsid w:val="009B0886"/>
    <w:rsid w:val="009B08B0"/>
    <w:rsid w:val="009B0917"/>
    <w:rsid w:val="009B0CEE"/>
    <w:rsid w:val="009B1237"/>
    <w:rsid w:val="009B12E8"/>
    <w:rsid w:val="009B1A50"/>
    <w:rsid w:val="009B1BC1"/>
    <w:rsid w:val="009B202A"/>
    <w:rsid w:val="009B2065"/>
    <w:rsid w:val="009B21A2"/>
    <w:rsid w:val="009B225A"/>
    <w:rsid w:val="009B230F"/>
    <w:rsid w:val="009B24F4"/>
    <w:rsid w:val="009B254C"/>
    <w:rsid w:val="009B25EF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466"/>
    <w:rsid w:val="009B6767"/>
    <w:rsid w:val="009B677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307"/>
    <w:rsid w:val="009C1470"/>
    <w:rsid w:val="009C149C"/>
    <w:rsid w:val="009C14B9"/>
    <w:rsid w:val="009C14CB"/>
    <w:rsid w:val="009C16CC"/>
    <w:rsid w:val="009C1720"/>
    <w:rsid w:val="009C182F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921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B70"/>
    <w:rsid w:val="009D1DAB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6"/>
    <w:rsid w:val="009D2ED5"/>
    <w:rsid w:val="009D2F06"/>
    <w:rsid w:val="009D2F59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60C9"/>
    <w:rsid w:val="009E619E"/>
    <w:rsid w:val="009E6273"/>
    <w:rsid w:val="009E634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542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37D"/>
    <w:rsid w:val="00A023CC"/>
    <w:rsid w:val="00A0241C"/>
    <w:rsid w:val="00A025C7"/>
    <w:rsid w:val="00A02784"/>
    <w:rsid w:val="00A02855"/>
    <w:rsid w:val="00A02999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E"/>
    <w:rsid w:val="00A04B8D"/>
    <w:rsid w:val="00A04CAD"/>
    <w:rsid w:val="00A0510A"/>
    <w:rsid w:val="00A052AF"/>
    <w:rsid w:val="00A05786"/>
    <w:rsid w:val="00A05874"/>
    <w:rsid w:val="00A058B4"/>
    <w:rsid w:val="00A05C10"/>
    <w:rsid w:val="00A05C46"/>
    <w:rsid w:val="00A0609D"/>
    <w:rsid w:val="00A060C0"/>
    <w:rsid w:val="00A062D8"/>
    <w:rsid w:val="00A063EC"/>
    <w:rsid w:val="00A066D9"/>
    <w:rsid w:val="00A06BF7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E9"/>
    <w:rsid w:val="00A10C3A"/>
    <w:rsid w:val="00A10F1B"/>
    <w:rsid w:val="00A10FFD"/>
    <w:rsid w:val="00A11081"/>
    <w:rsid w:val="00A1114B"/>
    <w:rsid w:val="00A11218"/>
    <w:rsid w:val="00A118FF"/>
    <w:rsid w:val="00A11ABD"/>
    <w:rsid w:val="00A11DF8"/>
    <w:rsid w:val="00A12125"/>
    <w:rsid w:val="00A121AA"/>
    <w:rsid w:val="00A1243D"/>
    <w:rsid w:val="00A124B3"/>
    <w:rsid w:val="00A126CA"/>
    <w:rsid w:val="00A12805"/>
    <w:rsid w:val="00A12E50"/>
    <w:rsid w:val="00A12E98"/>
    <w:rsid w:val="00A1344D"/>
    <w:rsid w:val="00A13547"/>
    <w:rsid w:val="00A13583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5E4"/>
    <w:rsid w:val="00A1565D"/>
    <w:rsid w:val="00A15AA7"/>
    <w:rsid w:val="00A15C32"/>
    <w:rsid w:val="00A15D5E"/>
    <w:rsid w:val="00A1606C"/>
    <w:rsid w:val="00A16091"/>
    <w:rsid w:val="00A16178"/>
    <w:rsid w:val="00A162B3"/>
    <w:rsid w:val="00A163A9"/>
    <w:rsid w:val="00A1645B"/>
    <w:rsid w:val="00A168EB"/>
    <w:rsid w:val="00A16BAA"/>
    <w:rsid w:val="00A16EEE"/>
    <w:rsid w:val="00A17019"/>
    <w:rsid w:val="00A170AD"/>
    <w:rsid w:val="00A170AF"/>
    <w:rsid w:val="00A1751D"/>
    <w:rsid w:val="00A17642"/>
    <w:rsid w:val="00A17AB3"/>
    <w:rsid w:val="00A17C06"/>
    <w:rsid w:val="00A17CD7"/>
    <w:rsid w:val="00A2011D"/>
    <w:rsid w:val="00A20459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F12"/>
    <w:rsid w:val="00A21F8D"/>
    <w:rsid w:val="00A220EF"/>
    <w:rsid w:val="00A22209"/>
    <w:rsid w:val="00A223EB"/>
    <w:rsid w:val="00A229D2"/>
    <w:rsid w:val="00A22B3F"/>
    <w:rsid w:val="00A22BC5"/>
    <w:rsid w:val="00A22E17"/>
    <w:rsid w:val="00A22E55"/>
    <w:rsid w:val="00A230BC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C34"/>
    <w:rsid w:val="00A30C80"/>
    <w:rsid w:val="00A30D1E"/>
    <w:rsid w:val="00A30E3D"/>
    <w:rsid w:val="00A30F7C"/>
    <w:rsid w:val="00A31067"/>
    <w:rsid w:val="00A311A3"/>
    <w:rsid w:val="00A3134C"/>
    <w:rsid w:val="00A315D0"/>
    <w:rsid w:val="00A31604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634"/>
    <w:rsid w:val="00A356C6"/>
    <w:rsid w:val="00A3586A"/>
    <w:rsid w:val="00A35908"/>
    <w:rsid w:val="00A3594B"/>
    <w:rsid w:val="00A35E02"/>
    <w:rsid w:val="00A35F77"/>
    <w:rsid w:val="00A360EB"/>
    <w:rsid w:val="00A361C0"/>
    <w:rsid w:val="00A3640B"/>
    <w:rsid w:val="00A36778"/>
    <w:rsid w:val="00A36809"/>
    <w:rsid w:val="00A368D9"/>
    <w:rsid w:val="00A369D7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B9B"/>
    <w:rsid w:val="00A37C01"/>
    <w:rsid w:val="00A37DD4"/>
    <w:rsid w:val="00A37EB0"/>
    <w:rsid w:val="00A400A4"/>
    <w:rsid w:val="00A400A7"/>
    <w:rsid w:val="00A4018F"/>
    <w:rsid w:val="00A40282"/>
    <w:rsid w:val="00A4031B"/>
    <w:rsid w:val="00A40486"/>
    <w:rsid w:val="00A405BD"/>
    <w:rsid w:val="00A40826"/>
    <w:rsid w:val="00A40C9C"/>
    <w:rsid w:val="00A40D35"/>
    <w:rsid w:val="00A4160D"/>
    <w:rsid w:val="00A41A4F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5D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60A"/>
    <w:rsid w:val="00A51BDF"/>
    <w:rsid w:val="00A51E32"/>
    <w:rsid w:val="00A52260"/>
    <w:rsid w:val="00A522E4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920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897"/>
    <w:rsid w:val="00A56912"/>
    <w:rsid w:val="00A56C32"/>
    <w:rsid w:val="00A56EEB"/>
    <w:rsid w:val="00A570A3"/>
    <w:rsid w:val="00A57219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6F"/>
    <w:rsid w:val="00A644A1"/>
    <w:rsid w:val="00A64509"/>
    <w:rsid w:val="00A646A0"/>
    <w:rsid w:val="00A6488C"/>
    <w:rsid w:val="00A64CFF"/>
    <w:rsid w:val="00A6535F"/>
    <w:rsid w:val="00A654BE"/>
    <w:rsid w:val="00A65B60"/>
    <w:rsid w:val="00A65C42"/>
    <w:rsid w:val="00A65CC9"/>
    <w:rsid w:val="00A66182"/>
    <w:rsid w:val="00A665C7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F41"/>
    <w:rsid w:val="00A73F4D"/>
    <w:rsid w:val="00A74180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136"/>
    <w:rsid w:val="00A7538A"/>
    <w:rsid w:val="00A754FF"/>
    <w:rsid w:val="00A757EA"/>
    <w:rsid w:val="00A75874"/>
    <w:rsid w:val="00A75A75"/>
    <w:rsid w:val="00A75ACD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928"/>
    <w:rsid w:val="00A77D61"/>
    <w:rsid w:val="00A80014"/>
    <w:rsid w:val="00A8006B"/>
    <w:rsid w:val="00A8006D"/>
    <w:rsid w:val="00A8048B"/>
    <w:rsid w:val="00A808C7"/>
    <w:rsid w:val="00A80A6A"/>
    <w:rsid w:val="00A80A80"/>
    <w:rsid w:val="00A80C58"/>
    <w:rsid w:val="00A80E0D"/>
    <w:rsid w:val="00A80E2E"/>
    <w:rsid w:val="00A81158"/>
    <w:rsid w:val="00A81203"/>
    <w:rsid w:val="00A81675"/>
    <w:rsid w:val="00A81719"/>
    <w:rsid w:val="00A8181D"/>
    <w:rsid w:val="00A81914"/>
    <w:rsid w:val="00A819E0"/>
    <w:rsid w:val="00A81A3B"/>
    <w:rsid w:val="00A81D70"/>
    <w:rsid w:val="00A81E38"/>
    <w:rsid w:val="00A81E6B"/>
    <w:rsid w:val="00A81E6E"/>
    <w:rsid w:val="00A8207E"/>
    <w:rsid w:val="00A82237"/>
    <w:rsid w:val="00A82602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531A"/>
    <w:rsid w:val="00A856F9"/>
    <w:rsid w:val="00A858C5"/>
    <w:rsid w:val="00A85DBD"/>
    <w:rsid w:val="00A85E58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7B"/>
    <w:rsid w:val="00AA1782"/>
    <w:rsid w:val="00AA179B"/>
    <w:rsid w:val="00AA1A3F"/>
    <w:rsid w:val="00AA1DD4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8E"/>
    <w:rsid w:val="00AA55CF"/>
    <w:rsid w:val="00AA55FB"/>
    <w:rsid w:val="00AA5717"/>
    <w:rsid w:val="00AA585F"/>
    <w:rsid w:val="00AA5984"/>
    <w:rsid w:val="00AA5C44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B01A3"/>
    <w:rsid w:val="00AB0211"/>
    <w:rsid w:val="00AB0220"/>
    <w:rsid w:val="00AB0290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827"/>
    <w:rsid w:val="00AB2F8D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D6"/>
    <w:rsid w:val="00AB540C"/>
    <w:rsid w:val="00AB5562"/>
    <w:rsid w:val="00AB5799"/>
    <w:rsid w:val="00AB5854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70D2"/>
    <w:rsid w:val="00AB7108"/>
    <w:rsid w:val="00AB770F"/>
    <w:rsid w:val="00AB7A01"/>
    <w:rsid w:val="00AB7A3C"/>
    <w:rsid w:val="00AB7A8C"/>
    <w:rsid w:val="00AB7C56"/>
    <w:rsid w:val="00AB7CD3"/>
    <w:rsid w:val="00AB7CEE"/>
    <w:rsid w:val="00AC0215"/>
    <w:rsid w:val="00AC027A"/>
    <w:rsid w:val="00AC0334"/>
    <w:rsid w:val="00AC06A9"/>
    <w:rsid w:val="00AC0862"/>
    <w:rsid w:val="00AC0A04"/>
    <w:rsid w:val="00AC0CA1"/>
    <w:rsid w:val="00AC0F1F"/>
    <w:rsid w:val="00AC114D"/>
    <w:rsid w:val="00AC1482"/>
    <w:rsid w:val="00AC1874"/>
    <w:rsid w:val="00AC191E"/>
    <w:rsid w:val="00AC2266"/>
    <w:rsid w:val="00AC25FB"/>
    <w:rsid w:val="00AC2650"/>
    <w:rsid w:val="00AC2A8C"/>
    <w:rsid w:val="00AC2D93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314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822"/>
    <w:rsid w:val="00AD398C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712F"/>
    <w:rsid w:val="00AD71A7"/>
    <w:rsid w:val="00AD7458"/>
    <w:rsid w:val="00AD7529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CA6"/>
    <w:rsid w:val="00AE2F0E"/>
    <w:rsid w:val="00AE32EF"/>
    <w:rsid w:val="00AE370C"/>
    <w:rsid w:val="00AE39AA"/>
    <w:rsid w:val="00AE39BF"/>
    <w:rsid w:val="00AE3BEE"/>
    <w:rsid w:val="00AE3D56"/>
    <w:rsid w:val="00AE3F67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C19"/>
    <w:rsid w:val="00AE6D34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122"/>
    <w:rsid w:val="00AF0408"/>
    <w:rsid w:val="00AF05E1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7E0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A6"/>
    <w:rsid w:val="00AF635A"/>
    <w:rsid w:val="00AF6431"/>
    <w:rsid w:val="00AF64AE"/>
    <w:rsid w:val="00AF67EF"/>
    <w:rsid w:val="00AF6879"/>
    <w:rsid w:val="00AF6ACE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B000D1"/>
    <w:rsid w:val="00B0016D"/>
    <w:rsid w:val="00B0045D"/>
    <w:rsid w:val="00B007D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C3A"/>
    <w:rsid w:val="00B03D25"/>
    <w:rsid w:val="00B0422F"/>
    <w:rsid w:val="00B046D6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38E"/>
    <w:rsid w:val="00B077A1"/>
    <w:rsid w:val="00B077B9"/>
    <w:rsid w:val="00B07F06"/>
    <w:rsid w:val="00B10198"/>
    <w:rsid w:val="00B102A6"/>
    <w:rsid w:val="00B105BA"/>
    <w:rsid w:val="00B10870"/>
    <w:rsid w:val="00B10E1D"/>
    <w:rsid w:val="00B11138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302"/>
    <w:rsid w:val="00B173C0"/>
    <w:rsid w:val="00B1772B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E84"/>
    <w:rsid w:val="00B31F4A"/>
    <w:rsid w:val="00B323A7"/>
    <w:rsid w:val="00B323B8"/>
    <w:rsid w:val="00B32466"/>
    <w:rsid w:val="00B324B4"/>
    <w:rsid w:val="00B3271E"/>
    <w:rsid w:val="00B32DBD"/>
    <w:rsid w:val="00B32DF3"/>
    <w:rsid w:val="00B33393"/>
    <w:rsid w:val="00B337D7"/>
    <w:rsid w:val="00B337EC"/>
    <w:rsid w:val="00B338E1"/>
    <w:rsid w:val="00B33937"/>
    <w:rsid w:val="00B33BC9"/>
    <w:rsid w:val="00B33DC1"/>
    <w:rsid w:val="00B33FE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6E70"/>
    <w:rsid w:val="00B372A3"/>
    <w:rsid w:val="00B3743F"/>
    <w:rsid w:val="00B376B9"/>
    <w:rsid w:val="00B379DC"/>
    <w:rsid w:val="00B37D12"/>
    <w:rsid w:val="00B400BB"/>
    <w:rsid w:val="00B401EA"/>
    <w:rsid w:val="00B4028B"/>
    <w:rsid w:val="00B4037F"/>
    <w:rsid w:val="00B40429"/>
    <w:rsid w:val="00B406DA"/>
    <w:rsid w:val="00B406FC"/>
    <w:rsid w:val="00B40810"/>
    <w:rsid w:val="00B40829"/>
    <w:rsid w:val="00B408D1"/>
    <w:rsid w:val="00B40FDF"/>
    <w:rsid w:val="00B41BD8"/>
    <w:rsid w:val="00B41E93"/>
    <w:rsid w:val="00B42085"/>
    <w:rsid w:val="00B421BD"/>
    <w:rsid w:val="00B42473"/>
    <w:rsid w:val="00B424CA"/>
    <w:rsid w:val="00B425BE"/>
    <w:rsid w:val="00B425F8"/>
    <w:rsid w:val="00B4278C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949"/>
    <w:rsid w:val="00B46C0E"/>
    <w:rsid w:val="00B46C95"/>
    <w:rsid w:val="00B46FC2"/>
    <w:rsid w:val="00B46FFB"/>
    <w:rsid w:val="00B470C0"/>
    <w:rsid w:val="00B4747B"/>
    <w:rsid w:val="00B4762E"/>
    <w:rsid w:val="00B4771F"/>
    <w:rsid w:val="00B47870"/>
    <w:rsid w:val="00B47B09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4C9"/>
    <w:rsid w:val="00B555E9"/>
    <w:rsid w:val="00B55980"/>
    <w:rsid w:val="00B559CA"/>
    <w:rsid w:val="00B55BEA"/>
    <w:rsid w:val="00B56305"/>
    <w:rsid w:val="00B564F6"/>
    <w:rsid w:val="00B5675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73A"/>
    <w:rsid w:val="00B57AF5"/>
    <w:rsid w:val="00B57BF8"/>
    <w:rsid w:val="00B57C4D"/>
    <w:rsid w:val="00B57F55"/>
    <w:rsid w:val="00B60062"/>
    <w:rsid w:val="00B60335"/>
    <w:rsid w:val="00B605AA"/>
    <w:rsid w:val="00B60653"/>
    <w:rsid w:val="00B608CA"/>
    <w:rsid w:val="00B609E0"/>
    <w:rsid w:val="00B609FA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624E"/>
    <w:rsid w:val="00B6651C"/>
    <w:rsid w:val="00B6668D"/>
    <w:rsid w:val="00B66A2C"/>
    <w:rsid w:val="00B66DB4"/>
    <w:rsid w:val="00B66FA0"/>
    <w:rsid w:val="00B670EB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427"/>
    <w:rsid w:val="00B7350D"/>
    <w:rsid w:val="00B73B97"/>
    <w:rsid w:val="00B73EFE"/>
    <w:rsid w:val="00B73F70"/>
    <w:rsid w:val="00B74157"/>
    <w:rsid w:val="00B7416A"/>
    <w:rsid w:val="00B7425C"/>
    <w:rsid w:val="00B742B8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3"/>
    <w:rsid w:val="00B87677"/>
    <w:rsid w:val="00B87A45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C8D"/>
    <w:rsid w:val="00B93D2F"/>
    <w:rsid w:val="00B93ECC"/>
    <w:rsid w:val="00B93FD1"/>
    <w:rsid w:val="00B94095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9EF"/>
    <w:rsid w:val="00B95D40"/>
    <w:rsid w:val="00B96288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86"/>
    <w:rsid w:val="00BA0ABD"/>
    <w:rsid w:val="00BA0D73"/>
    <w:rsid w:val="00BA0FB2"/>
    <w:rsid w:val="00BA12FD"/>
    <w:rsid w:val="00BA14E8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833"/>
    <w:rsid w:val="00BA2A39"/>
    <w:rsid w:val="00BA2A5E"/>
    <w:rsid w:val="00BA2C14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6C7"/>
    <w:rsid w:val="00BA5832"/>
    <w:rsid w:val="00BA5964"/>
    <w:rsid w:val="00BA5B4C"/>
    <w:rsid w:val="00BA5B80"/>
    <w:rsid w:val="00BA5D90"/>
    <w:rsid w:val="00BA60BD"/>
    <w:rsid w:val="00BA60E3"/>
    <w:rsid w:val="00BA6798"/>
    <w:rsid w:val="00BA6840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E36"/>
    <w:rsid w:val="00BB0E83"/>
    <w:rsid w:val="00BB0FD6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C"/>
    <w:rsid w:val="00BB2B75"/>
    <w:rsid w:val="00BB3169"/>
    <w:rsid w:val="00BB340D"/>
    <w:rsid w:val="00BB3922"/>
    <w:rsid w:val="00BB3ACA"/>
    <w:rsid w:val="00BB3E76"/>
    <w:rsid w:val="00BB4021"/>
    <w:rsid w:val="00BB41C8"/>
    <w:rsid w:val="00BB424E"/>
    <w:rsid w:val="00BB430C"/>
    <w:rsid w:val="00BB4599"/>
    <w:rsid w:val="00BB46BD"/>
    <w:rsid w:val="00BB47EC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DBA"/>
    <w:rsid w:val="00BB612D"/>
    <w:rsid w:val="00BB61A0"/>
    <w:rsid w:val="00BB6556"/>
    <w:rsid w:val="00BB67CE"/>
    <w:rsid w:val="00BB6AE4"/>
    <w:rsid w:val="00BB6D95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582"/>
    <w:rsid w:val="00BC17F6"/>
    <w:rsid w:val="00BC1C65"/>
    <w:rsid w:val="00BC1C73"/>
    <w:rsid w:val="00BC1D2A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E3"/>
    <w:rsid w:val="00BC3937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987"/>
    <w:rsid w:val="00BC5A96"/>
    <w:rsid w:val="00BC5B78"/>
    <w:rsid w:val="00BC5CCB"/>
    <w:rsid w:val="00BC60E9"/>
    <w:rsid w:val="00BC6363"/>
    <w:rsid w:val="00BC6466"/>
    <w:rsid w:val="00BC6B0F"/>
    <w:rsid w:val="00BC6C6B"/>
    <w:rsid w:val="00BC6CB3"/>
    <w:rsid w:val="00BC7145"/>
    <w:rsid w:val="00BC71E8"/>
    <w:rsid w:val="00BC7784"/>
    <w:rsid w:val="00BC7B76"/>
    <w:rsid w:val="00BC7E0C"/>
    <w:rsid w:val="00BD0470"/>
    <w:rsid w:val="00BD084A"/>
    <w:rsid w:val="00BD0D25"/>
    <w:rsid w:val="00BD0D87"/>
    <w:rsid w:val="00BD1050"/>
    <w:rsid w:val="00BD1052"/>
    <w:rsid w:val="00BD1116"/>
    <w:rsid w:val="00BD11E5"/>
    <w:rsid w:val="00BD125A"/>
    <w:rsid w:val="00BD1676"/>
    <w:rsid w:val="00BD18C2"/>
    <w:rsid w:val="00BD19C8"/>
    <w:rsid w:val="00BD1D1B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41A7"/>
    <w:rsid w:val="00BD47F5"/>
    <w:rsid w:val="00BD48A1"/>
    <w:rsid w:val="00BD49C0"/>
    <w:rsid w:val="00BD4A2C"/>
    <w:rsid w:val="00BD4A6A"/>
    <w:rsid w:val="00BD4B63"/>
    <w:rsid w:val="00BD4C57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838"/>
    <w:rsid w:val="00BE6839"/>
    <w:rsid w:val="00BE6B14"/>
    <w:rsid w:val="00BE6B96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993"/>
    <w:rsid w:val="00BF2E8C"/>
    <w:rsid w:val="00BF3188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930"/>
    <w:rsid w:val="00C00BCB"/>
    <w:rsid w:val="00C00BED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BFA"/>
    <w:rsid w:val="00C04468"/>
    <w:rsid w:val="00C0453E"/>
    <w:rsid w:val="00C04723"/>
    <w:rsid w:val="00C04A9A"/>
    <w:rsid w:val="00C04D0C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FF4"/>
    <w:rsid w:val="00C07082"/>
    <w:rsid w:val="00C07285"/>
    <w:rsid w:val="00C07354"/>
    <w:rsid w:val="00C0735C"/>
    <w:rsid w:val="00C075FD"/>
    <w:rsid w:val="00C07896"/>
    <w:rsid w:val="00C07C3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6E6"/>
    <w:rsid w:val="00C1177A"/>
    <w:rsid w:val="00C11A9C"/>
    <w:rsid w:val="00C11B5F"/>
    <w:rsid w:val="00C11BD1"/>
    <w:rsid w:val="00C1213B"/>
    <w:rsid w:val="00C1232F"/>
    <w:rsid w:val="00C124ED"/>
    <w:rsid w:val="00C125A2"/>
    <w:rsid w:val="00C125A7"/>
    <w:rsid w:val="00C126C9"/>
    <w:rsid w:val="00C12751"/>
    <w:rsid w:val="00C12756"/>
    <w:rsid w:val="00C1278C"/>
    <w:rsid w:val="00C12BD8"/>
    <w:rsid w:val="00C12DDC"/>
    <w:rsid w:val="00C12E6B"/>
    <w:rsid w:val="00C13030"/>
    <w:rsid w:val="00C131C0"/>
    <w:rsid w:val="00C13324"/>
    <w:rsid w:val="00C134FA"/>
    <w:rsid w:val="00C1364E"/>
    <w:rsid w:val="00C13B28"/>
    <w:rsid w:val="00C13D93"/>
    <w:rsid w:val="00C13F4A"/>
    <w:rsid w:val="00C14292"/>
    <w:rsid w:val="00C14556"/>
    <w:rsid w:val="00C14641"/>
    <w:rsid w:val="00C148AD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CDF"/>
    <w:rsid w:val="00C17EFC"/>
    <w:rsid w:val="00C200D7"/>
    <w:rsid w:val="00C20203"/>
    <w:rsid w:val="00C2052E"/>
    <w:rsid w:val="00C20538"/>
    <w:rsid w:val="00C20572"/>
    <w:rsid w:val="00C206E8"/>
    <w:rsid w:val="00C20B49"/>
    <w:rsid w:val="00C20B4D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85"/>
    <w:rsid w:val="00C245CC"/>
    <w:rsid w:val="00C24B9C"/>
    <w:rsid w:val="00C24DA5"/>
    <w:rsid w:val="00C24EA0"/>
    <w:rsid w:val="00C253FE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315"/>
    <w:rsid w:val="00C2741A"/>
    <w:rsid w:val="00C276D3"/>
    <w:rsid w:val="00C276FA"/>
    <w:rsid w:val="00C278D1"/>
    <w:rsid w:val="00C27940"/>
    <w:rsid w:val="00C27A04"/>
    <w:rsid w:val="00C302C4"/>
    <w:rsid w:val="00C30365"/>
    <w:rsid w:val="00C30553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6FB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26A"/>
    <w:rsid w:val="00C43A72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720"/>
    <w:rsid w:val="00C46834"/>
    <w:rsid w:val="00C46C19"/>
    <w:rsid w:val="00C46D7E"/>
    <w:rsid w:val="00C46F9F"/>
    <w:rsid w:val="00C47174"/>
    <w:rsid w:val="00C476C2"/>
    <w:rsid w:val="00C47701"/>
    <w:rsid w:val="00C47AE3"/>
    <w:rsid w:val="00C47C0C"/>
    <w:rsid w:val="00C47CA1"/>
    <w:rsid w:val="00C47D14"/>
    <w:rsid w:val="00C47E80"/>
    <w:rsid w:val="00C500F1"/>
    <w:rsid w:val="00C502A7"/>
    <w:rsid w:val="00C5041F"/>
    <w:rsid w:val="00C506EA"/>
    <w:rsid w:val="00C50840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B4"/>
    <w:rsid w:val="00C53AAE"/>
    <w:rsid w:val="00C53B1C"/>
    <w:rsid w:val="00C53DED"/>
    <w:rsid w:val="00C53EE3"/>
    <w:rsid w:val="00C5401A"/>
    <w:rsid w:val="00C54088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78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22B"/>
    <w:rsid w:val="00C60C9E"/>
    <w:rsid w:val="00C60E70"/>
    <w:rsid w:val="00C61399"/>
    <w:rsid w:val="00C61740"/>
    <w:rsid w:val="00C619AC"/>
    <w:rsid w:val="00C61A83"/>
    <w:rsid w:val="00C61B13"/>
    <w:rsid w:val="00C61BE2"/>
    <w:rsid w:val="00C61D87"/>
    <w:rsid w:val="00C61E89"/>
    <w:rsid w:val="00C62114"/>
    <w:rsid w:val="00C62196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40BA"/>
    <w:rsid w:val="00C64213"/>
    <w:rsid w:val="00C64404"/>
    <w:rsid w:val="00C645C9"/>
    <w:rsid w:val="00C64762"/>
    <w:rsid w:val="00C6485C"/>
    <w:rsid w:val="00C64AB8"/>
    <w:rsid w:val="00C64BBC"/>
    <w:rsid w:val="00C64C49"/>
    <w:rsid w:val="00C64E8C"/>
    <w:rsid w:val="00C64F15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38"/>
    <w:rsid w:val="00C65A84"/>
    <w:rsid w:val="00C65ABC"/>
    <w:rsid w:val="00C65C5A"/>
    <w:rsid w:val="00C65C8A"/>
    <w:rsid w:val="00C660D3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DC"/>
    <w:rsid w:val="00C71DE6"/>
    <w:rsid w:val="00C71DFB"/>
    <w:rsid w:val="00C7240C"/>
    <w:rsid w:val="00C725A0"/>
    <w:rsid w:val="00C72888"/>
    <w:rsid w:val="00C72D72"/>
    <w:rsid w:val="00C72E41"/>
    <w:rsid w:val="00C7377E"/>
    <w:rsid w:val="00C73B88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C1"/>
    <w:rsid w:val="00C754FE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E6"/>
    <w:rsid w:val="00C8318F"/>
    <w:rsid w:val="00C831A5"/>
    <w:rsid w:val="00C831FE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96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DD0"/>
    <w:rsid w:val="00CA200E"/>
    <w:rsid w:val="00CA2105"/>
    <w:rsid w:val="00CA2376"/>
    <w:rsid w:val="00CA250F"/>
    <w:rsid w:val="00CA26D4"/>
    <w:rsid w:val="00CA278A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1B"/>
    <w:rsid w:val="00CB0523"/>
    <w:rsid w:val="00CB09B8"/>
    <w:rsid w:val="00CB0C09"/>
    <w:rsid w:val="00CB0E9F"/>
    <w:rsid w:val="00CB0ED2"/>
    <w:rsid w:val="00CB0F91"/>
    <w:rsid w:val="00CB0FA3"/>
    <w:rsid w:val="00CB10E4"/>
    <w:rsid w:val="00CB119D"/>
    <w:rsid w:val="00CB13C7"/>
    <w:rsid w:val="00CB142F"/>
    <w:rsid w:val="00CB1894"/>
    <w:rsid w:val="00CB1922"/>
    <w:rsid w:val="00CB198C"/>
    <w:rsid w:val="00CB1E08"/>
    <w:rsid w:val="00CB2317"/>
    <w:rsid w:val="00CB2397"/>
    <w:rsid w:val="00CB254B"/>
    <w:rsid w:val="00CB26B3"/>
    <w:rsid w:val="00CB2B05"/>
    <w:rsid w:val="00CB2BA9"/>
    <w:rsid w:val="00CB2D8D"/>
    <w:rsid w:val="00CB3091"/>
    <w:rsid w:val="00CB35A1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99A"/>
    <w:rsid w:val="00CB4B77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957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431"/>
    <w:rsid w:val="00CC176D"/>
    <w:rsid w:val="00CC2090"/>
    <w:rsid w:val="00CC2168"/>
    <w:rsid w:val="00CC26B8"/>
    <w:rsid w:val="00CC2CCF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E5A"/>
    <w:rsid w:val="00CC4F3C"/>
    <w:rsid w:val="00CC5212"/>
    <w:rsid w:val="00CC5717"/>
    <w:rsid w:val="00CC5B57"/>
    <w:rsid w:val="00CC6032"/>
    <w:rsid w:val="00CC62C3"/>
    <w:rsid w:val="00CC64AB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7ED"/>
    <w:rsid w:val="00CD0CBC"/>
    <w:rsid w:val="00CD0E9F"/>
    <w:rsid w:val="00CD0F5B"/>
    <w:rsid w:val="00CD1086"/>
    <w:rsid w:val="00CD13F4"/>
    <w:rsid w:val="00CD1894"/>
    <w:rsid w:val="00CD1A27"/>
    <w:rsid w:val="00CD1A8B"/>
    <w:rsid w:val="00CD1BA7"/>
    <w:rsid w:val="00CD1EBB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844"/>
    <w:rsid w:val="00CD4D23"/>
    <w:rsid w:val="00CD4E5D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852"/>
    <w:rsid w:val="00CD6A52"/>
    <w:rsid w:val="00CD6C99"/>
    <w:rsid w:val="00CD6D32"/>
    <w:rsid w:val="00CD72C1"/>
    <w:rsid w:val="00CD7835"/>
    <w:rsid w:val="00CD79A1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B73"/>
    <w:rsid w:val="00CF6BA5"/>
    <w:rsid w:val="00CF6C3E"/>
    <w:rsid w:val="00CF6EFC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80B"/>
    <w:rsid w:val="00D008FE"/>
    <w:rsid w:val="00D00A1A"/>
    <w:rsid w:val="00D00CEE"/>
    <w:rsid w:val="00D00DA2"/>
    <w:rsid w:val="00D01835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980"/>
    <w:rsid w:val="00D04ADD"/>
    <w:rsid w:val="00D04D88"/>
    <w:rsid w:val="00D04E1C"/>
    <w:rsid w:val="00D05048"/>
    <w:rsid w:val="00D0521F"/>
    <w:rsid w:val="00D05549"/>
    <w:rsid w:val="00D0597E"/>
    <w:rsid w:val="00D05A95"/>
    <w:rsid w:val="00D05BC2"/>
    <w:rsid w:val="00D05FBD"/>
    <w:rsid w:val="00D063B8"/>
    <w:rsid w:val="00D066D9"/>
    <w:rsid w:val="00D06A1F"/>
    <w:rsid w:val="00D06D78"/>
    <w:rsid w:val="00D071F0"/>
    <w:rsid w:val="00D073C4"/>
    <w:rsid w:val="00D07646"/>
    <w:rsid w:val="00D07708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33A"/>
    <w:rsid w:val="00D114EE"/>
    <w:rsid w:val="00D1170A"/>
    <w:rsid w:val="00D11749"/>
    <w:rsid w:val="00D11B97"/>
    <w:rsid w:val="00D11BA7"/>
    <w:rsid w:val="00D11CBB"/>
    <w:rsid w:val="00D11E2A"/>
    <w:rsid w:val="00D1223D"/>
    <w:rsid w:val="00D12391"/>
    <w:rsid w:val="00D12723"/>
    <w:rsid w:val="00D12925"/>
    <w:rsid w:val="00D129AA"/>
    <w:rsid w:val="00D12B1E"/>
    <w:rsid w:val="00D12C91"/>
    <w:rsid w:val="00D12DE2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A31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69"/>
    <w:rsid w:val="00D22750"/>
    <w:rsid w:val="00D227EC"/>
    <w:rsid w:val="00D22842"/>
    <w:rsid w:val="00D2293E"/>
    <w:rsid w:val="00D229CD"/>
    <w:rsid w:val="00D22A8A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3FD"/>
    <w:rsid w:val="00D30749"/>
    <w:rsid w:val="00D30DD4"/>
    <w:rsid w:val="00D31199"/>
    <w:rsid w:val="00D312CB"/>
    <w:rsid w:val="00D31451"/>
    <w:rsid w:val="00D31769"/>
    <w:rsid w:val="00D31B37"/>
    <w:rsid w:val="00D31C29"/>
    <w:rsid w:val="00D3205F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4DB"/>
    <w:rsid w:val="00D34540"/>
    <w:rsid w:val="00D345D2"/>
    <w:rsid w:val="00D345D4"/>
    <w:rsid w:val="00D34A03"/>
    <w:rsid w:val="00D35056"/>
    <w:rsid w:val="00D350F0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AD9"/>
    <w:rsid w:val="00D504CA"/>
    <w:rsid w:val="00D5059F"/>
    <w:rsid w:val="00D50890"/>
    <w:rsid w:val="00D50A31"/>
    <w:rsid w:val="00D50AA8"/>
    <w:rsid w:val="00D50EFF"/>
    <w:rsid w:val="00D5102E"/>
    <w:rsid w:val="00D51260"/>
    <w:rsid w:val="00D513F7"/>
    <w:rsid w:val="00D51535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647"/>
    <w:rsid w:val="00D546C2"/>
    <w:rsid w:val="00D548CD"/>
    <w:rsid w:val="00D54DAB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BB9"/>
    <w:rsid w:val="00D60C25"/>
    <w:rsid w:val="00D60D7C"/>
    <w:rsid w:val="00D60FA6"/>
    <w:rsid w:val="00D61028"/>
    <w:rsid w:val="00D61059"/>
    <w:rsid w:val="00D61090"/>
    <w:rsid w:val="00D610C4"/>
    <w:rsid w:val="00D61308"/>
    <w:rsid w:val="00D61491"/>
    <w:rsid w:val="00D6196C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83"/>
    <w:rsid w:val="00D6406A"/>
    <w:rsid w:val="00D64085"/>
    <w:rsid w:val="00D640B9"/>
    <w:rsid w:val="00D64162"/>
    <w:rsid w:val="00D641B4"/>
    <w:rsid w:val="00D64682"/>
    <w:rsid w:val="00D64A91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C74"/>
    <w:rsid w:val="00D71D2F"/>
    <w:rsid w:val="00D71F14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CC7"/>
    <w:rsid w:val="00D74ED3"/>
    <w:rsid w:val="00D74F2F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970"/>
    <w:rsid w:val="00D75B68"/>
    <w:rsid w:val="00D75E78"/>
    <w:rsid w:val="00D75F86"/>
    <w:rsid w:val="00D7610A"/>
    <w:rsid w:val="00D76472"/>
    <w:rsid w:val="00D76A7C"/>
    <w:rsid w:val="00D76C4F"/>
    <w:rsid w:val="00D76C92"/>
    <w:rsid w:val="00D76CAE"/>
    <w:rsid w:val="00D76F50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26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97E"/>
    <w:rsid w:val="00D86A3F"/>
    <w:rsid w:val="00D86A41"/>
    <w:rsid w:val="00D86AE9"/>
    <w:rsid w:val="00D86CA9"/>
    <w:rsid w:val="00D86CE0"/>
    <w:rsid w:val="00D873FA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8E"/>
    <w:rsid w:val="00DA33B3"/>
    <w:rsid w:val="00DA33D3"/>
    <w:rsid w:val="00DA37D3"/>
    <w:rsid w:val="00DA385F"/>
    <w:rsid w:val="00DA38B9"/>
    <w:rsid w:val="00DA39B2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F32"/>
    <w:rsid w:val="00DB2135"/>
    <w:rsid w:val="00DB2464"/>
    <w:rsid w:val="00DB2581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310"/>
    <w:rsid w:val="00DB448E"/>
    <w:rsid w:val="00DB4E24"/>
    <w:rsid w:val="00DB4E48"/>
    <w:rsid w:val="00DB4EC1"/>
    <w:rsid w:val="00DB4EC4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72D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E2E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6C"/>
    <w:rsid w:val="00DD039E"/>
    <w:rsid w:val="00DD0860"/>
    <w:rsid w:val="00DD0A6F"/>
    <w:rsid w:val="00DD0BA5"/>
    <w:rsid w:val="00DD0C99"/>
    <w:rsid w:val="00DD0EDD"/>
    <w:rsid w:val="00DD1087"/>
    <w:rsid w:val="00DD14A0"/>
    <w:rsid w:val="00DD14B5"/>
    <w:rsid w:val="00DD1848"/>
    <w:rsid w:val="00DD194F"/>
    <w:rsid w:val="00DD195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214"/>
    <w:rsid w:val="00DD3641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40A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A3D"/>
    <w:rsid w:val="00DF2D4E"/>
    <w:rsid w:val="00DF3188"/>
    <w:rsid w:val="00DF356E"/>
    <w:rsid w:val="00DF35DC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371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403C"/>
    <w:rsid w:val="00E0411C"/>
    <w:rsid w:val="00E04132"/>
    <w:rsid w:val="00E041CF"/>
    <w:rsid w:val="00E0465C"/>
    <w:rsid w:val="00E0478A"/>
    <w:rsid w:val="00E0479C"/>
    <w:rsid w:val="00E047CE"/>
    <w:rsid w:val="00E04A09"/>
    <w:rsid w:val="00E04B9B"/>
    <w:rsid w:val="00E04D4B"/>
    <w:rsid w:val="00E04D6B"/>
    <w:rsid w:val="00E05045"/>
    <w:rsid w:val="00E051A9"/>
    <w:rsid w:val="00E051CA"/>
    <w:rsid w:val="00E051EF"/>
    <w:rsid w:val="00E051FD"/>
    <w:rsid w:val="00E0536A"/>
    <w:rsid w:val="00E0550A"/>
    <w:rsid w:val="00E0577F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BB0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A89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50D"/>
    <w:rsid w:val="00E16929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F33"/>
    <w:rsid w:val="00E22270"/>
    <w:rsid w:val="00E2233A"/>
    <w:rsid w:val="00E224B9"/>
    <w:rsid w:val="00E228DD"/>
    <w:rsid w:val="00E22B40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2FF8"/>
    <w:rsid w:val="00E331E2"/>
    <w:rsid w:val="00E332D6"/>
    <w:rsid w:val="00E3353D"/>
    <w:rsid w:val="00E336BE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B61"/>
    <w:rsid w:val="00E3694F"/>
    <w:rsid w:val="00E36B7E"/>
    <w:rsid w:val="00E3734F"/>
    <w:rsid w:val="00E373DC"/>
    <w:rsid w:val="00E3758E"/>
    <w:rsid w:val="00E37868"/>
    <w:rsid w:val="00E37994"/>
    <w:rsid w:val="00E37F4D"/>
    <w:rsid w:val="00E37FBE"/>
    <w:rsid w:val="00E4003A"/>
    <w:rsid w:val="00E40233"/>
    <w:rsid w:val="00E40318"/>
    <w:rsid w:val="00E405CC"/>
    <w:rsid w:val="00E407BF"/>
    <w:rsid w:val="00E407FD"/>
    <w:rsid w:val="00E40835"/>
    <w:rsid w:val="00E40A99"/>
    <w:rsid w:val="00E40C0D"/>
    <w:rsid w:val="00E40C95"/>
    <w:rsid w:val="00E40E15"/>
    <w:rsid w:val="00E40E2E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E8"/>
    <w:rsid w:val="00E431D0"/>
    <w:rsid w:val="00E432EB"/>
    <w:rsid w:val="00E43582"/>
    <w:rsid w:val="00E4364D"/>
    <w:rsid w:val="00E43907"/>
    <w:rsid w:val="00E43A5B"/>
    <w:rsid w:val="00E43AD3"/>
    <w:rsid w:val="00E441C7"/>
    <w:rsid w:val="00E4429A"/>
    <w:rsid w:val="00E44462"/>
    <w:rsid w:val="00E44566"/>
    <w:rsid w:val="00E44967"/>
    <w:rsid w:val="00E449BE"/>
    <w:rsid w:val="00E44A45"/>
    <w:rsid w:val="00E44D0E"/>
    <w:rsid w:val="00E44ED3"/>
    <w:rsid w:val="00E44FDD"/>
    <w:rsid w:val="00E4533B"/>
    <w:rsid w:val="00E456AA"/>
    <w:rsid w:val="00E459E0"/>
    <w:rsid w:val="00E45AE4"/>
    <w:rsid w:val="00E45C72"/>
    <w:rsid w:val="00E45ECC"/>
    <w:rsid w:val="00E462BC"/>
    <w:rsid w:val="00E46323"/>
    <w:rsid w:val="00E46331"/>
    <w:rsid w:val="00E464E5"/>
    <w:rsid w:val="00E466B2"/>
    <w:rsid w:val="00E46C7E"/>
    <w:rsid w:val="00E470E1"/>
    <w:rsid w:val="00E47227"/>
    <w:rsid w:val="00E4772F"/>
    <w:rsid w:val="00E47A4D"/>
    <w:rsid w:val="00E47F03"/>
    <w:rsid w:val="00E50027"/>
    <w:rsid w:val="00E503CE"/>
    <w:rsid w:val="00E50528"/>
    <w:rsid w:val="00E50A15"/>
    <w:rsid w:val="00E50A22"/>
    <w:rsid w:val="00E50FA8"/>
    <w:rsid w:val="00E50FAE"/>
    <w:rsid w:val="00E51017"/>
    <w:rsid w:val="00E51049"/>
    <w:rsid w:val="00E510A2"/>
    <w:rsid w:val="00E51201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A06"/>
    <w:rsid w:val="00E52B83"/>
    <w:rsid w:val="00E52EBA"/>
    <w:rsid w:val="00E531FB"/>
    <w:rsid w:val="00E534A6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F4"/>
    <w:rsid w:val="00E55908"/>
    <w:rsid w:val="00E55AAD"/>
    <w:rsid w:val="00E56009"/>
    <w:rsid w:val="00E56084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725"/>
    <w:rsid w:val="00E638D0"/>
    <w:rsid w:val="00E639AF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F9"/>
    <w:rsid w:val="00E70C9A"/>
    <w:rsid w:val="00E70F16"/>
    <w:rsid w:val="00E70F2F"/>
    <w:rsid w:val="00E7123A"/>
    <w:rsid w:val="00E71550"/>
    <w:rsid w:val="00E71670"/>
    <w:rsid w:val="00E719A6"/>
    <w:rsid w:val="00E71E68"/>
    <w:rsid w:val="00E720AE"/>
    <w:rsid w:val="00E720DF"/>
    <w:rsid w:val="00E72216"/>
    <w:rsid w:val="00E72467"/>
    <w:rsid w:val="00E7249F"/>
    <w:rsid w:val="00E72601"/>
    <w:rsid w:val="00E72A31"/>
    <w:rsid w:val="00E72B6F"/>
    <w:rsid w:val="00E72B74"/>
    <w:rsid w:val="00E72EB2"/>
    <w:rsid w:val="00E7351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2F3"/>
    <w:rsid w:val="00E75330"/>
    <w:rsid w:val="00E7543E"/>
    <w:rsid w:val="00E75665"/>
    <w:rsid w:val="00E75CBE"/>
    <w:rsid w:val="00E75E12"/>
    <w:rsid w:val="00E76136"/>
    <w:rsid w:val="00E764F8"/>
    <w:rsid w:val="00E76626"/>
    <w:rsid w:val="00E76F7B"/>
    <w:rsid w:val="00E76FA0"/>
    <w:rsid w:val="00E7732E"/>
    <w:rsid w:val="00E77414"/>
    <w:rsid w:val="00E7741D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7FE"/>
    <w:rsid w:val="00E819B9"/>
    <w:rsid w:val="00E827E0"/>
    <w:rsid w:val="00E82A80"/>
    <w:rsid w:val="00E82B0D"/>
    <w:rsid w:val="00E8310C"/>
    <w:rsid w:val="00E83428"/>
    <w:rsid w:val="00E834CD"/>
    <w:rsid w:val="00E83C2F"/>
    <w:rsid w:val="00E83C4E"/>
    <w:rsid w:val="00E83FDD"/>
    <w:rsid w:val="00E841BA"/>
    <w:rsid w:val="00E84392"/>
    <w:rsid w:val="00E843E0"/>
    <w:rsid w:val="00E84480"/>
    <w:rsid w:val="00E84494"/>
    <w:rsid w:val="00E84499"/>
    <w:rsid w:val="00E84778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D45"/>
    <w:rsid w:val="00E87D98"/>
    <w:rsid w:val="00E87E5F"/>
    <w:rsid w:val="00E901EC"/>
    <w:rsid w:val="00E90835"/>
    <w:rsid w:val="00E909DE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BBA"/>
    <w:rsid w:val="00E95090"/>
    <w:rsid w:val="00E9553E"/>
    <w:rsid w:val="00E95628"/>
    <w:rsid w:val="00E95B3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E4"/>
    <w:rsid w:val="00E96EF7"/>
    <w:rsid w:val="00E96EFB"/>
    <w:rsid w:val="00E96F82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45B"/>
    <w:rsid w:val="00EA1473"/>
    <w:rsid w:val="00EA161F"/>
    <w:rsid w:val="00EA169D"/>
    <w:rsid w:val="00EA18D2"/>
    <w:rsid w:val="00EA1958"/>
    <w:rsid w:val="00EA1B0F"/>
    <w:rsid w:val="00EA1B44"/>
    <w:rsid w:val="00EA1C8D"/>
    <w:rsid w:val="00EA1CF9"/>
    <w:rsid w:val="00EA1E1D"/>
    <w:rsid w:val="00EA1E65"/>
    <w:rsid w:val="00EA1EC6"/>
    <w:rsid w:val="00EA21E9"/>
    <w:rsid w:val="00EA248E"/>
    <w:rsid w:val="00EA2793"/>
    <w:rsid w:val="00EA2A4A"/>
    <w:rsid w:val="00EA2BBE"/>
    <w:rsid w:val="00EA2DE3"/>
    <w:rsid w:val="00EA323C"/>
    <w:rsid w:val="00EA336D"/>
    <w:rsid w:val="00EA39F4"/>
    <w:rsid w:val="00EA3AE5"/>
    <w:rsid w:val="00EA3B99"/>
    <w:rsid w:val="00EA3C08"/>
    <w:rsid w:val="00EA41DA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C3B"/>
    <w:rsid w:val="00EB0C68"/>
    <w:rsid w:val="00EB0CB7"/>
    <w:rsid w:val="00EB0CF0"/>
    <w:rsid w:val="00EB113B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0A1"/>
    <w:rsid w:val="00EB5127"/>
    <w:rsid w:val="00EB51CE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49A"/>
    <w:rsid w:val="00EB7562"/>
    <w:rsid w:val="00EB75B3"/>
    <w:rsid w:val="00EB7A58"/>
    <w:rsid w:val="00EB7FAD"/>
    <w:rsid w:val="00EC0024"/>
    <w:rsid w:val="00EC0095"/>
    <w:rsid w:val="00EC0366"/>
    <w:rsid w:val="00EC036D"/>
    <w:rsid w:val="00EC0761"/>
    <w:rsid w:val="00EC083D"/>
    <w:rsid w:val="00EC0B81"/>
    <w:rsid w:val="00EC115D"/>
    <w:rsid w:val="00EC16C1"/>
    <w:rsid w:val="00EC16C2"/>
    <w:rsid w:val="00EC18D8"/>
    <w:rsid w:val="00EC1B0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AEA"/>
    <w:rsid w:val="00EC2CAD"/>
    <w:rsid w:val="00EC3206"/>
    <w:rsid w:val="00EC3662"/>
    <w:rsid w:val="00EC386A"/>
    <w:rsid w:val="00EC3B28"/>
    <w:rsid w:val="00EC3B91"/>
    <w:rsid w:val="00EC3BF7"/>
    <w:rsid w:val="00EC3DBC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EE"/>
    <w:rsid w:val="00EC6CC7"/>
    <w:rsid w:val="00EC6F69"/>
    <w:rsid w:val="00EC7514"/>
    <w:rsid w:val="00EC75CF"/>
    <w:rsid w:val="00EC7769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BBA"/>
    <w:rsid w:val="00ED1BC1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9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2C1"/>
    <w:rsid w:val="00EE6754"/>
    <w:rsid w:val="00EE6985"/>
    <w:rsid w:val="00EE69D5"/>
    <w:rsid w:val="00EE6C0E"/>
    <w:rsid w:val="00EE6CD4"/>
    <w:rsid w:val="00EE6FC9"/>
    <w:rsid w:val="00EE7225"/>
    <w:rsid w:val="00EE77BF"/>
    <w:rsid w:val="00EE7AE4"/>
    <w:rsid w:val="00EE7C8F"/>
    <w:rsid w:val="00EE7CED"/>
    <w:rsid w:val="00EE7EB8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699"/>
    <w:rsid w:val="00EF16A6"/>
    <w:rsid w:val="00EF16AD"/>
    <w:rsid w:val="00EF1A1E"/>
    <w:rsid w:val="00EF1BEE"/>
    <w:rsid w:val="00EF1C02"/>
    <w:rsid w:val="00EF216C"/>
    <w:rsid w:val="00EF2546"/>
    <w:rsid w:val="00EF26A4"/>
    <w:rsid w:val="00EF26B1"/>
    <w:rsid w:val="00EF28F9"/>
    <w:rsid w:val="00EF34EE"/>
    <w:rsid w:val="00EF3B32"/>
    <w:rsid w:val="00EF3D21"/>
    <w:rsid w:val="00EF3FCD"/>
    <w:rsid w:val="00EF432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875"/>
    <w:rsid w:val="00EF5DB8"/>
    <w:rsid w:val="00EF5E3F"/>
    <w:rsid w:val="00EF6171"/>
    <w:rsid w:val="00EF6459"/>
    <w:rsid w:val="00EF687E"/>
    <w:rsid w:val="00EF6902"/>
    <w:rsid w:val="00EF693F"/>
    <w:rsid w:val="00EF6B2A"/>
    <w:rsid w:val="00EF6C2F"/>
    <w:rsid w:val="00EF6D6B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CF0"/>
    <w:rsid w:val="00F01D65"/>
    <w:rsid w:val="00F01FED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B26"/>
    <w:rsid w:val="00F12E4F"/>
    <w:rsid w:val="00F1300B"/>
    <w:rsid w:val="00F130BF"/>
    <w:rsid w:val="00F13260"/>
    <w:rsid w:val="00F13334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228"/>
    <w:rsid w:val="00F17A8B"/>
    <w:rsid w:val="00F17BF0"/>
    <w:rsid w:val="00F17CF2"/>
    <w:rsid w:val="00F200DF"/>
    <w:rsid w:val="00F2016C"/>
    <w:rsid w:val="00F201C7"/>
    <w:rsid w:val="00F201C9"/>
    <w:rsid w:val="00F202BB"/>
    <w:rsid w:val="00F2073B"/>
    <w:rsid w:val="00F20B0B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F62"/>
    <w:rsid w:val="00F23009"/>
    <w:rsid w:val="00F23609"/>
    <w:rsid w:val="00F2361C"/>
    <w:rsid w:val="00F237D9"/>
    <w:rsid w:val="00F23949"/>
    <w:rsid w:val="00F239CC"/>
    <w:rsid w:val="00F23D37"/>
    <w:rsid w:val="00F23DCA"/>
    <w:rsid w:val="00F24226"/>
    <w:rsid w:val="00F24326"/>
    <w:rsid w:val="00F24513"/>
    <w:rsid w:val="00F248AC"/>
    <w:rsid w:val="00F248B6"/>
    <w:rsid w:val="00F24E2F"/>
    <w:rsid w:val="00F24F95"/>
    <w:rsid w:val="00F250AD"/>
    <w:rsid w:val="00F253C4"/>
    <w:rsid w:val="00F253EB"/>
    <w:rsid w:val="00F25C3C"/>
    <w:rsid w:val="00F25F8A"/>
    <w:rsid w:val="00F262F3"/>
    <w:rsid w:val="00F26342"/>
    <w:rsid w:val="00F26A4A"/>
    <w:rsid w:val="00F272CC"/>
    <w:rsid w:val="00F27436"/>
    <w:rsid w:val="00F27DCF"/>
    <w:rsid w:val="00F27EF7"/>
    <w:rsid w:val="00F300A9"/>
    <w:rsid w:val="00F303B0"/>
    <w:rsid w:val="00F305C6"/>
    <w:rsid w:val="00F30792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61"/>
    <w:rsid w:val="00F355A7"/>
    <w:rsid w:val="00F35607"/>
    <w:rsid w:val="00F35854"/>
    <w:rsid w:val="00F3591F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904"/>
    <w:rsid w:val="00F36AFF"/>
    <w:rsid w:val="00F36D52"/>
    <w:rsid w:val="00F36F62"/>
    <w:rsid w:val="00F372C8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7FB"/>
    <w:rsid w:val="00F4387F"/>
    <w:rsid w:val="00F43B11"/>
    <w:rsid w:val="00F444B7"/>
    <w:rsid w:val="00F4476F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DE"/>
    <w:rsid w:val="00F45937"/>
    <w:rsid w:val="00F45961"/>
    <w:rsid w:val="00F45BDB"/>
    <w:rsid w:val="00F45E20"/>
    <w:rsid w:val="00F45F1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1E4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CB"/>
    <w:rsid w:val="00F50BBE"/>
    <w:rsid w:val="00F50BF1"/>
    <w:rsid w:val="00F50EB0"/>
    <w:rsid w:val="00F51087"/>
    <w:rsid w:val="00F51133"/>
    <w:rsid w:val="00F514EC"/>
    <w:rsid w:val="00F516BE"/>
    <w:rsid w:val="00F51BB7"/>
    <w:rsid w:val="00F51E11"/>
    <w:rsid w:val="00F5210E"/>
    <w:rsid w:val="00F52138"/>
    <w:rsid w:val="00F5245F"/>
    <w:rsid w:val="00F5263A"/>
    <w:rsid w:val="00F52693"/>
    <w:rsid w:val="00F52A1E"/>
    <w:rsid w:val="00F52A5D"/>
    <w:rsid w:val="00F52A8D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618"/>
    <w:rsid w:val="00F617F1"/>
    <w:rsid w:val="00F61B1F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AD7"/>
    <w:rsid w:val="00F62C51"/>
    <w:rsid w:val="00F62E40"/>
    <w:rsid w:val="00F62E60"/>
    <w:rsid w:val="00F6308C"/>
    <w:rsid w:val="00F63734"/>
    <w:rsid w:val="00F63A65"/>
    <w:rsid w:val="00F63CC9"/>
    <w:rsid w:val="00F64092"/>
    <w:rsid w:val="00F6416D"/>
    <w:rsid w:val="00F642E4"/>
    <w:rsid w:val="00F645D1"/>
    <w:rsid w:val="00F64CCE"/>
    <w:rsid w:val="00F64F70"/>
    <w:rsid w:val="00F650DF"/>
    <w:rsid w:val="00F654D8"/>
    <w:rsid w:val="00F657C8"/>
    <w:rsid w:val="00F65A06"/>
    <w:rsid w:val="00F65B27"/>
    <w:rsid w:val="00F660A7"/>
    <w:rsid w:val="00F66286"/>
    <w:rsid w:val="00F66365"/>
    <w:rsid w:val="00F663DB"/>
    <w:rsid w:val="00F6658D"/>
    <w:rsid w:val="00F66987"/>
    <w:rsid w:val="00F66A82"/>
    <w:rsid w:val="00F66B78"/>
    <w:rsid w:val="00F66C9C"/>
    <w:rsid w:val="00F673C5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50BD"/>
    <w:rsid w:val="00F7515F"/>
    <w:rsid w:val="00F755B4"/>
    <w:rsid w:val="00F756FF"/>
    <w:rsid w:val="00F76119"/>
    <w:rsid w:val="00F761B9"/>
    <w:rsid w:val="00F7634E"/>
    <w:rsid w:val="00F76E12"/>
    <w:rsid w:val="00F775CD"/>
    <w:rsid w:val="00F77724"/>
    <w:rsid w:val="00F77A5B"/>
    <w:rsid w:val="00F77A9D"/>
    <w:rsid w:val="00F77B6F"/>
    <w:rsid w:val="00F77E29"/>
    <w:rsid w:val="00F808A9"/>
    <w:rsid w:val="00F80B75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3267"/>
    <w:rsid w:val="00F83576"/>
    <w:rsid w:val="00F83D16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F32"/>
    <w:rsid w:val="00F8612E"/>
    <w:rsid w:val="00F864EF"/>
    <w:rsid w:val="00F86A9C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2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4C1"/>
    <w:rsid w:val="00FC4719"/>
    <w:rsid w:val="00FC473A"/>
    <w:rsid w:val="00FC4794"/>
    <w:rsid w:val="00FC4A08"/>
    <w:rsid w:val="00FC4B23"/>
    <w:rsid w:val="00FC4D48"/>
    <w:rsid w:val="00FC4F84"/>
    <w:rsid w:val="00FC505D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1AF"/>
    <w:rsid w:val="00FC6240"/>
    <w:rsid w:val="00FC626A"/>
    <w:rsid w:val="00FC628F"/>
    <w:rsid w:val="00FC6732"/>
    <w:rsid w:val="00FC69BB"/>
    <w:rsid w:val="00FC69CD"/>
    <w:rsid w:val="00FC6C8C"/>
    <w:rsid w:val="00FC6D1E"/>
    <w:rsid w:val="00FC6E5A"/>
    <w:rsid w:val="00FC72AF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C1B"/>
    <w:rsid w:val="00FD4CD8"/>
    <w:rsid w:val="00FD4D10"/>
    <w:rsid w:val="00FD4E88"/>
    <w:rsid w:val="00FD5197"/>
    <w:rsid w:val="00FD5357"/>
    <w:rsid w:val="00FD5407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87F"/>
    <w:rsid w:val="00FE1CA7"/>
    <w:rsid w:val="00FE1D18"/>
    <w:rsid w:val="00FE2213"/>
    <w:rsid w:val="00FE24B8"/>
    <w:rsid w:val="00FE24FE"/>
    <w:rsid w:val="00FE2513"/>
    <w:rsid w:val="00FE2771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CC3"/>
    <w:rsid w:val="00FE7D0A"/>
    <w:rsid w:val="00FE7DC4"/>
    <w:rsid w:val="00FE7FAA"/>
    <w:rsid w:val="00FF03DD"/>
    <w:rsid w:val="00FF048E"/>
    <w:rsid w:val="00FF0744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4FB"/>
    <w:rsid w:val="00FF3546"/>
    <w:rsid w:val="00FF35EC"/>
    <w:rsid w:val="00FF3930"/>
    <w:rsid w:val="00FF3AB4"/>
    <w:rsid w:val="00FF3B3B"/>
    <w:rsid w:val="00FF3B47"/>
    <w:rsid w:val="00FF3B88"/>
    <w:rsid w:val="00FF3F06"/>
    <w:rsid w:val="00FF3FEA"/>
    <w:rsid w:val="00FF453E"/>
    <w:rsid w:val="00FF4621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99E44988-7351-4C85-9ABA-2715FFBF4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6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B8EB9-2E36-4A3D-BA80-2949586B7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59D5F-F628-4470-8EDC-A41EA9D07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Nopparat, Buaprommee</cp:lastModifiedBy>
  <cp:revision>18</cp:revision>
  <cp:lastPrinted>2024-05-08T06:37:00Z</cp:lastPrinted>
  <dcterms:created xsi:type="dcterms:W3CDTF">2023-05-10T13:41:00Z</dcterms:created>
  <dcterms:modified xsi:type="dcterms:W3CDTF">2024-05-08T06:37:00Z</dcterms:modified>
</cp:coreProperties>
</file>