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52234" w:rsidRPr="00EF18C5" w14:paraId="0F363CC2" w14:textId="77777777" w:rsidTr="00FB5066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208791B" w14:textId="77777777" w:rsidR="00152234" w:rsidRPr="00EF18C5" w:rsidRDefault="00152234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ExtraText"/>
            <w:bookmarkStart w:id="1" w:name="_Hlk68267982"/>
            <w:bookmarkEnd w:id="0"/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1AD57A" w14:textId="77777777" w:rsidR="00152234" w:rsidRPr="00EF18C5" w:rsidRDefault="00152234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27C8CE6" w14:textId="77777777" w:rsidR="00152234" w:rsidRPr="00EF18C5" w:rsidRDefault="00152234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8812C9" w:rsidRPr="00EF18C5" w14:paraId="7DBF77DF" w14:textId="77777777" w:rsidTr="00FB50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EC592DA" w14:textId="77777777" w:rsidR="008812C9" w:rsidRPr="00EF18C5" w:rsidRDefault="008812C9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9F8DC2" w14:textId="77777777" w:rsidR="008812C9" w:rsidRPr="00EF18C5" w:rsidRDefault="008812C9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0E4024" w14:textId="77777777" w:rsidR="008812C9" w:rsidRPr="00EF18C5" w:rsidRDefault="008812C9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72A31" w:rsidRPr="00EF18C5" w14:paraId="418C64D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5669B33" w14:textId="2EEBB048" w:rsidR="00E72A31" w:rsidRPr="00EF18C5" w:rsidRDefault="00E51C18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C5CD0AA" w14:textId="77777777" w:rsidR="00E72A31" w:rsidRPr="00EF18C5" w:rsidRDefault="00E72A31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4FBDDB21" w14:textId="7A37E6D2" w:rsidR="00E72A31" w:rsidRPr="00EF18C5" w:rsidRDefault="00E72A31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52F73" w:rsidRPr="00EF18C5" w14:paraId="14B089D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790E0FC" w14:textId="05F21A0D" w:rsidR="00F52F73" w:rsidRPr="00EF18C5" w:rsidDel="005765CD" w:rsidRDefault="00D95A4F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C1404CD" w14:textId="77777777" w:rsidR="00F52F73" w:rsidRPr="00EF18C5" w:rsidRDefault="00F52F73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70923D5" w14:textId="35F5D765" w:rsidR="00F52F73" w:rsidRPr="00EF18C5" w:rsidRDefault="00293579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72A31" w:rsidRPr="00EF18C5" w14:paraId="0F70CA13" w14:textId="77777777" w:rsidTr="00105C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06FC69CA" w14:textId="11E17C3A" w:rsidR="00E72A31" w:rsidRPr="00EF18C5" w:rsidRDefault="00D95A4F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C731086" w14:textId="77777777" w:rsidR="00E72A31" w:rsidRPr="00EF18C5" w:rsidRDefault="00E72A31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054DA99E" w14:textId="651457BC" w:rsidR="00E72A31" w:rsidRPr="00EF18C5" w:rsidRDefault="00E72A31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 บริษัทร่วมและการร่วมค้า</w:t>
            </w:r>
          </w:p>
        </w:tc>
      </w:tr>
      <w:tr w:rsidR="00552A2F" w:rsidRPr="00EF18C5" w14:paraId="4F0DB836" w14:textId="77777777" w:rsidTr="00105C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00FCD3F5" w14:textId="41548BFB" w:rsidR="00552A2F" w:rsidRPr="00EF18C5" w:rsidRDefault="00552A2F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E5C1FB6" w14:textId="77777777" w:rsidR="00552A2F" w:rsidRPr="00EF18C5" w:rsidRDefault="00552A2F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2F3994C9" w14:textId="5AC19BCD" w:rsidR="00552A2F" w:rsidRPr="00EF18C5" w:rsidRDefault="00552A2F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552A2F" w:rsidRPr="00EF18C5" w14:paraId="60D0D19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684D00" w14:textId="65B6AE38" w:rsidR="00552A2F" w:rsidRPr="00EF18C5" w:rsidRDefault="00552A2F" w:rsidP="003B11D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45EC487" w14:textId="77777777" w:rsidR="00552A2F" w:rsidRPr="00EF18C5" w:rsidRDefault="00552A2F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A64C7B" w14:textId="48E501E8" w:rsidR="00552A2F" w:rsidRPr="00EF18C5" w:rsidRDefault="00552A2F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BC5B78" w:rsidRPr="00EF18C5" w14:paraId="0D9BF1B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047B12" w14:textId="2B2D2398" w:rsidR="00BC5B78" w:rsidRPr="00EF18C5" w:rsidRDefault="00BC5B78" w:rsidP="003B11D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4F241BF" w14:textId="77777777" w:rsidR="00BC5B78" w:rsidRPr="00EF18C5" w:rsidRDefault="00BC5B78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4CD11EEB" w14:textId="1859F193" w:rsidR="00BC5B78" w:rsidRPr="00EF18C5" w:rsidRDefault="00BC5B78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  <w:cs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BC5B78" w:rsidRPr="00EF18C5" w14:paraId="2B0271D9" w14:textId="77777777" w:rsidTr="003947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95CDBB" w14:textId="1595DB7D" w:rsidR="00BC5B78" w:rsidRPr="00EF18C5" w:rsidRDefault="00BC5B78" w:rsidP="003B11D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8025241" w14:textId="77777777" w:rsidR="00BC5B78" w:rsidRPr="00EF18C5" w:rsidRDefault="00BC5B78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C1A60DA" w14:textId="76B928F4" w:rsidR="00BC5B78" w:rsidRPr="00EF18C5" w:rsidRDefault="00BC5B78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BC5B78" w:rsidRPr="00EF18C5" w14:paraId="3C36229C" w14:textId="77777777" w:rsidTr="003947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568005" w14:textId="1BAA2F1A" w:rsidR="00BC5B78" w:rsidRPr="00EF18C5" w:rsidRDefault="00BC5B78" w:rsidP="003B11D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279FAF0" w14:textId="77777777" w:rsidR="00BC5B78" w:rsidRPr="00EF18C5" w:rsidRDefault="00BC5B78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C9C88BB" w14:textId="6E8346BE" w:rsidR="00BC5B78" w:rsidRPr="00EF18C5" w:rsidRDefault="00BC5B78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</w:t>
            </w:r>
            <w:r w:rsidR="0053057D"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="0053057D" w:rsidRPr="00EF18C5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(</w:t>
            </w:r>
            <w:r w:rsidR="0053057D"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53057D" w:rsidRPr="00EF18C5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) </w:t>
            </w: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BC5B78" w:rsidRPr="00EF18C5" w14:paraId="0CCD213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13573EF" w14:textId="5731EAA9" w:rsidR="00BC5B78" w:rsidRPr="00EF18C5" w:rsidRDefault="008E1385" w:rsidP="003B11D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AAD6155" w14:textId="77777777" w:rsidR="00BC5B78" w:rsidRPr="00EF18C5" w:rsidRDefault="00BC5B78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7BB4A0" w14:textId="41C4F6C3" w:rsidR="00BC5B78" w:rsidRPr="00EF18C5" w:rsidRDefault="00BC5B78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C5B78" w:rsidRPr="00EF18C5" w14:paraId="1EFF462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D665D4" w14:textId="0C29D938" w:rsidR="00BC5B78" w:rsidRPr="00EF18C5" w:rsidRDefault="00BC5B78" w:rsidP="003B11D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E1385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70D413F" w14:textId="77777777" w:rsidR="00BC5B78" w:rsidRPr="00EF18C5" w:rsidRDefault="00BC5B78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8CCF72" w14:textId="4D114F65" w:rsidR="00BC5B78" w:rsidRPr="00EF18C5" w:rsidRDefault="00BC5B78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136109" w:rsidRPr="00EF18C5" w14:paraId="6AA58E2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27953A4" w14:textId="5F211EB4" w:rsidR="00136109" w:rsidRPr="00EF18C5" w:rsidRDefault="00136109" w:rsidP="003B11D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E138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38A7613" w14:textId="77777777" w:rsidR="00136109" w:rsidRPr="00EF18C5" w:rsidRDefault="00136109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E072EC" w14:textId="6AE96EDB" w:rsidR="00136109" w:rsidRPr="00EF18C5" w:rsidRDefault="00136109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3610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ab/>
            </w:r>
            <w:r w:rsidRPr="00136109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</w:t>
            </w:r>
            <w:r w:rsidR="00E31788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บ</w:t>
            </w:r>
            <w:r w:rsidRPr="00136109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ระยะเวลารายงาน</w:t>
            </w:r>
          </w:p>
        </w:tc>
      </w:tr>
      <w:bookmarkEnd w:id="1"/>
    </w:tbl>
    <w:p w14:paraId="06BAB242" w14:textId="17F04981" w:rsidR="00A96A58" w:rsidRPr="00EF18C5" w:rsidRDefault="00A96A58" w:rsidP="003B11D0">
      <w:pPr>
        <w:rPr>
          <w:rFonts w:asciiTheme="majorBidi" w:hAnsiTheme="majorBidi" w:cstheme="majorBidi"/>
        </w:rPr>
      </w:pPr>
    </w:p>
    <w:p w14:paraId="78409AC0" w14:textId="77777777" w:rsidR="00A96A58" w:rsidRPr="00EF18C5" w:rsidRDefault="00A96A58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EF18C5">
        <w:rPr>
          <w:rFonts w:asciiTheme="majorBidi" w:hAnsiTheme="majorBidi"/>
          <w:cs/>
        </w:rPr>
        <w:br w:type="page"/>
      </w:r>
    </w:p>
    <w:p w14:paraId="70BC26D4" w14:textId="02603664" w:rsidR="001F253B" w:rsidRPr="00EF18C5" w:rsidRDefault="001F253B" w:rsidP="003B11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7B61EF" w:rsidRPr="00EF18C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EF18C5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7D2A9756" w14:textId="77777777" w:rsidR="001F253B" w:rsidRPr="00EF18C5" w:rsidRDefault="001F253B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C6CA42" w14:textId="36286BD9" w:rsidR="006417FE" w:rsidRPr="00EF18C5" w:rsidRDefault="001F253B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firstLine="1"/>
        <w:jc w:val="both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7B61EF" w:rsidRPr="00EF18C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EF472C" w:rsidRPr="00EF18C5">
        <w:rPr>
          <w:rFonts w:asciiTheme="majorBidi" w:hAnsiTheme="majorBidi" w:cstheme="majorBidi"/>
          <w:sz w:val="30"/>
          <w:szCs w:val="30"/>
          <w:cs/>
        </w:rPr>
        <w:t>นี้</w:t>
      </w:r>
      <w:r w:rsidRPr="00EF18C5">
        <w:rPr>
          <w:rFonts w:asciiTheme="majorBidi" w:hAnsiTheme="majorBidi" w:cstheme="majorBidi"/>
          <w:sz w:val="30"/>
          <w:szCs w:val="30"/>
          <w:cs/>
        </w:rPr>
        <w:t>ได้รับอนุมั</w:t>
      </w:r>
      <w:r w:rsidR="00D0597E" w:rsidRPr="00EF18C5">
        <w:rPr>
          <w:rFonts w:asciiTheme="majorBidi" w:hAnsiTheme="majorBidi" w:cstheme="majorBidi"/>
          <w:sz w:val="30"/>
          <w:szCs w:val="30"/>
          <w:cs/>
        </w:rPr>
        <w:t>ติ</w:t>
      </w:r>
      <w:r w:rsidR="000D53D2" w:rsidRPr="00EF18C5">
        <w:rPr>
          <w:rFonts w:asciiTheme="majorBidi" w:hAnsiTheme="majorBidi" w:cstheme="majorBidi"/>
          <w:sz w:val="30"/>
          <w:szCs w:val="30"/>
          <w:cs/>
        </w:rPr>
        <w:t>ให้ออก</w:t>
      </w:r>
      <w:r w:rsidR="00DC1956" w:rsidRPr="00EF18C5">
        <w:rPr>
          <w:rFonts w:asciiTheme="majorBidi" w:hAnsiTheme="majorBidi" w:cstheme="majorBidi"/>
          <w:sz w:val="30"/>
          <w:szCs w:val="30"/>
          <w:cs/>
        </w:rPr>
        <w:t>งบการเงินจากคณะกรรม</w:t>
      </w:r>
      <w:r w:rsidR="006624BE" w:rsidRPr="00EF18C5">
        <w:rPr>
          <w:rFonts w:asciiTheme="majorBidi" w:hAnsiTheme="majorBidi" w:cstheme="majorBidi"/>
          <w:sz w:val="30"/>
          <w:szCs w:val="30"/>
          <w:cs/>
        </w:rPr>
        <w:t>การ</w:t>
      </w:r>
      <w:r w:rsidR="00335D42" w:rsidRPr="00EF18C5">
        <w:rPr>
          <w:rFonts w:asciiTheme="majorBidi" w:hAnsiTheme="majorBidi" w:cstheme="majorBidi"/>
          <w:sz w:val="30"/>
          <w:szCs w:val="30"/>
          <w:cs/>
        </w:rPr>
        <w:t>เมื่อวัน</w:t>
      </w:r>
      <w:r w:rsidR="002A4AA6" w:rsidRPr="00EF18C5">
        <w:rPr>
          <w:rFonts w:asciiTheme="majorBidi" w:hAnsiTheme="majorBidi" w:cstheme="majorBidi"/>
          <w:sz w:val="30"/>
          <w:szCs w:val="30"/>
          <w:cs/>
        </w:rPr>
        <w:t>ที</w:t>
      </w:r>
      <w:r w:rsidR="007A5B62" w:rsidRPr="00EF18C5">
        <w:rPr>
          <w:rFonts w:asciiTheme="majorBidi" w:hAnsiTheme="majorBidi" w:cstheme="majorBidi"/>
          <w:sz w:val="30"/>
          <w:szCs w:val="30"/>
          <w:cs/>
        </w:rPr>
        <w:t>่</w:t>
      </w:r>
      <w:r w:rsidR="00E20CFF" w:rsidRPr="00EF18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75AE2">
        <w:rPr>
          <w:rFonts w:asciiTheme="majorBidi" w:hAnsiTheme="majorBidi"/>
          <w:sz w:val="30"/>
          <w:szCs w:val="30"/>
        </w:rPr>
        <w:t xml:space="preserve">10 </w:t>
      </w:r>
      <w:r w:rsidR="00A75AE2">
        <w:rPr>
          <w:rFonts w:asciiTheme="majorBidi" w:hAnsiTheme="majorBidi" w:hint="cs"/>
          <w:sz w:val="30"/>
          <w:szCs w:val="30"/>
          <w:cs/>
        </w:rPr>
        <w:t>พฤษภาคม</w:t>
      </w:r>
      <w:r w:rsidR="00A75AE2">
        <w:rPr>
          <w:rFonts w:asciiTheme="majorBidi" w:hAnsiTheme="majorBidi"/>
          <w:sz w:val="30"/>
          <w:szCs w:val="30"/>
        </w:rPr>
        <w:t xml:space="preserve"> </w:t>
      </w:r>
      <w:r w:rsidR="00A75AE2" w:rsidRPr="00EF18C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A75AE2">
        <w:rPr>
          <w:rFonts w:asciiTheme="majorBidi" w:hAnsiTheme="majorBidi" w:cstheme="majorBidi"/>
          <w:spacing w:val="-4"/>
          <w:sz w:val="30"/>
          <w:szCs w:val="30"/>
        </w:rPr>
        <w:t>7</w:t>
      </w:r>
    </w:p>
    <w:p w14:paraId="20DCA472" w14:textId="6AD24FFA" w:rsidR="00BA5B80" w:rsidRPr="00EF18C5" w:rsidRDefault="00BA5B80" w:rsidP="003B11D0">
      <w:pPr>
        <w:rPr>
          <w:rFonts w:asciiTheme="majorBidi" w:hAnsiTheme="majorBidi" w:cstheme="majorBidi"/>
        </w:rPr>
      </w:pPr>
    </w:p>
    <w:p w14:paraId="364CB11D" w14:textId="28CFCDCF" w:rsidR="001F253B" w:rsidRPr="00EF18C5" w:rsidRDefault="00F8482D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EF18C5">
        <w:rPr>
          <w:rFonts w:asciiTheme="majorBidi" w:hAnsiTheme="majorBidi" w:cstheme="majorBidi"/>
          <w:sz w:val="30"/>
          <w:szCs w:val="30"/>
          <w:u w:val="none"/>
        </w:rPr>
        <w:tab/>
      </w:r>
      <w:r w:rsidR="001F253B" w:rsidRPr="00EF18C5">
        <w:rPr>
          <w:rFonts w:asciiTheme="majorBidi" w:hAnsiTheme="majorBidi" w:cstheme="majorBidi"/>
          <w:sz w:val="30"/>
          <w:szCs w:val="30"/>
          <w:u w:val="none"/>
          <w:cs/>
        </w:rPr>
        <w:t>เกณฑ์การจัดทำงบการเงิน</w:t>
      </w:r>
      <w:r w:rsidR="00574C6C" w:rsidRPr="00EF18C5">
        <w:rPr>
          <w:rFonts w:asciiTheme="majorBidi" w:hAnsiTheme="majorBidi" w:cstheme="majorBidi"/>
          <w:sz w:val="30"/>
          <w:szCs w:val="30"/>
          <w:u w:val="none"/>
          <w:cs/>
        </w:rPr>
        <w:t>ระหว่างกาล</w:t>
      </w:r>
    </w:p>
    <w:p w14:paraId="3EDD0FE5" w14:textId="77777777" w:rsidR="007E5536" w:rsidRPr="00EF18C5" w:rsidRDefault="007E5536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B0AFC19" w14:textId="6B1FC180" w:rsidR="003646E2" w:rsidRPr="00EF18C5" w:rsidRDefault="003646E2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E73EB3" w:rsidRPr="00EF18C5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="00777D7D" w:rsidRPr="00EF18C5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="00E51C18" w:rsidRPr="00EF18C5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EF18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เรื่อง </w:t>
      </w:r>
      <w:r w:rsidRPr="00EF18C5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การรายงานทางการเงินระหว่างกาล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E73EB3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E20CFF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E73EB3" w:rsidRPr="00EF18C5">
        <w:rPr>
          <w:rFonts w:asciiTheme="majorBidi" w:hAnsiTheme="majorBidi" w:cstheme="majorBidi"/>
          <w:spacing w:val="-4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1F7F58" w:rsidRPr="00EF18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F7F58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เบทาโกร จำกัด </w:t>
      </w:r>
      <w:r w:rsidR="001F7F58" w:rsidRPr="00EF18C5">
        <w:rPr>
          <w:rFonts w:asciiTheme="majorBidi" w:hAnsiTheme="majorBidi"/>
          <w:spacing w:val="-4"/>
          <w:sz w:val="30"/>
          <w:szCs w:val="30"/>
          <w:cs/>
        </w:rPr>
        <w:t>(</w:t>
      </w:r>
      <w:r w:rsidR="001F7F58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มหาชน) </w:t>
      </w:r>
      <w:r w:rsidR="00E73EB3" w:rsidRPr="00EF18C5">
        <w:rPr>
          <w:rFonts w:asciiTheme="majorBidi" w:hAnsiTheme="majorBidi" w:cstheme="majorBidi"/>
          <w:spacing w:val="-4"/>
          <w:sz w:val="30"/>
          <w:szCs w:val="30"/>
          <w:cs/>
        </w:rPr>
        <w:t>และบริษัทย่อย</w:t>
      </w:r>
      <w:r w:rsidR="00B5773A" w:rsidRPr="00EF18C5">
        <w:rPr>
          <w:rFonts w:asciiTheme="majorBidi" w:hAnsiTheme="majorBidi"/>
          <w:spacing w:val="-4"/>
          <w:sz w:val="30"/>
          <w:szCs w:val="30"/>
          <w:cs/>
        </w:rPr>
        <w:t xml:space="preserve"> (“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="00B5773A" w:rsidRPr="00EF18C5">
        <w:rPr>
          <w:rFonts w:asciiTheme="majorBidi" w:hAnsiTheme="majorBidi"/>
          <w:spacing w:val="-4"/>
          <w:sz w:val="30"/>
          <w:szCs w:val="30"/>
          <w:cs/>
        </w:rPr>
        <w:t>”)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และของบริษัท</w:t>
      </w:r>
      <w:r w:rsidR="00B5773A" w:rsidRPr="00EF18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เบทาโกร จำกัด </w:t>
      </w:r>
      <w:r w:rsidR="00B5773A" w:rsidRPr="00EF18C5">
        <w:rPr>
          <w:rFonts w:asciiTheme="majorBidi" w:hAnsiTheme="majorBidi"/>
          <w:spacing w:val="-4"/>
          <w:sz w:val="30"/>
          <w:szCs w:val="30"/>
          <w:cs/>
        </w:rPr>
        <w:t>(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มหาชน) </w:t>
      </w:r>
      <w:r w:rsidR="00B5773A" w:rsidRPr="00EF18C5">
        <w:rPr>
          <w:rFonts w:asciiTheme="majorBidi" w:hAnsiTheme="majorBidi"/>
          <w:spacing w:val="-4"/>
          <w:sz w:val="30"/>
          <w:szCs w:val="30"/>
          <w:cs/>
        </w:rPr>
        <w:t>(“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B5773A" w:rsidRPr="00EF18C5">
        <w:rPr>
          <w:rFonts w:asciiTheme="majorBidi" w:hAnsiTheme="majorBidi"/>
          <w:spacing w:val="-4"/>
          <w:sz w:val="30"/>
          <w:szCs w:val="30"/>
          <w:cs/>
        </w:rPr>
        <w:t>”)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E73EB3" w:rsidRPr="00EF18C5">
        <w:rPr>
          <w:rFonts w:asciiTheme="majorBidi" w:hAnsiTheme="majorBidi" w:cstheme="majorBidi"/>
          <w:spacing w:val="-4"/>
          <w:sz w:val="30"/>
          <w:szCs w:val="30"/>
          <w:cs/>
        </w:rPr>
        <w:t>สำหรับปีสิ้นสุดวันที่</w:t>
      </w:r>
      <w:r w:rsidR="008F05BF" w:rsidRPr="00EF18C5">
        <w:rPr>
          <w:rFonts w:asciiTheme="majorBidi" w:hAnsiTheme="majorBidi" w:cstheme="majorBidi"/>
          <w:spacing w:val="-4"/>
          <w:sz w:val="30"/>
          <w:szCs w:val="30"/>
        </w:rPr>
        <w:br/>
      </w:r>
      <w:r w:rsidR="00E51C18" w:rsidRPr="00EF18C5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E73EB3" w:rsidRPr="00EF18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73EB3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E51C18" w:rsidRPr="00EF18C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1D40BE">
        <w:rPr>
          <w:rFonts w:asciiTheme="majorBidi" w:hAnsiTheme="majorBidi" w:cstheme="majorBidi"/>
          <w:spacing w:val="-4"/>
          <w:sz w:val="30"/>
          <w:szCs w:val="30"/>
        </w:rPr>
        <w:t>6</w:t>
      </w:r>
    </w:p>
    <w:p w14:paraId="504EF3C3" w14:textId="758F3BCA" w:rsidR="00C72E41" w:rsidRPr="00EF18C5" w:rsidRDefault="00C72E41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1F35E8" w14:textId="26D2878F" w:rsidR="006C69BA" w:rsidRDefault="00AF7909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="001F7F58" w:rsidRPr="00EF18C5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1F7F58" w:rsidRPr="00EF18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</w:t>
      </w:r>
      <w:r w:rsidRPr="00EF18C5">
        <w:rPr>
          <w:rFonts w:asciiTheme="majorBidi" w:hAnsiTheme="majorBidi" w:cstheme="majorBidi"/>
          <w:spacing w:val="-6"/>
          <w:sz w:val="30"/>
          <w:szCs w:val="30"/>
          <w:cs/>
        </w:rPr>
        <w:t>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</w:t>
      </w:r>
      <w:r w:rsidR="009F66A6" w:rsidRPr="00EF18C5">
        <w:rPr>
          <w:rFonts w:asciiTheme="majorBidi" w:hAnsiTheme="majorBidi" w:cstheme="majorBidi"/>
          <w:spacing w:val="-6"/>
          <w:sz w:val="30"/>
          <w:szCs w:val="30"/>
          <w:cs/>
        </w:rPr>
        <w:t>บ</w:t>
      </w:r>
      <w:r w:rsidRPr="00EF18C5">
        <w:rPr>
          <w:rFonts w:asciiTheme="majorBidi" w:hAnsiTheme="majorBidi" w:cstheme="majorBidi"/>
          <w:spacing w:val="-6"/>
          <w:sz w:val="30"/>
          <w:szCs w:val="30"/>
          <w:cs/>
        </w:rPr>
        <w:t>ปี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E51C18" w:rsidRPr="00EF18C5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EF18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E51C18" w:rsidRPr="00EF18C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1D40BE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F06AA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ยกเว้นตามที่อธิบายด้านล่างนี้</w:t>
      </w:r>
    </w:p>
    <w:p w14:paraId="75A75376" w14:textId="2A47555F" w:rsidR="00F06AA3" w:rsidRDefault="00F06AA3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DA2D629" w14:textId="6B81EDC1" w:rsidR="00F06AA3" w:rsidRDefault="00F06AA3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F06AA3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การเปลี่ยนแปลงนโยบายการบัญชี</w:t>
      </w:r>
    </w:p>
    <w:p w14:paraId="728AF919" w14:textId="58833B2D" w:rsidR="00F06AA3" w:rsidRDefault="00F06AA3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</w:p>
    <w:p w14:paraId="3D821A5E" w14:textId="43A81B0A" w:rsidR="00F06AA3" w:rsidRPr="006E421D" w:rsidRDefault="00F06AA3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E421D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Pr="006E421D">
        <w:rPr>
          <w:rFonts w:asciiTheme="majorBidi" w:hAnsiTheme="majorBidi" w:cstheme="majorBidi"/>
          <w:sz w:val="30"/>
          <w:szCs w:val="30"/>
        </w:rPr>
        <w:t>12</w:t>
      </w:r>
      <w:r w:rsidRPr="006E421D">
        <w:rPr>
          <w:rFonts w:asciiTheme="majorBidi" w:hAnsiTheme="majorBidi" w:cstheme="majorBidi" w:hint="cs"/>
          <w:sz w:val="30"/>
          <w:szCs w:val="30"/>
          <w:cs/>
        </w:rPr>
        <w:t xml:space="preserve"> 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Pr="006E421D">
        <w:rPr>
          <w:rFonts w:asciiTheme="majorBidi" w:hAnsiTheme="majorBidi" w:cstheme="majorBidi"/>
          <w:sz w:val="30"/>
          <w:szCs w:val="30"/>
        </w:rPr>
        <w:t xml:space="preserve">1 </w:t>
      </w:r>
      <w:r w:rsidRPr="006E421D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6E421D">
        <w:rPr>
          <w:rFonts w:asciiTheme="majorBidi" w:hAnsiTheme="majorBidi" w:cstheme="majorBidi"/>
          <w:sz w:val="30"/>
          <w:szCs w:val="30"/>
        </w:rPr>
        <w:t xml:space="preserve">2567 </w:t>
      </w:r>
      <w:r w:rsidRPr="006E421D">
        <w:rPr>
          <w:rFonts w:asciiTheme="majorBidi" w:hAnsiTheme="majorBidi" w:cstheme="majorBidi" w:hint="cs"/>
          <w:sz w:val="30"/>
          <w:szCs w:val="30"/>
          <w:cs/>
        </w:rPr>
        <w:t>การปรับปรุงดังกล่าวได</w:t>
      </w:r>
      <w:r w:rsidR="006E421D" w:rsidRPr="006E421D">
        <w:rPr>
          <w:rFonts w:asciiTheme="majorBidi" w:hAnsiTheme="majorBidi" w:cstheme="majorBidi" w:hint="cs"/>
          <w:sz w:val="30"/>
          <w:szCs w:val="30"/>
          <w:cs/>
        </w:rPr>
        <w:t>้</w:t>
      </w:r>
      <w:r w:rsidRPr="006E421D">
        <w:rPr>
          <w:rFonts w:asciiTheme="majorBidi" w:hAnsiTheme="majorBidi" w:cstheme="majorBidi" w:hint="cs"/>
          <w:sz w:val="30"/>
          <w:szCs w:val="30"/>
          <w:cs/>
        </w:rPr>
        <w:t>ลดขอบเขต</w:t>
      </w:r>
      <w:r w:rsidR="006E421D">
        <w:rPr>
          <w:rFonts w:asciiTheme="majorBidi" w:hAnsiTheme="majorBidi" w:cstheme="majorBidi"/>
          <w:sz w:val="30"/>
          <w:szCs w:val="30"/>
          <w:cs/>
        </w:rPr>
        <w:br/>
      </w:r>
      <w:r w:rsidRPr="006E421D">
        <w:rPr>
          <w:rFonts w:asciiTheme="majorBidi" w:hAnsiTheme="majorBidi" w:cstheme="majorBidi" w:hint="cs"/>
          <w:sz w:val="30"/>
          <w:szCs w:val="30"/>
          <w:cs/>
        </w:rPr>
        <w:t>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</w:t>
      </w:r>
      <w:r w:rsidR="006E421D">
        <w:rPr>
          <w:rFonts w:asciiTheme="majorBidi" w:hAnsiTheme="majorBidi" w:cstheme="majorBidi"/>
          <w:sz w:val="30"/>
          <w:szCs w:val="30"/>
          <w:cs/>
        </w:rPr>
        <w:br/>
      </w:r>
      <w:r w:rsidRPr="006E421D">
        <w:rPr>
          <w:rFonts w:asciiTheme="majorBidi" w:hAnsiTheme="majorBidi" w:cstheme="majorBidi" w:hint="cs"/>
          <w:sz w:val="30"/>
          <w:szCs w:val="30"/>
          <w:cs/>
        </w:rPr>
        <w:t>ที่เท่ากันและหักกลบกัน เช่น สัญญาเช่าและประมาณการรื้อถอน โดยกลุ่มบริษัทต้องรับรู้สินทรัพย์ภาษีเงินได้รอ</w:t>
      </w:r>
      <w:r w:rsidR="006E421D">
        <w:rPr>
          <w:rFonts w:asciiTheme="majorBidi" w:hAnsiTheme="majorBidi" w:cstheme="majorBidi"/>
          <w:sz w:val="30"/>
          <w:szCs w:val="30"/>
          <w:cs/>
        </w:rPr>
        <w:br/>
      </w:r>
      <w:r w:rsidRPr="006E421D">
        <w:rPr>
          <w:rFonts w:asciiTheme="majorBidi" w:hAnsiTheme="majorBidi" w:cstheme="majorBidi" w:hint="cs"/>
          <w:sz w:val="30"/>
          <w:szCs w:val="30"/>
          <w:cs/>
        </w:rPr>
        <w:t>การตัดบัญชีและหนี้สินเงินได้รอการตัดบัญชีที่เกี่ยวข้องกับสัญญาเช่าและประมาณการค่ารื้อถอนตั้งแต่วันที่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 โดยก่อนหน้านี้กลุ่ม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</w:t>
      </w:r>
    </w:p>
    <w:p w14:paraId="404FE2A2" w14:textId="53B64302" w:rsidR="00F06AA3" w:rsidRDefault="00F06AA3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2357B9F" w14:textId="436A4CB1" w:rsidR="00F06AA3" w:rsidRPr="006E421D" w:rsidRDefault="00F06AA3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E421D">
        <w:rPr>
          <w:rFonts w:asciiTheme="majorBidi" w:hAnsiTheme="majorBidi" w:cstheme="majorBidi" w:hint="cs"/>
          <w:sz w:val="30"/>
          <w:szCs w:val="30"/>
          <w:cs/>
        </w:rPr>
        <w:lastRenderedPageBreak/>
        <w:t>จากการปรับปรุงดังกล่าว กลุ่มบริษัทรับรู้รายการสินทรัพย์ภาษีเงินได้รอการตัดบัญชีที่เกี่ยวข้องกับหนี้สิน</w:t>
      </w:r>
      <w:r w:rsidR="006E421D" w:rsidRPr="006E421D">
        <w:rPr>
          <w:rFonts w:asciiTheme="majorBidi" w:hAnsiTheme="majorBidi" w:cstheme="majorBidi"/>
          <w:sz w:val="30"/>
          <w:szCs w:val="30"/>
          <w:cs/>
        </w:rPr>
        <w:br/>
      </w:r>
      <w:r w:rsidRPr="006E421D">
        <w:rPr>
          <w:rFonts w:asciiTheme="majorBidi" w:hAnsiTheme="majorBidi" w:cstheme="majorBidi" w:hint="cs"/>
          <w:sz w:val="30"/>
          <w:szCs w:val="30"/>
          <w:cs/>
        </w:rPr>
        <w:t>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</w:t>
      </w:r>
      <w:r w:rsidR="006E421D">
        <w:rPr>
          <w:rFonts w:asciiTheme="majorBidi" w:hAnsiTheme="majorBidi" w:cstheme="majorBidi"/>
          <w:sz w:val="30"/>
          <w:szCs w:val="30"/>
          <w:cs/>
        </w:rPr>
        <w:br/>
      </w:r>
      <w:r w:rsidRPr="006E421D">
        <w:rPr>
          <w:rFonts w:asciiTheme="majorBidi" w:hAnsiTheme="majorBidi" w:cstheme="majorBidi" w:hint="cs"/>
          <w:sz w:val="30"/>
          <w:szCs w:val="30"/>
          <w:cs/>
        </w:rPr>
        <w:t>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</w:t>
      </w:r>
      <w:r w:rsidRPr="007F4CB7">
        <w:rPr>
          <w:rFonts w:asciiTheme="majorBidi" w:hAnsiTheme="majorBidi" w:cstheme="majorBidi" w:hint="cs"/>
          <w:sz w:val="30"/>
          <w:szCs w:val="30"/>
          <w:cs/>
        </w:rPr>
        <w:t xml:space="preserve">ของมาตรฐานการบัญชี ฉบับที่ </w:t>
      </w:r>
      <w:r w:rsidRPr="007F4CB7">
        <w:rPr>
          <w:rFonts w:asciiTheme="majorBidi" w:hAnsiTheme="majorBidi" w:cstheme="majorBidi"/>
          <w:sz w:val="30"/>
          <w:szCs w:val="30"/>
        </w:rPr>
        <w:t>12</w:t>
      </w:r>
      <w:r w:rsidRPr="007F4CB7">
        <w:rPr>
          <w:rFonts w:asciiTheme="majorBidi" w:hAnsiTheme="majorBidi" w:cstheme="majorBidi" w:hint="cs"/>
          <w:sz w:val="30"/>
          <w:szCs w:val="30"/>
          <w:cs/>
        </w:rPr>
        <w:t xml:space="preserve"> และการปรับปรุงดังกล่าวไม่มีผลกระทบต่อกำไรสะสมยกมา ณ วันที่ </w:t>
      </w:r>
      <w:r w:rsidR="008E7C5D" w:rsidRPr="007F4CB7">
        <w:rPr>
          <w:rFonts w:asciiTheme="majorBidi" w:hAnsiTheme="majorBidi" w:cstheme="majorBidi"/>
          <w:sz w:val="30"/>
          <w:szCs w:val="30"/>
          <w:cs/>
        </w:rPr>
        <w:br/>
      </w:r>
      <w:r w:rsidRPr="007F4CB7">
        <w:rPr>
          <w:rFonts w:asciiTheme="majorBidi" w:hAnsiTheme="majorBidi" w:cstheme="majorBidi"/>
          <w:sz w:val="30"/>
          <w:szCs w:val="30"/>
        </w:rPr>
        <w:t>1</w:t>
      </w:r>
      <w:r w:rsidRPr="007F4CB7">
        <w:rPr>
          <w:rFonts w:asciiTheme="majorBidi" w:hAnsiTheme="majorBidi" w:cstheme="majorBidi" w:hint="cs"/>
          <w:sz w:val="30"/>
          <w:szCs w:val="30"/>
          <w:cs/>
        </w:rPr>
        <w:t xml:space="preserve"> มกราคม </w:t>
      </w:r>
      <w:r w:rsidRPr="007F4CB7">
        <w:rPr>
          <w:rFonts w:asciiTheme="majorBidi" w:hAnsiTheme="majorBidi" w:cstheme="majorBidi"/>
          <w:sz w:val="30"/>
          <w:szCs w:val="30"/>
        </w:rPr>
        <w:t>2566</w:t>
      </w:r>
    </w:p>
    <w:p w14:paraId="403EC4C2" w14:textId="35634017" w:rsidR="00D95A4F" w:rsidRPr="00EF18C5" w:rsidRDefault="00D95A4F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54C28AA" w14:textId="41B0A4E9" w:rsidR="00C70195" w:rsidRPr="00EF18C5" w:rsidRDefault="000026FF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EF18C5">
        <w:rPr>
          <w:rFonts w:asciiTheme="majorBidi" w:hAnsiTheme="majorBidi" w:cstheme="majorBidi"/>
          <w:sz w:val="30"/>
          <w:szCs w:val="30"/>
          <w:u w:val="none"/>
          <w:cs/>
        </w:rPr>
        <w:t>บุคคลหรือกิจการที่เกี่ยวข้องกัน</w:t>
      </w:r>
    </w:p>
    <w:p w14:paraId="632877D2" w14:textId="77777777" w:rsidR="008C3B33" w:rsidRPr="00EF18C5" w:rsidRDefault="008C3B33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54B39CE3" w14:textId="218E5196" w:rsidR="007A078B" w:rsidRPr="00EF18C5" w:rsidRDefault="007A078B" w:rsidP="003B11D0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>ความสัมพันธ์ที่มีกับบุคคลหรือกิจการที่เกี่ยวข้องกันไม่มีการเปลี่ยนแปลงอย่างมีสาระสำคัญในระหว่างงวด</w:t>
      </w:r>
      <w:r w:rsidR="005E7289" w:rsidRPr="00EF18C5">
        <w:rPr>
          <w:rFonts w:asciiTheme="majorBidi" w:hAnsiTheme="majorBidi" w:cstheme="majorBidi"/>
          <w:spacing w:val="-4"/>
          <w:sz w:val="30"/>
          <w:szCs w:val="30"/>
          <w:cs/>
        </w:rPr>
        <w:t>สาม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Pr="00EF18C5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5E7289" w:rsidRPr="00EF18C5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="005E7289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Pr="00EF18C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1D40BE">
        <w:rPr>
          <w:rFonts w:asciiTheme="majorBidi" w:hAnsiTheme="majorBidi" w:cstheme="majorBidi"/>
          <w:spacing w:val="-4"/>
          <w:sz w:val="30"/>
          <w:szCs w:val="30"/>
        </w:rPr>
        <w:t>7</w:t>
      </w:r>
    </w:p>
    <w:p w14:paraId="3CF5480D" w14:textId="20E6952E" w:rsidR="00A96A58" w:rsidRPr="00EF18C5" w:rsidRDefault="00A96A58" w:rsidP="003B11D0">
      <w:pPr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4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0"/>
        <w:gridCol w:w="1085"/>
        <w:gridCol w:w="24"/>
        <w:gridCol w:w="248"/>
        <w:gridCol w:w="24"/>
        <w:gridCol w:w="1120"/>
        <w:gridCol w:w="261"/>
        <w:gridCol w:w="1109"/>
        <w:gridCol w:w="259"/>
        <w:gridCol w:w="1109"/>
      </w:tblGrid>
      <w:tr w:rsidR="0077574C" w:rsidRPr="00EF18C5" w14:paraId="5029B51E" w14:textId="77777777" w:rsidTr="007C6E15">
        <w:trPr>
          <w:tblHeader/>
        </w:trPr>
        <w:tc>
          <w:tcPr>
            <w:tcW w:w="4220" w:type="dxa"/>
          </w:tcPr>
          <w:p w14:paraId="561D7452" w14:textId="5181BA69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01" w:type="dxa"/>
            <w:gridSpan w:val="5"/>
          </w:tcPr>
          <w:p w14:paraId="430451BE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61" w:type="dxa"/>
          </w:tcPr>
          <w:p w14:paraId="17C0CBB4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7" w:type="dxa"/>
            <w:gridSpan w:val="3"/>
          </w:tcPr>
          <w:p w14:paraId="5A537E86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77574C" w:rsidRPr="00EF18C5" w14:paraId="72149592" w14:textId="77777777" w:rsidTr="007C6E15">
        <w:trPr>
          <w:tblHeader/>
        </w:trPr>
        <w:tc>
          <w:tcPr>
            <w:tcW w:w="4220" w:type="dxa"/>
          </w:tcPr>
          <w:p w14:paraId="6B1622F4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สำหรับงวดสามเดือนสิ้นสุดวันที่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09" w:type="dxa"/>
            <w:gridSpan w:val="2"/>
          </w:tcPr>
          <w:p w14:paraId="4B47C96D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2" w:type="dxa"/>
            <w:gridSpan w:val="2"/>
          </w:tcPr>
          <w:p w14:paraId="1C072BE6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A2BCD1A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1" w:type="dxa"/>
          </w:tcPr>
          <w:p w14:paraId="5D684146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39D0AAD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9" w:type="dxa"/>
          </w:tcPr>
          <w:p w14:paraId="3AAF4612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11FF55B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7574C" w:rsidRPr="00EF18C5" w14:paraId="1FFDAAEE" w14:textId="77777777" w:rsidTr="007C6E15">
        <w:trPr>
          <w:tblHeader/>
        </w:trPr>
        <w:tc>
          <w:tcPr>
            <w:tcW w:w="4220" w:type="dxa"/>
          </w:tcPr>
          <w:p w14:paraId="1ABB0970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9" w:type="dxa"/>
            <w:gridSpan w:val="9"/>
          </w:tcPr>
          <w:p w14:paraId="1465C9DC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7574C" w:rsidRPr="00EF18C5" w14:paraId="161773B7" w14:textId="77777777" w:rsidTr="0042097C">
        <w:tc>
          <w:tcPr>
            <w:tcW w:w="4220" w:type="dxa"/>
          </w:tcPr>
          <w:p w14:paraId="5A394275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5" w:type="dxa"/>
            <w:vAlign w:val="center"/>
          </w:tcPr>
          <w:p w14:paraId="61B77A76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56E1F9A7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vAlign w:val="center"/>
          </w:tcPr>
          <w:p w14:paraId="36334E04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6944BAD4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0CC04CE2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485222DD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2104AEF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574C" w:rsidRPr="00EF18C5" w14:paraId="3307F960" w14:textId="77777777" w:rsidTr="0042097C">
        <w:tc>
          <w:tcPr>
            <w:tcW w:w="4220" w:type="dxa"/>
          </w:tcPr>
          <w:p w14:paraId="1CBEF27F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469C2C2" w14:textId="683CD4C9" w:rsidR="0077574C" w:rsidRPr="00EF18C5" w:rsidRDefault="0019205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48617766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  <w:vAlign w:val="center"/>
          </w:tcPr>
          <w:p w14:paraId="5E2E659C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34FCFE8B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68BDF169" w14:textId="5BA108B2" w:rsidR="0077574C" w:rsidRPr="00EF18C5" w:rsidRDefault="0042097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8,711</w:t>
            </w:r>
          </w:p>
        </w:tc>
        <w:tc>
          <w:tcPr>
            <w:tcW w:w="259" w:type="dxa"/>
          </w:tcPr>
          <w:p w14:paraId="59E33DF5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DCCC0A8" w14:textId="77777777" w:rsidR="0077574C" w:rsidRPr="00EF18C5" w:rsidRDefault="0077574C" w:rsidP="001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9,811</w:t>
            </w:r>
          </w:p>
        </w:tc>
      </w:tr>
      <w:tr w:rsidR="0077574C" w:rsidRPr="00EF18C5" w14:paraId="36FCB957" w14:textId="77777777" w:rsidTr="0042097C">
        <w:tc>
          <w:tcPr>
            <w:tcW w:w="4220" w:type="dxa"/>
          </w:tcPr>
          <w:p w14:paraId="030DABEC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E891F6D" w14:textId="7E5F12AB" w:rsidR="0077574C" w:rsidRPr="00EF18C5" w:rsidRDefault="0019205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2D877643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  <w:vAlign w:val="center"/>
          </w:tcPr>
          <w:p w14:paraId="40D0B4C4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21B3A789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09" w:type="dxa"/>
            <w:shd w:val="clear" w:color="auto" w:fill="auto"/>
          </w:tcPr>
          <w:p w14:paraId="042EEE91" w14:textId="5409BE46" w:rsidR="0077574C" w:rsidRPr="00EF18C5" w:rsidRDefault="0042097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259" w:type="dxa"/>
          </w:tcPr>
          <w:p w14:paraId="1782E235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09" w:type="dxa"/>
          </w:tcPr>
          <w:p w14:paraId="132CC135" w14:textId="77777777" w:rsidR="0077574C" w:rsidRPr="00EF18C5" w:rsidRDefault="0077574C" w:rsidP="001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</w:tr>
      <w:tr w:rsidR="0077574C" w:rsidRPr="00EF18C5" w14:paraId="33482025" w14:textId="77777777" w:rsidTr="0042097C">
        <w:tc>
          <w:tcPr>
            <w:tcW w:w="4220" w:type="dxa"/>
          </w:tcPr>
          <w:p w14:paraId="185F0318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5" w:type="dxa"/>
            <w:vAlign w:val="center"/>
          </w:tcPr>
          <w:p w14:paraId="100663F2" w14:textId="7183B1DF" w:rsidR="0077574C" w:rsidRPr="00EF18C5" w:rsidRDefault="0019205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gridSpan w:val="2"/>
          </w:tcPr>
          <w:p w14:paraId="6035058A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vAlign w:val="center"/>
          </w:tcPr>
          <w:p w14:paraId="6D227C09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5EFD5D9A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38FCD25C" w14:textId="5C812288" w:rsidR="0077574C" w:rsidRPr="00EF18C5" w:rsidRDefault="0042097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59" w:type="dxa"/>
          </w:tcPr>
          <w:p w14:paraId="561EDF19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961AD73" w14:textId="77777777" w:rsidR="0077574C" w:rsidRPr="00EF18C5" w:rsidRDefault="0077574C" w:rsidP="001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  <w:tr w:rsidR="0077574C" w:rsidRPr="00EF18C5" w14:paraId="63326E95" w14:textId="77777777" w:rsidTr="0042097C">
        <w:tc>
          <w:tcPr>
            <w:tcW w:w="4220" w:type="dxa"/>
          </w:tcPr>
          <w:p w14:paraId="7105FF95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5" w:type="dxa"/>
            <w:vAlign w:val="center"/>
          </w:tcPr>
          <w:p w14:paraId="0E2AF6A9" w14:textId="7216E43C" w:rsidR="0077574C" w:rsidRPr="00EF18C5" w:rsidRDefault="0019205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gridSpan w:val="2"/>
          </w:tcPr>
          <w:p w14:paraId="21456ADE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vAlign w:val="center"/>
          </w:tcPr>
          <w:p w14:paraId="7F218655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442B7A38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52FC7C40" w14:textId="317F48B7" w:rsidR="0077574C" w:rsidRPr="00EF18C5" w:rsidRDefault="0042097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640</w:t>
            </w:r>
          </w:p>
        </w:tc>
        <w:tc>
          <w:tcPr>
            <w:tcW w:w="259" w:type="dxa"/>
          </w:tcPr>
          <w:p w14:paraId="3B378F26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5D7B6DDC" w14:textId="77777777" w:rsidR="0077574C" w:rsidRPr="00902462" w:rsidRDefault="0077574C" w:rsidP="001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670</w:t>
            </w:r>
          </w:p>
        </w:tc>
      </w:tr>
      <w:tr w:rsidR="0077574C" w:rsidRPr="00EF18C5" w14:paraId="52CCA8E0" w14:textId="77777777" w:rsidTr="0042097C">
        <w:tc>
          <w:tcPr>
            <w:tcW w:w="4220" w:type="dxa"/>
          </w:tcPr>
          <w:p w14:paraId="20C925EB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5" w:type="dxa"/>
            <w:vAlign w:val="center"/>
          </w:tcPr>
          <w:p w14:paraId="5FC06F67" w14:textId="230FCCBA" w:rsidR="0077574C" w:rsidRPr="00EF18C5" w:rsidRDefault="0019205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gridSpan w:val="2"/>
          </w:tcPr>
          <w:p w14:paraId="747EA3BF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vAlign w:val="center"/>
          </w:tcPr>
          <w:p w14:paraId="395CD4B7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395953E9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32F4ECE9" w14:textId="7B155EBB" w:rsidR="0077574C" w:rsidRPr="00EF18C5" w:rsidRDefault="0042097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59" w:type="dxa"/>
          </w:tcPr>
          <w:p w14:paraId="79316342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6B9D927" w14:textId="77777777" w:rsidR="0077574C" w:rsidRPr="00EF18C5" w:rsidRDefault="0077574C" w:rsidP="001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77574C" w:rsidRPr="00EF18C5" w14:paraId="752D5D55" w14:textId="77777777" w:rsidTr="0042097C">
        <w:tc>
          <w:tcPr>
            <w:tcW w:w="4220" w:type="dxa"/>
          </w:tcPr>
          <w:p w14:paraId="10776F05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5" w:type="dxa"/>
            <w:vAlign w:val="center"/>
          </w:tcPr>
          <w:p w14:paraId="50EADDE5" w14:textId="43CE43E9" w:rsidR="0077574C" w:rsidRPr="00EF18C5" w:rsidRDefault="0019205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gridSpan w:val="2"/>
          </w:tcPr>
          <w:p w14:paraId="5D4F742E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vAlign w:val="center"/>
          </w:tcPr>
          <w:p w14:paraId="4C28E852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586562EF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44916029" w14:textId="7DE02C5B" w:rsidR="0077574C" w:rsidRPr="00EF18C5" w:rsidRDefault="0042097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59" w:type="dxa"/>
          </w:tcPr>
          <w:p w14:paraId="1822EFF8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F5CC63A" w14:textId="77777777" w:rsidR="0077574C" w:rsidRPr="00EF18C5" w:rsidRDefault="0077574C" w:rsidP="001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7574C" w:rsidRPr="001E3D74" w14:paraId="37A9F8B6" w14:textId="77777777" w:rsidTr="0042097C">
        <w:tc>
          <w:tcPr>
            <w:tcW w:w="4220" w:type="dxa"/>
          </w:tcPr>
          <w:p w14:paraId="686283E8" w14:textId="77777777" w:rsidR="0077574C" w:rsidRPr="001E3D74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5" w:type="dxa"/>
          </w:tcPr>
          <w:p w14:paraId="266B4934" w14:textId="77777777" w:rsidR="0077574C" w:rsidRPr="001E3D74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gridSpan w:val="2"/>
          </w:tcPr>
          <w:p w14:paraId="7CE41545" w14:textId="77777777" w:rsidR="0077574C" w:rsidRPr="001E3D74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4" w:type="dxa"/>
            <w:gridSpan w:val="2"/>
          </w:tcPr>
          <w:p w14:paraId="5510FFE9" w14:textId="77777777" w:rsidR="0077574C" w:rsidRPr="001E3D74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1" w:type="dxa"/>
          </w:tcPr>
          <w:p w14:paraId="083673A0" w14:textId="77777777" w:rsidR="0077574C" w:rsidRPr="001E3D74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9" w:type="dxa"/>
            <w:shd w:val="clear" w:color="auto" w:fill="auto"/>
          </w:tcPr>
          <w:p w14:paraId="2BFE7CC5" w14:textId="77777777" w:rsidR="0077574C" w:rsidRPr="001E3D74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9" w:type="dxa"/>
          </w:tcPr>
          <w:p w14:paraId="5D055B85" w14:textId="77777777" w:rsidR="0077574C" w:rsidRPr="001E3D74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9" w:type="dxa"/>
          </w:tcPr>
          <w:p w14:paraId="3194E1DF" w14:textId="77777777" w:rsidR="0077574C" w:rsidRPr="001E3D74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num" w:pos="142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FE530E" w:rsidRPr="00EF18C5" w14:paraId="341D5C0C" w14:textId="77777777" w:rsidTr="0042097C">
        <w:tc>
          <w:tcPr>
            <w:tcW w:w="4220" w:type="dxa"/>
          </w:tcPr>
          <w:p w14:paraId="77D8DBF8" w14:textId="77777777" w:rsidR="00FE530E" w:rsidRPr="00EF18C5" w:rsidRDefault="00FE530E" w:rsidP="00A57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5" w:type="dxa"/>
            <w:shd w:val="clear" w:color="auto" w:fill="auto"/>
          </w:tcPr>
          <w:p w14:paraId="557BAA4F" w14:textId="77777777" w:rsidR="00FE530E" w:rsidRPr="00EF18C5" w:rsidRDefault="00FE530E" w:rsidP="00A57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gridSpan w:val="2"/>
            <w:shd w:val="clear" w:color="auto" w:fill="auto"/>
            <w:vAlign w:val="center"/>
          </w:tcPr>
          <w:p w14:paraId="0441843A" w14:textId="77777777" w:rsidR="00FE530E" w:rsidRPr="00EF18C5" w:rsidRDefault="00FE530E" w:rsidP="00A57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607A4B48" w14:textId="77777777" w:rsidR="00FE530E" w:rsidRPr="00EF18C5" w:rsidRDefault="00FE530E" w:rsidP="00A57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4EA6FB6C" w14:textId="77777777" w:rsidR="00FE530E" w:rsidRPr="00EF18C5" w:rsidRDefault="00FE530E" w:rsidP="00A57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77083825" w14:textId="77777777" w:rsidR="00FE530E" w:rsidRPr="00EF18C5" w:rsidRDefault="00FE530E" w:rsidP="00A57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115EE273" w14:textId="77777777" w:rsidR="00FE530E" w:rsidRPr="00EF18C5" w:rsidRDefault="00FE530E" w:rsidP="00A57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02204C3" w14:textId="77777777" w:rsidR="00FE530E" w:rsidRPr="00EF18C5" w:rsidRDefault="00FE530E" w:rsidP="00A57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530E" w:rsidRPr="00EF18C5" w14:paraId="4AB29E5D" w14:textId="77777777" w:rsidTr="0042097C">
        <w:tc>
          <w:tcPr>
            <w:tcW w:w="4220" w:type="dxa"/>
          </w:tcPr>
          <w:p w14:paraId="6560FC78" w14:textId="77777777" w:rsidR="00FE530E" w:rsidRPr="00EF18C5" w:rsidRDefault="00FE530E" w:rsidP="00A57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5" w:type="dxa"/>
            <w:shd w:val="clear" w:color="auto" w:fill="auto"/>
          </w:tcPr>
          <w:p w14:paraId="54C27417" w14:textId="77777777" w:rsidR="00FE530E" w:rsidRPr="00EF18C5" w:rsidRDefault="00FE530E" w:rsidP="00A57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491</w:t>
            </w:r>
          </w:p>
        </w:tc>
        <w:tc>
          <w:tcPr>
            <w:tcW w:w="272" w:type="dxa"/>
            <w:gridSpan w:val="2"/>
            <w:shd w:val="clear" w:color="auto" w:fill="auto"/>
            <w:vAlign w:val="center"/>
          </w:tcPr>
          <w:p w14:paraId="42EC70CB" w14:textId="77777777" w:rsidR="00FE530E" w:rsidRPr="00EF18C5" w:rsidRDefault="00FE530E" w:rsidP="00A57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03AFFECE" w14:textId="77777777" w:rsidR="00FE530E" w:rsidRPr="00EF18C5" w:rsidRDefault="00FE530E" w:rsidP="00A57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273</w:t>
            </w:r>
          </w:p>
        </w:tc>
        <w:tc>
          <w:tcPr>
            <w:tcW w:w="261" w:type="dxa"/>
          </w:tcPr>
          <w:p w14:paraId="11CEDD43" w14:textId="77777777" w:rsidR="00FE530E" w:rsidRPr="00EF18C5" w:rsidRDefault="00FE530E" w:rsidP="00A57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480AFE33" w14:textId="337DFBBE" w:rsidR="00FE530E" w:rsidRPr="00EF18C5" w:rsidRDefault="0042097C" w:rsidP="00A57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68C6C078" w14:textId="77777777" w:rsidR="00FE530E" w:rsidRPr="00EF18C5" w:rsidRDefault="00FE530E" w:rsidP="00A57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BD2A28C" w14:textId="77777777" w:rsidR="00FE530E" w:rsidRPr="00902462" w:rsidRDefault="00FE530E" w:rsidP="00A57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FE530E" w:rsidRPr="00EF18C5" w14:paraId="1F7DA1CF" w14:textId="77777777" w:rsidTr="0042097C">
        <w:tc>
          <w:tcPr>
            <w:tcW w:w="4220" w:type="dxa"/>
          </w:tcPr>
          <w:p w14:paraId="417236E4" w14:textId="77777777" w:rsidR="00FE530E" w:rsidRPr="00EF18C5" w:rsidRDefault="00FE530E" w:rsidP="00A57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5" w:type="dxa"/>
            <w:shd w:val="clear" w:color="auto" w:fill="auto"/>
          </w:tcPr>
          <w:p w14:paraId="55B0B240" w14:textId="77777777" w:rsidR="00FE530E" w:rsidRPr="00EF18C5" w:rsidRDefault="00FE530E" w:rsidP="00A57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272" w:type="dxa"/>
            <w:gridSpan w:val="2"/>
            <w:shd w:val="clear" w:color="auto" w:fill="auto"/>
            <w:vAlign w:val="center"/>
          </w:tcPr>
          <w:p w14:paraId="76B330E4" w14:textId="77777777" w:rsidR="00FE530E" w:rsidRPr="00EF18C5" w:rsidRDefault="00FE530E" w:rsidP="00A57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53678D65" w14:textId="77777777" w:rsidR="00FE530E" w:rsidRPr="00EF18C5" w:rsidRDefault="00FE530E" w:rsidP="00A57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</w:p>
        </w:tc>
        <w:tc>
          <w:tcPr>
            <w:tcW w:w="261" w:type="dxa"/>
          </w:tcPr>
          <w:p w14:paraId="46A82B31" w14:textId="77777777" w:rsidR="00FE530E" w:rsidRPr="00EF18C5" w:rsidRDefault="00FE530E" w:rsidP="00A57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3C8DC5ED" w14:textId="032F7055" w:rsidR="00FE530E" w:rsidRPr="00EF18C5" w:rsidRDefault="0042097C" w:rsidP="00A57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25EEE7BF" w14:textId="77777777" w:rsidR="00FE530E" w:rsidRPr="00EF18C5" w:rsidRDefault="00FE530E" w:rsidP="00A57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93D4B46" w14:textId="77777777" w:rsidR="00FE530E" w:rsidRPr="00902462" w:rsidRDefault="00FE530E" w:rsidP="00A57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FE530E" w:rsidRPr="00EF18C5" w14:paraId="25E01779" w14:textId="77777777" w:rsidTr="0042097C">
        <w:tc>
          <w:tcPr>
            <w:tcW w:w="4220" w:type="dxa"/>
          </w:tcPr>
          <w:p w14:paraId="31B552D3" w14:textId="77777777" w:rsidR="00FE530E" w:rsidRPr="00EF18C5" w:rsidRDefault="00FE530E" w:rsidP="00A57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5" w:type="dxa"/>
            <w:shd w:val="clear" w:color="auto" w:fill="auto"/>
          </w:tcPr>
          <w:p w14:paraId="14372D37" w14:textId="77777777" w:rsidR="00FE530E" w:rsidRPr="00EF18C5" w:rsidRDefault="00FE530E" w:rsidP="00A57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2" w:type="dxa"/>
            <w:gridSpan w:val="2"/>
            <w:shd w:val="clear" w:color="auto" w:fill="auto"/>
            <w:vAlign w:val="center"/>
          </w:tcPr>
          <w:p w14:paraId="23CE522D" w14:textId="77777777" w:rsidR="00FE530E" w:rsidRPr="00EF18C5" w:rsidRDefault="00FE530E" w:rsidP="00A57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3D334EDB" w14:textId="77777777" w:rsidR="00FE530E" w:rsidRPr="00EF18C5" w:rsidRDefault="00FE530E" w:rsidP="00A57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261" w:type="dxa"/>
          </w:tcPr>
          <w:p w14:paraId="7464FE79" w14:textId="77777777" w:rsidR="00FE530E" w:rsidRPr="00EF18C5" w:rsidRDefault="00FE530E" w:rsidP="00A57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61835CC5" w14:textId="4DF52B38" w:rsidR="00FE530E" w:rsidRPr="00EF18C5" w:rsidRDefault="0042097C" w:rsidP="00A57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078AD24D" w14:textId="77777777" w:rsidR="00FE530E" w:rsidRPr="00EF18C5" w:rsidRDefault="00FE530E" w:rsidP="00A57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3B29A8D" w14:textId="77777777" w:rsidR="00FE530E" w:rsidRPr="00902462" w:rsidRDefault="00FE530E" w:rsidP="00A57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FE530E" w:rsidRPr="00EF18C5" w14:paraId="75F4A06C" w14:textId="77777777" w:rsidTr="0042097C">
        <w:trPr>
          <w:trHeight w:val="20"/>
        </w:trPr>
        <w:tc>
          <w:tcPr>
            <w:tcW w:w="4220" w:type="dxa"/>
          </w:tcPr>
          <w:p w14:paraId="71F8DDE9" w14:textId="77777777" w:rsidR="00FE530E" w:rsidRPr="00FE530E" w:rsidRDefault="00FE530E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5" w:type="dxa"/>
            <w:shd w:val="clear" w:color="auto" w:fill="auto"/>
          </w:tcPr>
          <w:p w14:paraId="73663AAA" w14:textId="77777777" w:rsidR="00FE530E" w:rsidRPr="00FE530E" w:rsidRDefault="00FE530E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33E571E3" w14:textId="77777777" w:rsidR="00FE530E" w:rsidRPr="00FE530E" w:rsidRDefault="00FE530E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044EDB20" w14:textId="77777777" w:rsidR="00FE530E" w:rsidRPr="00FE530E" w:rsidRDefault="00FE530E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1" w:type="dxa"/>
          </w:tcPr>
          <w:p w14:paraId="6038FCF1" w14:textId="77777777" w:rsidR="00FE530E" w:rsidRPr="00FE530E" w:rsidRDefault="00FE530E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9" w:type="dxa"/>
            <w:shd w:val="clear" w:color="auto" w:fill="auto"/>
          </w:tcPr>
          <w:p w14:paraId="054C8ABD" w14:textId="77777777" w:rsidR="00FE530E" w:rsidRPr="00FE530E" w:rsidRDefault="00FE530E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9" w:type="dxa"/>
          </w:tcPr>
          <w:p w14:paraId="64731853" w14:textId="77777777" w:rsidR="00FE530E" w:rsidRPr="00FE530E" w:rsidRDefault="00FE530E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9" w:type="dxa"/>
          </w:tcPr>
          <w:p w14:paraId="2E7913AD" w14:textId="77777777" w:rsidR="00FE530E" w:rsidRPr="00FE530E" w:rsidRDefault="00FE530E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77574C" w:rsidRPr="00EF18C5" w14:paraId="38593A32" w14:textId="77777777" w:rsidTr="0042097C">
        <w:tc>
          <w:tcPr>
            <w:tcW w:w="4220" w:type="dxa"/>
          </w:tcPr>
          <w:p w14:paraId="0EB729A6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5" w:type="dxa"/>
            <w:shd w:val="clear" w:color="auto" w:fill="auto"/>
          </w:tcPr>
          <w:p w14:paraId="23C57C61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6A415C1E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6877E4A8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5A8BE13D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434CC3B1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72FC31AB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00A5B31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7574C" w:rsidRPr="00EF18C5" w14:paraId="6A4993DE" w14:textId="77777777" w:rsidTr="0042097C">
        <w:tc>
          <w:tcPr>
            <w:tcW w:w="4220" w:type="dxa"/>
          </w:tcPr>
          <w:p w14:paraId="521A705F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B55CF0B" w14:textId="699AA916" w:rsidR="0077574C" w:rsidRPr="00EF18C5" w:rsidRDefault="0019205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367</w:t>
            </w:r>
          </w:p>
        </w:tc>
        <w:tc>
          <w:tcPr>
            <w:tcW w:w="272" w:type="dxa"/>
            <w:gridSpan w:val="2"/>
            <w:shd w:val="clear" w:color="auto" w:fill="auto"/>
            <w:vAlign w:val="center"/>
          </w:tcPr>
          <w:p w14:paraId="05F4AD5F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  <w:vAlign w:val="center"/>
          </w:tcPr>
          <w:p w14:paraId="16ABB6DC" w14:textId="77777777" w:rsidR="0077574C" w:rsidRPr="00EF18C5" w:rsidRDefault="0077574C" w:rsidP="001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358</w:t>
            </w:r>
          </w:p>
        </w:tc>
        <w:tc>
          <w:tcPr>
            <w:tcW w:w="261" w:type="dxa"/>
            <w:shd w:val="clear" w:color="auto" w:fill="auto"/>
          </w:tcPr>
          <w:p w14:paraId="5492C2E1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1D4B0AFB" w14:textId="1C12AC27" w:rsidR="0077574C" w:rsidRPr="00EF18C5" w:rsidRDefault="0042097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62F0FF78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528598F3" w14:textId="77777777" w:rsidR="0077574C" w:rsidRPr="0012309B" w:rsidRDefault="0077574C" w:rsidP="0090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77574C" w:rsidRPr="00EF18C5" w14:paraId="36A7F208" w14:textId="77777777" w:rsidTr="0042097C">
        <w:tc>
          <w:tcPr>
            <w:tcW w:w="4220" w:type="dxa"/>
          </w:tcPr>
          <w:p w14:paraId="23BA9393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7BC45C5" w14:textId="5B4B0C1C" w:rsidR="0077574C" w:rsidRPr="00EF18C5" w:rsidRDefault="0019205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72" w:type="dxa"/>
            <w:gridSpan w:val="2"/>
            <w:shd w:val="clear" w:color="auto" w:fill="auto"/>
            <w:vAlign w:val="center"/>
          </w:tcPr>
          <w:p w14:paraId="1CCD6877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  <w:vAlign w:val="center"/>
          </w:tcPr>
          <w:p w14:paraId="0F2D652A" w14:textId="77777777" w:rsidR="0077574C" w:rsidRPr="00EF18C5" w:rsidRDefault="0077574C" w:rsidP="001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  <w:tc>
          <w:tcPr>
            <w:tcW w:w="261" w:type="dxa"/>
            <w:shd w:val="clear" w:color="auto" w:fill="auto"/>
          </w:tcPr>
          <w:p w14:paraId="5B8EBE1E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0E207824" w14:textId="136308D8" w:rsidR="0077574C" w:rsidRPr="00EF18C5" w:rsidRDefault="0042097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0EADBE7E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3A71B134" w14:textId="77777777" w:rsidR="0077574C" w:rsidRPr="0012309B" w:rsidRDefault="0077574C" w:rsidP="0090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507286" w:rsidRPr="00EF18C5" w14:paraId="4C3DBBA9" w14:textId="77777777" w:rsidTr="0042097C">
        <w:tc>
          <w:tcPr>
            <w:tcW w:w="4220" w:type="dxa"/>
          </w:tcPr>
          <w:p w14:paraId="4FB07EDD" w14:textId="23D1D248" w:rsidR="00507286" w:rsidRPr="00EF18C5" w:rsidRDefault="00507286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0FFC325" w14:textId="187F70B8" w:rsidR="00507286" w:rsidRDefault="00507286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72" w:type="dxa"/>
            <w:gridSpan w:val="2"/>
            <w:shd w:val="clear" w:color="auto" w:fill="auto"/>
            <w:vAlign w:val="center"/>
          </w:tcPr>
          <w:p w14:paraId="2EEE3AA2" w14:textId="77777777" w:rsidR="00507286" w:rsidRPr="00EF18C5" w:rsidRDefault="00507286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  <w:vAlign w:val="center"/>
          </w:tcPr>
          <w:p w14:paraId="044C2AAD" w14:textId="6BEA15E0" w:rsidR="00507286" w:rsidRPr="00EF18C5" w:rsidRDefault="00507286" w:rsidP="0090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790DEFCF" w14:textId="77777777" w:rsidR="00507286" w:rsidRPr="00EF18C5" w:rsidRDefault="00507286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26B5C48C" w14:textId="2CB9D9FB" w:rsidR="00507286" w:rsidRPr="00EF18C5" w:rsidRDefault="0042097C" w:rsidP="000A7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59" w:type="dxa"/>
            <w:shd w:val="clear" w:color="auto" w:fill="auto"/>
          </w:tcPr>
          <w:p w14:paraId="2641FB83" w14:textId="77777777" w:rsidR="00507286" w:rsidRPr="00EF18C5" w:rsidRDefault="00507286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4C5AA376" w14:textId="5DE2667A" w:rsidR="00507286" w:rsidRPr="0012309B" w:rsidRDefault="00507286" w:rsidP="0090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12309B"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</w:p>
        </w:tc>
      </w:tr>
      <w:tr w:rsidR="0077574C" w:rsidRPr="00EF18C5" w14:paraId="775E96E2" w14:textId="77777777" w:rsidTr="0042097C">
        <w:tc>
          <w:tcPr>
            <w:tcW w:w="4220" w:type="dxa"/>
          </w:tcPr>
          <w:p w14:paraId="63FCE416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5" w:type="dxa"/>
            <w:shd w:val="clear" w:color="auto" w:fill="auto"/>
          </w:tcPr>
          <w:p w14:paraId="77C70F42" w14:textId="78DB9286" w:rsidR="0077574C" w:rsidRPr="00EF18C5" w:rsidRDefault="00192058" w:rsidP="001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175</w:t>
            </w:r>
          </w:p>
        </w:tc>
        <w:tc>
          <w:tcPr>
            <w:tcW w:w="272" w:type="dxa"/>
            <w:gridSpan w:val="2"/>
            <w:shd w:val="clear" w:color="auto" w:fill="auto"/>
            <w:vAlign w:val="center"/>
          </w:tcPr>
          <w:p w14:paraId="2AA14D11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091642D8" w14:textId="77777777" w:rsidR="0077574C" w:rsidRPr="00EF18C5" w:rsidRDefault="0077574C" w:rsidP="001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201</w:t>
            </w:r>
          </w:p>
        </w:tc>
        <w:tc>
          <w:tcPr>
            <w:tcW w:w="261" w:type="dxa"/>
          </w:tcPr>
          <w:p w14:paraId="360F1EC1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7D1B941F" w14:textId="70EC4773" w:rsidR="0077574C" w:rsidRPr="00EF18C5" w:rsidRDefault="0042097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260E6A71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2162A39" w14:textId="77777777" w:rsidR="0077574C" w:rsidRPr="0012309B" w:rsidRDefault="0077574C" w:rsidP="0090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77574C" w:rsidRPr="001E3D74" w14:paraId="74D88063" w14:textId="77777777" w:rsidTr="006E421D">
        <w:trPr>
          <w:trHeight w:val="66"/>
        </w:trPr>
        <w:tc>
          <w:tcPr>
            <w:tcW w:w="4220" w:type="dxa"/>
          </w:tcPr>
          <w:p w14:paraId="753EDBCD" w14:textId="77777777" w:rsidR="0077574C" w:rsidRPr="001E3D74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5" w:type="dxa"/>
          </w:tcPr>
          <w:p w14:paraId="07833D30" w14:textId="77777777" w:rsidR="0077574C" w:rsidRPr="001E3D74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gridSpan w:val="2"/>
          </w:tcPr>
          <w:p w14:paraId="50CF1BB3" w14:textId="77777777" w:rsidR="0077574C" w:rsidRPr="001E3D74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4" w:type="dxa"/>
            <w:gridSpan w:val="2"/>
          </w:tcPr>
          <w:p w14:paraId="346683E2" w14:textId="77777777" w:rsidR="0077574C" w:rsidRPr="001E3D74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1" w:type="dxa"/>
          </w:tcPr>
          <w:p w14:paraId="5BDE577B" w14:textId="77777777" w:rsidR="0077574C" w:rsidRPr="001E3D74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7BCEF67A" w14:textId="77777777" w:rsidR="0077574C" w:rsidRPr="001E3D74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9" w:type="dxa"/>
          </w:tcPr>
          <w:p w14:paraId="4DD29CA2" w14:textId="77777777" w:rsidR="0077574C" w:rsidRPr="001E3D74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9" w:type="dxa"/>
          </w:tcPr>
          <w:p w14:paraId="23CFC580" w14:textId="77777777" w:rsidR="0077574C" w:rsidRPr="001E3D74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7574C" w:rsidRPr="00EF18C5" w14:paraId="6BE10D38" w14:textId="77777777" w:rsidTr="0042097C">
        <w:tc>
          <w:tcPr>
            <w:tcW w:w="4220" w:type="dxa"/>
          </w:tcPr>
          <w:p w14:paraId="30C23B58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085" w:type="dxa"/>
          </w:tcPr>
          <w:p w14:paraId="266B6FAB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02A7BEA7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</w:tcPr>
          <w:p w14:paraId="7849C3BD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40E716E9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7C66ACC0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09FE463A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AD8D7F0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574C" w:rsidRPr="00EF18C5" w14:paraId="170D751D" w14:textId="77777777" w:rsidTr="0042097C">
        <w:tc>
          <w:tcPr>
            <w:tcW w:w="4220" w:type="dxa"/>
          </w:tcPr>
          <w:p w14:paraId="33C50113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5" w:type="dxa"/>
          </w:tcPr>
          <w:p w14:paraId="27C706C0" w14:textId="4406236B" w:rsidR="0077574C" w:rsidRPr="00192058" w:rsidRDefault="00192058" w:rsidP="001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2058">
              <w:rPr>
                <w:rFonts w:asciiTheme="majorBidi" w:hAnsiTheme="majorBidi" w:cstheme="majorBidi" w:hint="cs"/>
                <w:sz w:val="30"/>
                <w:szCs w:val="30"/>
                <w:cs/>
              </w:rPr>
              <w:t>33</w:t>
            </w:r>
          </w:p>
        </w:tc>
        <w:tc>
          <w:tcPr>
            <w:tcW w:w="272" w:type="dxa"/>
            <w:gridSpan w:val="2"/>
          </w:tcPr>
          <w:p w14:paraId="195ACD38" w14:textId="77777777" w:rsidR="0077574C" w:rsidRPr="00192058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</w:tcPr>
          <w:p w14:paraId="4B7F8C2C" w14:textId="77777777" w:rsidR="0077574C" w:rsidRPr="00EF18C5" w:rsidRDefault="0077574C" w:rsidP="001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24</w:t>
            </w:r>
          </w:p>
        </w:tc>
        <w:tc>
          <w:tcPr>
            <w:tcW w:w="261" w:type="dxa"/>
          </w:tcPr>
          <w:p w14:paraId="773161FA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3C88A689" w14:textId="5187E1FB" w:rsidR="0077574C" w:rsidRPr="00EF18C5" w:rsidRDefault="0042097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6169B334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F0CBF23" w14:textId="77777777" w:rsidR="0077574C" w:rsidRPr="00902462" w:rsidRDefault="0077574C" w:rsidP="0090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77574C" w:rsidRPr="00EF18C5" w14:paraId="7EECC74B" w14:textId="77777777" w:rsidTr="0042097C">
        <w:tc>
          <w:tcPr>
            <w:tcW w:w="4220" w:type="dxa"/>
          </w:tcPr>
          <w:p w14:paraId="1B92887A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5" w:type="dxa"/>
            <w:shd w:val="clear" w:color="auto" w:fill="auto"/>
          </w:tcPr>
          <w:p w14:paraId="5F8A6D63" w14:textId="5E966B09" w:rsidR="0077574C" w:rsidRPr="00192058" w:rsidRDefault="00192058" w:rsidP="001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17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5C934A3A" w14:textId="77777777" w:rsidR="0077574C" w:rsidRPr="00192058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1993760E" w14:textId="77777777" w:rsidR="0077574C" w:rsidRPr="00EF18C5" w:rsidRDefault="0077574C" w:rsidP="001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16</w:t>
            </w:r>
          </w:p>
        </w:tc>
        <w:tc>
          <w:tcPr>
            <w:tcW w:w="261" w:type="dxa"/>
            <w:shd w:val="clear" w:color="auto" w:fill="auto"/>
          </w:tcPr>
          <w:p w14:paraId="4924A88A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1E628B7A" w14:textId="2DEADB14" w:rsidR="0077574C" w:rsidRPr="00EF18C5" w:rsidRDefault="0042097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458D9CE3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4C89AF0" w14:textId="77777777" w:rsidR="0077574C" w:rsidRPr="00902462" w:rsidRDefault="0077574C" w:rsidP="0090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77574C" w:rsidRPr="00EF18C5" w14:paraId="1B98B1C0" w14:textId="77777777" w:rsidTr="0042097C">
        <w:tc>
          <w:tcPr>
            <w:tcW w:w="4220" w:type="dxa"/>
          </w:tcPr>
          <w:p w14:paraId="4C40B3D9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5" w:type="dxa"/>
          </w:tcPr>
          <w:p w14:paraId="69406957" w14:textId="5B5717B7" w:rsidR="0077574C" w:rsidRPr="00192058" w:rsidRDefault="00192058" w:rsidP="001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33</w:t>
            </w:r>
          </w:p>
        </w:tc>
        <w:tc>
          <w:tcPr>
            <w:tcW w:w="272" w:type="dxa"/>
            <w:gridSpan w:val="2"/>
          </w:tcPr>
          <w:p w14:paraId="671622D1" w14:textId="77777777" w:rsidR="0077574C" w:rsidRPr="00192058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</w:tcPr>
          <w:p w14:paraId="5742A190" w14:textId="77777777" w:rsidR="0077574C" w:rsidRPr="00EF18C5" w:rsidRDefault="0077574C" w:rsidP="001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29</w:t>
            </w:r>
          </w:p>
        </w:tc>
        <w:tc>
          <w:tcPr>
            <w:tcW w:w="261" w:type="dxa"/>
          </w:tcPr>
          <w:p w14:paraId="323CF1E5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6718BD33" w14:textId="6FF73DCF" w:rsidR="0077574C" w:rsidRPr="00EF18C5" w:rsidRDefault="0042097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59" w:type="dxa"/>
          </w:tcPr>
          <w:p w14:paraId="3B1F33A8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70D7D9D" w14:textId="77777777" w:rsidR="0077574C" w:rsidRPr="00EF18C5" w:rsidRDefault="0077574C" w:rsidP="001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7574C" w:rsidRPr="001E3D74" w14:paraId="43ABDD8A" w14:textId="77777777" w:rsidTr="0042097C">
        <w:tc>
          <w:tcPr>
            <w:tcW w:w="4220" w:type="dxa"/>
          </w:tcPr>
          <w:p w14:paraId="4BE7D1B0" w14:textId="77777777" w:rsidR="0077574C" w:rsidRPr="00F06AA3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7643CF5" w14:textId="77777777" w:rsidR="0077574C" w:rsidRPr="00192058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gridSpan w:val="2"/>
          </w:tcPr>
          <w:p w14:paraId="7B834BAE" w14:textId="77777777" w:rsidR="0077574C" w:rsidRPr="00192058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4" w:type="dxa"/>
            <w:gridSpan w:val="2"/>
          </w:tcPr>
          <w:p w14:paraId="76FB59C1" w14:textId="77777777" w:rsidR="0077574C" w:rsidRPr="001E3D74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1" w:type="dxa"/>
          </w:tcPr>
          <w:p w14:paraId="23AF3195" w14:textId="77777777" w:rsidR="0077574C" w:rsidRPr="001E3D74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9" w:type="dxa"/>
            <w:shd w:val="clear" w:color="auto" w:fill="auto"/>
          </w:tcPr>
          <w:p w14:paraId="130DED56" w14:textId="77777777" w:rsidR="0077574C" w:rsidRPr="001E3D74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9" w:type="dxa"/>
          </w:tcPr>
          <w:p w14:paraId="1856A54E" w14:textId="77777777" w:rsidR="0077574C" w:rsidRPr="001E3D74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9" w:type="dxa"/>
          </w:tcPr>
          <w:p w14:paraId="4F10697E" w14:textId="77777777" w:rsidR="0077574C" w:rsidRPr="001E3D74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7574C" w:rsidRPr="00EF18C5" w14:paraId="19B379D9" w14:textId="77777777" w:rsidTr="0042097C">
        <w:tc>
          <w:tcPr>
            <w:tcW w:w="4220" w:type="dxa"/>
            <w:shd w:val="clear" w:color="auto" w:fill="auto"/>
          </w:tcPr>
          <w:p w14:paraId="335EDE03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5" w:type="dxa"/>
            <w:shd w:val="clear" w:color="auto" w:fill="auto"/>
          </w:tcPr>
          <w:p w14:paraId="5977DBA0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66316E5A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11635BBF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2BC37B31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0559C140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5F575B70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355BB174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574C" w:rsidRPr="00EF18C5" w14:paraId="0AB6E734" w14:textId="77777777" w:rsidTr="0042097C">
        <w:tc>
          <w:tcPr>
            <w:tcW w:w="4220" w:type="dxa"/>
            <w:shd w:val="clear" w:color="auto" w:fill="auto"/>
          </w:tcPr>
          <w:p w14:paraId="155630FB" w14:textId="77777777" w:rsidR="0077574C" w:rsidRPr="00EF18C5" w:rsidRDefault="0077574C" w:rsidP="00B35C8D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EF18C5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5" w:type="dxa"/>
            <w:shd w:val="clear" w:color="auto" w:fill="auto"/>
          </w:tcPr>
          <w:p w14:paraId="26A1DB09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2A5CB78C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41FA3014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36134E47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1DAEB98F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53116C87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5E7D5F1E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574C" w:rsidRPr="00EF18C5" w14:paraId="41685CE7" w14:textId="77777777" w:rsidTr="00237ECE">
        <w:tc>
          <w:tcPr>
            <w:tcW w:w="4220" w:type="dxa"/>
            <w:shd w:val="clear" w:color="auto" w:fill="auto"/>
          </w:tcPr>
          <w:p w14:paraId="25D07F8C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AB9E68A" w14:textId="796D11EC" w:rsidR="0077574C" w:rsidRPr="00D30242" w:rsidRDefault="00646A8A" w:rsidP="001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0242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58CE1D50" w14:textId="77777777" w:rsidR="0077574C" w:rsidRPr="00D30242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tcBorders>
              <w:bottom w:val="nil"/>
            </w:tcBorders>
            <w:shd w:val="clear" w:color="auto" w:fill="auto"/>
          </w:tcPr>
          <w:p w14:paraId="76477674" w14:textId="77777777" w:rsidR="0077574C" w:rsidRPr="00D30242" w:rsidRDefault="0077574C" w:rsidP="001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0242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D3024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1" w:type="dxa"/>
            <w:shd w:val="clear" w:color="auto" w:fill="auto"/>
          </w:tcPr>
          <w:p w14:paraId="2E982BAA" w14:textId="77777777" w:rsidR="0077574C" w:rsidRPr="00D30242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1ECFE569" w14:textId="7A802087" w:rsidR="0077574C" w:rsidRPr="00D30242" w:rsidRDefault="00646A8A" w:rsidP="001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0242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59" w:type="dxa"/>
            <w:shd w:val="clear" w:color="auto" w:fill="auto"/>
          </w:tcPr>
          <w:p w14:paraId="28A0C004" w14:textId="77777777" w:rsidR="0077574C" w:rsidRPr="00D30242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39F32F3F" w14:textId="77777777" w:rsidR="0077574C" w:rsidRPr="00D30242" w:rsidRDefault="0077574C" w:rsidP="001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0242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</w:tbl>
    <w:p w14:paraId="48F5C8FF" w14:textId="182CBCD3" w:rsidR="0077574C" w:rsidRPr="00EF18C5" w:rsidRDefault="0077574C" w:rsidP="003B11D0">
      <w:pPr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D265E6C" w14:textId="50667EF7" w:rsidR="00B47996" w:rsidRPr="00EF18C5" w:rsidRDefault="00B47996" w:rsidP="003B11D0">
      <w:pPr>
        <w:tabs>
          <w:tab w:val="clear" w:pos="454"/>
        </w:tabs>
        <w:ind w:left="540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Pr="00EF18C5">
        <w:rPr>
          <w:rFonts w:asciiTheme="majorBidi" w:hAnsiTheme="majorBidi" w:cstheme="majorBidi"/>
          <w:sz w:val="30"/>
          <w:szCs w:val="30"/>
        </w:rPr>
        <w:t>3</w:t>
      </w:r>
      <w:r w:rsidR="0077574C" w:rsidRPr="00EF18C5">
        <w:rPr>
          <w:rFonts w:asciiTheme="majorBidi" w:hAnsiTheme="majorBidi" w:cstheme="majorBidi"/>
          <w:sz w:val="30"/>
          <w:szCs w:val="30"/>
        </w:rPr>
        <w:t xml:space="preserve">1 </w:t>
      </w:r>
      <w:r w:rsidR="0077574C" w:rsidRPr="00EF18C5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EF18C5">
        <w:rPr>
          <w:rFonts w:asciiTheme="majorBidi" w:hAnsiTheme="majorBidi" w:cstheme="majorBidi"/>
          <w:sz w:val="30"/>
          <w:szCs w:val="30"/>
        </w:rPr>
        <w:t>256</w:t>
      </w:r>
      <w:r w:rsidR="0077574C" w:rsidRPr="00EF18C5">
        <w:rPr>
          <w:rFonts w:asciiTheme="majorBidi" w:hAnsiTheme="majorBidi" w:cstheme="majorBidi"/>
          <w:sz w:val="30"/>
          <w:szCs w:val="30"/>
        </w:rPr>
        <w:t>7</w:t>
      </w:r>
      <w:r w:rsidRPr="00EF18C5">
        <w:rPr>
          <w:rFonts w:asciiTheme="majorBidi" w:hAnsiTheme="majorBidi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EF18C5">
        <w:rPr>
          <w:rFonts w:asciiTheme="majorBidi" w:hAnsiTheme="majorBidi" w:cstheme="majorBidi"/>
          <w:sz w:val="30"/>
          <w:szCs w:val="30"/>
        </w:rPr>
        <w:t>31</w:t>
      </w:r>
      <w:r w:rsidRPr="00EF18C5">
        <w:rPr>
          <w:rFonts w:asciiTheme="majorBidi" w:hAnsiTheme="majorBidi" w:cstheme="majorBidi"/>
          <w:sz w:val="30"/>
          <w:szCs w:val="30"/>
          <w:rtl/>
          <w:cs/>
        </w:rPr>
        <w:t xml:space="preserve"> ธันวาคม </w:t>
      </w:r>
      <w:r w:rsidRPr="00EF18C5">
        <w:rPr>
          <w:rFonts w:asciiTheme="majorBidi" w:hAnsiTheme="majorBidi" w:cstheme="majorBidi"/>
          <w:sz w:val="30"/>
          <w:szCs w:val="30"/>
        </w:rPr>
        <w:t>256</w:t>
      </w:r>
      <w:r w:rsidR="0077574C" w:rsidRPr="00EF18C5">
        <w:rPr>
          <w:rFonts w:asciiTheme="majorBidi" w:hAnsiTheme="majorBidi" w:cstheme="majorBidi"/>
          <w:sz w:val="30"/>
          <w:szCs w:val="30"/>
        </w:rPr>
        <w:t>6</w:t>
      </w:r>
      <w:r w:rsidRPr="00EF18C5">
        <w:rPr>
          <w:rFonts w:asciiTheme="majorBidi" w:hAnsiTheme="majorBidi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781093D" w14:textId="3E716F6B" w:rsidR="008C7563" w:rsidRPr="00EF18C5" w:rsidRDefault="008C7563" w:rsidP="003B11D0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 w:bidi="th-TH"/>
        </w:rPr>
      </w:pPr>
    </w:p>
    <w:tbl>
      <w:tblPr>
        <w:tblW w:w="9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9"/>
        <w:gridCol w:w="1112"/>
        <w:gridCol w:w="271"/>
        <w:gridCol w:w="1112"/>
        <w:gridCol w:w="278"/>
        <w:gridCol w:w="1103"/>
        <w:gridCol w:w="254"/>
        <w:gridCol w:w="1111"/>
      </w:tblGrid>
      <w:tr w:rsidR="001B1364" w:rsidRPr="00EF18C5" w14:paraId="6C860FF3" w14:textId="77777777" w:rsidTr="00AC1386">
        <w:trPr>
          <w:tblHeader/>
        </w:trPr>
        <w:tc>
          <w:tcPr>
            <w:tcW w:w="2230" w:type="pct"/>
          </w:tcPr>
          <w:p w14:paraId="4CB65657" w14:textId="77777777" w:rsidR="0077574C" w:rsidRPr="00EF18C5" w:rsidRDefault="0077574C" w:rsidP="00B35C8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19" w:type="pct"/>
            <w:gridSpan w:val="3"/>
          </w:tcPr>
          <w:p w14:paraId="0A1B148F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BF07A54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pct"/>
            <w:gridSpan w:val="3"/>
          </w:tcPr>
          <w:p w14:paraId="6391D430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B1364" w:rsidRPr="00EF18C5" w14:paraId="39D18FB3" w14:textId="77777777" w:rsidTr="00AC1386">
        <w:trPr>
          <w:tblHeader/>
        </w:trPr>
        <w:tc>
          <w:tcPr>
            <w:tcW w:w="2230" w:type="pct"/>
          </w:tcPr>
          <w:p w14:paraId="6E1EC74C" w14:textId="77777777" w:rsidR="0077574C" w:rsidRPr="00EF18C5" w:rsidRDefault="0077574C" w:rsidP="00B35C8D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shd w:val="clear" w:color="auto" w:fill="auto"/>
          </w:tcPr>
          <w:p w14:paraId="2DD0AFB6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39F1B1C2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83D34C0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2F1D51FD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2DF1F25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4" w:type="pct"/>
          </w:tcPr>
          <w:p w14:paraId="14BA85D1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2AC5F51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B1364" w:rsidRPr="00EF18C5" w14:paraId="70A349B4" w14:textId="77777777" w:rsidTr="00AC1386">
        <w:trPr>
          <w:tblHeader/>
        </w:trPr>
        <w:tc>
          <w:tcPr>
            <w:tcW w:w="2230" w:type="pct"/>
          </w:tcPr>
          <w:p w14:paraId="3782A7BC" w14:textId="77777777" w:rsidR="0077574C" w:rsidRPr="00EF18C5" w:rsidRDefault="0077574C" w:rsidP="00B35C8D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shd w:val="clear" w:color="auto" w:fill="auto"/>
          </w:tcPr>
          <w:p w14:paraId="2A69ABBE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3" w:type="pct"/>
          </w:tcPr>
          <w:p w14:paraId="32EE66B3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EE6B039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73037AAF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7866EB4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4" w:type="pct"/>
          </w:tcPr>
          <w:p w14:paraId="2B51D538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7D6D9969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7574C" w:rsidRPr="00EF18C5" w14:paraId="7727AF6A" w14:textId="77777777" w:rsidTr="00AC1386">
        <w:trPr>
          <w:trHeight w:val="434"/>
          <w:tblHeader/>
        </w:trPr>
        <w:tc>
          <w:tcPr>
            <w:tcW w:w="2230" w:type="pct"/>
          </w:tcPr>
          <w:p w14:paraId="434F6245" w14:textId="77777777" w:rsidR="0077574C" w:rsidRPr="00EF18C5" w:rsidRDefault="0077574C" w:rsidP="00B35C8D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0" w:type="pct"/>
            <w:gridSpan w:val="7"/>
          </w:tcPr>
          <w:p w14:paraId="5779CFD9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B1364" w:rsidRPr="00EF18C5" w14:paraId="113E5B53" w14:textId="77777777" w:rsidTr="00AC1386">
        <w:tc>
          <w:tcPr>
            <w:tcW w:w="2230" w:type="pct"/>
          </w:tcPr>
          <w:p w14:paraId="488171D0" w14:textId="77777777" w:rsidR="0077574C" w:rsidRPr="00EF18C5" w:rsidRDefault="0077574C" w:rsidP="00B35C8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8" w:type="pct"/>
          </w:tcPr>
          <w:p w14:paraId="28F81F97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1E0B454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472D781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34C2334D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936D6BC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67D8A1E4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CC79F7C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B1364" w:rsidRPr="00EF18C5" w14:paraId="6D44DE94" w14:textId="77777777" w:rsidTr="00AC1386">
        <w:tc>
          <w:tcPr>
            <w:tcW w:w="2230" w:type="pct"/>
          </w:tcPr>
          <w:p w14:paraId="20423B9F" w14:textId="77777777" w:rsidR="0077574C" w:rsidRPr="00EF18C5" w:rsidRDefault="0077574C" w:rsidP="00B35C8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88" w:type="pct"/>
          </w:tcPr>
          <w:p w14:paraId="27F60CA5" w14:textId="4DE01253" w:rsidR="0077574C" w:rsidRPr="00EF18C5" w:rsidRDefault="0019205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254FCD2A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17E9915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70C35F6B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2306CD5" w14:textId="3DD1F9C5" w:rsidR="0077574C" w:rsidRPr="00EF18C5" w:rsidRDefault="0042097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2,958</w:t>
            </w:r>
          </w:p>
        </w:tc>
        <w:tc>
          <w:tcPr>
            <w:tcW w:w="134" w:type="pct"/>
          </w:tcPr>
          <w:p w14:paraId="66CBE80A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791BE78" w14:textId="77777777" w:rsidR="0077574C" w:rsidRPr="00EF18C5" w:rsidRDefault="0077574C" w:rsidP="001B1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3,026</w:t>
            </w:r>
          </w:p>
        </w:tc>
      </w:tr>
      <w:tr w:rsidR="001B1364" w:rsidRPr="00EF18C5" w14:paraId="15E873A8" w14:textId="77777777" w:rsidTr="00AC1386">
        <w:tc>
          <w:tcPr>
            <w:tcW w:w="2230" w:type="pct"/>
          </w:tcPr>
          <w:p w14:paraId="061BBD91" w14:textId="77777777" w:rsidR="0077574C" w:rsidRPr="00EF18C5" w:rsidRDefault="0077574C" w:rsidP="00B35C8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588" w:type="pct"/>
          </w:tcPr>
          <w:p w14:paraId="7144296E" w14:textId="61B5B274" w:rsidR="0077574C" w:rsidRPr="00EF18C5" w:rsidRDefault="0019205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268</w:t>
            </w:r>
          </w:p>
        </w:tc>
        <w:tc>
          <w:tcPr>
            <w:tcW w:w="143" w:type="pct"/>
          </w:tcPr>
          <w:p w14:paraId="5EF66548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D9872F8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147" w:type="pct"/>
          </w:tcPr>
          <w:p w14:paraId="4C7F5894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C76005A" w14:textId="3B67C6FE" w:rsidR="0077574C" w:rsidRPr="00EF18C5" w:rsidRDefault="0042097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65F86DAF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0694CF7C" w14:textId="77777777" w:rsidR="0077574C" w:rsidRPr="00EF18C5" w:rsidRDefault="0077574C" w:rsidP="001B1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1B1364" w:rsidRPr="00EF18C5" w14:paraId="7E15572F" w14:textId="77777777" w:rsidTr="00AC1386">
        <w:tc>
          <w:tcPr>
            <w:tcW w:w="2230" w:type="pct"/>
          </w:tcPr>
          <w:p w14:paraId="11A9C2EF" w14:textId="77777777" w:rsidR="0077574C" w:rsidRPr="00EF18C5" w:rsidRDefault="0077574C" w:rsidP="00B35C8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588" w:type="pct"/>
            <w:shd w:val="clear" w:color="auto" w:fill="auto"/>
          </w:tcPr>
          <w:p w14:paraId="38A80891" w14:textId="5885EB60" w:rsidR="0077574C" w:rsidRPr="00EF18C5" w:rsidRDefault="0019205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126</w:t>
            </w:r>
          </w:p>
        </w:tc>
        <w:tc>
          <w:tcPr>
            <w:tcW w:w="143" w:type="pct"/>
          </w:tcPr>
          <w:p w14:paraId="215D6FEE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89BBB5B" w14:textId="7ECCEA95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209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F18C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296F46E2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CFF281D" w14:textId="1749E29B" w:rsidR="0077574C" w:rsidRPr="00EF18C5" w:rsidRDefault="0042097C" w:rsidP="00420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3B2BC79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0AF542EE" w14:textId="77777777" w:rsidR="0077574C" w:rsidRPr="00EF18C5" w:rsidRDefault="0077574C" w:rsidP="001B1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1B1364" w:rsidRPr="00EF18C5" w14:paraId="2F8087DA" w14:textId="77777777" w:rsidTr="00AC1386">
        <w:tc>
          <w:tcPr>
            <w:tcW w:w="2230" w:type="pct"/>
          </w:tcPr>
          <w:p w14:paraId="13BEA528" w14:textId="77777777" w:rsidR="0077574C" w:rsidRPr="00EF18C5" w:rsidRDefault="0077574C" w:rsidP="00B35C8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13D2A568" w14:textId="0B886EAE" w:rsidR="0077574C" w:rsidRPr="00EF18C5" w:rsidRDefault="0019205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143" w:type="pct"/>
          </w:tcPr>
          <w:p w14:paraId="13205143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59DA3FF2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24D40121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743C1D23" w14:textId="0887101B" w:rsidR="0077574C" w:rsidRPr="00EF18C5" w:rsidRDefault="0042097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4136B2DD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6A789888" w14:textId="77777777" w:rsidR="0077574C" w:rsidRPr="00EF18C5" w:rsidRDefault="0077574C" w:rsidP="001B1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1B1364" w:rsidRPr="00EF18C5" w14:paraId="1358890D" w14:textId="77777777" w:rsidTr="00AC1386">
        <w:tc>
          <w:tcPr>
            <w:tcW w:w="2230" w:type="pct"/>
          </w:tcPr>
          <w:p w14:paraId="70E885FE" w14:textId="77777777" w:rsidR="0077574C" w:rsidRPr="00EF18C5" w:rsidRDefault="0077574C" w:rsidP="00B35C8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94C46" w14:textId="7CC78925" w:rsidR="0077574C" w:rsidRPr="00EF18C5" w:rsidRDefault="0019205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403</w:t>
            </w:r>
          </w:p>
        </w:tc>
        <w:tc>
          <w:tcPr>
            <w:tcW w:w="143" w:type="pct"/>
          </w:tcPr>
          <w:p w14:paraId="199FDB98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B8189B" w14:textId="2354A952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4209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4594C99A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06E3DF" w14:textId="240AC8B4" w:rsidR="0077574C" w:rsidRPr="00EF18C5" w:rsidRDefault="0042097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2,958</w:t>
            </w:r>
          </w:p>
        </w:tc>
        <w:tc>
          <w:tcPr>
            <w:tcW w:w="134" w:type="pct"/>
          </w:tcPr>
          <w:p w14:paraId="3B60D46E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0CC24187" w14:textId="77777777" w:rsidR="0077574C" w:rsidRPr="00EF18C5" w:rsidRDefault="0077574C" w:rsidP="001B1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3,027</w:t>
            </w:r>
          </w:p>
        </w:tc>
      </w:tr>
      <w:tr w:rsidR="001B1364" w:rsidRPr="00EF18C5" w14:paraId="535310EE" w14:textId="77777777" w:rsidTr="00AC1386">
        <w:tc>
          <w:tcPr>
            <w:tcW w:w="2230" w:type="pct"/>
          </w:tcPr>
          <w:p w14:paraId="468E6342" w14:textId="77777777" w:rsidR="0077574C" w:rsidRPr="00387845" w:rsidRDefault="0077574C" w:rsidP="00B35C8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5F82A2E8" w14:textId="77777777" w:rsidR="0077574C" w:rsidRPr="0038784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pct"/>
          </w:tcPr>
          <w:p w14:paraId="31B08682" w14:textId="77777777" w:rsidR="0077574C" w:rsidRPr="0038784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5C24F61A" w14:textId="77777777" w:rsidR="0077574C" w:rsidRPr="0038784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11022B39" w14:textId="77777777" w:rsidR="0077574C" w:rsidRPr="0038784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1B40F324" w14:textId="77777777" w:rsidR="0077574C" w:rsidRPr="0038784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pct"/>
          </w:tcPr>
          <w:p w14:paraId="25BC5FDB" w14:textId="77777777" w:rsidR="0077574C" w:rsidRPr="0038784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46B61BBE" w14:textId="77777777" w:rsidR="0077574C" w:rsidRPr="0038784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B1364" w:rsidRPr="00EF18C5" w14:paraId="21059225" w14:textId="77777777" w:rsidTr="00AC1386">
        <w:tc>
          <w:tcPr>
            <w:tcW w:w="2230" w:type="pct"/>
          </w:tcPr>
          <w:p w14:paraId="34BD4A30" w14:textId="77777777" w:rsidR="0077574C" w:rsidRPr="00EF18C5" w:rsidRDefault="0077574C" w:rsidP="00B35C8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ลูกหนี้อื่น</w:t>
            </w:r>
          </w:p>
        </w:tc>
        <w:tc>
          <w:tcPr>
            <w:tcW w:w="588" w:type="pct"/>
          </w:tcPr>
          <w:p w14:paraId="5CD3D11A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509BF17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1F4BDBC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51F89BF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5F443EB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66DE7EE9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00B7AA1C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1364" w:rsidRPr="00EF18C5" w14:paraId="38A0E7FE" w14:textId="77777777" w:rsidTr="00E96FB4">
        <w:tc>
          <w:tcPr>
            <w:tcW w:w="2230" w:type="pct"/>
          </w:tcPr>
          <w:p w14:paraId="6DC46217" w14:textId="77777777" w:rsidR="0077574C" w:rsidRPr="00EF18C5" w:rsidRDefault="0077574C" w:rsidP="00B35C8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88" w:type="pct"/>
          </w:tcPr>
          <w:p w14:paraId="21F41118" w14:textId="191313A5" w:rsidR="0077574C" w:rsidRPr="00E96FB4" w:rsidRDefault="0019205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96FB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2B4083D6" w14:textId="77777777" w:rsidR="0077574C" w:rsidRPr="00E96FB4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50E7278" w14:textId="77777777" w:rsidR="0077574C" w:rsidRPr="00E96FB4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96FB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764A5B9A" w14:textId="77777777" w:rsidR="0077574C" w:rsidRPr="00E96FB4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DA9265F" w14:textId="59E4ED6F" w:rsidR="0077574C" w:rsidRPr="00E96FB4" w:rsidRDefault="0042097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96FB4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34" w:type="pct"/>
          </w:tcPr>
          <w:p w14:paraId="7D31D510" w14:textId="77777777" w:rsidR="0077574C" w:rsidRPr="00E96FB4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BC7BCBF" w14:textId="77777777" w:rsidR="0077574C" w:rsidRPr="00E96FB4" w:rsidRDefault="0077574C" w:rsidP="001B1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96FB4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</w:p>
        </w:tc>
      </w:tr>
      <w:tr w:rsidR="00A22D47" w:rsidRPr="00EF18C5" w14:paraId="7580FAF3" w14:textId="77777777" w:rsidTr="00E96FB4">
        <w:tc>
          <w:tcPr>
            <w:tcW w:w="2230" w:type="pct"/>
          </w:tcPr>
          <w:p w14:paraId="04C61853" w14:textId="77777777" w:rsidR="00A22D47" w:rsidRPr="00387845" w:rsidRDefault="00A22D47" w:rsidP="00B35C8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88" w:type="pct"/>
          </w:tcPr>
          <w:p w14:paraId="3E9FEBBD" w14:textId="77777777" w:rsidR="00A22D47" w:rsidRPr="00E96FB4" w:rsidRDefault="00A22D47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" w:type="pct"/>
          </w:tcPr>
          <w:p w14:paraId="1823855C" w14:textId="77777777" w:rsidR="00A22D47" w:rsidRPr="00E96FB4" w:rsidRDefault="00A22D47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</w:tcPr>
          <w:p w14:paraId="25BFC9C7" w14:textId="77777777" w:rsidR="00A22D47" w:rsidRPr="00E96FB4" w:rsidRDefault="00A22D47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7" w:type="pct"/>
          </w:tcPr>
          <w:p w14:paraId="49ACA957" w14:textId="77777777" w:rsidR="00A22D47" w:rsidRPr="00E96FB4" w:rsidRDefault="00A22D47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</w:tcPr>
          <w:p w14:paraId="7FE94478" w14:textId="77777777" w:rsidR="00A22D47" w:rsidRPr="00E96FB4" w:rsidRDefault="00A22D47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pct"/>
          </w:tcPr>
          <w:p w14:paraId="32F4B5F1" w14:textId="77777777" w:rsidR="00A22D47" w:rsidRPr="00E96FB4" w:rsidRDefault="00A22D47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6" w:type="pct"/>
          </w:tcPr>
          <w:p w14:paraId="70F4AC40" w14:textId="77777777" w:rsidR="00A22D47" w:rsidRPr="00E96FB4" w:rsidRDefault="00A22D47" w:rsidP="001B1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22D47" w:rsidRPr="00EF18C5" w14:paraId="6E5C4223" w14:textId="77777777" w:rsidTr="00AC1386">
        <w:tc>
          <w:tcPr>
            <w:tcW w:w="2230" w:type="pct"/>
          </w:tcPr>
          <w:p w14:paraId="70282519" w14:textId="4EA3166B" w:rsidR="00A22D47" w:rsidRPr="00EF18C5" w:rsidRDefault="00350C66" w:rsidP="00B35C8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50C6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เงินให้กู้ยืมระยะสั้น</w:t>
            </w:r>
          </w:p>
        </w:tc>
        <w:tc>
          <w:tcPr>
            <w:tcW w:w="588" w:type="pct"/>
          </w:tcPr>
          <w:p w14:paraId="4F2434C8" w14:textId="77777777" w:rsidR="00A22D47" w:rsidRPr="00E96FB4" w:rsidRDefault="00A22D47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B09AA82" w14:textId="77777777" w:rsidR="00A22D47" w:rsidRPr="00E96FB4" w:rsidRDefault="00A22D47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CDF0C7F" w14:textId="77777777" w:rsidR="00A22D47" w:rsidRPr="00E96FB4" w:rsidRDefault="00A22D47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3EF6B16" w14:textId="77777777" w:rsidR="00A22D47" w:rsidRPr="00E96FB4" w:rsidRDefault="00A22D47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2EBE3B6" w14:textId="77777777" w:rsidR="00A22D47" w:rsidRPr="00E96FB4" w:rsidRDefault="00A22D47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0E8BAA37" w14:textId="77777777" w:rsidR="00A22D47" w:rsidRPr="00E96FB4" w:rsidRDefault="00A22D47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1F0DC571" w14:textId="77777777" w:rsidR="00A22D47" w:rsidRPr="00E96FB4" w:rsidRDefault="00A22D47" w:rsidP="001B1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22D47" w:rsidRPr="00EF18C5" w14:paraId="2B0689AB" w14:textId="77777777" w:rsidTr="00E96FB4">
        <w:tc>
          <w:tcPr>
            <w:tcW w:w="2230" w:type="pct"/>
          </w:tcPr>
          <w:p w14:paraId="2EB57DF6" w14:textId="01B84E93" w:rsidR="00A22D47" w:rsidRPr="00EF18C5" w:rsidRDefault="00350C66" w:rsidP="00B35C8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88" w:type="pct"/>
          </w:tcPr>
          <w:p w14:paraId="03AE06F6" w14:textId="3B05E587" w:rsidR="00A22D47" w:rsidRPr="00E96FB4" w:rsidRDefault="00602147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6FB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464DAE82" w14:textId="77777777" w:rsidR="00A22D47" w:rsidRPr="00E96FB4" w:rsidRDefault="00A22D47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D2C9256" w14:textId="6C433A91" w:rsidR="00A22D47" w:rsidRPr="00E96FB4" w:rsidRDefault="00602147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/>
                <w:sz w:val="30"/>
                <w:szCs w:val="30"/>
                <w:cs/>
              </w:rPr>
            </w:pPr>
            <w:r w:rsidRPr="00E96FB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21F6B04E" w14:textId="77777777" w:rsidR="00A22D47" w:rsidRPr="00E96FB4" w:rsidRDefault="00A22D47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FD6699E" w14:textId="663844AB" w:rsidR="00A22D47" w:rsidRPr="00E96FB4" w:rsidRDefault="00A31647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96FB4">
              <w:rPr>
                <w:rFonts w:asciiTheme="majorBidi" w:hAnsiTheme="majorBidi" w:cstheme="majorBidi"/>
                <w:sz w:val="30"/>
                <w:szCs w:val="30"/>
              </w:rPr>
              <w:t>19,809</w:t>
            </w:r>
          </w:p>
        </w:tc>
        <w:tc>
          <w:tcPr>
            <w:tcW w:w="134" w:type="pct"/>
          </w:tcPr>
          <w:p w14:paraId="2F9E9E9A" w14:textId="77777777" w:rsidR="00A22D47" w:rsidRPr="00E96FB4" w:rsidRDefault="00A22D47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337495E" w14:textId="2CD1E298" w:rsidR="00A22D47" w:rsidRPr="00E96FB4" w:rsidRDefault="008F280B" w:rsidP="001B1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96FB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31647" w:rsidRPr="00E96FB4">
              <w:rPr>
                <w:rFonts w:asciiTheme="majorBidi" w:hAnsiTheme="majorBidi" w:cstheme="majorBidi"/>
                <w:sz w:val="30"/>
                <w:szCs w:val="30"/>
              </w:rPr>
              <w:t>0,494</w:t>
            </w:r>
          </w:p>
        </w:tc>
      </w:tr>
      <w:tr w:rsidR="00A22D47" w:rsidRPr="00EF18C5" w14:paraId="064EAFFD" w14:textId="77777777" w:rsidTr="00F06AA3">
        <w:trPr>
          <w:trHeight w:val="596"/>
        </w:trPr>
        <w:tc>
          <w:tcPr>
            <w:tcW w:w="2230" w:type="pct"/>
          </w:tcPr>
          <w:p w14:paraId="2FB9FF5F" w14:textId="77777777" w:rsidR="00A22D47" w:rsidRPr="00387845" w:rsidRDefault="00A22D47" w:rsidP="00B35C8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88" w:type="pct"/>
          </w:tcPr>
          <w:p w14:paraId="0D869CBB" w14:textId="77777777" w:rsidR="00A22D47" w:rsidRPr="00387845" w:rsidRDefault="00A22D47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3" w:type="pct"/>
          </w:tcPr>
          <w:p w14:paraId="003774C6" w14:textId="77777777" w:rsidR="00A22D47" w:rsidRPr="00387845" w:rsidRDefault="00A22D47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</w:tcPr>
          <w:p w14:paraId="6A87844D" w14:textId="77777777" w:rsidR="00A22D47" w:rsidRPr="00387845" w:rsidRDefault="00A22D47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7" w:type="pct"/>
          </w:tcPr>
          <w:p w14:paraId="6BEB7CE6" w14:textId="77777777" w:rsidR="00A22D47" w:rsidRPr="00387845" w:rsidRDefault="00A22D47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</w:tcPr>
          <w:p w14:paraId="4423869B" w14:textId="77777777" w:rsidR="00A22D47" w:rsidRPr="00387845" w:rsidRDefault="00A22D47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" w:type="pct"/>
          </w:tcPr>
          <w:p w14:paraId="21EFB650" w14:textId="77777777" w:rsidR="00A22D47" w:rsidRPr="00387845" w:rsidRDefault="00A22D47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6" w:type="pct"/>
          </w:tcPr>
          <w:p w14:paraId="0431D1EA" w14:textId="77777777" w:rsidR="00A22D47" w:rsidRPr="00387845" w:rsidRDefault="00A22D47" w:rsidP="001B1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06199E" w:rsidRPr="00EF18C5" w14:paraId="7F9B5E7C" w14:textId="77777777" w:rsidTr="00AC1386">
        <w:tc>
          <w:tcPr>
            <w:tcW w:w="2230" w:type="pct"/>
          </w:tcPr>
          <w:p w14:paraId="374E6AE9" w14:textId="25F164E3" w:rsidR="0006199E" w:rsidRPr="00EF18C5" w:rsidRDefault="0006199E" w:rsidP="00B35C8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50C6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เงินให้กู้ยืมระยะ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ยาว</w:t>
            </w:r>
          </w:p>
        </w:tc>
        <w:tc>
          <w:tcPr>
            <w:tcW w:w="588" w:type="pct"/>
          </w:tcPr>
          <w:p w14:paraId="56684EBA" w14:textId="77777777" w:rsidR="0006199E" w:rsidRDefault="0006199E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AA1067D" w14:textId="77777777" w:rsidR="0006199E" w:rsidRPr="00EF18C5" w:rsidRDefault="0006199E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E82F036" w14:textId="77777777" w:rsidR="0006199E" w:rsidRPr="00EF18C5" w:rsidRDefault="0006199E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045F267" w14:textId="77777777" w:rsidR="0006199E" w:rsidRPr="00EF18C5" w:rsidRDefault="0006199E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6712865" w14:textId="77777777" w:rsidR="0006199E" w:rsidRPr="00EF18C5" w:rsidRDefault="0006199E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5E276F66" w14:textId="77777777" w:rsidR="0006199E" w:rsidRPr="00EF18C5" w:rsidRDefault="0006199E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29E98B8D" w14:textId="77777777" w:rsidR="0006199E" w:rsidRPr="00EF18C5" w:rsidRDefault="0006199E" w:rsidP="001B1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6199E" w:rsidRPr="00EF18C5" w14:paraId="211C8938" w14:textId="77777777" w:rsidTr="00AC1386">
        <w:tc>
          <w:tcPr>
            <w:tcW w:w="2230" w:type="pct"/>
          </w:tcPr>
          <w:p w14:paraId="325BD962" w14:textId="373E727E" w:rsidR="0006199E" w:rsidRPr="00EF18C5" w:rsidRDefault="0006199E" w:rsidP="00B35C8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88" w:type="pct"/>
          </w:tcPr>
          <w:p w14:paraId="08AF64BD" w14:textId="2F8C8F91" w:rsidR="0006199E" w:rsidRDefault="00602147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4BB85BDC" w14:textId="77777777" w:rsidR="0006199E" w:rsidRPr="00EF18C5" w:rsidRDefault="0006199E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AA8DF69" w14:textId="61A0C6C4" w:rsidR="0006199E" w:rsidRPr="00EF18C5" w:rsidRDefault="00602147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3B8FACD7" w14:textId="77777777" w:rsidR="0006199E" w:rsidRPr="00EF18C5" w:rsidRDefault="0006199E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1E68AF3" w14:textId="79B12BDE" w:rsidR="0006199E" w:rsidRPr="00C168BF" w:rsidRDefault="0078183D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168BF">
              <w:rPr>
                <w:rFonts w:asciiTheme="majorBidi" w:hAnsiTheme="majorBidi" w:cstheme="majorBidi"/>
                <w:sz w:val="30"/>
                <w:szCs w:val="30"/>
              </w:rPr>
              <w:t>958</w:t>
            </w:r>
          </w:p>
        </w:tc>
        <w:tc>
          <w:tcPr>
            <w:tcW w:w="134" w:type="pct"/>
          </w:tcPr>
          <w:p w14:paraId="546D53C2" w14:textId="77777777" w:rsidR="0006199E" w:rsidRPr="00C168BF" w:rsidRDefault="0006199E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01331E42" w14:textId="6670C794" w:rsidR="0006199E" w:rsidRPr="00C168BF" w:rsidRDefault="00E50929" w:rsidP="001B1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8BF">
              <w:rPr>
                <w:rFonts w:asciiTheme="majorBidi" w:hAnsiTheme="majorBidi" w:cstheme="majorBidi"/>
                <w:sz w:val="30"/>
                <w:szCs w:val="30"/>
              </w:rPr>
              <w:t>924</w:t>
            </w:r>
          </w:p>
        </w:tc>
      </w:tr>
      <w:tr w:rsidR="00A22D47" w:rsidRPr="00EF18C5" w14:paraId="53D4D397" w14:textId="77777777" w:rsidTr="00AC1386">
        <w:tc>
          <w:tcPr>
            <w:tcW w:w="2230" w:type="pct"/>
          </w:tcPr>
          <w:p w14:paraId="0051DDC6" w14:textId="6891EC5E" w:rsidR="00A22D47" w:rsidRPr="00EF18C5" w:rsidRDefault="0006199E" w:rsidP="00B35C8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6199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FB5A3E8" w14:textId="3E6C73BC" w:rsidR="00A22D47" w:rsidRDefault="00602147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565DF737" w14:textId="77777777" w:rsidR="00A22D47" w:rsidRPr="00EF18C5" w:rsidRDefault="00A22D47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6DE1CB79" w14:textId="6FF63460" w:rsidR="00A22D47" w:rsidRPr="00EF18C5" w:rsidRDefault="00602147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0A47E0A3" w14:textId="77777777" w:rsidR="00A22D47" w:rsidRPr="00EF18C5" w:rsidRDefault="00A22D47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0281947A" w14:textId="1329E820" w:rsidR="00A22D47" w:rsidRPr="00C168BF" w:rsidRDefault="0063244E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168BF">
              <w:rPr>
                <w:rFonts w:asciiTheme="majorBidi" w:hAnsiTheme="majorBidi" w:cstheme="majorBidi"/>
                <w:sz w:val="30"/>
                <w:szCs w:val="30"/>
              </w:rPr>
              <w:t>(343)</w:t>
            </w:r>
          </w:p>
        </w:tc>
        <w:tc>
          <w:tcPr>
            <w:tcW w:w="134" w:type="pct"/>
          </w:tcPr>
          <w:p w14:paraId="4029B5D5" w14:textId="77777777" w:rsidR="00A22D47" w:rsidRPr="00C168BF" w:rsidRDefault="00A22D47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1B3177FD" w14:textId="37A474A7" w:rsidR="00A22D47" w:rsidRPr="00C168BF" w:rsidRDefault="00E50929" w:rsidP="001B1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8BF">
              <w:rPr>
                <w:rFonts w:asciiTheme="majorBidi" w:hAnsiTheme="majorBidi" w:cstheme="majorBidi"/>
                <w:sz w:val="30"/>
                <w:szCs w:val="30"/>
              </w:rPr>
              <w:t>(343)</w:t>
            </w:r>
          </w:p>
        </w:tc>
      </w:tr>
      <w:tr w:rsidR="00A22D47" w:rsidRPr="00EF18C5" w14:paraId="0C6770C1" w14:textId="77777777" w:rsidTr="00AC1386">
        <w:tc>
          <w:tcPr>
            <w:tcW w:w="2230" w:type="pct"/>
          </w:tcPr>
          <w:p w14:paraId="20938DB8" w14:textId="3C0C0AA8" w:rsidR="00A22D47" w:rsidRPr="008336A1" w:rsidRDefault="008336A1" w:rsidP="00B35C8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336A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7B09ABE" w14:textId="6A2AB44D" w:rsidR="00A22D47" w:rsidRDefault="00602147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2D2D4F21" w14:textId="77777777" w:rsidR="00A22D47" w:rsidRPr="00EF18C5" w:rsidRDefault="00A22D47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E41723D" w14:textId="0353CFE8" w:rsidR="00A22D47" w:rsidRPr="00EF18C5" w:rsidRDefault="00602147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6FC87269" w14:textId="77777777" w:rsidR="00A22D47" w:rsidRPr="00EF18C5" w:rsidRDefault="00A22D47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A27B1" w14:textId="0A6B21B7" w:rsidR="00A22D47" w:rsidRPr="00EF18C5" w:rsidRDefault="00E50929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 w:rsidR="007A06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4" w:type="pct"/>
          </w:tcPr>
          <w:p w14:paraId="0731B3C1" w14:textId="77777777" w:rsidR="00A22D47" w:rsidRPr="00EF18C5" w:rsidRDefault="00A22D47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18C9AFBC" w14:textId="10B6E85F" w:rsidR="00A22D47" w:rsidRPr="00EF18C5" w:rsidRDefault="00E50929" w:rsidP="001B1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581</w:t>
            </w:r>
          </w:p>
        </w:tc>
      </w:tr>
    </w:tbl>
    <w:p w14:paraId="3D0DA5FE" w14:textId="01D98F23" w:rsidR="00AC1386" w:rsidRDefault="00AC1386" w:rsidP="003B11D0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b/>
          <w:bCs/>
          <w:sz w:val="24"/>
          <w:szCs w:val="24"/>
          <w:lang w:val="th-TH" w:bidi="th-TH"/>
        </w:rPr>
      </w:pPr>
    </w:p>
    <w:tbl>
      <w:tblPr>
        <w:tblW w:w="94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0"/>
        <w:gridCol w:w="1107"/>
        <w:gridCol w:w="273"/>
        <w:gridCol w:w="1111"/>
        <w:gridCol w:w="273"/>
        <w:gridCol w:w="1105"/>
        <w:gridCol w:w="263"/>
        <w:gridCol w:w="1094"/>
        <w:gridCol w:w="11"/>
        <w:gridCol w:w="6"/>
      </w:tblGrid>
      <w:tr w:rsidR="00B96553" w:rsidRPr="00EF18C5" w14:paraId="26D27161" w14:textId="77777777" w:rsidTr="00B96553">
        <w:trPr>
          <w:gridAfter w:val="2"/>
          <w:wAfter w:w="9" w:type="pct"/>
          <w:tblHeader/>
        </w:trPr>
        <w:tc>
          <w:tcPr>
            <w:tcW w:w="2230" w:type="pct"/>
          </w:tcPr>
          <w:p w14:paraId="1E23806B" w14:textId="77777777" w:rsidR="0077574C" w:rsidRPr="00EF18C5" w:rsidRDefault="0077574C" w:rsidP="00B35C8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16"/>
                <w:szCs w:val="16"/>
                <w:cs/>
              </w:rPr>
              <w:br w:type="page"/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16" w:type="pct"/>
            <w:gridSpan w:val="3"/>
          </w:tcPr>
          <w:p w14:paraId="5302482F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9981F93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pct"/>
            <w:gridSpan w:val="3"/>
          </w:tcPr>
          <w:p w14:paraId="7BFFFE79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8768D" w:rsidRPr="00EF18C5" w14:paraId="2BB7F2F3" w14:textId="77777777" w:rsidTr="00E52C08">
        <w:trPr>
          <w:gridAfter w:val="1"/>
          <w:wAfter w:w="3" w:type="pct"/>
          <w:tblHeader/>
        </w:trPr>
        <w:tc>
          <w:tcPr>
            <w:tcW w:w="2230" w:type="pct"/>
          </w:tcPr>
          <w:p w14:paraId="72544ECE" w14:textId="77777777" w:rsidR="0077574C" w:rsidRPr="00EF18C5" w:rsidRDefault="0077574C" w:rsidP="00B35C8D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27603A5C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31ABA946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189B1B5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3A7326F9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EAAFD77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9" w:type="pct"/>
          </w:tcPr>
          <w:p w14:paraId="30CAA45C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69102713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8768D" w:rsidRPr="00EF18C5" w14:paraId="4299B7F9" w14:textId="77777777" w:rsidTr="00E52C08">
        <w:trPr>
          <w:gridAfter w:val="1"/>
          <w:wAfter w:w="3" w:type="pct"/>
          <w:tblHeader/>
        </w:trPr>
        <w:tc>
          <w:tcPr>
            <w:tcW w:w="2230" w:type="pct"/>
          </w:tcPr>
          <w:p w14:paraId="4AF00F19" w14:textId="77777777" w:rsidR="0077574C" w:rsidRPr="00EF18C5" w:rsidRDefault="0077574C" w:rsidP="00B35C8D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767FFC1C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26F7A9B2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635DE52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5B9E9C4C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EDEE566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9" w:type="pct"/>
          </w:tcPr>
          <w:p w14:paraId="7813796E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1E266913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7574C" w:rsidRPr="00EF18C5" w14:paraId="16F00C57" w14:textId="77777777" w:rsidTr="00B96553">
        <w:trPr>
          <w:gridAfter w:val="1"/>
          <w:wAfter w:w="3" w:type="pct"/>
          <w:trHeight w:hRule="exact" w:val="374"/>
          <w:tblHeader/>
        </w:trPr>
        <w:tc>
          <w:tcPr>
            <w:tcW w:w="2230" w:type="pct"/>
          </w:tcPr>
          <w:p w14:paraId="1E339C88" w14:textId="77777777" w:rsidR="0077574C" w:rsidRPr="00EF18C5" w:rsidRDefault="0077574C" w:rsidP="00B35C8D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7" w:type="pct"/>
            <w:gridSpan w:val="8"/>
          </w:tcPr>
          <w:p w14:paraId="3D08D56A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8768D" w:rsidRPr="00EF18C5" w14:paraId="05E233DE" w14:textId="77777777" w:rsidTr="00E52C08">
        <w:trPr>
          <w:gridAfter w:val="1"/>
          <w:wAfter w:w="3" w:type="pct"/>
        </w:trPr>
        <w:tc>
          <w:tcPr>
            <w:tcW w:w="2230" w:type="pct"/>
          </w:tcPr>
          <w:p w14:paraId="12162E5D" w14:textId="77777777" w:rsidR="0077574C" w:rsidRPr="00EF18C5" w:rsidRDefault="0077574C" w:rsidP="00B35C8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5" w:type="pct"/>
          </w:tcPr>
          <w:p w14:paraId="77FD6792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F7B384F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452C1AAC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8080882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73B3CC3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3697075E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5B0264CF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8768D" w:rsidRPr="00EF18C5" w14:paraId="61A53CC5" w14:textId="77777777" w:rsidTr="00E52C08">
        <w:trPr>
          <w:gridAfter w:val="1"/>
          <w:wAfter w:w="3" w:type="pct"/>
        </w:trPr>
        <w:tc>
          <w:tcPr>
            <w:tcW w:w="2230" w:type="pct"/>
          </w:tcPr>
          <w:p w14:paraId="51EC76E2" w14:textId="77777777" w:rsidR="0077574C" w:rsidRPr="00EF18C5" w:rsidRDefault="0077574C" w:rsidP="00B35C8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77998E85" w14:textId="451D7502" w:rsidR="0077574C" w:rsidRPr="00EF18C5" w:rsidRDefault="004B70B1" w:rsidP="0050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58FD7D06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0FB24100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44744D1B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CBECFD0" w14:textId="7F52E091" w:rsidR="0077574C" w:rsidRPr="00EF18C5" w:rsidRDefault="00886B9F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608</w:t>
            </w:r>
          </w:p>
        </w:tc>
        <w:tc>
          <w:tcPr>
            <w:tcW w:w="139" w:type="pct"/>
          </w:tcPr>
          <w:p w14:paraId="7F373194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037604DD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636</w:t>
            </w:r>
          </w:p>
        </w:tc>
      </w:tr>
      <w:tr w:rsidR="0028768D" w:rsidRPr="00EF18C5" w14:paraId="717A0B14" w14:textId="77777777" w:rsidTr="00E52C08">
        <w:trPr>
          <w:gridAfter w:val="1"/>
          <w:wAfter w:w="3" w:type="pct"/>
        </w:trPr>
        <w:tc>
          <w:tcPr>
            <w:tcW w:w="2230" w:type="pct"/>
          </w:tcPr>
          <w:p w14:paraId="1B192B09" w14:textId="77777777" w:rsidR="0077574C" w:rsidRPr="00EF18C5" w:rsidRDefault="0077574C" w:rsidP="00B35C8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5" w:type="pct"/>
          </w:tcPr>
          <w:p w14:paraId="2F94A71A" w14:textId="101E3089" w:rsidR="0077574C" w:rsidRPr="00EF18C5" w:rsidRDefault="00507286" w:rsidP="0050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44</w:t>
            </w:r>
          </w:p>
        </w:tc>
        <w:tc>
          <w:tcPr>
            <w:tcW w:w="144" w:type="pct"/>
          </w:tcPr>
          <w:p w14:paraId="74DB5813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1DCEC39F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44" w:type="pct"/>
          </w:tcPr>
          <w:p w14:paraId="203361D6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E3D159F" w14:textId="297E0A65" w:rsidR="0077574C" w:rsidRPr="00EF18C5" w:rsidRDefault="00886B9F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38736E85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3F63C49A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8768D" w:rsidRPr="00EF18C5" w14:paraId="7E7CE50C" w14:textId="77777777" w:rsidTr="00E52C08">
        <w:trPr>
          <w:gridAfter w:val="1"/>
          <w:wAfter w:w="3" w:type="pct"/>
          <w:trHeight w:val="236"/>
        </w:trPr>
        <w:tc>
          <w:tcPr>
            <w:tcW w:w="2230" w:type="pct"/>
          </w:tcPr>
          <w:p w14:paraId="7207F4E0" w14:textId="77777777" w:rsidR="0077574C" w:rsidRPr="00EF18C5" w:rsidRDefault="0077574C" w:rsidP="00B35C8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5" w:type="pct"/>
            <w:shd w:val="clear" w:color="auto" w:fill="auto"/>
          </w:tcPr>
          <w:p w14:paraId="364A23E5" w14:textId="65784ED0" w:rsidR="0077574C" w:rsidRPr="00EF18C5" w:rsidRDefault="004B70B1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44" w:type="pct"/>
          </w:tcPr>
          <w:p w14:paraId="554FDF08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42C23C0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44" w:type="pct"/>
          </w:tcPr>
          <w:p w14:paraId="5C646187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1FE5DB9" w14:textId="636197EF" w:rsidR="0077574C" w:rsidRPr="00EF18C5" w:rsidRDefault="00886B9F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65E4857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4A0A0C0B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8768D" w:rsidRPr="00EF18C5" w14:paraId="04DBEDDA" w14:textId="77777777" w:rsidTr="00E52C08">
        <w:tc>
          <w:tcPr>
            <w:tcW w:w="2230" w:type="pct"/>
          </w:tcPr>
          <w:p w14:paraId="186C0282" w14:textId="77777777" w:rsidR="0077574C" w:rsidRPr="00EF18C5" w:rsidRDefault="0077574C" w:rsidP="00B35C8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02A90687" w14:textId="0CD3D85A" w:rsidR="0077574C" w:rsidRPr="00EF18C5" w:rsidRDefault="00507286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111</w:t>
            </w:r>
          </w:p>
        </w:tc>
        <w:tc>
          <w:tcPr>
            <w:tcW w:w="144" w:type="pct"/>
          </w:tcPr>
          <w:p w14:paraId="296C1F98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3404C6B0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</w:p>
        </w:tc>
        <w:tc>
          <w:tcPr>
            <w:tcW w:w="144" w:type="pct"/>
          </w:tcPr>
          <w:p w14:paraId="36472ED2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DC02CE" w14:textId="72CC0269" w:rsidR="0077574C" w:rsidRPr="00EF18C5" w:rsidRDefault="00886B9F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608</w:t>
            </w:r>
          </w:p>
        </w:tc>
        <w:tc>
          <w:tcPr>
            <w:tcW w:w="139" w:type="pct"/>
          </w:tcPr>
          <w:p w14:paraId="0A6494D9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FAEED8C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636</w:t>
            </w:r>
          </w:p>
        </w:tc>
      </w:tr>
      <w:tr w:rsidR="0028768D" w:rsidRPr="00EF18C5" w14:paraId="30958FCB" w14:textId="77777777" w:rsidTr="00E52C08">
        <w:trPr>
          <w:trHeight w:val="215"/>
        </w:trPr>
        <w:tc>
          <w:tcPr>
            <w:tcW w:w="2230" w:type="pct"/>
          </w:tcPr>
          <w:p w14:paraId="04407D72" w14:textId="77777777" w:rsidR="0077574C" w:rsidRPr="00EF18C5" w:rsidRDefault="0077574C" w:rsidP="00B35C8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39192933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54E5881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79A61192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2FCFD88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6E972F08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38F44403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tcBorders>
              <w:top w:val="double" w:sz="4" w:space="0" w:color="auto"/>
            </w:tcBorders>
          </w:tcPr>
          <w:p w14:paraId="0DE1F58B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768D" w:rsidRPr="00EF18C5" w14:paraId="7E0ABD84" w14:textId="77777777" w:rsidTr="00E52C08">
        <w:tc>
          <w:tcPr>
            <w:tcW w:w="2230" w:type="pct"/>
          </w:tcPr>
          <w:p w14:paraId="74BA1E5B" w14:textId="77777777" w:rsidR="0077574C" w:rsidRPr="00EF18C5" w:rsidRDefault="0077574C" w:rsidP="00B35C8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เจ้าหนี้อื่น</w:t>
            </w:r>
          </w:p>
        </w:tc>
        <w:tc>
          <w:tcPr>
            <w:tcW w:w="585" w:type="pct"/>
          </w:tcPr>
          <w:p w14:paraId="232B916E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976F2EA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4351DF90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6FA6803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F75069E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078BB8D6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3"/>
          </w:tcPr>
          <w:p w14:paraId="163EB0A1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768D" w:rsidRPr="00EF18C5" w14:paraId="70D5BB8C" w14:textId="77777777" w:rsidTr="00E52C08">
        <w:tc>
          <w:tcPr>
            <w:tcW w:w="2230" w:type="pct"/>
          </w:tcPr>
          <w:p w14:paraId="7D157785" w14:textId="77777777" w:rsidR="0077574C" w:rsidRPr="00EF18C5" w:rsidRDefault="0077574C" w:rsidP="00B35C8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85" w:type="pct"/>
            <w:shd w:val="clear" w:color="auto" w:fill="auto"/>
          </w:tcPr>
          <w:p w14:paraId="3B973236" w14:textId="5A2BF78B" w:rsidR="0077574C" w:rsidRPr="00EF18C5" w:rsidRDefault="004B70B1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326E1610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4451327D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A0AB49B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7BF9E4A" w14:textId="4F2B62D4" w:rsidR="0077574C" w:rsidRPr="00EF18C5" w:rsidRDefault="009E42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9" w:type="pct"/>
          </w:tcPr>
          <w:p w14:paraId="5D2839A6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3"/>
          </w:tcPr>
          <w:p w14:paraId="6B387B0E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</w:tr>
      <w:tr w:rsidR="0028768D" w:rsidRPr="00EF18C5" w14:paraId="1C303AEF" w14:textId="77777777" w:rsidTr="00E52C08">
        <w:tc>
          <w:tcPr>
            <w:tcW w:w="2230" w:type="pct"/>
          </w:tcPr>
          <w:p w14:paraId="5288E69D" w14:textId="77777777" w:rsidR="0077574C" w:rsidRPr="00EF18C5" w:rsidRDefault="0077574C" w:rsidP="00B35C8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6903FF82" w14:textId="180859B4" w:rsidR="0077574C" w:rsidRPr="00EF18C5" w:rsidRDefault="004B70B1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44" w:type="pct"/>
          </w:tcPr>
          <w:p w14:paraId="596DFC56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6B764E79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4" w:type="pct"/>
          </w:tcPr>
          <w:p w14:paraId="34AD72FE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7D2137A3" w14:textId="6A54C34E" w:rsidR="0077574C" w:rsidRPr="00EF18C5" w:rsidRDefault="009E424C" w:rsidP="009E4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9" w:type="pct"/>
          </w:tcPr>
          <w:p w14:paraId="7E605F59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tcBorders>
              <w:bottom w:val="single" w:sz="4" w:space="0" w:color="auto"/>
            </w:tcBorders>
          </w:tcPr>
          <w:p w14:paraId="5236D257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</w:tr>
      <w:tr w:rsidR="0028768D" w:rsidRPr="00EF18C5" w14:paraId="563CF0F3" w14:textId="77777777" w:rsidTr="00E52C08">
        <w:trPr>
          <w:trHeight w:hRule="exact" w:val="403"/>
        </w:trPr>
        <w:tc>
          <w:tcPr>
            <w:tcW w:w="2230" w:type="pct"/>
          </w:tcPr>
          <w:p w14:paraId="0151A8D0" w14:textId="77777777" w:rsidR="0077574C" w:rsidRPr="00EF18C5" w:rsidRDefault="0077574C" w:rsidP="00B35C8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C5D9B4" w14:textId="46708CBE" w:rsidR="0077574C" w:rsidRPr="00EF18C5" w:rsidRDefault="004B70B1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144" w:type="pct"/>
          </w:tcPr>
          <w:p w14:paraId="253D9354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4649C0B0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44" w:type="pct"/>
          </w:tcPr>
          <w:p w14:paraId="167206DB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7DB25C" w14:textId="5385D07E" w:rsidR="0077574C" w:rsidRPr="00EF18C5" w:rsidRDefault="00C61A8E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139" w:type="pct"/>
          </w:tcPr>
          <w:p w14:paraId="0430531C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CF10AEC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9</w:t>
            </w:r>
          </w:p>
        </w:tc>
      </w:tr>
      <w:tr w:rsidR="0028768D" w:rsidRPr="00EF18C5" w14:paraId="5C8ACDEF" w14:textId="77777777" w:rsidTr="00E52C08">
        <w:trPr>
          <w:trHeight w:val="224"/>
        </w:trPr>
        <w:tc>
          <w:tcPr>
            <w:tcW w:w="2230" w:type="pct"/>
          </w:tcPr>
          <w:p w14:paraId="7AF485B9" w14:textId="77777777" w:rsidR="0077574C" w:rsidRPr="00EF18C5" w:rsidRDefault="0077574C" w:rsidP="00B35C8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  <w:shd w:val="clear" w:color="auto" w:fill="auto"/>
          </w:tcPr>
          <w:p w14:paraId="11BAF62F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C8312CF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B756FB5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34B4ACB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A8137FF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0A4DFAD8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tcBorders>
              <w:top w:val="double" w:sz="4" w:space="0" w:color="auto"/>
            </w:tcBorders>
          </w:tcPr>
          <w:p w14:paraId="6C9CF5B3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768D" w:rsidRPr="00EF18C5" w14:paraId="6A7E9F20" w14:textId="77777777" w:rsidTr="00E52C08">
        <w:trPr>
          <w:trHeight w:val="299"/>
        </w:trPr>
        <w:tc>
          <w:tcPr>
            <w:tcW w:w="2230" w:type="pct"/>
          </w:tcPr>
          <w:p w14:paraId="540B380B" w14:textId="77777777" w:rsidR="0077574C" w:rsidRPr="00EF18C5" w:rsidRDefault="0077574C" w:rsidP="00B35C8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585" w:type="pct"/>
            <w:shd w:val="clear" w:color="auto" w:fill="auto"/>
          </w:tcPr>
          <w:p w14:paraId="4D71DF41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48E919D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  <w:shd w:val="clear" w:color="auto" w:fill="auto"/>
          </w:tcPr>
          <w:p w14:paraId="0C74F514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" w:type="pct"/>
            <w:shd w:val="clear" w:color="auto" w:fill="auto"/>
          </w:tcPr>
          <w:p w14:paraId="7DEAA6DA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shd w:val="clear" w:color="auto" w:fill="auto"/>
          </w:tcPr>
          <w:p w14:paraId="2E0FE7F1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9" w:type="pct"/>
            <w:shd w:val="clear" w:color="auto" w:fill="auto"/>
          </w:tcPr>
          <w:p w14:paraId="3341CE03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  <w:gridSpan w:val="3"/>
            <w:shd w:val="clear" w:color="auto" w:fill="auto"/>
          </w:tcPr>
          <w:p w14:paraId="7E890B2C" w14:textId="77777777" w:rsidR="0077574C" w:rsidRPr="00EF18C5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28768D" w:rsidRPr="00EF18C5" w14:paraId="10A1FC1E" w14:textId="77777777" w:rsidTr="00E96FB4">
        <w:tc>
          <w:tcPr>
            <w:tcW w:w="2230" w:type="pct"/>
          </w:tcPr>
          <w:p w14:paraId="26C3745B" w14:textId="77777777" w:rsidR="0077574C" w:rsidRPr="00A73CBC" w:rsidRDefault="0077574C" w:rsidP="00B35C8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73CB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85" w:type="pct"/>
            <w:shd w:val="clear" w:color="auto" w:fill="auto"/>
          </w:tcPr>
          <w:p w14:paraId="33539270" w14:textId="127F1A25" w:rsidR="0077574C" w:rsidRPr="00E96FB4" w:rsidRDefault="004B70B1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96FB4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44" w:type="pct"/>
            <w:shd w:val="clear" w:color="auto" w:fill="auto"/>
          </w:tcPr>
          <w:p w14:paraId="2825A230" w14:textId="77777777" w:rsidR="0077574C" w:rsidRPr="00E96FB4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  <w:shd w:val="clear" w:color="auto" w:fill="auto"/>
          </w:tcPr>
          <w:p w14:paraId="46CBDA90" w14:textId="77777777" w:rsidR="0077574C" w:rsidRPr="00E96FB4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96FB4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44" w:type="pct"/>
            <w:shd w:val="clear" w:color="auto" w:fill="auto"/>
          </w:tcPr>
          <w:p w14:paraId="158C98F6" w14:textId="77777777" w:rsidR="0077574C" w:rsidRPr="00E96FB4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shd w:val="clear" w:color="auto" w:fill="auto"/>
          </w:tcPr>
          <w:p w14:paraId="4DD4D641" w14:textId="21581C0F" w:rsidR="0077574C" w:rsidRPr="00E96FB4" w:rsidRDefault="008C5A26" w:rsidP="008C5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96FB4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39" w:type="pct"/>
            <w:shd w:val="clear" w:color="auto" w:fill="auto"/>
          </w:tcPr>
          <w:p w14:paraId="792C60FD" w14:textId="77777777" w:rsidR="0077574C" w:rsidRPr="00E96FB4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  <w:gridSpan w:val="3"/>
            <w:shd w:val="clear" w:color="auto" w:fill="auto"/>
          </w:tcPr>
          <w:p w14:paraId="3691C0E6" w14:textId="77777777" w:rsidR="0077574C" w:rsidRPr="00E96FB4" w:rsidRDefault="0077574C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96FB4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</w:p>
        </w:tc>
      </w:tr>
      <w:tr w:rsidR="0028768D" w:rsidRPr="00EF18C5" w14:paraId="4E1B4A4C" w14:textId="77777777" w:rsidTr="00E96FB4">
        <w:trPr>
          <w:trHeight w:hRule="exact" w:val="403"/>
        </w:trPr>
        <w:tc>
          <w:tcPr>
            <w:tcW w:w="2230" w:type="pct"/>
          </w:tcPr>
          <w:p w14:paraId="2285E7ED" w14:textId="77777777" w:rsidR="006D24A5" w:rsidRPr="00EF18C5" w:rsidRDefault="006D24A5" w:rsidP="00B35C8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85" w:type="pct"/>
            <w:shd w:val="clear" w:color="auto" w:fill="auto"/>
          </w:tcPr>
          <w:p w14:paraId="061F2606" w14:textId="77777777" w:rsidR="006D24A5" w:rsidRPr="00E96FB4" w:rsidRDefault="006D24A5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4026D1F" w14:textId="77777777" w:rsidR="006D24A5" w:rsidRPr="00E96FB4" w:rsidRDefault="006D24A5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C214044" w14:textId="77777777" w:rsidR="006D24A5" w:rsidRPr="00E96FB4" w:rsidRDefault="006D24A5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2AB29E0" w14:textId="77777777" w:rsidR="006D24A5" w:rsidRPr="00E96FB4" w:rsidRDefault="006D24A5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B72408E" w14:textId="77777777" w:rsidR="006D24A5" w:rsidRPr="00E96FB4" w:rsidRDefault="006D24A5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29235AAF" w14:textId="77777777" w:rsidR="006D24A5" w:rsidRPr="00E96FB4" w:rsidRDefault="006D24A5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shd w:val="clear" w:color="auto" w:fill="auto"/>
          </w:tcPr>
          <w:p w14:paraId="4C5AAFE9" w14:textId="77777777" w:rsidR="006D24A5" w:rsidRPr="00E96FB4" w:rsidRDefault="006D24A5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2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8768D" w:rsidRPr="00EF18C5" w14:paraId="1F5E57B5" w14:textId="77777777" w:rsidTr="00E52C08">
        <w:trPr>
          <w:trHeight w:hRule="exact" w:val="403"/>
        </w:trPr>
        <w:tc>
          <w:tcPr>
            <w:tcW w:w="2230" w:type="pct"/>
          </w:tcPr>
          <w:p w14:paraId="4613D917" w14:textId="0A5E9BD9" w:rsidR="006D24A5" w:rsidRPr="00EF18C5" w:rsidRDefault="006D24A5" w:rsidP="00B35C8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D24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585" w:type="pct"/>
            <w:shd w:val="clear" w:color="auto" w:fill="auto"/>
          </w:tcPr>
          <w:p w14:paraId="027C3428" w14:textId="77777777" w:rsidR="006D24A5" w:rsidRPr="00E96FB4" w:rsidRDefault="006D24A5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1E98C1D" w14:textId="77777777" w:rsidR="006D24A5" w:rsidRPr="00E96FB4" w:rsidRDefault="006D24A5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7B12D79" w14:textId="77777777" w:rsidR="006D24A5" w:rsidRPr="00E96FB4" w:rsidRDefault="006D24A5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32A4BF4" w14:textId="77777777" w:rsidR="006D24A5" w:rsidRPr="00E96FB4" w:rsidRDefault="006D24A5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8B0B70B" w14:textId="77777777" w:rsidR="006D24A5" w:rsidRPr="00E96FB4" w:rsidRDefault="006D24A5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4E6AEDF2" w14:textId="77777777" w:rsidR="006D24A5" w:rsidRPr="00E96FB4" w:rsidRDefault="006D24A5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shd w:val="clear" w:color="auto" w:fill="auto"/>
          </w:tcPr>
          <w:p w14:paraId="77374BA8" w14:textId="77777777" w:rsidR="006D24A5" w:rsidRPr="00E96FB4" w:rsidRDefault="006D24A5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2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8768D" w:rsidRPr="00EF18C5" w14:paraId="5EDB7AEC" w14:textId="77777777" w:rsidTr="00E96FB4">
        <w:trPr>
          <w:trHeight w:hRule="exact" w:val="403"/>
        </w:trPr>
        <w:tc>
          <w:tcPr>
            <w:tcW w:w="2230" w:type="pct"/>
          </w:tcPr>
          <w:p w14:paraId="01E631E7" w14:textId="5CA512E1" w:rsidR="006D24A5" w:rsidRPr="00EF18C5" w:rsidRDefault="00103397" w:rsidP="00B35C8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D24A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auto"/>
          </w:tcPr>
          <w:p w14:paraId="77152416" w14:textId="5E51FB77" w:rsidR="006D24A5" w:rsidRPr="00E96FB4" w:rsidRDefault="005E3B5F" w:rsidP="005E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96FB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116508A" w14:textId="77777777" w:rsidR="006D24A5" w:rsidRPr="00E96FB4" w:rsidRDefault="006D24A5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nil"/>
            </w:tcBorders>
            <w:shd w:val="clear" w:color="auto" w:fill="auto"/>
          </w:tcPr>
          <w:p w14:paraId="501C81F1" w14:textId="0A28E351" w:rsidR="006D24A5" w:rsidRPr="00E96FB4" w:rsidRDefault="005E3B5F" w:rsidP="005E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96FB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0B1E326" w14:textId="77777777" w:rsidR="006D24A5" w:rsidRPr="00E96FB4" w:rsidRDefault="006D24A5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nil"/>
            </w:tcBorders>
            <w:shd w:val="clear" w:color="auto" w:fill="auto"/>
          </w:tcPr>
          <w:p w14:paraId="736423FC" w14:textId="28B93B80" w:rsidR="006D24A5" w:rsidRPr="00E96FB4" w:rsidRDefault="000D2CD3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96FB4"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  <w:tc>
          <w:tcPr>
            <w:tcW w:w="139" w:type="pct"/>
            <w:shd w:val="clear" w:color="auto" w:fill="auto"/>
          </w:tcPr>
          <w:p w14:paraId="63C56C10" w14:textId="77777777" w:rsidR="006D24A5" w:rsidRPr="00E96FB4" w:rsidRDefault="006D24A5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tcBorders>
              <w:bottom w:val="nil"/>
            </w:tcBorders>
            <w:shd w:val="clear" w:color="auto" w:fill="auto"/>
          </w:tcPr>
          <w:p w14:paraId="27CF82D9" w14:textId="10E883A9" w:rsidR="006D24A5" w:rsidRPr="00E96FB4" w:rsidRDefault="000D2CD3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2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6FB4"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</w:tr>
    </w:tbl>
    <w:p w14:paraId="3F6B9AEE" w14:textId="77777777" w:rsidR="0077574C" w:rsidRPr="0074426E" w:rsidRDefault="0077574C" w:rsidP="003B11D0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b/>
          <w:bCs/>
          <w:sz w:val="24"/>
          <w:szCs w:val="24"/>
          <w:cs/>
          <w:lang w:val="th-TH" w:bidi="th-TH"/>
        </w:rPr>
      </w:pPr>
    </w:p>
    <w:p w14:paraId="7C96B471" w14:textId="77777777" w:rsidR="00736976" w:rsidRDefault="00736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9E48FA7" w14:textId="0F81AB56" w:rsidR="007071C0" w:rsidRPr="00EF18C5" w:rsidRDefault="001E2F35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EF18C5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="007071C0" w:rsidRPr="00EF18C5">
        <w:rPr>
          <w:rFonts w:asciiTheme="majorBidi" w:hAnsiTheme="majorBidi" w:cstheme="majorBidi"/>
          <w:sz w:val="30"/>
          <w:szCs w:val="30"/>
          <w:u w:val="none"/>
          <w:cs/>
        </w:rPr>
        <w:t>เงินลงทุนใน</w:t>
      </w:r>
      <w:r w:rsidR="009477AB" w:rsidRPr="00EF18C5">
        <w:rPr>
          <w:rFonts w:asciiTheme="majorBidi" w:hAnsiTheme="majorBidi" w:cstheme="majorBidi"/>
          <w:sz w:val="30"/>
          <w:szCs w:val="30"/>
          <w:u w:val="none"/>
          <w:cs/>
        </w:rPr>
        <w:t xml:space="preserve">บริษัทย่อย </w:t>
      </w:r>
      <w:r w:rsidR="007071C0" w:rsidRPr="00EF18C5">
        <w:rPr>
          <w:rFonts w:asciiTheme="majorBidi" w:hAnsiTheme="majorBidi" w:cstheme="majorBidi"/>
          <w:sz w:val="30"/>
          <w:szCs w:val="30"/>
          <w:u w:val="none"/>
          <w:cs/>
        </w:rPr>
        <w:t>บริษัทร่วมและการร่วมค้า</w:t>
      </w:r>
    </w:p>
    <w:p w14:paraId="196BB737" w14:textId="370890F3" w:rsidR="009477AB" w:rsidRPr="0074426E" w:rsidRDefault="009477AB" w:rsidP="003B11D0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42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770"/>
        <w:gridCol w:w="2250"/>
        <w:gridCol w:w="243"/>
        <w:gridCol w:w="9"/>
        <w:gridCol w:w="2070"/>
      </w:tblGrid>
      <w:tr w:rsidR="0077574C" w:rsidRPr="00EF18C5" w14:paraId="72A8E0F0" w14:textId="77777777" w:rsidTr="009D51F6">
        <w:trPr>
          <w:tblHeader/>
        </w:trPr>
        <w:tc>
          <w:tcPr>
            <w:tcW w:w="4770" w:type="dxa"/>
          </w:tcPr>
          <w:p w14:paraId="42D59843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2250" w:type="dxa"/>
            <w:vAlign w:val="bottom"/>
          </w:tcPr>
          <w:p w14:paraId="173F07A7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81545D1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9" w:type="dxa"/>
            <w:gridSpan w:val="2"/>
            <w:shd w:val="clear" w:color="auto" w:fill="auto"/>
            <w:vAlign w:val="bottom"/>
          </w:tcPr>
          <w:p w14:paraId="13244CF4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574C" w:rsidRPr="00EF18C5" w14:paraId="1A5EA8F4" w14:textId="77777777" w:rsidTr="009D51F6">
        <w:trPr>
          <w:tblHeader/>
        </w:trPr>
        <w:tc>
          <w:tcPr>
            <w:tcW w:w="4770" w:type="dxa"/>
          </w:tcPr>
          <w:p w14:paraId="53CA4F26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250" w:type="dxa"/>
            <w:vAlign w:val="bottom"/>
          </w:tcPr>
          <w:p w14:paraId="134B374E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47955E49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484F0424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77574C" w:rsidRPr="00EF18C5" w14:paraId="1AD9A73A" w14:textId="77777777" w:rsidTr="009D51F6">
        <w:trPr>
          <w:tblHeader/>
        </w:trPr>
        <w:tc>
          <w:tcPr>
            <w:tcW w:w="4770" w:type="dxa"/>
          </w:tcPr>
          <w:p w14:paraId="3C84643E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72" w:type="dxa"/>
            <w:gridSpan w:val="4"/>
          </w:tcPr>
          <w:p w14:paraId="3E0682EE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7574C" w:rsidRPr="00EF18C5" w14:paraId="6AFF2F2E" w14:textId="77777777" w:rsidTr="009D51F6">
        <w:tc>
          <w:tcPr>
            <w:tcW w:w="4770" w:type="dxa"/>
          </w:tcPr>
          <w:p w14:paraId="2AF1097A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250" w:type="dxa"/>
            <w:shd w:val="clear" w:color="auto" w:fill="auto"/>
          </w:tcPr>
          <w:p w14:paraId="7C056A01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76C09CA6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564688E9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1240" w:rsidRPr="00EF18C5" w14:paraId="795683AA" w14:textId="77777777" w:rsidTr="009D51F6">
        <w:tc>
          <w:tcPr>
            <w:tcW w:w="4770" w:type="dxa"/>
          </w:tcPr>
          <w:p w14:paraId="28DBDB13" w14:textId="03C84473" w:rsidR="000D1240" w:rsidRPr="00EF18C5" w:rsidRDefault="000D1240" w:rsidP="000D1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เพิ่มทุนในบริษัท</w:t>
            </w:r>
            <w:r w:rsidR="00926C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26C68" w:rsidRPr="00926C68">
              <w:rPr>
                <w:rFonts w:asciiTheme="majorBidi" w:hAnsiTheme="majorBidi" w:hint="cs"/>
                <w:sz w:val="30"/>
                <w:szCs w:val="30"/>
                <w:cs/>
              </w:rPr>
              <w:t>เบทาโกร</w:t>
            </w:r>
            <w:r w:rsidR="00926C68" w:rsidRPr="00926C6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926C68" w:rsidRPr="00926C68">
              <w:rPr>
                <w:rFonts w:asciiTheme="majorBidi" w:hAnsiTheme="majorBidi" w:hint="cs"/>
                <w:sz w:val="30"/>
                <w:szCs w:val="30"/>
                <w:cs/>
              </w:rPr>
              <w:t>เวนเจอร์ส</w:t>
            </w:r>
            <w:r w:rsidR="00926C68" w:rsidRPr="00926C6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926C68" w:rsidRPr="00926C6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250" w:type="dxa"/>
            <w:shd w:val="clear" w:color="auto" w:fill="auto"/>
          </w:tcPr>
          <w:p w14:paraId="157035AE" w14:textId="37824CC2" w:rsidR="000D1240" w:rsidRPr="00EF18C5" w:rsidRDefault="000D1240" w:rsidP="000D1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0CC81C85" w14:textId="77777777" w:rsidR="000D1240" w:rsidRPr="00EF18C5" w:rsidRDefault="000D1240" w:rsidP="000D1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73FAD8A7" w14:textId="1CC78805" w:rsidR="000D1240" w:rsidRPr="00EF18C5" w:rsidRDefault="000D1240" w:rsidP="000D1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9D5D61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</w:tr>
      <w:tr w:rsidR="00B17242" w:rsidRPr="00EF18C5" w14:paraId="4093A800" w14:textId="77777777" w:rsidTr="009D51F6">
        <w:tc>
          <w:tcPr>
            <w:tcW w:w="4770" w:type="dxa"/>
          </w:tcPr>
          <w:p w14:paraId="626AE585" w14:textId="0E93208C" w:rsidR="00B17242" w:rsidRPr="00EF18C5" w:rsidRDefault="00B17242" w:rsidP="0056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ซื้อเงินลงทุนใน</w:t>
            </w:r>
            <w:r w:rsidR="006C4BD8" w:rsidRPr="00DA029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="006C4BD8" w:rsidRPr="00DA02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75092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อายิโนะโมะโต๊ะ</w:t>
            </w:r>
            <w:r w:rsidR="006C4BD8" w:rsidRPr="00DA02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C4BD8" w:rsidRPr="00DA029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เบทา</w:t>
            </w:r>
            <w:r w:rsidR="006C4BD8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โกร</w:t>
            </w:r>
            <w:r w:rsidR="006C4BD8" w:rsidRPr="00906AE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0D1240">
              <w:rPr>
                <w:rFonts w:asciiTheme="majorBidi" w:hAnsiTheme="majorBidi"/>
                <w:sz w:val="30"/>
                <w:szCs w:val="30"/>
              </w:rPr>
              <w:br/>
            </w:r>
            <w:r w:rsidR="006C4BD8" w:rsidRPr="00906AE4">
              <w:rPr>
                <w:rFonts w:asciiTheme="majorBidi" w:hAnsiTheme="majorBidi" w:hint="cs"/>
                <w:sz w:val="30"/>
                <w:szCs w:val="30"/>
                <w:cs/>
              </w:rPr>
              <w:t>สเปเชียลตี้</w:t>
            </w:r>
            <w:r w:rsidR="006C4BD8" w:rsidRPr="00906AE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6C4BD8" w:rsidRPr="00906AE4">
              <w:rPr>
                <w:rFonts w:asciiTheme="majorBidi" w:hAnsiTheme="majorBidi" w:hint="cs"/>
                <w:sz w:val="30"/>
                <w:szCs w:val="30"/>
                <w:cs/>
              </w:rPr>
              <w:t>ฟู้ดส์</w:t>
            </w:r>
            <w:r w:rsidR="006C4BD8">
              <w:rPr>
                <w:rFonts w:asciiTheme="majorBidi" w:hAnsi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39F40478" w14:textId="1F988E0A" w:rsidR="00B17242" w:rsidRPr="00EF18C5" w:rsidRDefault="00ED3B42" w:rsidP="00A2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615C51AC" w14:textId="77777777" w:rsidR="00B17242" w:rsidRPr="00EF18C5" w:rsidRDefault="00B17242" w:rsidP="00A2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2DB62AC6" w14:textId="301AFC5A" w:rsidR="00B17242" w:rsidRPr="00EF18C5" w:rsidRDefault="00E32DD0" w:rsidP="00A2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E32DD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06C8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A06C86" w:rsidRPr="00EF18C5" w14:paraId="507AEBEC" w14:textId="77777777" w:rsidTr="009D51F6">
        <w:tc>
          <w:tcPr>
            <w:tcW w:w="4770" w:type="dxa"/>
          </w:tcPr>
          <w:p w14:paraId="1E9ECC3F" w14:textId="652BB7F9" w:rsidR="00A06C86" w:rsidRDefault="00A06C86" w:rsidP="0056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เปลี่ยนแปลงสถานะเงินลงทุนใน</w:t>
            </w:r>
            <w:r w:rsidRPr="00DA029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DA02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75092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อายิโนะโมะโต๊ะ</w:t>
            </w:r>
            <w:r w:rsidRPr="00DA02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A029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เบทา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โกร</w:t>
            </w:r>
            <w:r w:rsidRPr="00906AE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06AE4">
              <w:rPr>
                <w:rFonts w:asciiTheme="majorBidi" w:hAnsiTheme="majorBidi" w:hint="cs"/>
                <w:sz w:val="30"/>
                <w:szCs w:val="30"/>
                <w:cs/>
              </w:rPr>
              <w:t>สเปเชียลตี้</w:t>
            </w:r>
            <w:r w:rsidRPr="00906AE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06AE4">
              <w:rPr>
                <w:rFonts w:asciiTheme="majorBidi" w:hAnsiTheme="majorBidi" w:hint="cs"/>
                <w:sz w:val="30"/>
                <w:szCs w:val="30"/>
                <w:cs/>
              </w:rPr>
              <w:t>ฟู้ดส์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จำกัดเป็นบริษัทย่อย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4D0E48AE" w14:textId="0603DBE3" w:rsidR="00A06C86" w:rsidRDefault="00A06C86" w:rsidP="00A2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56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3807131A" w14:textId="77777777" w:rsidR="00A06C86" w:rsidRPr="00EF18C5" w:rsidRDefault="00A06C86" w:rsidP="00A2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0274A8C3" w14:textId="631A456D" w:rsidR="00A06C86" w:rsidRPr="00E32DD0" w:rsidRDefault="00A06C86" w:rsidP="00A2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</w:tr>
      <w:tr w:rsidR="0077574C" w:rsidRPr="00EF18C5" w14:paraId="4E713042" w14:textId="77777777" w:rsidTr="009D51F6">
        <w:tc>
          <w:tcPr>
            <w:tcW w:w="4770" w:type="dxa"/>
          </w:tcPr>
          <w:p w14:paraId="20F9BDB9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250" w:type="dxa"/>
          </w:tcPr>
          <w:p w14:paraId="27F02199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4245B7AF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7A48AE5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4EFC" w:rsidRPr="00EF18C5" w14:paraId="66A24BBF" w14:textId="77777777" w:rsidTr="009D51F6">
        <w:tc>
          <w:tcPr>
            <w:tcW w:w="4770" w:type="dxa"/>
          </w:tcPr>
          <w:p w14:paraId="1CC06465" w14:textId="030A38CD" w:rsidR="00D54EFC" w:rsidRPr="00D54EFC" w:rsidRDefault="00A3694B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เพิ่มทุนในบริษัท</w:t>
            </w:r>
            <w:r w:rsidR="00B552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5520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เคอรี่ เอ็กซ์เพรส เบทาโกร จำกัด</w:t>
            </w:r>
          </w:p>
        </w:tc>
        <w:tc>
          <w:tcPr>
            <w:tcW w:w="2250" w:type="dxa"/>
          </w:tcPr>
          <w:p w14:paraId="1BD837F5" w14:textId="50323616" w:rsidR="00D54EFC" w:rsidRPr="00EF18C5" w:rsidRDefault="00A3694B" w:rsidP="00A3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50E76D7F" w14:textId="77777777" w:rsidR="00D54EFC" w:rsidRPr="00EF18C5" w:rsidRDefault="00D54EF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9608384" w14:textId="3BFDB329" w:rsidR="00D54EFC" w:rsidRPr="00EF18C5" w:rsidRDefault="00A3694B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574C" w:rsidRPr="00EF18C5" w14:paraId="404148F6" w14:textId="77777777" w:rsidTr="009D51F6">
        <w:tc>
          <w:tcPr>
            <w:tcW w:w="4770" w:type="dxa"/>
          </w:tcPr>
          <w:p w14:paraId="2981D2B8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2250" w:type="dxa"/>
          </w:tcPr>
          <w:p w14:paraId="747D94AA" w14:textId="55BE33CE" w:rsidR="0077574C" w:rsidRPr="00EF18C5" w:rsidRDefault="00F95187" w:rsidP="009E5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10BD23F7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31964EA" w14:textId="029CFEC5" w:rsidR="0077574C" w:rsidRPr="00EF18C5" w:rsidRDefault="00F95187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77574C" w:rsidRPr="00D11157" w14:paraId="4255C845" w14:textId="77777777" w:rsidTr="009D51F6">
        <w:tc>
          <w:tcPr>
            <w:tcW w:w="4770" w:type="dxa"/>
          </w:tcPr>
          <w:p w14:paraId="2398EB0C" w14:textId="77777777" w:rsidR="0077574C" w:rsidRPr="00D11157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3C7DF17E" w14:textId="77777777" w:rsidR="0077574C" w:rsidRPr="00D11157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9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46A64936" w14:textId="77777777" w:rsidR="0077574C" w:rsidRPr="00D11157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070" w:type="dxa"/>
            <w:shd w:val="clear" w:color="auto" w:fill="auto"/>
          </w:tcPr>
          <w:p w14:paraId="74537FAB" w14:textId="77777777" w:rsidR="0077574C" w:rsidRPr="00D11157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7574C" w:rsidRPr="00EF18C5" w14:paraId="489AD40A" w14:textId="77777777" w:rsidTr="009D51F6">
        <w:tc>
          <w:tcPr>
            <w:tcW w:w="4770" w:type="dxa"/>
          </w:tcPr>
          <w:p w14:paraId="6FF0D05C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250" w:type="dxa"/>
            <w:shd w:val="clear" w:color="auto" w:fill="auto"/>
          </w:tcPr>
          <w:p w14:paraId="04765CB3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9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4BCEFB7E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5E930104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7F28" w:rsidRPr="00EF18C5" w14:paraId="3765755F" w14:textId="77777777" w:rsidTr="009D51F6">
        <w:tc>
          <w:tcPr>
            <w:tcW w:w="4770" w:type="dxa"/>
          </w:tcPr>
          <w:p w14:paraId="547AC81A" w14:textId="02118A81" w:rsidR="00E47F28" w:rsidRDefault="00E47F28" w:rsidP="009D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10" w:hanging="2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ลดทุนใน</w:t>
            </w:r>
            <w:r w:rsidR="008B3030" w:rsidRPr="00DA029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="008B3030" w:rsidRPr="00DA02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F5310" w:rsidRPr="00CF5310">
              <w:rPr>
                <w:rFonts w:asciiTheme="majorBidi" w:hAnsiTheme="majorBidi" w:hint="cs"/>
                <w:sz w:val="30"/>
                <w:szCs w:val="30"/>
                <w:cs/>
              </w:rPr>
              <w:t>อายิโนะโม</w:t>
            </w:r>
            <w:r w:rsidR="001C4D05">
              <w:rPr>
                <w:rFonts w:asciiTheme="majorBidi" w:hAnsiTheme="majorBidi" w:hint="cs"/>
                <w:sz w:val="30"/>
                <w:szCs w:val="30"/>
                <w:cs/>
              </w:rPr>
              <w:t>ะ</w:t>
            </w:r>
            <w:r w:rsidR="00CF5310" w:rsidRPr="00CF5310">
              <w:rPr>
                <w:rFonts w:asciiTheme="majorBidi" w:hAnsiTheme="majorBidi" w:hint="cs"/>
                <w:sz w:val="30"/>
                <w:szCs w:val="30"/>
                <w:cs/>
              </w:rPr>
              <w:t>โต๊ะ</w:t>
            </w:r>
            <w:r w:rsidR="00CF5310" w:rsidRPr="00CF531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CF5310" w:rsidRPr="00CF5310">
              <w:rPr>
                <w:rFonts w:asciiTheme="majorBidi" w:hAnsiTheme="majorBidi" w:hint="cs"/>
                <w:sz w:val="30"/>
                <w:szCs w:val="30"/>
                <w:cs/>
              </w:rPr>
              <w:t>เบทาโกร</w:t>
            </w:r>
            <w:r w:rsidR="00CF5310" w:rsidRPr="00CF531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9D51F6">
              <w:rPr>
                <w:rFonts w:asciiTheme="majorBidi" w:hAnsiTheme="majorBidi"/>
                <w:sz w:val="30"/>
                <w:szCs w:val="30"/>
              </w:rPr>
              <w:br/>
            </w:r>
            <w:r w:rsidR="00CF5310" w:rsidRPr="00CF5310">
              <w:rPr>
                <w:rFonts w:asciiTheme="majorBidi" w:hAnsiTheme="majorBidi" w:hint="cs"/>
                <w:sz w:val="30"/>
                <w:szCs w:val="30"/>
                <w:cs/>
              </w:rPr>
              <w:t>สเปเชียลตี้</w:t>
            </w:r>
            <w:r w:rsidR="00CF5310" w:rsidRPr="00CF531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CF5310" w:rsidRPr="00CF5310">
              <w:rPr>
                <w:rFonts w:asciiTheme="majorBidi" w:hAnsiTheme="majorBidi" w:hint="cs"/>
                <w:sz w:val="30"/>
                <w:szCs w:val="30"/>
                <w:cs/>
              </w:rPr>
              <w:t>ฟู้ดส์</w:t>
            </w:r>
            <w:r w:rsidR="008B3030" w:rsidRPr="00DA02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B3030" w:rsidRPr="00DA029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055B6065" w14:textId="456A729F" w:rsidR="00E47F28" w:rsidRPr="006E2FF2" w:rsidRDefault="00E558A3" w:rsidP="008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right="-76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="00040DAF">
              <w:rPr>
                <w:rFonts w:asciiTheme="majorBidi" w:hAnsiTheme="majorBidi"/>
                <w:sz w:val="30"/>
                <w:szCs w:val="30"/>
              </w:rPr>
              <w:t>143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1D8DB917" w14:textId="77777777" w:rsidR="00E47F28" w:rsidRPr="00EF18C5" w:rsidRDefault="00E47F28" w:rsidP="008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61027C3F" w14:textId="263BC71A" w:rsidR="00E47F28" w:rsidRDefault="00DF55D7" w:rsidP="008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right="-76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(143)</w:t>
            </w:r>
          </w:p>
        </w:tc>
      </w:tr>
      <w:tr w:rsidR="00D57D7A" w:rsidRPr="00EF18C5" w14:paraId="5D87F0C0" w14:textId="77777777" w:rsidTr="009D51F6">
        <w:tc>
          <w:tcPr>
            <w:tcW w:w="4770" w:type="dxa"/>
          </w:tcPr>
          <w:p w14:paraId="7A247479" w14:textId="75FB1522" w:rsidR="00D57D7A" w:rsidRDefault="00D57D7A" w:rsidP="008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10" w:hanging="2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เปลี่ยนแปลงสถานะเงินลงทุนใน</w:t>
            </w:r>
            <w:r w:rsidR="00173EA4" w:rsidRPr="00DA029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="00173EA4" w:rsidRPr="00DA02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73EA4" w:rsidRPr="00DA029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อายิโนะโม</w:t>
            </w:r>
            <w:r w:rsidR="001C4D05">
              <w:rPr>
                <w:rFonts w:asciiTheme="majorBidi" w:hAnsiTheme="majorBidi" w:cstheme="majorBidi" w:hint="cs"/>
                <w:sz w:val="30"/>
                <w:szCs w:val="30"/>
                <w:cs/>
              </w:rPr>
              <w:t>ะ</w:t>
            </w:r>
            <w:r w:rsidR="00173EA4" w:rsidRPr="00DA0294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โต๊ะ</w:t>
            </w:r>
            <w:r w:rsidR="00173EA4" w:rsidRPr="00DA02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73EA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173EA4" w:rsidRPr="00DA029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เบทา</w:t>
            </w:r>
            <w:r w:rsidR="003409CB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โกร</w:t>
            </w:r>
            <w:r w:rsidR="00906AE4" w:rsidRPr="00906AE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906AE4" w:rsidRPr="00906AE4">
              <w:rPr>
                <w:rFonts w:asciiTheme="majorBidi" w:hAnsiTheme="majorBidi" w:hint="cs"/>
                <w:sz w:val="30"/>
                <w:szCs w:val="30"/>
                <w:cs/>
              </w:rPr>
              <w:t>สเปเชียลตี้</w:t>
            </w:r>
            <w:r w:rsidR="00906AE4" w:rsidRPr="00906AE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906AE4" w:rsidRPr="00906AE4">
              <w:rPr>
                <w:rFonts w:asciiTheme="majorBidi" w:hAnsiTheme="majorBidi" w:hint="cs"/>
                <w:sz w:val="30"/>
                <w:szCs w:val="30"/>
                <w:cs/>
              </w:rPr>
              <w:t>ฟู้ดส์</w:t>
            </w:r>
            <w:r w:rsidR="003409CB">
              <w:rPr>
                <w:rFonts w:asciiTheme="majorBidi" w:hAnsiTheme="majorBidi" w:hint="cs"/>
                <w:sz w:val="30"/>
                <w:szCs w:val="30"/>
                <w:cs/>
              </w:rPr>
              <w:t xml:space="preserve"> จำกัด</w:t>
            </w:r>
            <w:r w:rsidR="00973974">
              <w:rPr>
                <w:rFonts w:asciiTheme="majorBidi" w:hAnsiTheme="majorBidi" w:hint="cs"/>
                <w:sz w:val="30"/>
                <w:szCs w:val="30"/>
                <w:cs/>
              </w:rPr>
              <w:t>เป็นบริษัทย่อย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639547CE" w14:textId="22FAAC51" w:rsidR="00D57D7A" w:rsidRDefault="00973974" w:rsidP="008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right="-76"/>
              <w:rPr>
                <w:rFonts w:asciiTheme="majorBidi" w:hAnsiTheme="majorBidi"/>
                <w:sz w:val="30"/>
                <w:szCs w:val="30"/>
              </w:rPr>
            </w:pPr>
            <w:r w:rsidRPr="006E2FF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/>
                <w:sz w:val="30"/>
                <w:szCs w:val="30"/>
              </w:rPr>
              <w:t>71</w:t>
            </w:r>
            <w:r w:rsidRPr="006E2FF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70F0A1CB" w14:textId="77777777" w:rsidR="00D57D7A" w:rsidRPr="00EF18C5" w:rsidRDefault="00D57D7A" w:rsidP="008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5A7BE187" w14:textId="2C6EE003" w:rsidR="00D57D7A" w:rsidRDefault="00973974" w:rsidP="008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right="-76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(48)</w:t>
            </w:r>
          </w:p>
        </w:tc>
      </w:tr>
      <w:tr w:rsidR="00507286" w:rsidRPr="00EF18C5" w14:paraId="5C7A7AAB" w14:textId="77777777" w:rsidTr="009D51F6">
        <w:tc>
          <w:tcPr>
            <w:tcW w:w="4770" w:type="dxa"/>
          </w:tcPr>
          <w:p w14:paraId="0BDA44D4" w14:textId="3C42F8FF" w:rsidR="00507286" w:rsidRDefault="00507286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2250" w:type="dxa"/>
            <w:shd w:val="clear" w:color="auto" w:fill="auto"/>
          </w:tcPr>
          <w:p w14:paraId="4F8F2CB7" w14:textId="0D934917" w:rsidR="00507286" w:rsidRDefault="002D7D4F" w:rsidP="009E5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2D7D4F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="0042097C"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42B34F0F" w14:textId="77777777" w:rsidR="00507286" w:rsidRPr="00EF18C5" w:rsidRDefault="00507286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73ECBF79" w14:textId="4E99D05A" w:rsidR="00507286" w:rsidRDefault="00507286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</w:tbl>
    <w:p w14:paraId="2033D4CA" w14:textId="77777777" w:rsidR="004A1D46" w:rsidRDefault="004A1D46" w:rsidP="009E5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"/>
        <w:rPr>
          <w:rFonts w:asciiTheme="majorBidi" w:hAnsiTheme="majorBidi" w:cstheme="majorBidi"/>
          <w:spacing w:val="-4"/>
          <w:sz w:val="30"/>
          <w:szCs w:val="30"/>
        </w:rPr>
      </w:pPr>
    </w:p>
    <w:p w14:paraId="6517546C" w14:textId="5F39E616" w:rsidR="00A6671B" w:rsidRPr="0074426E" w:rsidRDefault="00893412" w:rsidP="00A66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ในเดือนมีนาคม </w:t>
      </w:r>
      <w:r>
        <w:rPr>
          <w:rFonts w:asciiTheme="majorBidi" w:hAnsiTheme="majorBidi" w:cstheme="majorBidi"/>
          <w:sz w:val="30"/>
          <w:szCs w:val="30"/>
        </w:rPr>
        <w:t>2567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บริษัทได้จ่าย</w:t>
      </w:r>
      <w:r w:rsidRPr="0074426E">
        <w:rPr>
          <w:rFonts w:asciiTheme="majorBidi" w:hAnsiTheme="majorBidi" w:cstheme="majorBidi"/>
          <w:spacing w:val="-4"/>
          <w:sz w:val="30"/>
          <w:szCs w:val="30"/>
          <w:cs/>
        </w:rPr>
        <w:t>ชำระค่าหุ้นสามัญเพิ่มทุน</w:t>
      </w:r>
      <w:r w:rsidRPr="0074426E">
        <w:rPr>
          <w:rFonts w:asciiTheme="majorBidi" w:hAnsiTheme="majorBidi" w:cstheme="majorBidi"/>
          <w:sz w:val="30"/>
          <w:szCs w:val="30"/>
          <w:cs/>
        </w:rPr>
        <w:t>ของบริษัท เบทาโกร เวนเจอร์ส จำกัด</w:t>
      </w:r>
      <w:r w:rsidR="00215006">
        <w:rPr>
          <w:rFonts w:asciiTheme="majorBidi" w:hAnsiTheme="majorBidi" w:cstheme="majorBidi" w:hint="cs"/>
          <w:sz w:val="30"/>
          <w:szCs w:val="30"/>
          <w:cs/>
        </w:rPr>
        <w:t xml:space="preserve"> ซึ่งเป็นบริษัทย่อย</w:t>
      </w:r>
      <w:r w:rsidR="000128A2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0128A2">
        <w:rPr>
          <w:rFonts w:asciiTheme="majorBidi" w:hAnsiTheme="majorBidi" w:cstheme="majorBidi"/>
          <w:sz w:val="30"/>
          <w:szCs w:val="30"/>
        </w:rPr>
        <w:t xml:space="preserve">210.00 </w:t>
      </w:r>
      <w:r w:rsidR="000128A2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372797">
        <w:rPr>
          <w:rFonts w:asciiTheme="majorBidi" w:hAnsiTheme="majorBidi" w:cstheme="majorBidi" w:hint="cs"/>
          <w:sz w:val="30"/>
          <w:szCs w:val="30"/>
          <w:cs/>
        </w:rPr>
        <w:t xml:space="preserve"> ซึ่งต่อมา</w:t>
      </w:r>
      <w:r w:rsidR="003514F8" w:rsidRPr="0074426E">
        <w:rPr>
          <w:rFonts w:asciiTheme="majorBidi" w:hAnsiTheme="majorBidi" w:cstheme="majorBidi"/>
          <w:sz w:val="30"/>
          <w:szCs w:val="30"/>
          <w:cs/>
        </w:rPr>
        <w:t>บริษัท เบทาโกร เวนเจอร์ส จำกัด</w:t>
      </w:r>
      <w:r w:rsidR="00666B15">
        <w:rPr>
          <w:rFonts w:asciiTheme="majorBidi" w:hAnsiTheme="majorBidi" w:cstheme="majorBidi" w:hint="cs"/>
          <w:sz w:val="30"/>
          <w:szCs w:val="30"/>
          <w:cs/>
        </w:rPr>
        <w:t xml:space="preserve"> ได้จ่ายชำระค่าหุ้นสามัญเพิ่มท</w:t>
      </w:r>
      <w:r w:rsidR="00547B94">
        <w:rPr>
          <w:rFonts w:asciiTheme="majorBidi" w:hAnsiTheme="majorBidi" w:cstheme="majorBidi" w:hint="cs"/>
          <w:sz w:val="30"/>
          <w:szCs w:val="30"/>
          <w:cs/>
        </w:rPr>
        <w:t>ุนของ</w:t>
      </w:r>
      <w:r w:rsidR="00547B94" w:rsidRPr="0074426E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4F2E72">
        <w:rPr>
          <w:rFonts w:asciiTheme="majorBidi" w:hAnsiTheme="majorBidi" w:cstheme="majorBidi"/>
          <w:sz w:val="30"/>
          <w:szCs w:val="30"/>
        </w:rPr>
        <w:br/>
      </w:r>
      <w:r w:rsidR="00547B94" w:rsidRPr="0074426E">
        <w:rPr>
          <w:rFonts w:asciiTheme="majorBidi" w:hAnsiTheme="majorBidi" w:cstheme="majorBidi"/>
          <w:sz w:val="30"/>
          <w:szCs w:val="30"/>
          <w:cs/>
        </w:rPr>
        <w:t xml:space="preserve">เบทาโกร เวนเจอร์ส </w:t>
      </w:r>
      <w:r w:rsidR="00547B94">
        <w:rPr>
          <w:rFonts w:asciiTheme="majorBidi" w:hAnsiTheme="majorBidi" w:cstheme="majorBidi" w:hint="cs"/>
          <w:sz w:val="30"/>
          <w:szCs w:val="30"/>
          <w:cs/>
        </w:rPr>
        <w:t xml:space="preserve">อินเตอร์เนชั่นแนล </w:t>
      </w:r>
      <w:r w:rsidR="00547B94" w:rsidRPr="0074426E">
        <w:rPr>
          <w:rFonts w:asciiTheme="majorBidi" w:hAnsiTheme="majorBidi" w:cstheme="majorBidi"/>
          <w:sz w:val="30"/>
          <w:szCs w:val="30"/>
          <w:cs/>
        </w:rPr>
        <w:t>จำกัด</w:t>
      </w:r>
      <w:r w:rsidR="00547B9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A297A">
        <w:rPr>
          <w:rFonts w:asciiTheme="majorBidi" w:hAnsiTheme="majorBidi" w:cstheme="majorBidi" w:hint="cs"/>
          <w:sz w:val="30"/>
          <w:szCs w:val="30"/>
          <w:cs/>
        </w:rPr>
        <w:t xml:space="preserve">ซึ่งเป็นบริษัทย่อยทางอ้อม </w:t>
      </w:r>
      <w:r w:rsidR="00547B94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547B94">
        <w:rPr>
          <w:rFonts w:asciiTheme="majorBidi" w:hAnsiTheme="majorBidi" w:cstheme="majorBidi"/>
          <w:sz w:val="30"/>
          <w:szCs w:val="30"/>
        </w:rPr>
        <w:t xml:space="preserve">7.40 </w:t>
      </w:r>
      <w:r w:rsidR="00547B94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AD66EC">
        <w:rPr>
          <w:rFonts w:asciiTheme="majorBidi" w:hAnsiTheme="majorBidi" w:cstheme="majorBidi" w:hint="cs"/>
          <w:sz w:val="30"/>
          <w:szCs w:val="30"/>
          <w:cs/>
        </w:rPr>
        <w:t xml:space="preserve">ดอลลาร์สิงคโปร์ หรือเทียบเท่าประมาณ </w:t>
      </w:r>
      <w:r w:rsidR="00AD66EC">
        <w:rPr>
          <w:rFonts w:asciiTheme="majorBidi" w:hAnsiTheme="majorBidi" w:cstheme="majorBidi"/>
          <w:sz w:val="30"/>
          <w:szCs w:val="30"/>
        </w:rPr>
        <w:t xml:space="preserve">200.76 </w:t>
      </w:r>
      <w:r w:rsidR="00AD66EC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4B0EAF64" w14:textId="77777777" w:rsidR="00A6671B" w:rsidRPr="0074426E" w:rsidRDefault="00A6671B" w:rsidP="00A66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D6C4E26" w14:textId="77777777" w:rsidR="009363C9" w:rsidRDefault="009363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790FCB8" w14:textId="355A8311" w:rsidR="004E12D1" w:rsidRPr="007A589D" w:rsidRDefault="00DA0294" w:rsidP="004E1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A589D">
        <w:rPr>
          <w:rFonts w:asciiTheme="majorBidi" w:hAnsiTheme="majorBidi" w:cstheme="majorBidi" w:hint="cs"/>
          <w:spacing w:val="-4"/>
          <w:sz w:val="30"/>
          <w:szCs w:val="30"/>
          <w:cs/>
        </w:rPr>
        <w:lastRenderedPageBreak/>
        <w:t>ในเดือนมีนาคม</w:t>
      </w:r>
      <w:r w:rsidRPr="007A589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="00150942" w:rsidRPr="007A589D">
        <w:rPr>
          <w:rFonts w:asciiTheme="majorBidi" w:hAnsiTheme="majorBidi" w:hint="cs"/>
          <w:spacing w:val="-4"/>
          <w:sz w:val="30"/>
          <w:szCs w:val="30"/>
          <w:cs/>
        </w:rPr>
        <w:t>บริษัท</w:t>
      </w:r>
      <w:r w:rsidR="00150942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A75092" w:rsidRPr="007A589D">
        <w:rPr>
          <w:rFonts w:asciiTheme="majorBidi" w:hAnsiTheme="majorBidi" w:hint="cs"/>
          <w:spacing w:val="-4"/>
          <w:sz w:val="30"/>
          <w:szCs w:val="30"/>
          <w:cs/>
        </w:rPr>
        <w:t>อายิโนะโมะโต๊ะ</w:t>
      </w:r>
      <w:r w:rsidR="00150942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50942" w:rsidRPr="007A589D">
        <w:rPr>
          <w:rFonts w:asciiTheme="majorBidi" w:hAnsiTheme="majorBidi" w:hint="cs"/>
          <w:spacing w:val="-4"/>
          <w:sz w:val="30"/>
          <w:szCs w:val="30"/>
          <w:cs/>
        </w:rPr>
        <w:t>เบทาโกร</w:t>
      </w:r>
      <w:r w:rsidR="00150942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50942" w:rsidRPr="007A589D">
        <w:rPr>
          <w:rFonts w:asciiTheme="majorBidi" w:hAnsiTheme="majorBidi" w:hint="cs"/>
          <w:spacing w:val="-4"/>
          <w:sz w:val="30"/>
          <w:szCs w:val="30"/>
          <w:cs/>
        </w:rPr>
        <w:t>สเปเชียลตี้</w:t>
      </w:r>
      <w:r w:rsidR="00150942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50942" w:rsidRPr="007A589D">
        <w:rPr>
          <w:rFonts w:asciiTheme="majorBidi" w:hAnsiTheme="majorBidi" w:hint="cs"/>
          <w:spacing w:val="-4"/>
          <w:sz w:val="30"/>
          <w:szCs w:val="30"/>
          <w:cs/>
        </w:rPr>
        <w:t>ฟู้ดส์</w:t>
      </w:r>
      <w:r w:rsidR="00150942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50942" w:rsidRPr="007A589D">
        <w:rPr>
          <w:rFonts w:asciiTheme="majorBidi" w:hAnsiTheme="majorBidi" w:hint="cs"/>
          <w:spacing w:val="-4"/>
          <w:sz w:val="30"/>
          <w:szCs w:val="30"/>
          <w:cs/>
        </w:rPr>
        <w:t>จำกัด</w:t>
      </w:r>
      <w:r w:rsidRPr="007A589D">
        <w:rPr>
          <w:rFonts w:asciiTheme="majorBidi" w:hAnsiTheme="majorBidi" w:cstheme="majorBidi"/>
          <w:spacing w:val="-4"/>
          <w:sz w:val="30"/>
          <w:szCs w:val="30"/>
          <w:cs/>
        </w:rPr>
        <w:t xml:space="preserve"> (</w:t>
      </w:r>
      <w:r w:rsidR="001279F6" w:rsidRPr="007A589D">
        <w:rPr>
          <w:rFonts w:asciiTheme="majorBidi" w:hAnsiTheme="majorBidi" w:cstheme="majorBidi" w:hint="cs"/>
          <w:spacing w:val="-4"/>
          <w:sz w:val="30"/>
          <w:szCs w:val="30"/>
          <w:cs/>
        </w:rPr>
        <w:t>การ</w:t>
      </w:r>
      <w:r w:rsidRPr="007A589D">
        <w:rPr>
          <w:rFonts w:asciiTheme="majorBidi" w:hAnsiTheme="majorBidi" w:cstheme="majorBidi" w:hint="cs"/>
          <w:spacing w:val="-4"/>
          <w:sz w:val="30"/>
          <w:szCs w:val="30"/>
          <w:cs/>
        </w:rPr>
        <w:t>ร่วมค้า</w:t>
      </w:r>
      <w:r w:rsidRPr="007A589D">
        <w:rPr>
          <w:rFonts w:asciiTheme="majorBidi" w:hAnsiTheme="majorBidi" w:cstheme="majorBidi"/>
          <w:spacing w:val="-4"/>
          <w:sz w:val="30"/>
          <w:szCs w:val="30"/>
          <w:cs/>
        </w:rPr>
        <w:t xml:space="preserve">) </w:t>
      </w:r>
      <w:r w:rsidR="008A0325" w:rsidRPr="007A589D">
        <w:rPr>
          <w:rFonts w:asciiTheme="majorBidi" w:hAnsiTheme="majorBidi" w:cstheme="majorBidi" w:hint="cs"/>
          <w:spacing w:val="-4"/>
          <w:sz w:val="30"/>
          <w:szCs w:val="30"/>
          <w:cs/>
        </w:rPr>
        <w:t>ได้ลดทุน</w:t>
      </w:r>
      <w:r w:rsidR="00E446E4" w:rsidRPr="007A589D">
        <w:rPr>
          <w:rFonts w:asciiTheme="majorBidi" w:hAnsiTheme="majorBidi" w:cstheme="majorBidi" w:hint="cs"/>
          <w:spacing w:val="-4"/>
          <w:sz w:val="30"/>
          <w:szCs w:val="30"/>
          <w:cs/>
        </w:rPr>
        <w:t>จดทะเบียนซึ่งบริษัทได้ลดเงินลงทุนตามสัดส่วน</w:t>
      </w:r>
      <w:r w:rsidRPr="007A589D">
        <w:rPr>
          <w:rFonts w:asciiTheme="majorBidi" w:hAnsiTheme="majorBidi" w:cstheme="majorBidi" w:hint="cs"/>
          <w:spacing w:val="-4"/>
          <w:sz w:val="30"/>
          <w:szCs w:val="30"/>
          <w:cs/>
        </w:rPr>
        <w:t>จำนวน</w:t>
      </w:r>
      <w:r w:rsidRPr="007A589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cstheme="majorBidi"/>
          <w:spacing w:val="-4"/>
          <w:sz w:val="30"/>
          <w:szCs w:val="30"/>
        </w:rPr>
        <w:t>14</w:t>
      </w:r>
      <w:r w:rsidR="00AF381B" w:rsidRPr="007A589D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7A589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A589D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  <w:r w:rsidRPr="007A589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cstheme="majorBidi" w:hint="cs"/>
          <w:spacing w:val="-4"/>
          <w:sz w:val="30"/>
          <w:szCs w:val="30"/>
          <w:cs/>
        </w:rPr>
        <w:t>ต่อมาบริษัทได้มาซึ่งอำนาจควบคุมในบริษัท</w:t>
      </w:r>
      <w:r w:rsidRPr="007A589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7530D5" w:rsidRPr="007A589D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="00A75092" w:rsidRPr="007A589D">
        <w:rPr>
          <w:rFonts w:asciiTheme="majorBidi" w:hAnsiTheme="majorBidi" w:hint="cs"/>
          <w:spacing w:val="-4"/>
          <w:sz w:val="30"/>
          <w:szCs w:val="30"/>
          <w:cs/>
        </w:rPr>
        <w:t>อายิโนะโมะโต๊ะ</w:t>
      </w:r>
      <w:r w:rsidR="00150942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50942" w:rsidRPr="007A589D">
        <w:rPr>
          <w:rFonts w:asciiTheme="majorBidi" w:hAnsiTheme="majorBidi" w:hint="cs"/>
          <w:spacing w:val="-4"/>
          <w:sz w:val="30"/>
          <w:szCs w:val="30"/>
          <w:cs/>
        </w:rPr>
        <w:t>เบทาโกร</w:t>
      </w:r>
      <w:r w:rsidR="00150942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50942" w:rsidRPr="007A589D">
        <w:rPr>
          <w:rFonts w:asciiTheme="majorBidi" w:hAnsiTheme="majorBidi" w:hint="cs"/>
          <w:spacing w:val="-4"/>
          <w:sz w:val="30"/>
          <w:szCs w:val="30"/>
          <w:cs/>
        </w:rPr>
        <w:t>สเปเชียลตี้</w:t>
      </w:r>
      <w:r w:rsidR="00150942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50942" w:rsidRPr="007A589D">
        <w:rPr>
          <w:rFonts w:asciiTheme="majorBidi" w:hAnsiTheme="majorBidi" w:hint="cs"/>
          <w:spacing w:val="-4"/>
          <w:sz w:val="30"/>
          <w:szCs w:val="30"/>
          <w:cs/>
        </w:rPr>
        <w:t>ฟู้ดส์</w:t>
      </w:r>
      <w:r w:rsidR="00FC62F5" w:rsidRPr="007A589D">
        <w:rPr>
          <w:rFonts w:asciiTheme="majorBidi" w:hAnsiTheme="majorBidi"/>
          <w:spacing w:val="-4"/>
          <w:sz w:val="30"/>
          <w:szCs w:val="30"/>
        </w:rPr>
        <w:t xml:space="preserve"> </w:t>
      </w:r>
      <w:r w:rsidR="00FC62F5" w:rsidRPr="007A589D">
        <w:rPr>
          <w:rFonts w:asciiTheme="majorBidi" w:hAnsiTheme="majorBidi" w:hint="cs"/>
          <w:spacing w:val="-4"/>
          <w:sz w:val="30"/>
          <w:szCs w:val="30"/>
          <w:cs/>
        </w:rPr>
        <w:t>จำกัด</w:t>
      </w:r>
      <w:r w:rsidR="00150942" w:rsidRPr="007A589D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cstheme="majorBidi" w:hint="cs"/>
          <w:spacing w:val="-4"/>
          <w:sz w:val="30"/>
          <w:szCs w:val="30"/>
          <w:cs/>
        </w:rPr>
        <w:t>โดยคณะกรรมการบริษัทมีมติอนุมัติให้บริษัทเข้าซื้อหุ้นสามัญเพิ่มเติมจำนวน</w:t>
      </w:r>
      <w:r w:rsidRPr="007A589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cstheme="majorBidi"/>
          <w:spacing w:val="-4"/>
          <w:sz w:val="30"/>
          <w:szCs w:val="30"/>
        </w:rPr>
        <w:t>4.97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hint="cs"/>
          <w:spacing w:val="-4"/>
          <w:sz w:val="30"/>
          <w:szCs w:val="30"/>
          <w:cs/>
        </w:rPr>
        <w:t>ล้านหุ้น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hint="cs"/>
          <w:spacing w:val="-4"/>
          <w:sz w:val="30"/>
          <w:szCs w:val="30"/>
          <w:cs/>
        </w:rPr>
        <w:t>คิดเป็นร้อยละ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cstheme="majorBidi"/>
          <w:spacing w:val="-4"/>
          <w:sz w:val="30"/>
          <w:szCs w:val="30"/>
        </w:rPr>
        <w:t>51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hint="cs"/>
          <w:spacing w:val="-4"/>
          <w:sz w:val="30"/>
          <w:szCs w:val="30"/>
          <w:cs/>
        </w:rPr>
        <w:t>ของหุ้นที่ชำระแล้วทั้งหมดของ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hint="cs"/>
          <w:spacing w:val="-4"/>
          <w:sz w:val="30"/>
          <w:szCs w:val="30"/>
          <w:cs/>
        </w:rPr>
        <w:t>บริษัท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A75092" w:rsidRPr="007A589D">
        <w:rPr>
          <w:rFonts w:asciiTheme="majorBidi" w:hAnsiTheme="majorBidi" w:hint="cs"/>
          <w:spacing w:val="-4"/>
          <w:sz w:val="30"/>
          <w:szCs w:val="30"/>
          <w:cs/>
        </w:rPr>
        <w:t>อายิโนะโมะโต๊ะ</w:t>
      </w:r>
      <w:r w:rsidR="00150942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50942" w:rsidRPr="007A589D">
        <w:rPr>
          <w:rFonts w:asciiTheme="majorBidi" w:hAnsiTheme="majorBidi" w:hint="cs"/>
          <w:spacing w:val="-4"/>
          <w:sz w:val="30"/>
          <w:szCs w:val="30"/>
          <w:cs/>
        </w:rPr>
        <w:t>เบทาโกร</w:t>
      </w:r>
      <w:r w:rsidR="00150942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84229" w:rsidRPr="007A589D">
        <w:rPr>
          <w:rFonts w:asciiTheme="majorBidi" w:hAnsiTheme="majorBidi"/>
          <w:spacing w:val="-4"/>
          <w:sz w:val="30"/>
          <w:szCs w:val="30"/>
        </w:rPr>
        <w:br/>
      </w:r>
      <w:r w:rsidR="00150942" w:rsidRPr="007A589D">
        <w:rPr>
          <w:rFonts w:asciiTheme="majorBidi" w:hAnsiTheme="majorBidi" w:hint="cs"/>
          <w:spacing w:val="-4"/>
          <w:sz w:val="30"/>
          <w:szCs w:val="30"/>
          <w:cs/>
        </w:rPr>
        <w:t>สเปเชียลตี้</w:t>
      </w:r>
      <w:r w:rsidR="00150942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50942" w:rsidRPr="007A589D">
        <w:rPr>
          <w:rFonts w:asciiTheme="majorBidi" w:hAnsiTheme="majorBidi" w:hint="cs"/>
          <w:spacing w:val="-4"/>
          <w:sz w:val="30"/>
          <w:szCs w:val="30"/>
          <w:cs/>
        </w:rPr>
        <w:t xml:space="preserve">ฟู้ดส์ </w:t>
      </w:r>
      <w:r w:rsidR="004E12D1" w:rsidRPr="007A589D">
        <w:rPr>
          <w:rFonts w:asciiTheme="majorBidi" w:hAnsiTheme="majorBidi" w:hint="cs"/>
          <w:spacing w:val="-4"/>
          <w:sz w:val="30"/>
          <w:szCs w:val="30"/>
          <w:cs/>
        </w:rPr>
        <w:t>จำกัด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hint="cs"/>
          <w:spacing w:val="-4"/>
          <w:sz w:val="30"/>
          <w:szCs w:val="30"/>
          <w:cs/>
        </w:rPr>
        <w:t>ในราคาหุ้นละ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cstheme="majorBidi"/>
          <w:spacing w:val="-4"/>
          <w:sz w:val="30"/>
          <w:szCs w:val="30"/>
        </w:rPr>
        <w:t>16.</w:t>
      </w:r>
      <w:r w:rsidR="00A54927" w:rsidRPr="007A589D">
        <w:rPr>
          <w:rFonts w:asciiTheme="majorBidi" w:hAnsiTheme="majorBidi" w:cstheme="majorBidi"/>
          <w:spacing w:val="-4"/>
          <w:sz w:val="30"/>
          <w:szCs w:val="30"/>
        </w:rPr>
        <w:t>10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hint="cs"/>
          <w:spacing w:val="-4"/>
          <w:sz w:val="30"/>
          <w:szCs w:val="30"/>
          <w:cs/>
        </w:rPr>
        <w:t>บาท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hint="cs"/>
          <w:spacing w:val="-4"/>
          <w:sz w:val="30"/>
          <w:szCs w:val="30"/>
          <w:cs/>
        </w:rPr>
        <w:t>เป็นจำนวน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cstheme="majorBidi"/>
          <w:spacing w:val="-4"/>
          <w:sz w:val="30"/>
          <w:szCs w:val="30"/>
        </w:rPr>
        <w:t>80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hint="cs"/>
          <w:spacing w:val="-4"/>
          <w:sz w:val="30"/>
          <w:szCs w:val="30"/>
          <w:cs/>
        </w:rPr>
        <w:t>มีผลทำให้บริษัทถือหุ้นสามัญของ</w:t>
      </w:r>
      <w:r w:rsidR="00150942" w:rsidRPr="007A589D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E84229" w:rsidRPr="007A589D">
        <w:rPr>
          <w:rFonts w:asciiTheme="majorBidi" w:hAnsiTheme="majorBidi"/>
          <w:spacing w:val="-4"/>
          <w:sz w:val="30"/>
          <w:szCs w:val="30"/>
        </w:rPr>
        <w:br/>
      </w:r>
      <w:r w:rsidR="00105908" w:rsidRPr="007A589D">
        <w:rPr>
          <w:rFonts w:asciiTheme="majorBidi" w:hAnsiTheme="majorBidi" w:hint="cs"/>
          <w:spacing w:val="-4"/>
          <w:sz w:val="30"/>
          <w:szCs w:val="30"/>
          <w:cs/>
        </w:rPr>
        <w:t xml:space="preserve">บริษัท </w:t>
      </w:r>
      <w:r w:rsidR="00A75092" w:rsidRPr="007A589D">
        <w:rPr>
          <w:rFonts w:asciiTheme="majorBidi" w:hAnsiTheme="majorBidi" w:hint="cs"/>
          <w:spacing w:val="-4"/>
          <w:sz w:val="30"/>
          <w:szCs w:val="30"/>
          <w:cs/>
        </w:rPr>
        <w:t>อายิโนะโมะโต๊ะ</w:t>
      </w:r>
      <w:r w:rsidR="00150942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50942" w:rsidRPr="007A589D">
        <w:rPr>
          <w:rFonts w:asciiTheme="majorBidi" w:hAnsiTheme="majorBidi" w:hint="cs"/>
          <w:spacing w:val="-4"/>
          <w:sz w:val="30"/>
          <w:szCs w:val="30"/>
          <w:cs/>
        </w:rPr>
        <w:t>เบทาโกร</w:t>
      </w:r>
      <w:r w:rsidR="00150942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50942" w:rsidRPr="007A589D">
        <w:rPr>
          <w:rFonts w:asciiTheme="majorBidi" w:hAnsiTheme="majorBidi" w:hint="cs"/>
          <w:spacing w:val="-4"/>
          <w:sz w:val="30"/>
          <w:szCs w:val="30"/>
          <w:cs/>
        </w:rPr>
        <w:t>สเปเชียลตี้</w:t>
      </w:r>
      <w:r w:rsidR="00150942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50942" w:rsidRPr="007A589D">
        <w:rPr>
          <w:rFonts w:asciiTheme="majorBidi" w:hAnsiTheme="majorBidi" w:hint="cs"/>
          <w:spacing w:val="-4"/>
          <w:sz w:val="30"/>
          <w:szCs w:val="30"/>
          <w:cs/>
        </w:rPr>
        <w:t>ฟู้ดส์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hint="cs"/>
          <w:spacing w:val="-4"/>
          <w:sz w:val="30"/>
          <w:szCs w:val="30"/>
          <w:cs/>
        </w:rPr>
        <w:t>จำกัด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hint="cs"/>
          <w:spacing w:val="-4"/>
          <w:sz w:val="30"/>
          <w:szCs w:val="30"/>
          <w:cs/>
        </w:rPr>
        <w:t>รวม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cstheme="majorBidi"/>
          <w:spacing w:val="-4"/>
          <w:sz w:val="30"/>
          <w:szCs w:val="30"/>
        </w:rPr>
        <w:t>9.75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hint="cs"/>
          <w:spacing w:val="-4"/>
          <w:sz w:val="30"/>
          <w:szCs w:val="30"/>
          <w:cs/>
        </w:rPr>
        <w:t>ล้านหุ้น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60FAA" w:rsidRPr="007A589D">
        <w:rPr>
          <w:rFonts w:asciiTheme="majorBidi" w:hAnsiTheme="majorBidi" w:hint="cs"/>
          <w:spacing w:val="-4"/>
          <w:sz w:val="30"/>
          <w:szCs w:val="30"/>
          <w:cs/>
        </w:rPr>
        <w:t xml:space="preserve">คิดเป็นร้อยละ </w:t>
      </w:r>
      <w:r w:rsidR="00C60FAA" w:rsidRPr="007A589D">
        <w:rPr>
          <w:rFonts w:asciiTheme="majorBidi" w:hAnsiTheme="majorBidi"/>
          <w:spacing w:val="-4"/>
          <w:sz w:val="30"/>
          <w:szCs w:val="30"/>
        </w:rPr>
        <w:t xml:space="preserve">99.9 </w:t>
      </w:r>
      <w:r w:rsidR="004E12D1" w:rsidRPr="007A589D">
        <w:rPr>
          <w:rFonts w:asciiTheme="majorBidi" w:hAnsiTheme="majorBidi" w:hint="cs"/>
          <w:spacing w:val="-4"/>
          <w:sz w:val="30"/>
          <w:szCs w:val="30"/>
          <w:cs/>
        </w:rPr>
        <w:t>ทั้งนี้ผู้บริหารได้ประเมินแล้วว่าบริษัทมีอำนาจควบคุมกิจการในบริษัท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A75092" w:rsidRPr="007A589D">
        <w:rPr>
          <w:rFonts w:asciiTheme="majorBidi" w:hAnsiTheme="majorBidi" w:hint="cs"/>
          <w:spacing w:val="-4"/>
          <w:sz w:val="30"/>
          <w:szCs w:val="30"/>
          <w:cs/>
        </w:rPr>
        <w:t>อายิโนะโมะโต๊ะ</w:t>
      </w:r>
      <w:r w:rsidR="00150942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50942" w:rsidRPr="007A589D">
        <w:rPr>
          <w:rFonts w:asciiTheme="majorBidi" w:hAnsiTheme="majorBidi" w:hint="cs"/>
          <w:spacing w:val="-4"/>
          <w:sz w:val="30"/>
          <w:szCs w:val="30"/>
          <w:cs/>
        </w:rPr>
        <w:t>เบทาโกร</w:t>
      </w:r>
      <w:r w:rsidR="00150942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50942" w:rsidRPr="007A589D">
        <w:rPr>
          <w:rFonts w:asciiTheme="majorBidi" w:hAnsiTheme="majorBidi" w:hint="cs"/>
          <w:spacing w:val="-4"/>
          <w:sz w:val="30"/>
          <w:szCs w:val="30"/>
          <w:cs/>
        </w:rPr>
        <w:t>สเปเชียลตี้</w:t>
      </w:r>
      <w:r w:rsidR="00150942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50942" w:rsidRPr="007A589D">
        <w:rPr>
          <w:rFonts w:asciiTheme="majorBidi" w:hAnsiTheme="majorBidi" w:hint="cs"/>
          <w:spacing w:val="-4"/>
          <w:sz w:val="30"/>
          <w:szCs w:val="30"/>
          <w:cs/>
        </w:rPr>
        <w:t>ฟู้ดส์</w:t>
      </w:r>
      <w:r w:rsidR="008B3046" w:rsidRPr="007A589D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hint="cs"/>
          <w:spacing w:val="-4"/>
          <w:sz w:val="30"/>
          <w:szCs w:val="30"/>
          <w:cs/>
        </w:rPr>
        <w:t>จำกัด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hint="cs"/>
          <w:spacing w:val="-4"/>
          <w:sz w:val="30"/>
          <w:szCs w:val="30"/>
          <w:cs/>
        </w:rPr>
        <w:t>และเป็นผลให้บริษัท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A75092" w:rsidRPr="007A589D">
        <w:rPr>
          <w:rFonts w:asciiTheme="majorBidi" w:hAnsiTheme="majorBidi" w:hint="cs"/>
          <w:spacing w:val="-4"/>
          <w:sz w:val="30"/>
          <w:szCs w:val="30"/>
          <w:cs/>
        </w:rPr>
        <w:t>อายิโนะโมะโต๊ะ</w:t>
      </w:r>
      <w:r w:rsidR="00150942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50942" w:rsidRPr="007A589D">
        <w:rPr>
          <w:rFonts w:asciiTheme="majorBidi" w:hAnsiTheme="majorBidi" w:hint="cs"/>
          <w:spacing w:val="-4"/>
          <w:sz w:val="30"/>
          <w:szCs w:val="30"/>
          <w:cs/>
        </w:rPr>
        <w:t>เบทาโกร</w:t>
      </w:r>
      <w:r w:rsidR="00150942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50942" w:rsidRPr="007A589D">
        <w:rPr>
          <w:rFonts w:asciiTheme="majorBidi" w:hAnsiTheme="majorBidi" w:hint="cs"/>
          <w:spacing w:val="-4"/>
          <w:sz w:val="30"/>
          <w:szCs w:val="30"/>
          <w:cs/>
        </w:rPr>
        <w:t>สเปเชียลตี้</w:t>
      </w:r>
      <w:r w:rsidR="00150942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50942" w:rsidRPr="007A589D">
        <w:rPr>
          <w:rFonts w:asciiTheme="majorBidi" w:hAnsiTheme="majorBidi" w:hint="cs"/>
          <w:spacing w:val="-4"/>
          <w:sz w:val="30"/>
          <w:szCs w:val="30"/>
          <w:cs/>
        </w:rPr>
        <w:t>ฟู้ดส์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hint="cs"/>
          <w:spacing w:val="-4"/>
          <w:sz w:val="30"/>
          <w:szCs w:val="30"/>
          <w:cs/>
        </w:rPr>
        <w:t>จำกัด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hint="cs"/>
          <w:spacing w:val="-4"/>
          <w:sz w:val="30"/>
          <w:szCs w:val="30"/>
          <w:cs/>
        </w:rPr>
        <w:t>เปลี่ยนสถานะจาก</w:t>
      </w:r>
      <w:r w:rsidR="00C60FAA" w:rsidRPr="007A589D">
        <w:rPr>
          <w:rFonts w:asciiTheme="majorBidi" w:hAnsiTheme="majorBidi" w:hint="cs"/>
          <w:spacing w:val="-4"/>
          <w:sz w:val="30"/>
          <w:szCs w:val="30"/>
          <w:cs/>
        </w:rPr>
        <w:t>การ</w:t>
      </w:r>
      <w:r w:rsidR="004E12D1" w:rsidRPr="007A589D">
        <w:rPr>
          <w:rFonts w:asciiTheme="majorBidi" w:hAnsiTheme="majorBidi" w:hint="cs"/>
          <w:spacing w:val="-4"/>
          <w:sz w:val="30"/>
          <w:szCs w:val="30"/>
          <w:cs/>
        </w:rPr>
        <w:t>ร่วมค้าเป็นบริษัทย่อยของบริษัท</w:t>
      </w:r>
      <w:r w:rsidR="00BD2276" w:rsidRPr="007A589D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hint="cs"/>
          <w:spacing w:val="-4"/>
          <w:sz w:val="30"/>
          <w:szCs w:val="30"/>
          <w:cs/>
        </w:rPr>
        <w:t>ในการจัดทำกำไรขาดทุนเบ็ดเสร็จรวมสำหรับงวดสามเดือนสิ้นสุดวันที่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hint="cs"/>
          <w:spacing w:val="-4"/>
          <w:sz w:val="30"/>
          <w:szCs w:val="30"/>
          <w:cs/>
        </w:rPr>
        <w:t>มีนาคม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cstheme="majorBidi"/>
          <w:spacing w:val="-4"/>
          <w:sz w:val="30"/>
          <w:szCs w:val="30"/>
        </w:rPr>
        <w:t>2567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hint="cs"/>
          <w:spacing w:val="-4"/>
          <w:sz w:val="30"/>
          <w:szCs w:val="30"/>
          <w:cs/>
        </w:rPr>
        <w:t>กลุ่มบริษัทได้รวมผลดำเนินงานของบริษัท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A75092" w:rsidRPr="007A589D">
        <w:rPr>
          <w:rFonts w:asciiTheme="majorBidi" w:hAnsiTheme="majorBidi" w:cstheme="majorBidi" w:hint="cs"/>
          <w:spacing w:val="-4"/>
          <w:sz w:val="30"/>
          <w:szCs w:val="30"/>
          <w:cs/>
        </w:rPr>
        <w:t>อายิโนะโมะโต๊ะ</w:t>
      </w:r>
      <w:r w:rsidR="005D75B5" w:rsidRPr="007A589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5D75B5" w:rsidRPr="007A589D">
        <w:rPr>
          <w:rFonts w:asciiTheme="majorBidi" w:hAnsiTheme="majorBidi" w:cstheme="majorBidi" w:hint="cs"/>
          <w:spacing w:val="-4"/>
          <w:sz w:val="30"/>
          <w:szCs w:val="30"/>
          <w:cs/>
        </w:rPr>
        <w:t>เบทาโกร</w:t>
      </w:r>
      <w:r w:rsidR="005D75B5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D75B5" w:rsidRPr="007A589D">
        <w:rPr>
          <w:rFonts w:asciiTheme="majorBidi" w:hAnsiTheme="majorBidi" w:hint="cs"/>
          <w:spacing w:val="-4"/>
          <w:sz w:val="30"/>
          <w:szCs w:val="30"/>
          <w:cs/>
        </w:rPr>
        <w:t>สเปเชียลตี้</w:t>
      </w:r>
      <w:r w:rsidR="005D75B5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D75B5" w:rsidRPr="007A589D">
        <w:rPr>
          <w:rFonts w:asciiTheme="majorBidi" w:hAnsiTheme="majorBidi" w:hint="cs"/>
          <w:spacing w:val="-4"/>
          <w:sz w:val="30"/>
          <w:szCs w:val="30"/>
          <w:cs/>
        </w:rPr>
        <w:t>ฟู้ดส์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hint="cs"/>
          <w:spacing w:val="-4"/>
          <w:sz w:val="30"/>
          <w:szCs w:val="30"/>
          <w:cs/>
        </w:rPr>
        <w:t>จำกัด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12D1" w:rsidRPr="007A589D">
        <w:rPr>
          <w:rFonts w:asciiTheme="majorBidi" w:hAnsiTheme="majorBidi" w:hint="cs"/>
          <w:spacing w:val="-4"/>
          <w:sz w:val="30"/>
          <w:szCs w:val="30"/>
          <w:cs/>
        </w:rPr>
        <w:t>ตั้งแต่วันที่</w:t>
      </w:r>
      <w:r w:rsidR="00F45BF9">
        <w:rPr>
          <w:rFonts w:asciiTheme="majorBidi" w:hAnsiTheme="majorBidi" w:hint="cs"/>
          <w:spacing w:val="-4"/>
          <w:sz w:val="30"/>
          <w:szCs w:val="30"/>
          <w:cs/>
        </w:rPr>
        <w:t>มีอำนาจควบคุม</w:t>
      </w:r>
      <w:r w:rsidR="004E12D1"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</w:p>
    <w:p w14:paraId="203BF5B0" w14:textId="77777777" w:rsidR="004E12D1" w:rsidRPr="00677DFF" w:rsidRDefault="004E12D1" w:rsidP="004E1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4"/>
          <w:sz w:val="22"/>
          <w:szCs w:val="22"/>
        </w:rPr>
      </w:pPr>
    </w:p>
    <w:p w14:paraId="473B3864" w14:textId="581D6AB0" w:rsidR="001B4561" w:rsidRPr="007A589D" w:rsidRDefault="004E12D1" w:rsidP="004E1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การซื้อธุรกิจดังกล่าวข้างต้นกลุ่มบริษัทอยู่ในระหว่างจ้างผู้ประเมินราคาอิสระเพื่อประเมินมูลค่ายุติธรรมของสินทรัพย์และหนี้สินที่ได้รับมา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ณ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วันที่ซื้อธุรกิจ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การประเมินมูลค่ายังอยู่ในขั้นตอนดำเนินงาน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อย่างไรก็ตาม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2C5769" w:rsidRPr="007A589D">
        <w:rPr>
          <w:rFonts w:asciiTheme="majorBidi" w:hAnsiTheme="majorBidi"/>
          <w:spacing w:val="-4"/>
          <w:sz w:val="30"/>
          <w:szCs w:val="30"/>
        </w:rPr>
        <w:br/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กลุ่มบริษัทจะมีการทบทวนอย่างต่อเนื่องในระหว่างช่วงเวลาที่วัดมูลค่า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ณ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วันที่ซื้อธุรกิจ</w:t>
      </w:r>
      <w:r w:rsidR="00AF381B" w:rsidRPr="007A589D">
        <w:rPr>
          <w:rFonts w:asciiTheme="majorBidi" w:hAnsiTheme="majorBidi" w:hint="cs"/>
          <w:spacing w:val="-4"/>
          <w:sz w:val="30"/>
          <w:szCs w:val="30"/>
          <w:cs/>
        </w:rPr>
        <w:t>บริษัท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จะทำการปรับปรุงมูลค่ายุติธรรมดังกล่าว</w:t>
      </w:r>
    </w:p>
    <w:p w14:paraId="6F8E220E" w14:textId="77777777" w:rsidR="00A6671B" w:rsidRPr="00677DFF" w:rsidRDefault="00A6671B" w:rsidP="00A66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4"/>
          <w:sz w:val="22"/>
          <w:szCs w:val="22"/>
        </w:rPr>
      </w:pPr>
    </w:p>
    <w:p w14:paraId="5CE76CD9" w14:textId="3B83AB51" w:rsidR="005009AD" w:rsidRPr="00EF18C5" w:rsidRDefault="00783249" w:rsidP="003B11D0">
      <w:pPr>
        <w:pStyle w:val="Heading1"/>
        <w:numPr>
          <w:ilvl w:val="0"/>
          <w:numId w:val="21"/>
        </w:numPr>
        <w:shd w:val="clear" w:color="auto" w:fill="auto"/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EF18C5">
        <w:rPr>
          <w:rFonts w:asciiTheme="majorBidi" w:hAnsiTheme="majorBidi" w:cstheme="majorBidi"/>
          <w:sz w:val="30"/>
          <w:szCs w:val="30"/>
          <w:u w:val="none"/>
          <w:cs/>
        </w:rPr>
        <w:t>ที่ดิน อาคารและอุปกรณ์</w:t>
      </w:r>
    </w:p>
    <w:p w14:paraId="7C48EC09" w14:textId="4CCDCC19" w:rsidR="008021BA" w:rsidRPr="00677DFF" w:rsidRDefault="008021BA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3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107"/>
        <w:gridCol w:w="252"/>
        <w:gridCol w:w="1107"/>
        <w:gridCol w:w="243"/>
        <w:gridCol w:w="1107"/>
        <w:gridCol w:w="237"/>
        <w:gridCol w:w="1104"/>
      </w:tblGrid>
      <w:tr w:rsidR="00E410E0" w:rsidRPr="00EF18C5" w14:paraId="0392D514" w14:textId="77777777" w:rsidTr="00B35C8D">
        <w:trPr>
          <w:tblHeader/>
        </w:trPr>
        <w:tc>
          <w:tcPr>
            <w:tcW w:w="4212" w:type="dxa"/>
          </w:tcPr>
          <w:p w14:paraId="64A35336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66" w:type="dxa"/>
            <w:gridSpan w:val="3"/>
          </w:tcPr>
          <w:p w14:paraId="68BC38AC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17D71A92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shd w:val="clear" w:color="auto" w:fill="auto"/>
          </w:tcPr>
          <w:p w14:paraId="3222FEB9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E410E0" w:rsidRPr="00EF18C5" w14:paraId="79B41A56" w14:textId="77777777" w:rsidTr="00B35C8D">
        <w:trPr>
          <w:tblHeader/>
        </w:trPr>
        <w:tc>
          <w:tcPr>
            <w:tcW w:w="4212" w:type="dxa"/>
          </w:tcPr>
          <w:p w14:paraId="330519E3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07" w:type="dxa"/>
          </w:tcPr>
          <w:p w14:paraId="65BEE717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  <w:shd w:val="clear" w:color="auto" w:fill="auto"/>
          </w:tcPr>
          <w:p w14:paraId="67B43E16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8BEBEF1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3" w:type="dxa"/>
          </w:tcPr>
          <w:p w14:paraId="18AFDB13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D74323C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7" w:type="dxa"/>
            <w:shd w:val="clear" w:color="auto" w:fill="auto"/>
          </w:tcPr>
          <w:p w14:paraId="5DB7E277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7277D1AF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E410E0" w:rsidRPr="00EF18C5" w14:paraId="09CFBD98" w14:textId="77777777" w:rsidTr="00B35C8D">
        <w:trPr>
          <w:tblHeader/>
        </w:trPr>
        <w:tc>
          <w:tcPr>
            <w:tcW w:w="4212" w:type="dxa"/>
          </w:tcPr>
          <w:p w14:paraId="0D634783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57" w:type="dxa"/>
            <w:gridSpan w:val="7"/>
          </w:tcPr>
          <w:p w14:paraId="34BB2037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410E0" w:rsidRPr="00EF18C5" w14:paraId="61704381" w14:textId="77777777" w:rsidTr="00AB6E7B">
        <w:tc>
          <w:tcPr>
            <w:tcW w:w="4212" w:type="dxa"/>
          </w:tcPr>
          <w:p w14:paraId="01A91B02" w14:textId="30613452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ซื้อสินทรัพย์ </w:t>
            </w:r>
            <w:r w:rsidR="005B4269">
              <w:rPr>
                <w:rFonts w:asciiTheme="majorBidi" w:hAnsiTheme="majorBidi" w:cstheme="majorBidi"/>
                <w:sz w:val="30"/>
                <w:szCs w:val="30"/>
                <w:cs/>
              </w:rPr>
              <w:t>–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F7DC456" w14:textId="25D229A1" w:rsidR="00E410E0" w:rsidRPr="00AB6E7B" w:rsidRDefault="006505F3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6E7B">
              <w:rPr>
                <w:rFonts w:asciiTheme="majorBidi" w:hAnsiTheme="majorBidi" w:cstheme="majorBidi"/>
                <w:sz w:val="30"/>
                <w:szCs w:val="30"/>
              </w:rPr>
              <w:t>825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6E20251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77FB205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664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8DD466E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BE3B0EB" w14:textId="2374213A" w:rsidR="00E410E0" w:rsidRPr="00EF18C5" w:rsidRDefault="00376159" w:rsidP="00EF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76159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6D14C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90701BC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7CDA6561" w14:textId="77777777" w:rsidR="00E410E0" w:rsidRPr="00EF18C5" w:rsidRDefault="00E410E0" w:rsidP="00615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</w:tr>
      <w:tr w:rsidR="00E410E0" w:rsidRPr="00EF18C5" w14:paraId="581F7B3F" w14:textId="77777777" w:rsidTr="00AB6E7B">
        <w:tc>
          <w:tcPr>
            <w:tcW w:w="4212" w:type="dxa"/>
          </w:tcPr>
          <w:p w14:paraId="2ADAA313" w14:textId="3762BD5D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จำหน่ายสินทรัพย์ </w:t>
            </w:r>
            <w:r w:rsidR="005B4269">
              <w:rPr>
                <w:rFonts w:asciiTheme="majorBidi" w:hAnsiTheme="majorBidi" w:cstheme="majorBidi"/>
                <w:sz w:val="30"/>
                <w:szCs w:val="30"/>
                <w:cs/>
              </w:rPr>
              <w:t>–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ราคาตามบัญชีสุทธิ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0AEE95E" w14:textId="3084A88C" w:rsidR="00E410E0" w:rsidRPr="00AB6E7B" w:rsidRDefault="006505F3" w:rsidP="00B30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6E7B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13B9057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51D479A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F50AB4D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4C85FF8" w14:textId="33171349" w:rsidR="00E410E0" w:rsidRPr="00EF18C5" w:rsidRDefault="00EF3396" w:rsidP="00EF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339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09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F339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616935F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6B207B1A" w14:textId="77777777" w:rsidR="00E410E0" w:rsidRPr="00EF18C5" w:rsidRDefault="00E410E0" w:rsidP="00615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E410E0" w:rsidRPr="00EF18C5" w14:paraId="060B615E" w14:textId="77777777" w:rsidTr="00AB6E7B">
        <w:tc>
          <w:tcPr>
            <w:tcW w:w="4212" w:type="dxa"/>
          </w:tcPr>
          <w:p w14:paraId="4AC801D1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ผลต่างจากการแปลงค่างบการเงินสุทธิ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5FA9846" w14:textId="751C5576" w:rsidR="00E410E0" w:rsidRPr="00AB6E7B" w:rsidRDefault="006505F3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6E7B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9B09E1B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7AE4234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EF18C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32EC145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3B961FC" w14:textId="1B29CA96" w:rsidR="00E410E0" w:rsidRPr="00EF18C5" w:rsidRDefault="00EF3396" w:rsidP="00EF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9F0EC5E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0AA8BA9A" w14:textId="77777777" w:rsidR="00E410E0" w:rsidRPr="00EF18C5" w:rsidRDefault="00E410E0" w:rsidP="00615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AC470D" w:rsidRPr="00EF18C5" w14:paraId="0DB1210C" w14:textId="77777777" w:rsidTr="00AB6E7B">
        <w:tc>
          <w:tcPr>
            <w:tcW w:w="4212" w:type="dxa"/>
          </w:tcPr>
          <w:p w14:paraId="43266150" w14:textId="4D29341B" w:rsidR="00AC470D" w:rsidRPr="00F52AB5" w:rsidRDefault="004B4FCF" w:rsidP="00AC4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B4FCF">
              <w:rPr>
                <w:rFonts w:asciiTheme="majorBidi" w:hAnsiTheme="majorBidi" w:hint="cs"/>
                <w:sz w:val="30"/>
                <w:szCs w:val="30"/>
                <w:cs/>
              </w:rPr>
              <w:t>ได้มาจากการ</w:t>
            </w:r>
            <w:r w:rsidR="00A40B1F">
              <w:rPr>
                <w:rFonts w:asciiTheme="majorBidi" w:hAnsiTheme="majorBidi" w:hint="cs"/>
                <w:sz w:val="30"/>
                <w:szCs w:val="30"/>
                <w:cs/>
              </w:rPr>
              <w:t>ซื้อ</w:t>
            </w:r>
            <w:r w:rsidRPr="004B4FCF">
              <w:rPr>
                <w:rFonts w:asciiTheme="majorBidi" w:hAnsiTheme="majorBidi" w:hint="cs"/>
                <w:sz w:val="30"/>
                <w:szCs w:val="30"/>
                <w:cs/>
              </w:rPr>
              <w:t>ธุรกิจ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270115B" w14:textId="5BFD5FE3" w:rsidR="00AC470D" w:rsidRPr="00AB6E7B" w:rsidRDefault="00AC470D" w:rsidP="00AC4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6E7B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0569AFD" w14:textId="77777777" w:rsidR="00AC470D" w:rsidRPr="00EF18C5" w:rsidRDefault="00AC470D" w:rsidP="00AC4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584A7F6" w14:textId="225471DD" w:rsidR="00AC470D" w:rsidRPr="00EF18C5" w:rsidRDefault="00AC470D" w:rsidP="00B56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D2C7038" w14:textId="77777777" w:rsidR="00AC470D" w:rsidRPr="00EF18C5" w:rsidRDefault="00AC470D" w:rsidP="00AC4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CD9E4BF" w14:textId="1CA1026E" w:rsidR="00AC470D" w:rsidRPr="00EF18C5" w:rsidRDefault="00AC470D" w:rsidP="00AC4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E29230A" w14:textId="77777777" w:rsidR="00AC470D" w:rsidRPr="00EF18C5" w:rsidRDefault="00AC470D" w:rsidP="00AC4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B32248E" w14:textId="67E6F2F3" w:rsidR="00AC470D" w:rsidRPr="00EF18C5" w:rsidRDefault="00AC470D" w:rsidP="00AC4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E410E0" w:rsidRPr="00EF18C5" w14:paraId="7683A33B" w14:textId="77777777" w:rsidTr="00AB6E7B">
        <w:tc>
          <w:tcPr>
            <w:tcW w:w="4212" w:type="dxa"/>
          </w:tcPr>
          <w:p w14:paraId="7DA30832" w14:textId="51412741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โอนไปสิทธิการใช้ </w:t>
            </w:r>
            <w:r w:rsidR="005B4269">
              <w:rPr>
                <w:rFonts w:asciiTheme="majorBidi" w:hAnsiTheme="majorBidi"/>
                <w:sz w:val="30"/>
                <w:szCs w:val="30"/>
                <w:cs/>
              </w:rPr>
              <w:t>–</w:t>
            </w:r>
            <w:r w:rsidRPr="00EF18C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27E5714" w14:textId="777BC668" w:rsidR="00E410E0" w:rsidRPr="00AB6E7B" w:rsidRDefault="00B30CAF" w:rsidP="00B30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6E7B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3DF9046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2AED0ED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EF18C5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7920BE8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8DFAE20" w14:textId="792A3A08" w:rsidR="00E410E0" w:rsidRPr="00EF18C5" w:rsidRDefault="006D14C9" w:rsidP="006D1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8280293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61F7B264" w14:textId="77777777" w:rsidR="00E410E0" w:rsidRPr="00EF18C5" w:rsidRDefault="00E410E0" w:rsidP="00615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EF18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42097C" w:rsidRPr="00EF18C5" w14:paraId="388275DA" w14:textId="77777777" w:rsidTr="00AB6E7B">
        <w:tc>
          <w:tcPr>
            <w:tcW w:w="4212" w:type="dxa"/>
          </w:tcPr>
          <w:p w14:paraId="64EB86F5" w14:textId="10B2ECE5" w:rsidR="0042097C" w:rsidRPr="00EF18C5" w:rsidRDefault="0042097C" w:rsidP="0042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05F3">
              <w:rPr>
                <w:rFonts w:asciiTheme="majorBidi" w:hAnsiTheme="majorBidi" w:hint="cs"/>
                <w:sz w:val="30"/>
                <w:szCs w:val="30"/>
                <w:cs/>
              </w:rPr>
              <w:t>โอนไปสินทรัพย์ไม่มีตัวตน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–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505F3">
              <w:rPr>
                <w:rFonts w:asciiTheme="majorBidi" w:hAnsiTheme="majorBidi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AA552ED" w14:textId="594962E7" w:rsidR="0042097C" w:rsidRPr="00AB6E7B" w:rsidRDefault="0042097C" w:rsidP="0042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6E7B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36B137A" w14:textId="77777777" w:rsidR="0042097C" w:rsidRPr="00EF18C5" w:rsidRDefault="0042097C" w:rsidP="0042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DD7372A" w14:textId="1A970B43" w:rsidR="0042097C" w:rsidRPr="00EF18C5" w:rsidRDefault="0042097C" w:rsidP="0042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46C2C3B" w14:textId="77777777" w:rsidR="0042097C" w:rsidRPr="00EF18C5" w:rsidRDefault="0042097C" w:rsidP="0042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4E9DBE0" w14:textId="276CE081" w:rsidR="0042097C" w:rsidRPr="00EF3396" w:rsidRDefault="0042097C" w:rsidP="0042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339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F339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AA517BC" w14:textId="77777777" w:rsidR="0042097C" w:rsidRPr="00EF18C5" w:rsidRDefault="0042097C" w:rsidP="0042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A8C6EC6" w14:textId="10B564FB" w:rsidR="0042097C" w:rsidRPr="00EF18C5" w:rsidRDefault="0042097C" w:rsidP="0042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</w:tbl>
    <w:p w14:paraId="3E847672" w14:textId="77777777" w:rsidR="00DD2576" w:rsidRPr="00677DFF" w:rsidRDefault="00DD2576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14:paraId="1A9A6731" w14:textId="205C10CC" w:rsidR="0009779B" w:rsidRPr="00EF18C5" w:rsidRDefault="0009779B" w:rsidP="003B11D0">
      <w:pPr>
        <w:pStyle w:val="Heading1"/>
        <w:numPr>
          <w:ilvl w:val="0"/>
          <w:numId w:val="21"/>
        </w:numPr>
        <w:shd w:val="clear" w:color="auto" w:fill="auto"/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EF18C5">
        <w:rPr>
          <w:rFonts w:asciiTheme="majorBidi" w:hAnsiTheme="majorBidi" w:cstheme="majorBidi"/>
          <w:sz w:val="30"/>
          <w:szCs w:val="30"/>
          <w:u w:val="none"/>
          <w:cs/>
        </w:rPr>
        <w:t>สัญญาเช่า</w:t>
      </w:r>
    </w:p>
    <w:p w14:paraId="6F43D9EF" w14:textId="77777777" w:rsidR="00BD0470" w:rsidRPr="00677DFF" w:rsidRDefault="00BD0470" w:rsidP="003B11D0">
      <w:pPr>
        <w:rPr>
          <w:rFonts w:asciiTheme="majorBidi" w:hAnsiTheme="majorBidi" w:cstheme="majorBidi"/>
          <w:sz w:val="22"/>
          <w:szCs w:val="22"/>
        </w:rPr>
      </w:pPr>
    </w:p>
    <w:p w14:paraId="688460B9" w14:textId="5BEE1850" w:rsidR="00D11157" w:rsidRDefault="00D46A21" w:rsidP="007A589D">
      <w:pPr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ในปี </w:t>
      </w:r>
      <w:r w:rsidR="00E51C18" w:rsidRPr="00EF18C5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E410E0" w:rsidRPr="00EF18C5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F327D3" w:rsidRPr="00EF18C5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="00F327D3" w:rsidRPr="00EF18C5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E410E0" w:rsidRPr="00EF18C5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F327D3" w:rsidRPr="00EF18C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8F3EAB" w:rsidRPr="00EF18C5">
        <w:rPr>
          <w:rFonts w:asciiTheme="majorBidi" w:hAnsiTheme="majorBidi" w:cstheme="majorBidi"/>
          <w:spacing w:val="-2"/>
          <w:sz w:val="30"/>
          <w:szCs w:val="30"/>
          <w:cs/>
        </w:rPr>
        <w:t>และบริษัท</w:t>
      </w:r>
      <w:r w:rsidRPr="00EF18C5">
        <w:rPr>
          <w:rFonts w:asciiTheme="majorBidi" w:hAnsiTheme="majorBidi" w:cstheme="majorBidi"/>
          <w:spacing w:val="-2"/>
          <w:sz w:val="30"/>
          <w:szCs w:val="30"/>
          <w:cs/>
        </w:rPr>
        <w:t>ได้เข้าทำสัญญา</w:t>
      </w:r>
      <w:r w:rsidR="00CB26B3" w:rsidRPr="00EF18C5">
        <w:rPr>
          <w:rFonts w:asciiTheme="majorBidi" w:hAnsiTheme="majorBidi" w:cstheme="majorBidi"/>
          <w:spacing w:val="-2"/>
          <w:sz w:val="30"/>
          <w:szCs w:val="30"/>
          <w:cs/>
        </w:rPr>
        <w:t>เช่าที่ดิน อาคาร และอุปกรณ์</w:t>
      </w:r>
      <w:r w:rsidR="0009779B" w:rsidRPr="00EF18C5">
        <w:rPr>
          <w:rFonts w:asciiTheme="majorBidi" w:hAnsiTheme="majorBidi" w:cstheme="majorBidi"/>
          <w:spacing w:val="-2"/>
          <w:sz w:val="30"/>
          <w:szCs w:val="30"/>
          <w:cs/>
        </w:rPr>
        <w:t>หลายฉบับ</w:t>
      </w:r>
      <w:r w:rsidRPr="00EF18C5">
        <w:rPr>
          <w:rFonts w:asciiTheme="majorBidi" w:hAnsiTheme="majorBidi" w:cstheme="majorBidi"/>
          <w:spacing w:val="-2"/>
          <w:sz w:val="30"/>
          <w:szCs w:val="30"/>
          <w:cs/>
        </w:rPr>
        <w:t>เป็นระยะเวลา</w:t>
      </w:r>
      <w:r w:rsidR="0009779B" w:rsidRPr="00EF18C5">
        <w:rPr>
          <w:rFonts w:asciiTheme="majorBidi" w:hAnsiTheme="majorBidi" w:cstheme="majorBidi"/>
          <w:spacing w:val="-2"/>
          <w:sz w:val="30"/>
          <w:szCs w:val="30"/>
          <w:cs/>
        </w:rPr>
        <w:t>ตั้งแต่</w:t>
      </w:r>
      <w:r w:rsidR="00E410E0" w:rsidRPr="00EF18C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3E7FA5" w:rsidRPr="00EF18C5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CB26B3" w:rsidRPr="00EF18C5">
        <w:rPr>
          <w:rFonts w:asciiTheme="majorBidi" w:hAnsiTheme="majorBidi"/>
          <w:spacing w:val="-2"/>
          <w:sz w:val="30"/>
          <w:szCs w:val="30"/>
          <w:cs/>
        </w:rPr>
        <w:t xml:space="preserve"> - </w:t>
      </w:r>
      <w:r w:rsidR="00E51C18" w:rsidRPr="00EF18C5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4B5806" w:rsidRPr="00EF18C5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EF18C5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</w:t>
      </w:r>
      <w:r w:rsidR="008F3EAB" w:rsidRPr="00EF18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AE586D" w:rsidRPr="00EF18C5">
        <w:rPr>
          <w:rFonts w:asciiTheme="majorBidi" w:hAnsiTheme="majorBidi" w:cstheme="majorBidi"/>
          <w:spacing w:val="-2"/>
          <w:sz w:val="30"/>
          <w:szCs w:val="30"/>
          <w:cs/>
        </w:rPr>
        <w:t>โดยมีการกำหนดอัตราค่าเช่าเป็นรายเดือนและมีสิทธิต่ออายุสัญญาเช่าตา</w:t>
      </w:r>
      <w:r w:rsidR="00A162B3" w:rsidRPr="00EF18C5">
        <w:rPr>
          <w:rFonts w:asciiTheme="majorBidi" w:hAnsiTheme="majorBidi" w:cstheme="majorBidi"/>
          <w:spacing w:val="-2"/>
          <w:sz w:val="30"/>
          <w:szCs w:val="30"/>
          <w:cs/>
        </w:rPr>
        <w:t>ม</w:t>
      </w:r>
      <w:r w:rsidR="00AE586D" w:rsidRPr="00EF18C5">
        <w:rPr>
          <w:rFonts w:asciiTheme="majorBidi" w:hAnsiTheme="majorBidi" w:cstheme="majorBidi"/>
          <w:spacing w:val="-2"/>
          <w:sz w:val="30"/>
          <w:szCs w:val="30"/>
          <w:cs/>
        </w:rPr>
        <w:t>ที่ระบุไว้ในสัญญ</w:t>
      </w:r>
      <w:r w:rsidR="0045397E" w:rsidRPr="00EF18C5">
        <w:rPr>
          <w:rFonts w:asciiTheme="majorBidi" w:hAnsiTheme="majorBidi" w:cstheme="majorBidi"/>
          <w:spacing w:val="-2"/>
          <w:sz w:val="30"/>
          <w:szCs w:val="30"/>
          <w:cs/>
        </w:rPr>
        <w:t>า</w:t>
      </w:r>
    </w:p>
    <w:p w14:paraId="06F10D6B" w14:textId="6C99EF76" w:rsidR="00D11157" w:rsidRPr="00EF18C5" w:rsidRDefault="00D11157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/>
          <w:sz w:val="30"/>
          <w:szCs w:val="30"/>
          <w:cs/>
        </w:rPr>
        <w:sectPr w:rsidR="00D11157" w:rsidRPr="00EF18C5" w:rsidSect="007C79FB">
          <w:headerReference w:type="default" r:id="rId11"/>
          <w:footerReference w:type="default" r:id="rId12"/>
          <w:headerReference w:type="first" r:id="rId13"/>
          <w:foot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14"/>
          <w:cols w:space="720"/>
          <w:titlePg/>
        </w:sectPr>
      </w:pPr>
    </w:p>
    <w:p w14:paraId="5513B7DB" w14:textId="1FFF7CEE" w:rsidR="0009779B" w:rsidRPr="00EF18C5" w:rsidRDefault="00EE5CF2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EF18C5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Pr="00EF18C5">
        <w:rPr>
          <w:rFonts w:asciiTheme="majorBidi" w:hAnsiTheme="majorBidi" w:cstheme="majorBidi"/>
          <w:sz w:val="30"/>
          <w:szCs w:val="30"/>
          <w:u w:val="none"/>
          <w:cs/>
        </w:rPr>
        <w:t>ส่วนงานดำเนินงานและการจำแนกรายได้</w:t>
      </w:r>
    </w:p>
    <w:p w14:paraId="288262B2" w14:textId="77777777" w:rsidR="00EE5CF2" w:rsidRPr="00EF18C5" w:rsidRDefault="00EE5CF2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0"/>
          <w:szCs w:val="20"/>
        </w:rPr>
      </w:pPr>
      <w:bookmarkStart w:id="2" w:name="_Hlk101808080"/>
    </w:p>
    <w:p w14:paraId="17E69307" w14:textId="7D434D6D" w:rsidR="00616023" w:rsidRPr="00EF18C5" w:rsidRDefault="00616023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ข้อมูลเกี่ยวกับส่วนงานที่รายงานสำหรับงวด</w:t>
      </w:r>
      <w:r w:rsidR="00F74CE8" w:rsidRPr="00EF18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สาม</w:t>
      </w: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เดือนสิ้นสุด </w:t>
      </w: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F74CE8" w:rsidRPr="00EF18C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="00F74CE8" w:rsidRPr="00EF18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มีนาคม </w:t>
      </w: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</w:rPr>
        <w:t>256</w:t>
      </w:r>
      <w:r w:rsidR="00F74CE8" w:rsidRPr="00EF18C5">
        <w:rPr>
          <w:rFonts w:asciiTheme="majorBidi" w:hAnsiTheme="majorBidi" w:cstheme="majorBidi"/>
          <w:b/>
          <w:bCs/>
          <w:i/>
          <w:iCs/>
          <w:sz w:val="30"/>
          <w:szCs w:val="30"/>
        </w:rPr>
        <w:t>7</w:t>
      </w:r>
    </w:p>
    <w:p w14:paraId="19FE5279" w14:textId="4CAEB9CF" w:rsidR="00F74CE8" w:rsidRPr="00EF18C5" w:rsidRDefault="00F74CE8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89"/>
        <w:gridCol w:w="985"/>
        <w:gridCol w:w="180"/>
        <w:gridCol w:w="13"/>
        <w:gridCol w:w="894"/>
        <w:gridCol w:w="182"/>
        <w:gridCol w:w="7"/>
        <w:gridCol w:w="983"/>
        <w:gridCol w:w="182"/>
        <w:gridCol w:w="1079"/>
        <w:gridCol w:w="183"/>
        <w:gridCol w:w="1263"/>
        <w:gridCol w:w="180"/>
        <w:gridCol w:w="1080"/>
        <w:gridCol w:w="8"/>
        <w:gridCol w:w="172"/>
        <w:gridCol w:w="12"/>
        <w:gridCol w:w="986"/>
        <w:gridCol w:w="19"/>
        <w:gridCol w:w="161"/>
        <w:gridCol w:w="20"/>
        <w:gridCol w:w="962"/>
        <w:gridCol w:w="13"/>
        <w:gridCol w:w="171"/>
        <w:gridCol w:w="13"/>
        <w:gridCol w:w="978"/>
        <w:gridCol w:w="13"/>
        <w:gridCol w:w="171"/>
        <w:gridCol w:w="13"/>
        <w:gridCol w:w="1042"/>
        <w:gridCol w:w="16"/>
      </w:tblGrid>
      <w:tr w:rsidR="00F74CE8" w:rsidRPr="00EF18C5" w14:paraId="0F9E0075" w14:textId="77777777" w:rsidTr="00721B65">
        <w:trPr>
          <w:cantSplit/>
          <w:trHeight w:val="299"/>
        </w:trPr>
        <w:tc>
          <w:tcPr>
            <w:tcW w:w="2689" w:type="dxa"/>
          </w:tcPr>
          <w:p w14:paraId="27924335" w14:textId="77777777" w:rsidR="00F74CE8" w:rsidRPr="00EF18C5" w:rsidRDefault="00F74CE8" w:rsidP="00D1115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81" w:type="dxa"/>
            <w:gridSpan w:val="30"/>
          </w:tcPr>
          <w:p w14:paraId="312911D6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74CE8" w:rsidRPr="00EF18C5" w14:paraId="6CA814B5" w14:textId="77777777" w:rsidTr="00721B65">
        <w:trPr>
          <w:cantSplit/>
          <w:trHeight w:val="299"/>
        </w:trPr>
        <w:tc>
          <w:tcPr>
            <w:tcW w:w="2689" w:type="dxa"/>
            <w:shd w:val="clear" w:color="auto" w:fill="auto"/>
          </w:tcPr>
          <w:p w14:paraId="3B844772" w14:textId="77777777" w:rsidR="00F74CE8" w:rsidRPr="00EF18C5" w:rsidRDefault="00F74CE8" w:rsidP="00D1115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14:paraId="5CB5AA11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  <w:gridSpan w:val="2"/>
            <w:shd w:val="clear" w:color="auto" w:fill="auto"/>
          </w:tcPr>
          <w:p w14:paraId="404A3D38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7B1B6E86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666BFB12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78BCD0F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2946AB64" w14:textId="77777777" w:rsidR="00F74CE8" w:rsidRPr="00EF18C5" w:rsidRDefault="00F74CE8" w:rsidP="00D11157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1729E73C" w14:textId="77777777" w:rsidR="00F74CE8" w:rsidRPr="00EF18C5" w:rsidRDefault="00F74CE8" w:rsidP="00D11157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ผลิตภัณฑ์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D989C59" w14:textId="77777777" w:rsidR="00F74CE8" w:rsidRPr="00EF18C5" w:rsidRDefault="00F74CE8" w:rsidP="00D11157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shd w:val="clear" w:color="auto" w:fill="auto"/>
          </w:tcPr>
          <w:p w14:paraId="22B2DAF9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180" w:type="dxa"/>
            <w:shd w:val="clear" w:color="auto" w:fill="auto"/>
          </w:tcPr>
          <w:p w14:paraId="428757BA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5D3D492B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132CE538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3C624CB7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225EB3D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3"/>
            <w:shd w:val="clear" w:color="auto" w:fill="auto"/>
          </w:tcPr>
          <w:p w14:paraId="23BE4613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5593023F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03C9FF56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77552E8D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19E7CCCA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74CE8" w:rsidRPr="00EF18C5" w14:paraId="5A5EC005" w14:textId="77777777" w:rsidTr="00721B65">
        <w:trPr>
          <w:cantSplit/>
          <w:trHeight w:val="299"/>
        </w:trPr>
        <w:tc>
          <w:tcPr>
            <w:tcW w:w="2689" w:type="dxa"/>
            <w:shd w:val="clear" w:color="auto" w:fill="auto"/>
          </w:tcPr>
          <w:p w14:paraId="072F4DDB" w14:textId="77777777" w:rsidR="00F74CE8" w:rsidRPr="00EF18C5" w:rsidRDefault="00F74CE8" w:rsidP="00D1115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14:paraId="3CCA85D4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  <w:gridSpan w:val="2"/>
            <w:shd w:val="clear" w:color="auto" w:fill="auto"/>
          </w:tcPr>
          <w:p w14:paraId="407CE37E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12302B93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5D044EDD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952516D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360A6D9C" w14:textId="77777777" w:rsidR="00F74CE8" w:rsidRPr="00EF18C5" w:rsidRDefault="00F74CE8" w:rsidP="00D11157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491BB730" w14:textId="77777777" w:rsidR="00F74CE8" w:rsidRPr="00EF18C5" w:rsidRDefault="00F74CE8" w:rsidP="00D11157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เนื้อสัตว์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74F8B26" w14:textId="77777777" w:rsidR="00F74CE8" w:rsidRPr="00EF18C5" w:rsidRDefault="00F74CE8" w:rsidP="00D11157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shd w:val="clear" w:color="auto" w:fill="auto"/>
          </w:tcPr>
          <w:p w14:paraId="5199FB0F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ร่วมและ</w:t>
            </w:r>
          </w:p>
        </w:tc>
        <w:tc>
          <w:tcPr>
            <w:tcW w:w="180" w:type="dxa"/>
            <w:shd w:val="clear" w:color="auto" w:fill="auto"/>
          </w:tcPr>
          <w:p w14:paraId="1B414884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3287B02B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1A7E2EA6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75D065A7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6D89F38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3"/>
            <w:shd w:val="clear" w:color="auto" w:fill="auto"/>
          </w:tcPr>
          <w:p w14:paraId="4F610262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57A537AD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7855CC06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0E80FCC4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056DA4FA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74CE8" w:rsidRPr="00EF18C5" w14:paraId="710926D8" w14:textId="77777777" w:rsidTr="00721B65">
        <w:trPr>
          <w:cantSplit/>
          <w:trHeight w:val="299"/>
        </w:trPr>
        <w:tc>
          <w:tcPr>
            <w:tcW w:w="2689" w:type="dxa"/>
            <w:shd w:val="clear" w:color="auto" w:fill="auto"/>
          </w:tcPr>
          <w:p w14:paraId="7FF9584E" w14:textId="77777777" w:rsidR="00F74CE8" w:rsidRPr="00EF18C5" w:rsidRDefault="00F74CE8" w:rsidP="00D1115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14:paraId="1BBD9609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  <w:gridSpan w:val="2"/>
            <w:shd w:val="clear" w:color="auto" w:fill="auto"/>
          </w:tcPr>
          <w:p w14:paraId="533187BF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2E31983C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อาหารเพื่อ</w:t>
            </w:r>
          </w:p>
        </w:tc>
        <w:tc>
          <w:tcPr>
            <w:tcW w:w="182" w:type="dxa"/>
            <w:shd w:val="clear" w:color="auto" w:fill="auto"/>
          </w:tcPr>
          <w:p w14:paraId="3FA9F436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60AA138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2" w:type="dxa"/>
            <w:shd w:val="clear" w:color="auto" w:fill="auto"/>
          </w:tcPr>
          <w:p w14:paraId="10D7C6E0" w14:textId="77777777" w:rsidR="00F74CE8" w:rsidRPr="00EF18C5" w:rsidRDefault="00F74CE8" w:rsidP="00D11157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40F537A5" w14:textId="77777777" w:rsidR="00F74CE8" w:rsidRPr="00EF18C5" w:rsidRDefault="00F74CE8" w:rsidP="00D11157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ชนิดไม่แบ่ง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A649E98" w14:textId="77777777" w:rsidR="00F74CE8" w:rsidRPr="00EF18C5" w:rsidRDefault="00F74CE8" w:rsidP="00D11157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shd w:val="clear" w:color="auto" w:fill="auto"/>
          </w:tcPr>
          <w:p w14:paraId="2124E50B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ผลพลอยได้</w:t>
            </w:r>
          </w:p>
        </w:tc>
        <w:tc>
          <w:tcPr>
            <w:tcW w:w="180" w:type="dxa"/>
            <w:shd w:val="clear" w:color="auto" w:fill="auto"/>
          </w:tcPr>
          <w:p w14:paraId="1F7396D6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306E604B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1570DAD7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2588296C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ต่าง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3A9DA5D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3"/>
            <w:shd w:val="clear" w:color="auto" w:fill="auto"/>
          </w:tcPr>
          <w:p w14:paraId="562B2296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4FDAB79F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14C33484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1FC2790E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02AAE468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74CE8" w:rsidRPr="00EF18C5" w14:paraId="0C6D7086" w14:textId="77777777" w:rsidTr="00721B65">
        <w:trPr>
          <w:cantSplit/>
          <w:trHeight w:val="299"/>
        </w:trPr>
        <w:tc>
          <w:tcPr>
            <w:tcW w:w="2689" w:type="dxa"/>
            <w:shd w:val="clear" w:color="auto" w:fill="auto"/>
          </w:tcPr>
          <w:p w14:paraId="07242E1A" w14:textId="77777777" w:rsidR="00F74CE8" w:rsidRPr="00EF18C5" w:rsidRDefault="00F74CE8" w:rsidP="00D1115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14:paraId="120948C8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เกษตร</w:t>
            </w:r>
          </w:p>
        </w:tc>
        <w:tc>
          <w:tcPr>
            <w:tcW w:w="193" w:type="dxa"/>
            <w:gridSpan w:val="2"/>
            <w:shd w:val="clear" w:color="auto" w:fill="auto"/>
          </w:tcPr>
          <w:p w14:paraId="0939D004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09EDD524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การบริโภค</w:t>
            </w:r>
          </w:p>
        </w:tc>
        <w:tc>
          <w:tcPr>
            <w:tcW w:w="182" w:type="dxa"/>
            <w:shd w:val="clear" w:color="auto" w:fill="auto"/>
          </w:tcPr>
          <w:p w14:paraId="04167596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CA9B51C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ส่งออก</w:t>
            </w:r>
          </w:p>
        </w:tc>
        <w:tc>
          <w:tcPr>
            <w:tcW w:w="182" w:type="dxa"/>
            <w:shd w:val="clear" w:color="auto" w:fill="auto"/>
          </w:tcPr>
          <w:p w14:paraId="4595E729" w14:textId="77777777" w:rsidR="00F74CE8" w:rsidRPr="00EF18C5" w:rsidRDefault="00F74CE8" w:rsidP="00D11157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22D1F0A1" w14:textId="77777777" w:rsidR="00F74CE8" w:rsidRPr="00EF18C5" w:rsidRDefault="00F74CE8" w:rsidP="00D11157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บรรจุ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B091712" w14:textId="77777777" w:rsidR="00F74CE8" w:rsidRPr="00EF18C5" w:rsidRDefault="00F74CE8" w:rsidP="00D11157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shd w:val="clear" w:color="auto" w:fill="auto"/>
          </w:tcPr>
          <w:p w14:paraId="56C6EB6C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และอาหารอื่นๆ</w:t>
            </w:r>
          </w:p>
        </w:tc>
        <w:tc>
          <w:tcPr>
            <w:tcW w:w="180" w:type="dxa"/>
            <w:shd w:val="clear" w:color="auto" w:fill="auto"/>
          </w:tcPr>
          <w:p w14:paraId="28427F01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1A0F0B01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ปศุสัตว์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4E25DD56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1DA8FA05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68C5A1F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3"/>
            <w:shd w:val="clear" w:color="auto" w:fill="auto"/>
          </w:tcPr>
          <w:p w14:paraId="016A3BF8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สัตว์เลี้ยง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638B515D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72BD466F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6243F9F9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64D9A3CA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74CE8" w:rsidRPr="00EF18C5" w14:paraId="424969E2" w14:textId="77777777" w:rsidTr="00721B65">
        <w:trPr>
          <w:cantSplit/>
          <w:trHeight w:val="299"/>
        </w:trPr>
        <w:tc>
          <w:tcPr>
            <w:tcW w:w="2689" w:type="dxa"/>
          </w:tcPr>
          <w:p w14:paraId="5D828CFC" w14:textId="77777777" w:rsidR="00F74CE8" w:rsidRPr="00EF18C5" w:rsidRDefault="00F74CE8" w:rsidP="00D11157">
            <w:pPr>
              <w:spacing w:line="300" w:lineRule="exact"/>
              <w:ind w:firstLine="19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81" w:type="dxa"/>
            <w:gridSpan w:val="30"/>
          </w:tcPr>
          <w:p w14:paraId="7467843F" w14:textId="77777777" w:rsidR="00F74CE8" w:rsidRPr="00EF18C5" w:rsidRDefault="00F74CE8" w:rsidP="00D11157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EF18C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F74CE8" w:rsidRPr="00EF18C5" w14:paraId="3C6665AB" w14:textId="77777777" w:rsidTr="00721B65">
        <w:trPr>
          <w:gridAfter w:val="1"/>
          <w:wAfter w:w="16" w:type="dxa"/>
          <w:cantSplit/>
        </w:trPr>
        <w:tc>
          <w:tcPr>
            <w:tcW w:w="2689" w:type="dxa"/>
          </w:tcPr>
          <w:p w14:paraId="156FECD4" w14:textId="77777777" w:rsidR="00F74CE8" w:rsidRPr="00EF18C5" w:rsidRDefault="00F74CE8" w:rsidP="00B35C8D">
            <w:pPr>
              <w:spacing w:line="240" w:lineRule="auto"/>
              <w:ind w:left="19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รายได้จากการขายสินค้าและ</w:t>
            </w:r>
            <w:r w:rsidRPr="00EF18C5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01DD3FCF" w14:textId="13A91544" w:rsidR="00F74CE8" w:rsidRPr="00EF18C5" w:rsidRDefault="00643520" w:rsidP="00B35C8D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35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7,819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E5A3EB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E3F4C" w14:textId="3C24098A" w:rsidR="00F74CE8" w:rsidRPr="00EF18C5" w:rsidRDefault="00643520" w:rsidP="00B35C8D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35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7,852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4E5F17AE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311C5C95" w14:textId="1786E1D5" w:rsidR="00F74CE8" w:rsidRPr="00EF18C5" w:rsidRDefault="00643520" w:rsidP="00B35C8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352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3,065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81888F6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04B0E1F" w14:textId="298E3AEA" w:rsidR="00F74CE8" w:rsidRPr="00EF18C5" w:rsidRDefault="00643520" w:rsidP="00B35C8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352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2,059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A69A369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EDF6A" w14:textId="1DCD354C" w:rsidR="00F74CE8" w:rsidRPr="00EF18C5" w:rsidRDefault="00643520" w:rsidP="00B35C8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35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2,97</w:t>
            </w:r>
            <w:r w:rsidR="00AD70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BDD167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174BD5" w14:textId="251EEBCB" w:rsidR="00F74CE8" w:rsidRPr="00FF0817" w:rsidRDefault="00643520" w:rsidP="00B35C8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35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1,232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DC52E68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6092015A" w14:textId="7438CE9F" w:rsidR="00F74CE8" w:rsidRPr="00EF18C5" w:rsidRDefault="00643520" w:rsidP="00B35C8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352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1,464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5C4AD507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B46A2" w14:textId="25AA19CE" w:rsidR="00F74CE8" w:rsidRPr="00EF18C5" w:rsidRDefault="00643520" w:rsidP="00B35C8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35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555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20318D92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2810CFEA" w14:textId="7BBD08B1" w:rsidR="00F74CE8" w:rsidRPr="00EF18C5" w:rsidRDefault="00643520" w:rsidP="00B35C8D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28050E7D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65099A04" w14:textId="2653E676" w:rsidR="00F74CE8" w:rsidRPr="00EF18C5" w:rsidRDefault="00643520" w:rsidP="00B35C8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352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27,024</w:t>
            </w:r>
          </w:p>
        </w:tc>
      </w:tr>
      <w:tr w:rsidR="00F74CE8" w:rsidRPr="00EF18C5" w14:paraId="47ACCA40" w14:textId="77777777" w:rsidTr="00721B65">
        <w:trPr>
          <w:gridAfter w:val="1"/>
          <w:wAfter w:w="16" w:type="dxa"/>
          <w:cantSplit/>
        </w:trPr>
        <w:tc>
          <w:tcPr>
            <w:tcW w:w="2689" w:type="dxa"/>
          </w:tcPr>
          <w:p w14:paraId="3F571F46" w14:textId="77777777" w:rsidR="00F74CE8" w:rsidRPr="00EF18C5" w:rsidRDefault="00F74CE8" w:rsidP="00B35C8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ตามส่วนงาน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0C578538" w14:textId="5171326E" w:rsidR="00F74CE8" w:rsidRPr="00EF18C5" w:rsidRDefault="00643520" w:rsidP="00B35C8D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35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AD70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9E5F15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262C7" w14:textId="3AEE75D0" w:rsidR="00F74CE8" w:rsidRPr="00EF18C5" w:rsidRDefault="00643520" w:rsidP="00B35C8D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35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48841DF8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0F7E9D58" w14:textId="71562867" w:rsidR="00F74CE8" w:rsidRPr="00EF18C5" w:rsidRDefault="00643520" w:rsidP="00B35C8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352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767022D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5CB3D96" w14:textId="240A4CD1" w:rsidR="00F74CE8" w:rsidRPr="00EF18C5" w:rsidRDefault="00643520" w:rsidP="00B35C8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352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(8</w:t>
            </w:r>
            <w:r w:rsidR="00AD70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Pr="0064352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10650AD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1C4A1" w14:textId="77DEF9EF" w:rsidR="00F74CE8" w:rsidRPr="00EF18C5" w:rsidRDefault="00643520" w:rsidP="00B35C8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35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(320)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F12EC8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9C5D69" w14:textId="1D80866D" w:rsidR="00F74CE8" w:rsidRPr="00EF18C5" w:rsidRDefault="00643520" w:rsidP="00B35C8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352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(347)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1B86C2C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3B1AA488" w14:textId="16B7D5DF" w:rsidR="00F74CE8" w:rsidRPr="00EF18C5" w:rsidRDefault="00643520" w:rsidP="00B35C8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352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148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0826D95D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D8419" w14:textId="078471FD" w:rsidR="00F74CE8" w:rsidRPr="00EF18C5" w:rsidRDefault="00643520" w:rsidP="00B35C8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35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65719F94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5303CB34" w14:textId="50BD2F94" w:rsidR="00F74CE8" w:rsidRPr="00EF18C5" w:rsidRDefault="00643520" w:rsidP="00B35C8D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35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(7)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53976CF2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733B5EB2" w14:textId="7B682866" w:rsidR="00F74CE8" w:rsidRPr="00EF18C5" w:rsidRDefault="00643520" w:rsidP="00B35C8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4352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</w:t>
            </w:r>
            <w:r w:rsidR="00AD70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</w:t>
            </w:r>
          </w:p>
        </w:tc>
      </w:tr>
      <w:tr w:rsidR="00F74CE8" w:rsidRPr="00EF18C5" w14:paraId="7762D6CD" w14:textId="77777777" w:rsidTr="00721B65">
        <w:trPr>
          <w:gridAfter w:val="1"/>
          <w:wAfter w:w="16" w:type="dxa"/>
          <w:cantSplit/>
        </w:trPr>
        <w:tc>
          <w:tcPr>
            <w:tcW w:w="2689" w:type="dxa"/>
          </w:tcPr>
          <w:p w14:paraId="4AD7CF31" w14:textId="77777777" w:rsidR="00F74CE8" w:rsidRPr="00EF18C5" w:rsidRDefault="00F74CE8" w:rsidP="00B35C8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543471C0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FCC29D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30881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4E2A2649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420BAE2A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5254D75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319774B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3024067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D8630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C19FF4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22162D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5B9A194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0D786D88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600EA7D0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8B340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59116C2D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0C6FD098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38A20D51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3BE5BBCF" w14:textId="01C18C85" w:rsidR="00F74CE8" w:rsidRPr="00EF18C5" w:rsidRDefault="00643520" w:rsidP="00B35C8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35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</w:t>
            </w:r>
            <w:r w:rsidR="00AD70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</w:tr>
      <w:tr w:rsidR="00F74CE8" w:rsidRPr="00EF18C5" w14:paraId="497AD10A" w14:textId="77777777" w:rsidTr="00721B65">
        <w:trPr>
          <w:gridAfter w:val="1"/>
          <w:wAfter w:w="16" w:type="dxa"/>
          <w:cantSplit/>
        </w:trPr>
        <w:tc>
          <w:tcPr>
            <w:tcW w:w="2689" w:type="dxa"/>
          </w:tcPr>
          <w:p w14:paraId="25D7782D" w14:textId="77777777" w:rsidR="00F74CE8" w:rsidRPr="00EF18C5" w:rsidRDefault="00F74CE8" w:rsidP="00B35C8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ต้นทุนทางการเงิน 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562A1A02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349964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D62EE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21F8F085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662FF0A9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8307522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60A8F36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E25001A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1DE75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3FEF78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D29493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19ABE45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48822200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435F3809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58989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04AA2590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0E6FC228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70783EE3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501179CF" w14:textId="69BCB41D" w:rsidR="00F74CE8" w:rsidRPr="00EF18C5" w:rsidRDefault="00850766" w:rsidP="00B35C8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643520" w:rsidRPr="006435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198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F74CE8" w:rsidRPr="00EF18C5" w14:paraId="4260ED5F" w14:textId="77777777" w:rsidTr="00721B65">
        <w:trPr>
          <w:gridAfter w:val="1"/>
          <w:wAfter w:w="16" w:type="dxa"/>
          <w:cantSplit/>
        </w:trPr>
        <w:tc>
          <w:tcPr>
            <w:tcW w:w="2689" w:type="dxa"/>
          </w:tcPr>
          <w:p w14:paraId="07B25A7B" w14:textId="77777777" w:rsidR="00F74CE8" w:rsidRPr="00EF18C5" w:rsidRDefault="00F74CE8" w:rsidP="00B35C8D">
            <w:pPr>
              <w:spacing w:line="240" w:lineRule="auto"/>
              <w:ind w:left="10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กำไรจากอัตราแลกเปลี่ยนสุทธิ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6045DF19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8CA7AF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9CA19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709B2614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0B10B6FE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B48ED24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7BE40C3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8C76C01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7432B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28BC89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D5AD88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A6F2B79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45E39E78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48432F72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FF7B0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4C4DFB85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66B6FC53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14FAE248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77C7ADBC" w14:textId="2EC9F194" w:rsidR="00F74CE8" w:rsidRPr="00EF18C5" w:rsidRDefault="00643520" w:rsidP="00B35C8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35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</w:t>
            </w:r>
          </w:p>
        </w:tc>
      </w:tr>
      <w:tr w:rsidR="00F74CE8" w:rsidRPr="00EF18C5" w14:paraId="09CC6413" w14:textId="77777777" w:rsidTr="00721B65">
        <w:trPr>
          <w:gridAfter w:val="1"/>
          <w:wAfter w:w="16" w:type="dxa"/>
          <w:cantSplit/>
        </w:trPr>
        <w:tc>
          <w:tcPr>
            <w:tcW w:w="2689" w:type="dxa"/>
          </w:tcPr>
          <w:p w14:paraId="1B7F3AE4" w14:textId="77777777" w:rsidR="00F74CE8" w:rsidRPr="00EF18C5" w:rsidRDefault="00F74CE8" w:rsidP="00B35C8D">
            <w:pPr>
              <w:spacing w:line="240" w:lineRule="auto"/>
              <w:ind w:left="100" w:hanging="9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ขาดทุนจากตราสารอนุพันธ์สุทธิ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7B030D73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27DFB3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DB7A8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443B9BDF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3DD78CF5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1476FC5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C978718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C269C34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353BA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EFE26F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CE8A54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09D6F5D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42C61B20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450B7A62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2E0AF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405286AC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390539F2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188CBB01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69EED0C7" w14:textId="4EF27099" w:rsidR="00F74CE8" w:rsidRPr="00EF18C5" w:rsidRDefault="00643520" w:rsidP="00B35C8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35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(59)</w:t>
            </w:r>
          </w:p>
        </w:tc>
      </w:tr>
      <w:tr w:rsidR="00F74CE8" w:rsidRPr="00EF18C5" w14:paraId="65484EF4" w14:textId="77777777" w:rsidTr="00721B65">
        <w:trPr>
          <w:gridAfter w:val="1"/>
          <w:wAfter w:w="16" w:type="dxa"/>
          <w:cantSplit/>
        </w:trPr>
        <w:tc>
          <w:tcPr>
            <w:tcW w:w="2689" w:type="dxa"/>
          </w:tcPr>
          <w:p w14:paraId="0127D119" w14:textId="35267CD1" w:rsidR="00F74CE8" w:rsidRPr="00EF18C5" w:rsidRDefault="00C01451" w:rsidP="00B35C8D">
            <w:pPr>
              <w:spacing w:line="240" w:lineRule="auto"/>
              <w:ind w:left="100" w:hanging="9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กำไร</w:t>
            </w:r>
            <w:r w:rsidR="00F74CE8" w:rsidRPr="00EF18C5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จากการเปลี่ยนแปลง</w:t>
            </w:r>
            <w:r w:rsidR="00F74CE8" w:rsidRPr="00EF18C5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br/>
              <w:t>มูลค่ายุติธรรมของสินทรัพย์ชีวภาพ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6F8D554A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0DF458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387BE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2B5B7192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6E20B6F1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81731A2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CD81E3F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A0D1D3E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7C2DD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46B957D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52CA42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9260465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628355EE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638470FD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F7878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7FED7645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53DF3DCF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36531B12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2D425875" w14:textId="3E4261D1" w:rsidR="00F74CE8" w:rsidRPr="00EF18C5" w:rsidRDefault="00643520" w:rsidP="00B35C8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35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</w:p>
        </w:tc>
      </w:tr>
      <w:tr w:rsidR="00F74CE8" w:rsidRPr="00EF18C5" w14:paraId="70788014" w14:textId="77777777" w:rsidTr="00721B65">
        <w:trPr>
          <w:gridAfter w:val="1"/>
          <w:wAfter w:w="16" w:type="dxa"/>
          <w:cantSplit/>
          <w:trHeight w:val="299"/>
        </w:trPr>
        <w:tc>
          <w:tcPr>
            <w:tcW w:w="2689" w:type="dxa"/>
          </w:tcPr>
          <w:p w14:paraId="2209C74D" w14:textId="77777777" w:rsidR="00F74CE8" w:rsidRPr="00EF18C5" w:rsidRDefault="00F74CE8" w:rsidP="00B35C8D">
            <w:pPr>
              <w:spacing w:line="240" w:lineRule="auto"/>
              <w:ind w:left="185" w:hanging="185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ส่วนแบ่งกำไรจากเงินลงทุนใน</w:t>
            </w: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บริษัทร่วมและการร่วมค้า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6C2F9496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864207F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F9875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06C87EC6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54B4233B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DB87C35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981B4B3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FFE20C1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B4AE8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B56200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7D6AED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F7BC02B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098802B2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41DC2EAC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F74551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472AFD2E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573FB5DC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4230A532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5F3E34B2" w14:textId="67B944AC" w:rsidR="00F74CE8" w:rsidRPr="00EF18C5" w:rsidRDefault="00643520" w:rsidP="00B35C8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35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</w:t>
            </w:r>
          </w:p>
        </w:tc>
      </w:tr>
      <w:tr w:rsidR="00F74CE8" w:rsidRPr="00EF18C5" w14:paraId="64B6004D" w14:textId="77777777" w:rsidTr="00721B65">
        <w:trPr>
          <w:gridAfter w:val="1"/>
          <w:wAfter w:w="16" w:type="dxa"/>
          <w:cantSplit/>
          <w:trHeight w:val="299"/>
        </w:trPr>
        <w:tc>
          <w:tcPr>
            <w:tcW w:w="2689" w:type="dxa"/>
          </w:tcPr>
          <w:p w14:paraId="59D6834A" w14:textId="77777777" w:rsidR="00F74CE8" w:rsidRPr="00EF18C5" w:rsidRDefault="00F74CE8" w:rsidP="00B35C8D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157789D3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EF1242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C4711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095F2FE5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23BD1A11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89DC8A8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8279DA3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2D7506E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355A1D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ECECF51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F44CE3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D3680F9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6EFEA87F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3A92FA63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9C7152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13B429F6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01BA8DAD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6CD9C803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B14B3" w14:textId="21CD9BCA" w:rsidR="00F74CE8" w:rsidRPr="00EF18C5" w:rsidRDefault="00850766" w:rsidP="00B35C8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643520" w:rsidRPr="006435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195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F74CE8" w:rsidRPr="00EF18C5" w14:paraId="2ADB9C45" w14:textId="77777777" w:rsidTr="00721B65">
        <w:trPr>
          <w:gridAfter w:val="1"/>
          <w:wAfter w:w="16" w:type="dxa"/>
          <w:cantSplit/>
          <w:trHeight w:val="299"/>
        </w:trPr>
        <w:tc>
          <w:tcPr>
            <w:tcW w:w="2689" w:type="dxa"/>
          </w:tcPr>
          <w:p w14:paraId="35366BC1" w14:textId="5862C438" w:rsidR="00F74CE8" w:rsidRPr="00EF18C5" w:rsidRDefault="00DE435E" w:rsidP="00B35C8D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</w:t>
            </w:r>
            <w:r w:rsidR="00F74CE8" w:rsidRPr="00EF18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03D0A688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915398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40E428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147DA8C7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33C09064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D702BB5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349C7B9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07FDF8B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AFC172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9D061B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0035E4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7203DE0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6AF2903E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76947A81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2C9AEE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7F405DDF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635E23CE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2D906FFA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249101" w14:textId="058596C6" w:rsidR="00F74CE8" w:rsidRPr="00EF18C5" w:rsidRDefault="00643520" w:rsidP="00B35C8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DA18B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(11</w:t>
            </w:r>
            <w:r w:rsidR="00DA18BF" w:rsidRPr="00DA18B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</w:t>
            </w:r>
            <w:r w:rsidRPr="00DA18B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  <w:tr w:rsidR="00F74CE8" w:rsidRPr="00EF18C5" w14:paraId="275DEC03" w14:textId="77777777" w:rsidTr="00721B65">
        <w:trPr>
          <w:gridAfter w:val="1"/>
          <w:wAfter w:w="16" w:type="dxa"/>
          <w:cantSplit/>
          <w:trHeight w:val="125"/>
        </w:trPr>
        <w:tc>
          <w:tcPr>
            <w:tcW w:w="2689" w:type="dxa"/>
          </w:tcPr>
          <w:p w14:paraId="4606D2CA" w14:textId="77777777" w:rsidR="00F74CE8" w:rsidRPr="00EF18C5" w:rsidRDefault="00F74CE8" w:rsidP="00B35C8D">
            <w:pPr>
              <w:spacing w:line="240" w:lineRule="auto"/>
              <w:ind w:left="185" w:hanging="185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14:paraId="0ED1736A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4456FCB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6DE80C2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14:paraId="60FE6D4A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983" w:type="dxa"/>
            <w:shd w:val="clear" w:color="auto" w:fill="auto"/>
          </w:tcPr>
          <w:p w14:paraId="1BB38F6B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5291C60D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3D67B3D2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4E6A43A0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</w:tcPr>
          <w:p w14:paraId="5DB11DC6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ED02E29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387D70D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D51E6D0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</w:tcPr>
          <w:p w14:paraId="5A109247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48C88A08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shd w:val="clear" w:color="auto" w:fill="auto"/>
          </w:tcPr>
          <w:p w14:paraId="50641F62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2C14E192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381E7841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/>
              <w:rPr>
                <w:rFonts w:asciiTheme="majorBidi" w:hAnsiTheme="majorBidi" w:cstheme="majorBidi"/>
                <w:sz w:val="4"/>
                <w:szCs w:val="4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03F823C4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val="en-US" w:bidi="th-TH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180DAFC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</w:tr>
      <w:tr w:rsidR="00F74CE8" w:rsidRPr="00EF18C5" w14:paraId="11F1B0EC" w14:textId="77777777" w:rsidTr="00721B65">
        <w:trPr>
          <w:gridAfter w:val="1"/>
          <w:wAfter w:w="16" w:type="dxa"/>
          <w:cantSplit/>
        </w:trPr>
        <w:tc>
          <w:tcPr>
            <w:tcW w:w="2689" w:type="dxa"/>
          </w:tcPr>
          <w:p w14:paraId="5933E93C" w14:textId="77777777" w:rsidR="00F74CE8" w:rsidRPr="00EF18C5" w:rsidRDefault="00F74CE8" w:rsidP="00B35C8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37877AD7" w14:textId="6A8854B4" w:rsidR="00F74CE8" w:rsidRPr="00EF18C5" w:rsidRDefault="00643520" w:rsidP="00B35C8D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35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804DFD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CD27A" w14:textId="2154492D" w:rsidR="00F74CE8" w:rsidRPr="00EF18C5" w:rsidRDefault="00643520" w:rsidP="00B35C8D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35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410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54637DEB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07E273EB" w14:textId="28CFBD27" w:rsidR="00F74CE8" w:rsidRPr="00EF18C5" w:rsidRDefault="00643520" w:rsidP="00B35C8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352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585C628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80FA075" w14:textId="331E8B65" w:rsidR="00F74CE8" w:rsidRPr="00EF18C5" w:rsidRDefault="00643520" w:rsidP="00B35C8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352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A8B7DA0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F23C9" w14:textId="036B8F13" w:rsidR="00F74CE8" w:rsidRPr="00EF18C5" w:rsidRDefault="00643520" w:rsidP="00B35C8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35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</w:t>
            </w:r>
            <w:r w:rsidR="002222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ECCCDC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7BCAB2" w14:textId="7D3E1CB7" w:rsidR="00F74CE8" w:rsidRPr="00EF18C5" w:rsidRDefault="00643520" w:rsidP="00B35C8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352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31BE00B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5F6EA8A6" w14:textId="055586AF" w:rsidR="00F74CE8" w:rsidRPr="00EF18C5" w:rsidRDefault="00643520" w:rsidP="00B35C8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352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85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3348D5AA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9BC65" w14:textId="77930B4F" w:rsidR="00F74CE8" w:rsidRPr="00EF18C5" w:rsidRDefault="00643520" w:rsidP="00B35C8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35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1DFD15CE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113A52A3" w14:textId="04D717D6" w:rsidR="00F74CE8" w:rsidRPr="00EF18C5" w:rsidRDefault="00643520" w:rsidP="00B35C8D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0580DFAE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3C11CCFC" w14:textId="0FECAC21" w:rsidR="00F74CE8" w:rsidRPr="00EF18C5" w:rsidRDefault="00643520" w:rsidP="00B35C8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352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1,206</w:t>
            </w:r>
          </w:p>
        </w:tc>
      </w:tr>
    </w:tbl>
    <w:p w14:paraId="6967FB73" w14:textId="56F74F8D" w:rsidR="00D76A7C" w:rsidRPr="00EF18C5" w:rsidRDefault="00616023" w:rsidP="004B3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ข้อมูลเกี่ยวกับส่วนงานที่รายงานสำหรับงวด</w:t>
      </w:r>
      <w:r w:rsidR="00F74CE8" w:rsidRPr="00EF18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สาม</w:t>
      </w: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เดือนสิ้นสุด </w:t>
      </w: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F74CE8" w:rsidRPr="00EF18C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="00F74CE8" w:rsidRPr="00EF18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มีนาคม </w:t>
      </w: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</w:rPr>
        <w:t>25</w:t>
      </w:r>
      <w:r w:rsidR="00F74CE8" w:rsidRPr="00EF18C5">
        <w:rPr>
          <w:rFonts w:asciiTheme="majorBidi" w:hAnsiTheme="majorBidi" w:cstheme="majorBidi"/>
          <w:b/>
          <w:bCs/>
          <w:i/>
          <w:iCs/>
          <w:sz w:val="30"/>
          <w:szCs w:val="30"/>
        </w:rPr>
        <w:t>6</w:t>
      </w: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</w:rPr>
        <w:t>6</w:t>
      </w:r>
    </w:p>
    <w:p w14:paraId="68B3C4B0" w14:textId="538D866D" w:rsidR="00F74CE8" w:rsidRPr="00D11157" w:rsidRDefault="00F74CE8" w:rsidP="004B3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0"/>
        <w:gridCol w:w="986"/>
        <w:gridCol w:w="180"/>
        <w:gridCol w:w="13"/>
        <w:gridCol w:w="894"/>
        <w:gridCol w:w="182"/>
        <w:gridCol w:w="7"/>
        <w:gridCol w:w="983"/>
        <w:gridCol w:w="182"/>
        <w:gridCol w:w="1083"/>
        <w:gridCol w:w="180"/>
        <w:gridCol w:w="1262"/>
        <w:gridCol w:w="51"/>
        <w:gridCol w:w="133"/>
        <w:gridCol w:w="53"/>
        <w:gridCol w:w="1021"/>
        <w:gridCol w:w="8"/>
        <w:gridCol w:w="172"/>
        <w:gridCol w:w="12"/>
        <w:gridCol w:w="986"/>
        <w:gridCol w:w="19"/>
        <w:gridCol w:w="161"/>
        <w:gridCol w:w="20"/>
        <w:gridCol w:w="962"/>
        <w:gridCol w:w="13"/>
        <w:gridCol w:w="171"/>
        <w:gridCol w:w="13"/>
        <w:gridCol w:w="978"/>
        <w:gridCol w:w="13"/>
        <w:gridCol w:w="171"/>
        <w:gridCol w:w="13"/>
        <w:gridCol w:w="1042"/>
        <w:gridCol w:w="16"/>
      </w:tblGrid>
      <w:tr w:rsidR="00F74CE8" w:rsidRPr="00EF18C5" w14:paraId="0E7B1AE6" w14:textId="77777777" w:rsidTr="00721B65">
        <w:trPr>
          <w:cantSplit/>
          <w:trHeight w:val="299"/>
        </w:trPr>
        <w:tc>
          <w:tcPr>
            <w:tcW w:w="2690" w:type="dxa"/>
          </w:tcPr>
          <w:p w14:paraId="0710874F" w14:textId="77777777" w:rsidR="00F74CE8" w:rsidRPr="00EF18C5" w:rsidRDefault="00F74CE8" w:rsidP="00D11157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80" w:type="dxa"/>
            <w:gridSpan w:val="32"/>
          </w:tcPr>
          <w:p w14:paraId="20238A3D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74CE8" w:rsidRPr="00EF18C5" w14:paraId="03258B4B" w14:textId="77777777" w:rsidTr="00721B65">
        <w:trPr>
          <w:cantSplit/>
          <w:trHeight w:val="299"/>
        </w:trPr>
        <w:tc>
          <w:tcPr>
            <w:tcW w:w="2690" w:type="dxa"/>
            <w:shd w:val="clear" w:color="auto" w:fill="auto"/>
          </w:tcPr>
          <w:p w14:paraId="23C39E7E" w14:textId="77777777" w:rsidR="00F74CE8" w:rsidRPr="00EF18C5" w:rsidRDefault="00F74CE8" w:rsidP="00D11157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6" w:type="dxa"/>
            <w:shd w:val="clear" w:color="auto" w:fill="auto"/>
          </w:tcPr>
          <w:p w14:paraId="22A41B0F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  <w:gridSpan w:val="2"/>
            <w:shd w:val="clear" w:color="auto" w:fill="auto"/>
          </w:tcPr>
          <w:p w14:paraId="0CAED107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2995A8B6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6D7621EC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8004E16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6EC08113" w14:textId="77777777" w:rsidR="00F74CE8" w:rsidRPr="00EF18C5" w:rsidRDefault="00F74CE8" w:rsidP="00D11157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3" w:type="dxa"/>
            <w:shd w:val="clear" w:color="auto" w:fill="auto"/>
          </w:tcPr>
          <w:p w14:paraId="6A24A2FF" w14:textId="77777777" w:rsidR="00F74CE8" w:rsidRPr="00EF18C5" w:rsidRDefault="00F74CE8" w:rsidP="00D11157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ผลิตภัณฑ์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8DFC76" w14:textId="77777777" w:rsidR="00F74CE8" w:rsidRPr="00EF18C5" w:rsidRDefault="00F74CE8" w:rsidP="00D11157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2" w:type="dxa"/>
            <w:shd w:val="clear" w:color="auto" w:fill="auto"/>
          </w:tcPr>
          <w:p w14:paraId="541AFCF4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2A66FE6C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gridSpan w:val="3"/>
            <w:shd w:val="clear" w:color="auto" w:fill="auto"/>
          </w:tcPr>
          <w:p w14:paraId="4C3B50A5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1A91BADC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63BA597E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F08333A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3"/>
            <w:shd w:val="clear" w:color="auto" w:fill="auto"/>
          </w:tcPr>
          <w:p w14:paraId="78A22CF5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00A39AA2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1F6FF46C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25009639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228FD686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74CE8" w:rsidRPr="00EF18C5" w14:paraId="21CCCC3A" w14:textId="77777777" w:rsidTr="00721B65">
        <w:trPr>
          <w:cantSplit/>
          <w:trHeight w:val="299"/>
        </w:trPr>
        <w:tc>
          <w:tcPr>
            <w:tcW w:w="2690" w:type="dxa"/>
            <w:shd w:val="clear" w:color="auto" w:fill="auto"/>
          </w:tcPr>
          <w:p w14:paraId="525D6558" w14:textId="77777777" w:rsidR="00F74CE8" w:rsidRPr="00EF18C5" w:rsidRDefault="00F74CE8" w:rsidP="00D11157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6" w:type="dxa"/>
            <w:shd w:val="clear" w:color="auto" w:fill="auto"/>
          </w:tcPr>
          <w:p w14:paraId="6405BFCA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  <w:gridSpan w:val="2"/>
            <w:shd w:val="clear" w:color="auto" w:fill="auto"/>
          </w:tcPr>
          <w:p w14:paraId="4B9BA73C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2D6B967E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1379369E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C3112E2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71AE2684" w14:textId="77777777" w:rsidR="00F74CE8" w:rsidRPr="00EF18C5" w:rsidRDefault="00F74CE8" w:rsidP="00D11157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3" w:type="dxa"/>
            <w:shd w:val="clear" w:color="auto" w:fill="auto"/>
          </w:tcPr>
          <w:p w14:paraId="41087B8E" w14:textId="77777777" w:rsidR="00F74CE8" w:rsidRPr="00EF18C5" w:rsidRDefault="00F74CE8" w:rsidP="00D11157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เนื้อสัตว์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78DC1C" w14:textId="77777777" w:rsidR="00F74CE8" w:rsidRPr="00EF18C5" w:rsidRDefault="00F74CE8" w:rsidP="00D11157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2" w:type="dxa"/>
            <w:shd w:val="clear" w:color="auto" w:fill="auto"/>
          </w:tcPr>
          <w:p w14:paraId="20A12319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ร่วมและ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60CC328C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gridSpan w:val="3"/>
            <w:shd w:val="clear" w:color="auto" w:fill="auto"/>
          </w:tcPr>
          <w:p w14:paraId="14BC151B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0E826409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3B445BBA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87FB9B9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3"/>
            <w:shd w:val="clear" w:color="auto" w:fill="auto"/>
          </w:tcPr>
          <w:p w14:paraId="6704CF2A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3E8C59BF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295BC5E9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40C44719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44E8608D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74CE8" w:rsidRPr="00EF18C5" w14:paraId="338D2405" w14:textId="77777777" w:rsidTr="00721B65">
        <w:trPr>
          <w:cantSplit/>
          <w:trHeight w:val="299"/>
        </w:trPr>
        <w:tc>
          <w:tcPr>
            <w:tcW w:w="2690" w:type="dxa"/>
            <w:shd w:val="clear" w:color="auto" w:fill="auto"/>
          </w:tcPr>
          <w:p w14:paraId="48C3A017" w14:textId="77777777" w:rsidR="00F74CE8" w:rsidRPr="00EF18C5" w:rsidRDefault="00F74CE8" w:rsidP="00D11157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6" w:type="dxa"/>
            <w:shd w:val="clear" w:color="auto" w:fill="auto"/>
          </w:tcPr>
          <w:p w14:paraId="13E17617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  <w:gridSpan w:val="2"/>
            <w:shd w:val="clear" w:color="auto" w:fill="auto"/>
          </w:tcPr>
          <w:p w14:paraId="4B7BFAC4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6E5003B2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อาหารเพื่อ</w:t>
            </w:r>
          </w:p>
        </w:tc>
        <w:tc>
          <w:tcPr>
            <w:tcW w:w="182" w:type="dxa"/>
            <w:shd w:val="clear" w:color="auto" w:fill="auto"/>
          </w:tcPr>
          <w:p w14:paraId="0EAAC358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814CE3A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2" w:type="dxa"/>
            <w:shd w:val="clear" w:color="auto" w:fill="auto"/>
          </w:tcPr>
          <w:p w14:paraId="613856F1" w14:textId="77777777" w:rsidR="00F74CE8" w:rsidRPr="00EF18C5" w:rsidRDefault="00F74CE8" w:rsidP="00D11157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3" w:type="dxa"/>
            <w:shd w:val="clear" w:color="auto" w:fill="auto"/>
          </w:tcPr>
          <w:p w14:paraId="496C4D84" w14:textId="77777777" w:rsidR="00F74CE8" w:rsidRPr="00EF18C5" w:rsidRDefault="00F74CE8" w:rsidP="00D11157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ชนิดไม่แบ่ง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E6A55B" w14:textId="77777777" w:rsidR="00F74CE8" w:rsidRPr="00EF18C5" w:rsidRDefault="00F74CE8" w:rsidP="00D11157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2" w:type="dxa"/>
            <w:shd w:val="clear" w:color="auto" w:fill="auto"/>
          </w:tcPr>
          <w:p w14:paraId="5D627D2E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ผลพลอยได้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266947D9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gridSpan w:val="3"/>
            <w:shd w:val="clear" w:color="auto" w:fill="auto"/>
          </w:tcPr>
          <w:p w14:paraId="2FF60628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0C56FA76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7FD330BE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ต่าง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401EBD9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3"/>
            <w:shd w:val="clear" w:color="auto" w:fill="auto"/>
          </w:tcPr>
          <w:p w14:paraId="38C1C35E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7C70B753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0B35E49D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2D901F72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0D132C0A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74CE8" w:rsidRPr="00EF18C5" w14:paraId="40ED0AA8" w14:textId="77777777" w:rsidTr="00721B65">
        <w:trPr>
          <w:cantSplit/>
          <w:trHeight w:val="299"/>
        </w:trPr>
        <w:tc>
          <w:tcPr>
            <w:tcW w:w="2690" w:type="dxa"/>
            <w:shd w:val="clear" w:color="auto" w:fill="auto"/>
          </w:tcPr>
          <w:p w14:paraId="48ABA9FC" w14:textId="77777777" w:rsidR="00F74CE8" w:rsidRPr="00EF18C5" w:rsidRDefault="00F74CE8" w:rsidP="00D11157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6" w:type="dxa"/>
            <w:shd w:val="clear" w:color="auto" w:fill="auto"/>
          </w:tcPr>
          <w:p w14:paraId="7CA4FE09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เกษตร</w:t>
            </w:r>
          </w:p>
        </w:tc>
        <w:tc>
          <w:tcPr>
            <w:tcW w:w="193" w:type="dxa"/>
            <w:gridSpan w:val="2"/>
            <w:shd w:val="clear" w:color="auto" w:fill="auto"/>
          </w:tcPr>
          <w:p w14:paraId="60B2A923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410F85F2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การบริโภค</w:t>
            </w:r>
          </w:p>
        </w:tc>
        <w:tc>
          <w:tcPr>
            <w:tcW w:w="182" w:type="dxa"/>
            <w:shd w:val="clear" w:color="auto" w:fill="auto"/>
          </w:tcPr>
          <w:p w14:paraId="0B9273C7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C704B20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ส่งออก</w:t>
            </w:r>
          </w:p>
        </w:tc>
        <w:tc>
          <w:tcPr>
            <w:tcW w:w="182" w:type="dxa"/>
            <w:shd w:val="clear" w:color="auto" w:fill="auto"/>
          </w:tcPr>
          <w:p w14:paraId="4AFEB615" w14:textId="77777777" w:rsidR="00F74CE8" w:rsidRPr="00EF18C5" w:rsidRDefault="00F74CE8" w:rsidP="00D11157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3" w:type="dxa"/>
            <w:shd w:val="clear" w:color="auto" w:fill="auto"/>
          </w:tcPr>
          <w:p w14:paraId="289C2AF5" w14:textId="77777777" w:rsidR="00F74CE8" w:rsidRPr="00EF18C5" w:rsidRDefault="00F74CE8" w:rsidP="00D11157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บรรจุ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28BEFE" w14:textId="77777777" w:rsidR="00F74CE8" w:rsidRPr="00EF18C5" w:rsidRDefault="00F74CE8" w:rsidP="00D11157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2" w:type="dxa"/>
            <w:shd w:val="clear" w:color="auto" w:fill="auto"/>
          </w:tcPr>
          <w:p w14:paraId="5833BC69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และอาหารอื่นๆ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53CFF371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gridSpan w:val="3"/>
            <w:shd w:val="clear" w:color="auto" w:fill="auto"/>
          </w:tcPr>
          <w:p w14:paraId="6BBB1415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ปศุสัตว์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02FE6843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74F284EA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6E1F628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3"/>
            <w:shd w:val="clear" w:color="auto" w:fill="auto"/>
          </w:tcPr>
          <w:p w14:paraId="75AD0B5C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สัตว์เลี้ยง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0A99B66C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45F7F339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543AAF11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6A5B0573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74CE8" w:rsidRPr="00EF18C5" w14:paraId="5D95DE37" w14:textId="77777777" w:rsidTr="00721B65">
        <w:trPr>
          <w:cantSplit/>
          <w:trHeight w:val="299"/>
        </w:trPr>
        <w:tc>
          <w:tcPr>
            <w:tcW w:w="2690" w:type="dxa"/>
          </w:tcPr>
          <w:p w14:paraId="60BEAEDD" w14:textId="77777777" w:rsidR="00F74CE8" w:rsidRPr="00EF18C5" w:rsidRDefault="00F74CE8" w:rsidP="00D11157">
            <w:pPr>
              <w:spacing w:line="320" w:lineRule="exact"/>
              <w:ind w:firstLine="19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80" w:type="dxa"/>
            <w:gridSpan w:val="32"/>
          </w:tcPr>
          <w:p w14:paraId="0E473A57" w14:textId="77777777" w:rsidR="00F74CE8" w:rsidRPr="00EF18C5" w:rsidRDefault="00F74CE8" w:rsidP="00D11157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EF18C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F74CE8" w:rsidRPr="00EF18C5" w14:paraId="762045E4" w14:textId="77777777" w:rsidTr="00721B65">
        <w:trPr>
          <w:gridAfter w:val="1"/>
          <w:wAfter w:w="16" w:type="dxa"/>
          <w:cantSplit/>
        </w:trPr>
        <w:tc>
          <w:tcPr>
            <w:tcW w:w="2690" w:type="dxa"/>
          </w:tcPr>
          <w:p w14:paraId="597AD02D" w14:textId="77777777" w:rsidR="00F74CE8" w:rsidRPr="00EF18C5" w:rsidRDefault="00F74CE8" w:rsidP="00B35C8D">
            <w:pPr>
              <w:spacing w:line="240" w:lineRule="auto"/>
              <w:ind w:left="19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รายได้จากการขายสินค้าและ</w:t>
            </w:r>
            <w:r w:rsidRPr="00EF18C5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57913346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7</w:t>
            </w:r>
            <w:r w:rsidRPr="00EF18C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,957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68F7F7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DC261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8,024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3B16E29F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7800D070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3,101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249615B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428C5E2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1,875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3C698A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97EF8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3,283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2C78AD89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2CA63883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1,511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FD2C7F6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544E286B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1,443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55717B0B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A3D98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542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3B69DFF0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67C0CD6E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18C5"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6A95ED98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14C8CAFF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27,736</w:t>
            </w:r>
          </w:p>
        </w:tc>
      </w:tr>
      <w:tr w:rsidR="00F74CE8" w:rsidRPr="00EF18C5" w14:paraId="1A82D3F5" w14:textId="77777777" w:rsidTr="00721B65">
        <w:trPr>
          <w:gridAfter w:val="1"/>
          <w:wAfter w:w="16" w:type="dxa"/>
          <w:cantSplit/>
        </w:trPr>
        <w:tc>
          <w:tcPr>
            <w:tcW w:w="2690" w:type="dxa"/>
          </w:tcPr>
          <w:p w14:paraId="4F2630F1" w14:textId="77777777" w:rsidR="00F74CE8" w:rsidRPr="00EF18C5" w:rsidRDefault="00F74CE8" w:rsidP="00B35C8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ตามส่วนงาน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073063CC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713F35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2B3A4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229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140256D3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38C991A1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7E49113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69E599A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F18C5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(</w:t>
            </w:r>
            <w:r w:rsidRPr="00EF18C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</w:t>
            </w:r>
            <w:r w:rsidRPr="00EF18C5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E0184E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11405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107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7539D9AE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4760EE8F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F18C5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(</w:t>
            </w:r>
            <w:r w:rsidRPr="00EF18C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</w:t>
            </w:r>
            <w:r w:rsidRPr="00EF18C5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CACB1A6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38281502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F18C5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(</w:t>
            </w:r>
            <w:r w:rsidRPr="00EF18C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57</w:t>
            </w:r>
            <w:r w:rsidRPr="00EF18C5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74BAB02F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5FFB3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362F3CFC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4D4369E9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18C5"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  <w:t>(</w:t>
            </w:r>
            <w:r w:rsidRPr="00EF18C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EF18C5"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2E42EBBC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585A47D6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562</w:t>
            </w:r>
          </w:p>
        </w:tc>
      </w:tr>
      <w:tr w:rsidR="00F74CE8" w:rsidRPr="00EF18C5" w14:paraId="3BA07D5D" w14:textId="77777777" w:rsidTr="00721B65">
        <w:trPr>
          <w:gridAfter w:val="1"/>
          <w:wAfter w:w="16" w:type="dxa"/>
          <w:cantSplit/>
        </w:trPr>
        <w:tc>
          <w:tcPr>
            <w:tcW w:w="2690" w:type="dxa"/>
          </w:tcPr>
          <w:p w14:paraId="280A111B" w14:textId="77777777" w:rsidR="00F74CE8" w:rsidRPr="00EF18C5" w:rsidRDefault="00F74CE8" w:rsidP="00B35C8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253F0E01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0903FE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B19FE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3150DC59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06220938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2C85660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3AA68115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0B2E529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E2A44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5C783A68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0B65A178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4F02B78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1CC0813F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202B21E2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FA655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205CCC72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231BE26B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7FC9F4C4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01BFF180" w14:textId="77777777" w:rsidR="00F74CE8" w:rsidRPr="00ED4CF5" w:rsidRDefault="00F74CE8" w:rsidP="00B35C8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4CF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171</w:t>
            </w:r>
          </w:p>
        </w:tc>
      </w:tr>
      <w:tr w:rsidR="00F74CE8" w:rsidRPr="00EF18C5" w14:paraId="0F01671A" w14:textId="77777777" w:rsidTr="00721B65">
        <w:trPr>
          <w:gridAfter w:val="1"/>
          <w:wAfter w:w="16" w:type="dxa"/>
          <w:cantSplit/>
        </w:trPr>
        <w:tc>
          <w:tcPr>
            <w:tcW w:w="2690" w:type="dxa"/>
          </w:tcPr>
          <w:p w14:paraId="16F625AB" w14:textId="77777777" w:rsidR="00F74CE8" w:rsidRPr="00EF18C5" w:rsidRDefault="00F74CE8" w:rsidP="00B35C8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ต้นทุนทางการเงิน 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7C0FC32B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BF55B7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80227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0B87869C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6943CC7C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908ABA1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CAD1FA0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A2F252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732A4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369EAB46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001D7347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4DC0BEA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08C1CE6E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0E18F936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D5675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538AB3C9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0B201032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681A1066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4AF408C6" w14:textId="77777777" w:rsidR="00F74CE8" w:rsidRPr="00ED4CF5" w:rsidRDefault="00F74CE8" w:rsidP="00B35C8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4C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</w:t>
            </w:r>
            <w:r w:rsidRPr="00ED4CF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146</w:t>
            </w:r>
            <w:r w:rsidRPr="00ED4C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F74CE8" w:rsidRPr="00EF18C5" w14:paraId="2CA3F787" w14:textId="77777777" w:rsidTr="00721B65">
        <w:trPr>
          <w:gridAfter w:val="1"/>
          <w:wAfter w:w="16" w:type="dxa"/>
          <w:cantSplit/>
        </w:trPr>
        <w:tc>
          <w:tcPr>
            <w:tcW w:w="2690" w:type="dxa"/>
          </w:tcPr>
          <w:p w14:paraId="43DD1BC0" w14:textId="77777777" w:rsidR="00F74CE8" w:rsidRPr="00EF18C5" w:rsidRDefault="00F74CE8" w:rsidP="00B35C8D">
            <w:pPr>
              <w:spacing w:line="240" w:lineRule="auto"/>
              <w:ind w:left="10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กำไรจากอัตราแลกเปลี่ยนสุทธิ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147E5D49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CD6667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E4FB1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43A3FDB6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054902BE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CFADB69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1EC02150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CACF8E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95E17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36EB7A96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02CAAB5B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41C73E3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42969D4A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271CF7DA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D231D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1918DCDD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69DDCF24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7D609581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7D54789C" w14:textId="77777777" w:rsidR="00F74CE8" w:rsidRPr="00ED4CF5" w:rsidRDefault="00F74CE8" w:rsidP="00B35C8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4CF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53</w:t>
            </w:r>
          </w:p>
        </w:tc>
      </w:tr>
      <w:tr w:rsidR="00F74CE8" w:rsidRPr="00EF18C5" w14:paraId="46A17E73" w14:textId="77777777" w:rsidTr="00721B65">
        <w:trPr>
          <w:gridAfter w:val="1"/>
          <w:wAfter w:w="16" w:type="dxa"/>
          <w:cantSplit/>
        </w:trPr>
        <w:tc>
          <w:tcPr>
            <w:tcW w:w="2690" w:type="dxa"/>
          </w:tcPr>
          <w:p w14:paraId="295BBD74" w14:textId="77777777" w:rsidR="00F74CE8" w:rsidRPr="00EF18C5" w:rsidRDefault="00F74CE8" w:rsidP="00B35C8D">
            <w:pPr>
              <w:spacing w:line="240" w:lineRule="auto"/>
              <w:ind w:left="100" w:hanging="9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ขาดทุนจากตราสารอนุพันธ์สุทธิ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3F7FC297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58DE38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1C923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139DFF70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2F5D1640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12B4F52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158ECDDD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7C5F4B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08914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4A778D05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6769E0F7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3E85000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6251FBE5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7E396F9B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B9154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2B8345D1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661A37F8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16E20528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77EC7DC2" w14:textId="77777777" w:rsidR="00F74CE8" w:rsidRPr="00ED4CF5" w:rsidRDefault="00F74CE8" w:rsidP="00B35C8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4C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</w:t>
            </w:r>
            <w:r w:rsidRPr="00ED4CF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Pr="00ED4C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F74CE8" w:rsidRPr="00EF18C5" w14:paraId="3464FCAA" w14:textId="77777777" w:rsidTr="00721B65">
        <w:trPr>
          <w:gridAfter w:val="1"/>
          <w:wAfter w:w="16" w:type="dxa"/>
          <w:cantSplit/>
        </w:trPr>
        <w:tc>
          <w:tcPr>
            <w:tcW w:w="2690" w:type="dxa"/>
          </w:tcPr>
          <w:p w14:paraId="3C7CEF19" w14:textId="77777777" w:rsidR="00F74CE8" w:rsidRPr="00EF18C5" w:rsidRDefault="00F74CE8" w:rsidP="00B35C8D">
            <w:pPr>
              <w:spacing w:line="240" w:lineRule="auto"/>
              <w:ind w:left="100" w:hanging="9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ขาดทุนจากการเปลี่ยนแปลง</w:t>
            </w:r>
            <w:r w:rsidRPr="00EF18C5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br/>
              <w:t>มูลค่ายุติธรรมของสินทรัพย์ชีวภาพ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1FED6C73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662D80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C6A68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0CBAE8A2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797B41F3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89E02D6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30DF9373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28761A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77653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5B930E71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339DD90C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99C6C96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10FE9E6C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1310463E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3640E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6A025B61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77788076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64E5221B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455A4DBC" w14:textId="77777777" w:rsidR="00F74CE8" w:rsidRPr="00ED4CF5" w:rsidRDefault="00F74CE8" w:rsidP="00B35C8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4C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</w:t>
            </w:r>
            <w:r w:rsidRPr="00ED4CF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59</w:t>
            </w:r>
            <w:r w:rsidRPr="00ED4C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F74CE8" w:rsidRPr="00EF18C5" w14:paraId="2E978A68" w14:textId="77777777" w:rsidTr="00721B65">
        <w:trPr>
          <w:gridAfter w:val="1"/>
          <w:wAfter w:w="16" w:type="dxa"/>
          <w:cantSplit/>
          <w:trHeight w:val="299"/>
        </w:trPr>
        <w:tc>
          <w:tcPr>
            <w:tcW w:w="2690" w:type="dxa"/>
          </w:tcPr>
          <w:p w14:paraId="213DD7A8" w14:textId="77777777" w:rsidR="00F74CE8" w:rsidRPr="00EF18C5" w:rsidRDefault="00F74CE8" w:rsidP="00B35C8D">
            <w:pPr>
              <w:spacing w:line="240" w:lineRule="auto"/>
              <w:ind w:left="185" w:hanging="185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ส่วนแบ่งกำไรจากเงินลงทุนใน</w:t>
            </w: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บริษัทร่วมและการร่วมค้า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5C870FF6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7C3898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93EC18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01D53C80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6C7E9DA4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0727DB0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34CA313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18FD73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BFEDAE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610E224C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7646A1A3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EB3D6DD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24469E73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4439642A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C4768C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5404CA26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56CC0638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6C177A31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5BB7A090" w14:textId="77777777" w:rsidR="00F74CE8" w:rsidRPr="00ED4CF5" w:rsidRDefault="00F74CE8" w:rsidP="00B35C8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4CF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</w:t>
            </w:r>
          </w:p>
        </w:tc>
      </w:tr>
      <w:tr w:rsidR="00F74CE8" w:rsidRPr="00EF18C5" w14:paraId="3042CBC3" w14:textId="77777777" w:rsidTr="00721B65">
        <w:trPr>
          <w:gridAfter w:val="1"/>
          <w:wAfter w:w="16" w:type="dxa"/>
          <w:cantSplit/>
          <w:trHeight w:val="299"/>
        </w:trPr>
        <w:tc>
          <w:tcPr>
            <w:tcW w:w="2690" w:type="dxa"/>
          </w:tcPr>
          <w:p w14:paraId="06A5864F" w14:textId="77777777" w:rsidR="00F74CE8" w:rsidRPr="00EF18C5" w:rsidRDefault="00F74CE8" w:rsidP="00B35C8D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171E45F7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6ED038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36FD16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2D9821DD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4057F234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8F38358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1028144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25CD51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427E6F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3AF93DBE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06C27E90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E7E1A4C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76C3DA74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52A0964A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B2825A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5C3F9EFE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0FC3707C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57BF0256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98D69" w14:textId="77777777" w:rsidR="00F74CE8" w:rsidRPr="00ED4CF5" w:rsidRDefault="00F74CE8" w:rsidP="00B35C8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4C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</w:t>
            </w:r>
            <w:r w:rsidRPr="00ED4CF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196</w:t>
            </w:r>
            <w:r w:rsidRPr="00ED4C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F74CE8" w:rsidRPr="00EF18C5" w14:paraId="16EB5D00" w14:textId="77777777" w:rsidTr="00721B65">
        <w:trPr>
          <w:gridAfter w:val="1"/>
          <w:wAfter w:w="16" w:type="dxa"/>
          <w:cantSplit/>
          <w:trHeight w:val="299"/>
        </w:trPr>
        <w:tc>
          <w:tcPr>
            <w:tcW w:w="2690" w:type="dxa"/>
          </w:tcPr>
          <w:p w14:paraId="0D8FD0C8" w14:textId="77777777" w:rsidR="00F74CE8" w:rsidRPr="00EF18C5" w:rsidRDefault="00F74CE8" w:rsidP="00B35C8D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6149536F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512ADCD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A28191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1D516754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56F5B836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BA8E063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8B4F79B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8BAD48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370F0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7B904920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69525BB1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79473F0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35308179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20E3DD25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A79447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17F05EB5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7B6E0357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46832CA5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54A284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401</w:t>
            </w:r>
          </w:p>
        </w:tc>
      </w:tr>
      <w:tr w:rsidR="00F74CE8" w:rsidRPr="00EF18C5" w14:paraId="33493746" w14:textId="77777777" w:rsidTr="00721B65">
        <w:trPr>
          <w:gridAfter w:val="1"/>
          <w:wAfter w:w="16" w:type="dxa"/>
          <w:cantSplit/>
          <w:trHeight w:val="125"/>
        </w:trPr>
        <w:tc>
          <w:tcPr>
            <w:tcW w:w="2690" w:type="dxa"/>
          </w:tcPr>
          <w:p w14:paraId="5E5B8192" w14:textId="77777777" w:rsidR="00F74CE8" w:rsidRPr="00EF18C5" w:rsidRDefault="00F74CE8" w:rsidP="00B35C8D">
            <w:pPr>
              <w:spacing w:line="240" w:lineRule="auto"/>
              <w:ind w:left="185" w:hanging="185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986" w:type="dxa"/>
            <w:shd w:val="clear" w:color="auto" w:fill="auto"/>
          </w:tcPr>
          <w:p w14:paraId="77869D32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2497B3B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80947D8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14:paraId="77161943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983" w:type="dxa"/>
            <w:shd w:val="clear" w:color="auto" w:fill="auto"/>
          </w:tcPr>
          <w:p w14:paraId="25D4107C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53892350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1083" w:type="dxa"/>
            <w:shd w:val="clear" w:color="auto" w:fill="auto"/>
          </w:tcPr>
          <w:p w14:paraId="4F1C8BBA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5294C58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131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C62836A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1A58633C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1021" w:type="dxa"/>
            <w:shd w:val="clear" w:color="auto" w:fill="auto"/>
          </w:tcPr>
          <w:p w14:paraId="4BE3B3A9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9704371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</w:tcPr>
          <w:p w14:paraId="62D83937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1C17D3DE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shd w:val="clear" w:color="auto" w:fill="auto"/>
          </w:tcPr>
          <w:p w14:paraId="592799CE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5F44497A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59C3BEC3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/>
              <w:rPr>
                <w:rFonts w:asciiTheme="majorBidi" w:hAnsiTheme="majorBidi" w:cstheme="majorBidi"/>
                <w:sz w:val="4"/>
                <w:szCs w:val="4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457A18D4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val="en-US" w:bidi="th-TH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8175C9F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</w:tr>
      <w:tr w:rsidR="00F74CE8" w:rsidRPr="00EF18C5" w14:paraId="21A0D559" w14:textId="77777777" w:rsidTr="00721B65">
        <w:trPr>
          <w:gridAfter w:val="1"/>
          <w:wAfter w:w="16" w:type="dxa"/>
          <w:cantSplit/>
        </w:trPr>
        <w:tc>
          <w:tcPr>
            <w:tcW w:w="2690" w:type="dxa"/>
          </w:tcPr>
          <w:p w14:paraId="1ADA477B" w14:textId="77777777" w:rsidR="00F74CE8" w:rsidRPr="00EF18C5" w:rsidRDefault="00F74CE8" w:rsidP="00B35C8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42F5055C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DB85CB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8A1C0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363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0C5216E6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4445285B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140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C2A0ABE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3EAF323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7E76EE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573E8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149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3B5C7741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6557C8A2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68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3B8EEC0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18AC3E47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60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22DDED75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B55CE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7D47916E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3DA321BF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18C5"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36526EBC" w14:textId="77777777" w:rsidR="00F74CE8" w:rsidRPr="00EF18C5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136EEDAE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1,084</w:t>
            </w:r>
          </w:p>
        </w:tc>
      </w:tr>
    </w:tbl>
    <w:p w14:paraId="01CBEB5A" w14:textId="77777777" w:rsidR="00F74CE8" w:rsidRPr="00EF18C5" w:rsidRDefault="00F74CE8" w:rsidP="004B3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17ABD59E" w14:textId="78261E5E" w:rsidR="00616023" w:rsidRPr="00EF18C5" w:rsidRDefault="00616023" w:rsidP="003B11D0">
      <w:pPr>
        <w:rPr>
          <w:rFonts w:asciiTheme="majorBidi" w:eastAsia="Times New Roman" w:hAnsiTheme="majorBidi" w:cstheme="majorBidi"/>
          <w:sz w:val="30"/>
          <w:szCs w:val="30"/>
          <w:cs/>
        </w:rPr>
        <w:sectPr w:rsidR="00616023" w:rsidRPr="00EF18C5" w:rsidSect="007C79FB">
          <w:headerReference w:type="default" r:id="rId15"/>
          <w:footerReference w:type="default" r:id="rId16"/>
          <w:headerReference w:type="first" r:id="rId17"/>
          <w:footerReference w:type="first" r:id="rId18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bookmarkEnd w:id="2"/>
    <w:p w14:paraId="65F5AD2A" w14:textId="01A9829D" w:rsidR="004146FF" w:rsidRPr="00EF18C5" w:rsidRDefault="00086D58" w:rsidP="003B11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8" w:right="-313" w:firstLine="252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  <w:r w:rsidRPr="00EF18C5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lastRenderedPageBreak/>
        <w:t>ข้อมูลส่วนงาน</w:t>
      </w:r>
      <w:r w:rsidR="004146FF" w:rsidRPr="00EF18C5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t>ภูมิศาสตร์</w:t>
      </w:r>
    </w:p>
    <w:p w14:paraId="1D010CC9" w14:textId="77777777" w:rsidR="004146FF" w:rsidRPr="00EF18C5" w:rsidRDefault="004146FF" w:rsidP="003B11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8" w:right="-313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</w:pPr>
    </w:p>
    <w:p w14:paraId="4C543D68" w14:textId="78D85F4D" w:rsidR="004146FF" w:rsidRPr="00EF18C5" w:rsidRDefault="004146FF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8" w:right="-313" w:firstLine="252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EF18C5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ในการนำเสนอการจำแนก</w:t>
      </w:r>
      <w:r w:rsidR="00086D58" w:rsidRPr="00EF18C5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ข้อมูลส่วนงาน</w:t>
      </w:r>
      <w:r w:rsidRPr="00EF18C5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ภูมิศาสตร์ รายได้แยกตามที่ตั้งทางภูมิศาสตร์ของลูกค้า</w:t>
      </w:r>
    </w:p>
    <w:p w14:paraId="56C49612" w14:textId="468F32E3" w:rsidR="004146FF" w:rsidRPr="00EF18C5" w:rsidRDefault="004146FF" w:rsidP="003B11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530"/>
        <w:gridCol w:w="270"/>
        <w:gridCol w:w="1440"/>
      </w:tblGrid>
      <w:tr w:rsidR="00F74CE8" w:rsidRPr="00EF18C5" w14:paraId="37A44C29" w14:textId="77777777" w:rsidTr="00B35C8D">
        <w:trPr>
          <w:tblHeader/>
        </w:trPr>
        <w:tc>
          <w:tcPr>
            <w:tcW w:w="5850" w:type="dxa"/>
            <w:shd w:val="clear" w:color="auto" w:fill="auto"/>
          </w:tcPr>
          <w:p w14:paraId="221DA253" w14:textId="77777777" w:rsidR="00F74CE8" w:rsidRPr="00EF18C5" w:rsidRDefault="00F74CE8" w:rsidP="00B35C8D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center"/>
          </w:tcPr>
          <w:p w14:paraId="65E90651" w14:textId="77777777" w:rsidR="00F74CE8" w:rsidRPr="00EF18C5" w:rsidRDefault="00F74CE8" w:rsidP="00B35C8D">
            <w:pPr>
              <w:tabs>
                <w:tab w:val="clear" w:pos="907"/>
                <w:tab w:val="left" w:pos="720"/>
                <w:tab w:val="left" w:pos="2467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74CE8" w:rsidRPr="00EF18C5" w14:paraId="43B58EC2" w14:textId="77777777" w:rsidTr="00B35C8D">
        <w:trPr>
          <w:tblHeader/>
        </w:trPr>
        <w:tc>
          <w:tcPr>
            <w:tcW w:w="5850" w:type="dxa"/>
            <w:shd w:val="clear" w:color="auto" w:fill="auto"/>
          </w:tcPr>
          <w:p w14:paraId="350A889A" w14:textId="77777777" w:rsidR="00F74CE8" w:rsidRPr="00EF18C5" w:rsidRDefault="00F74CE8" w:rsidP="00B35C8D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ข้อมูลส่วนงานภูมิศาสตร์สำหรับงวดสามเดือนสิ้นสุดวันที่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0274F43" w14:textId="77777777" w:rsidR="00F74CE8" w:rsidRPr="00EF18C5" w:rsidRDefault="00F74CE8" w:rsidP="00B35C8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18BCF2" w14:textId="77777777" w:rsidR="00F74CE8" w:rsidRPr="00EF18C5" w:rsidRDefault="00F74CE8" w:rsidP="00B35C8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63155047" w14:textId="77777777" w:rsidR="00F74CE8" w:rsidRPr="00EF18C5" w:rsidRDefault="00F74CE8" w:rsidP="00B35C8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</w:tr>
      <w:tr w:rsidR="00F74CE8" w:rsidRPr="00EF18C5" w14:paraId="055E42CF" w14:textId="77777777" w:rsidTr="00B35C8D">
        <w:trPr>
          <w:tblHeader/>
        </w:trPr>
        <w:tc>
          <w:tcPr>
            <w:tcW w:w="5850" w:type="dxa"/>
            <w:shd w:val="clear" w:color="auto" w:fill="auto"/>
          </w:tcPr>
          <w:p w14:paraId="27326F96" w14:textId="77777777" w:rsidR="00F74CE8" w:rsidRPr="00EF18C5" w:rsidRDefault="00F74CE8" w:rsidP="00B35C8D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center"/>
          </w:tcPr>
          <w:p w14:paraId="54EF8F6E" w14:textId="77777777" w:rsidR="00F74CE8" w:rsidRPr="00EF18C5" w:rsidRDefault="00F74CE8" w:rsidP="00B35C8D">
            <w:pPr>
              <w:tabs>
                <w:tab w:val="left" w:pos="720"/>
              </w:tabs>
              <w:ind w:right="-14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F18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(ล้านบาท)</w:t>
            </w:r>
          </w:p>
        </w:tc>
      </w:tr>
      <w:tr w:rsidR="00F74CE8" w:rsidRPr="00EF18C5" w14:paraId="7B7CFE45" w14:textId="77777777" w:rsidTr="00B35C8D">
        <w:tc>
          <w:tcPr>
            <w:tcW w:w="5850" w:type="dxa"/>
            <w:shd w:val="clear" w:color="auto" w:fill="auto"/>
            <w:hideMark/>
          </w:tcPr>
          <w:p w14:paraId="0C35BC7E" w14:textId="77777777" w:rsidR="00F74CE8" w:rsidRPr="00EF18C5" w:rsidRDefault="00F74CE8" w:rsidP="00B35C8D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ไทย</w:t>
            </w:r>
          </w:p>
        </w:tc>
        <w:tc>
          <w:tcPr>
            <w:tcW w:w="1530" w:type="dxa"/>
            <w:shd w:val="clear" w:color="auto" w:fill="auto"/>
          </w:tcPr>
          <w:p w14:paraId="048CF795" w14:textId="0BF9F70E" w:rsidR="00F74CE8" w:rsidRPr="00EF18C5" w:rsidRDefault="00B8775F" w:rsidP="00B35C8D">
            <w:pPr>
              <w:pStyle w:val="acctfourfigures"/>
              <w:tabs>
                <w:tab w:val="clear" w:pos="765"/>
                <w:tab w:val="decimal" w:pos="117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22,208</w:t>
            </w:r>
          </w:p>
        </w:tc>
        <w:tc>
          <w:tcPr>
            <w:tcW w:w="270" w:type="dxa"/>
            <w:shd w:val="clear" w:color="auto" w:fill="auto"/>
          </w:tcPr>
          <w:p w14:paraId="2F02BF62" w14:textId="77777777" w:rsidR="00F74CE8" w:rsidRPr="00EF18C5" w:rsidRDefault="00F74CE8" w:rsidP="00B35C8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1774EB8B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1137"/>
              </w:tabs>
              <w:spacing w:line="240" w:lineRule="atLeast"/>
              <w:ind w:left="-79" w:firstLine="5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22,916</w:t>
            </w:r>
          </w:p>
        </w:tc>
      </w:tr>
      <w:tr w:rsidR="00F74CE8" w:rsidRPr="00EF18C5" w14:paraId="17623DA2" w14:textId="77777777" w:rsidTr="00B35C8D">
        <w:tc>
          <w:tcPr>
            <w:tcW w:w="5850" w:type="dxa"/>
            <w:shd w:val="clear" w:color="auto" w:fill="auto"/>
            <w:hideMark/>
          </w:tcPr>
          <w:p w14:paraId="0533A7EA" w14:textId="77777777" w:rsidR="00F74CE8" w:rsidRPr="00EF18C5" w:rsidRDefault="00F74CE8" w:rsidP="00B35C8D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เอเชียตะวันออกเฉียงใต้</w:t>
            </w:r>
          </w:p>
        </w:tc>
        <w:tc>
          <w:tcPr>
            <w:tcW w:w="1530" w:type="dxa"/>
            <w:shd w:val="clear" w:color="auto" w:fill="auto"/>
          </w:tcPr>
          <w:p w14:paraId="29BD5F73" w14:textId="5F0F03B0" w:rsidR="00F74CE8" w:rsidRPr="00EF18C5" w:rsidRDefault="00B8775F" w:rsidP="00B35C8D">
            <w:pPr>
              <w:pStyle w:val="acctfourfigures"/>
              <w:tabs>
                <w:tab w:val="clear" w:pos="765"/>
                <w:tab w:val="decimal" w:pos="117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1,825</w:t>
            </w:r>
          </w:p>
        </w:tc>
        <w:tc>
          <w:tcPr>
            <w:tcW w:w="270" w:type="dxa"/>
            <w:shd w:val="clear" w:color="auto" w:fill="auto"/>
          </w:tcPr>
          <w:p w14:paraId="61039565" w14:textId="77777777" w:rsidR="00F74CE8" w:rsidRPr="00EF18C5" w:rsidRDefault="00F74CE8" w:rsidP="00B35C8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61871CA1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113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1,754</w:t>
            </w:r>
          </w:p>
        </w:tc>
      </w:tr>
      <w:tr w:rsidR="00F74CE8" w:rsidRPr="00EF18C5" w14:paraId="6CB268AC" w14:textId="77777777" w:rsidTr="00B35C8D">
        <w:tc>
          <w:tcPr>
            <w:tcW w:w="5850" w:type="dxa"/>
            <w:shd w:val="clear" w:color="auto" w:fill="auto"/>
          </w:tcPr>
          <w:p w14:paraId="2EE32DF8" w14:textId="77777777" w:rsidR="00F74CE8" w:rsidRPr="00EF18C5" w:rsidRDefault="00F74CE8" w:rsidP="00B35C8D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val="en-GB" w:eastAsia="th-TH"/>
              </w:rPr>
            </w:pPr>
            <w:r w:rsidRPr="00EF18C5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val="en-GB" w:eastAsia="th-TH"/>
              </w:rPr>
              <w:t>เอเชีย (ยกเว้น เอเชียตะวันออกเฉียงใต้)</w:t>
            </w:r>
          </w:p>
        </w:tc>
        <w:tc>
          <w:tcPr>
            <w:tcW w:w="1530" w:type="dxa"/>
            <w:shd w:val="clear" w:color="auto" w:fill="auto"/>
          </w:tcPr>
          <w:p w14:paraId="5C674CD2" w14:textId="79469BB1" w:rsidR="00F74CE8" w:rsidRPr="00EF18C5" w:rsidRDefault="00B8775F" w:rsidP="00B35C8D">
            <w:pPr>
              <w:pStyle w:val="acctfourfigures"/>
              <w:tabs>
                <w:tab w:val="clear" w:pos="765"/>
                <w:tab w:val="decimal" w:pos="117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1,791</w:t>
            </w:r>
          </w:p>
        </w:tc>
        <w:tc>
          <w:tcPr>
            <w:tcW w:w="270" w:type="dxa"/>
            <w:shd w:val="clear" w:color="auto" w:fill="auto"/>
          </w:tcPr>
          <w:p w14:paraId="01FB0A4E" w14:textId="77777777" w:rsidR="00F74CE8" w:rsidRPr="00EF18C5" w:rsidRDefault="00F74CE8" w:rsidP="00B35C8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16C70909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113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1,730</w:t>
            </w:r>
          </w:p>
        </w:tc>
      </w:tr>
      <w:tr w:rsidR="00F74CE8" w:rsidRPr="00EF18C5" w14:paraId="01B676B0" w14:textId="77777777" w:rsidTr="00B35C8D">
        <w:tc>
          <w:tcPr>
            <w:tcW w:w="5850" w:type="dxa"/>
            <w:shd w:val="clear" w:color="auto" w:fill="auto"/>
          </w:tcPr>
          <w:p w14:paraId="13668D7E" w14:textId="77777777" w:rsidR="00F74CE8" w:rsidRPr="00EF18C5" w:rsidRDefault="00F74CE8" w:rsidP="00B35C8D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val="en-GB" w:eastAsia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04EC9C0" w14:textId="40AE5130" w:rsidR="00F74CE8" w:rsidRPr="00EF18C5" w:rsidRDefault="00B8775F" w:rsidP="00B35C8D">
            <w:pPr>
              <w:pStyle w:val="acctfourfigures"/>
              <w:tabs>
                <w:tab w:val="clear" w:pos="765"/>
                <w:tab w:val="decimal" w:pos="117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1,200</w:t>
            </w:r>
          </w:p>
        </w:tc>
        <w:tc>
          <w:tcPr>
            <w:tcW w:w="270" w:type="dxa"/>
            <w:shd w:val="clear" w:color="auto" w:fill="auto"/>
          </w:tcPr>
          <w:p w14:paraId="499EC6AE" w14:textId="77777777" w:rsidR="00F74CE8" w:rsidRPr="00EF18C5" w:rsidRDefault="00F74CE8" w:rsidP="00B35C8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38EBAF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113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1,336</w:t>
            </w:r>
          </w:p>
        </w:tc>
      </w:tr>
      <w:tr w:rsidR="00F74CE8" w:rsidRPr="00EF18C5" w14:paraId="7A8B9B3C" w14:textId="77777777" w:rsidTr="00B35C8D">
        <w:tc>
          <w:tcPr>
            <w:tcW w:w="5850" w:type="dxa"/>
            <w:shd w:val="clear" w:color="auto" w:fill="auto"/>
          </w:tcPr>
          <w:p w14:paraId="4FF3F6CF" w14:textId="77777777" w:rsidR="00F74CE8" w:rsidRPr="00EF18C5" w:rsidRDefault="00F74CE8" w:rsidP="00B35C8D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val="en-GB" w:eastAsia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5037DE" w14:textId="7563A6A8" w:rsidR="00F74CE8" w:rsidRPr="00EF18C5" w:rsidRDefault="00B8775F" w:rsidP="00B35C8D">
            <w:pPr>
              <w:pStyle w:val="acctfourfigures"/>
              <w:tabs>
                <w:tab w:val="clear" w:pos="765"/>
                <w:tab w:val="decimal" w:pos="117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27,0</w:t>
            </w:r>
            <w:r w:rsidR="002B49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97C3A3B" w14:textId="77777777" w:rsidR="00F74CE8" w:rsidRPr="00EF18C5" w:rsidRDefault="00F74CE8" w:rsidP="00B35C8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D2C991" w14:textId="77777777" w:rsidR="00F74CE8" w:rsidRPr="00EF18C5" w:rsidRDefault="00F74CE8" w:rsidP="00B35C8D">
            <w:pPr>
              <w:pStyle w:val="acctfourfigures"/>
              <w:tabs>
                <w:tab w:val="clear" w:pos="765"/>
                <w:tab w:val="decimal" w:pos="113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27,736</w:t>
            </w:r>
          </w:p>
        </w:tc>
      </w:tr>
    </w:tbl>
    <w:p w14:paraId="76C5ECE2" w14:textId="77777777" w:rsidR="00F74CE8" w:rsidRPr="00EF18C5" w:rsidRDefault="00F74CE8" w:rsidP="003B11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6108CC2" w14:textId="77777777" w:rsidR="004146FF" w:rsidRPr="00EF18C5" w:rsidRDefault="004146FF" w:rsidP="003B11D0">
      <w:pPr>
        <w:tabs>
          <w:tab w:val="clear" w:pos="227"/>
          <w:tab w:val="clear" w:pos="454"/>
          <w:tab w:val="clear" w:pos="680"/>
          <w:tab w:val="left" w:pos="720"/>
        </w:tabs>
        <w:ind w:left="360" w:right="-313" w:firstLine="18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จังหวะเวลาในการรับรู้รายได้</w:t>
      </w:r>
    </w:p>
    <w:p w14:paraId="53F4E550" w14:textId="77777777" w:rsidR="004146FF" w:rsidRPr="00EF18C5" w:rsidRDefault="004146FF" w:rsidP="003B11D0">
      <w:pPr>
        <w:tabs>
          <w:tab w:val="clear" w:pos="227"/>
          <w:tab w:val="clear" w:pos="454"/>
          <w:tab w:val="clear" w:pos="680"/>
          <w:tab w:val="left" w:pos="720"/>
        </w:tabs>
        <w:ind w:left="297" w:right="-313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1BE1B150" w14:textId="59B01558" w:rsidR="00E11887" w:rsidRPr="00EF18C5" w:rsidRDefault="00E11887" w:rsidP="003B11D0">
      <w:pPr>
        <w:tabs>
          <w:tab w:val="clear" w:pos="227"/>
          <w:tab w:val="clear" w:pos="454"/>
          <w:tab w:val="clear" w:pos="680"/>
          <w:tab w:val="left" w:pos="720"/>
        </w:tabs>
        <w:ind w:left="540" w:right="-16"/>
        <w:jc w:val="thaiDistribute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F74CE8" w:rsidRPr="00EF18C5">
        <w:rPr>
          <w:rFonts w:asciiTheme="majorBidi" w:hAnsiTheme="majorBidi" w:cstheme="majorBidi"/>
          <w:sz w:val="30"/>
          <w:szCs w:val="30"/>
          <w:cs/>
        </w:rPr>
        <w:t>สาม</w:t>
      </w:r>
      <w:r w:rsidRPr="00EF18C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EF18C5">
        <w:rPr>
          <w:rFonts w:asciiTheme="majorBidi" w:hAnsiTheme="majorBidi" w:cstheme="majorBidi"/>
          <w:sz w:val="30"/>
          <w:szCs w:val="30"/>
        </w:rPr>
        <w:t>3</w:t>
      </w:r>
      <w:r w:rsidR="00F74CE8" w:rsidRPr="00EF18C5">
        <w:rPr>
          <w:rFonts w:asciiTheme="majorBidi" w:hAnsiTheme="majorBidi" w:cstheme="majorBidi"/>
          <w:sz w:val="30"/>
          <w:szCs w:val="30"/>
        </w:rPr>
        <w:t xml:space="preserve">1 </w:t>
      </w:r>
      <w:r w:rsidR="00F74CE8" w:rsidRPr="00EF18C5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EF18C5">
        <w:rPr>
          <w:rFonts w:asciiTheme="majorBidi" w:hAnsiTheme="majorBidi" w:cstheme="majorBidi"/>
          <w:sz w:val="30"/>
          <w:szCs w:val="30"/>
        </w:rPr>
        <w:t>256</w:t>
      </w:r>
      <w:r w:rsidR="00F74CE8" w:rsidRPr="00EF18C5">
        <w:rPr>
          <w:rFonts w:asciiTheme="majorBidi" w:hAnsiTheme="majorBidi" w:cstheme="majorBidi"/>
          <w:sz w:val="30"/>
          <w:szCs w:val="30"/>
        </w:rPr>
        <w:t>7</w:t>
      </w:r>
      <w:r w:rsidRPr="00EF18C5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EF18C5">
        <w:rPr>
          <w:rFonts w:asciiTheme="majorBidi" w:hAnsiTheme="majorBidi" w:cstheme="majorBidi"/>
          <w:sz w:val="30"/>
          <w:szCs w:val="30"/>
        </w:rPr>
        <w:t>256</w:t>
      </w:r>
      <w:r w:rsidR="00F74CE8" w:rsidRPr="00EF18C5">
        <w:rPr>
          <w:rFonts w:asciiTheme="majorBidi" w:hAnsiTheme="majorBidi" w:cstheme="majorBidi"/>
          <w:sz w:val="30"/>
          <w:szCs w:val="30"/>
        </w:rPr>
        <w:t>6</w:t>
      </w:r>
      <w:r w:rsidRPr="00EF18C5">
        <w:rPr>
          <w:rFonts w:asciiTheme="majorBidi" w:hAnsiTheme="majorBidi" w:cstheme="majorBidi"/>
          <w:sz w:val="30"/>
          <w:szCs w:val="30"/>
          <w:cs/>
        </w:rPr>
        <w:t xml:space="preserve"> รายได้ส่วนใหญ่ของกลุ่มบริษัทและบริษัทมีจังหวะเวลาในการรับรู้รายได้เป็น ณ เวลาใดเวลาหนึ่ง</w:t>
      </w:r>
    </w:p>
    <w:p w14:paraId="2D88457D" w14:textId="77777777" w:rsidR="005870C6" w:rsidRPr="00EF18C5" w:rsidRDefault="005870C6" w:rsidP="003B11D0">
      <w:pPr>
        <w:tabs>
          <w:tab w:val="clear" w:pos="227"/>
          <w:tab w:val="clear" w:pos="454"/>
          <w:tab w:val="clear" w:pos="680"/>
          <w:tab w:val="left" w:pos="720"/>
        </w:tabs>
        <w:ind w:right="-313"/>
        <w:jc w:val="thaiDistribute"/>
        <w:rPr>
          <w:rFonts w:asciiTheme="majorBidi" w:hAnsiTheme="majorBidi" w:cstheme="majorBidi"/>
          <w:sz w:val="30"/>
          <w:szCs w:val="30"/>
        </w:rPr>
      </w:pPr>
    </w:p>
    <w:p w14:paraId="73AC428E" w14:textId="77777777" w:rsidR="00A301C5" w:rsidRPr="00EF18C5" w:rsidRDefault="00E132E7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EF18C5">
        <w:rPr>
          <w:rFonts w:asciiTheme="majorBidi" w:hAnsiTheme="majorBidi" w:cstheme="majorBidi"/>
          <w:sz w:val="30"/>
          <w:szCs w:val="30"/>
          <w:u w:val="none"/>
        </w:rPr>
        <w:tab/>
      </w:r>
      <w:r w:rsidR="00A301C5" w:rsidRPr="00EF18C5">
        <w:rPr>
          <w:rFonts w:asciiTheme="majorBidi" w:hAnsiTheme="majorBidi" w:cstheme="majorBidi"/>
          <w:sz w:val="30"/>
          <w:szCs w:val="30"/>
          <w:u w:val="none"/>
          <w:cs/>
        </w:rPr>
        <w:t>ภาษีเงินได้</w:t>
      </w:r>
    </w:p>
    <w:p w14:paraId="32823919" w14:textId="77777777" w:rsidR="00A301C5" w:rsidRPr="00EF18C5" w:rsidRDefault="00A301C5" w:rsidP="003B11D0">
      <w:pPr>
        <w:rPr>
          <w:rFonts w:asciiTheme="majorBidi" w:hAnsiTheme="majorBidi" w:cstheme="majorBidi"/>
          <w:sz w:val="30"/>
          <w:szCs w:val="30"/>
        </w:rPr>
      </w:pPr>
    </w:p>
    <w:p w14:paraId="4C5813EE" w14:textId="65795BAC" w:rsidR="00B53821" w:rsidRPr="00EF18C5" w:rsidRDefault="00AA1362" w:rsidP="00B53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อัตราภาษีเงินได้ที่แท้จริงรวมของกลุ่มบริษัทและบริษัทในการดำเนินงานต่อเนื่องเป็น</w:t>
      </w:r>
      <w:r w:rsidR="00861232" w:rsidRPr="00EF18C5">
        <w:rPr>
          <w:rFonts w:asciiTheme="majorBidi" w:hAnsiTheme="majorBidi" w:cstheme="majorBidi"/>
          <w:sz w:val="30"/>
          <w:szCs w:val="30"/>
          <w:cs/>
        </w:rPr>
        <w:t>ระยะเวลา</w:t>
      </w:r>
      <w:r w:rsidR="00F74CE8" w:rsidRPr="00EF18C5">
        <w:rPr>
          <w:rFonts w:asciiTheme="majorBidi" w:hAnsiTheme="majorBidi" w:cstheme="majorBidi"/>
          <w:sz w:val="30"/>
          <w:szCs w:val="30"/>
          <w:cs/>
        </w:rPr>
        <w:t>สาม</w:t>
      </w:r>
      <w:r w:rsidR="00861232" w:rsidRPr="00EF18C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F74CE8" w:rsidRPr="00EF18C5">
        <w:rPr>
          <w:rFonts w:asciiTheme="majorBidi" w:hAnsiTheme="majorBidi" w:cstheme="majorBidi"/>
          <w:sz w:val="30"/>
          <w:szCs w:val="30"/>
        </w:rPr>
        <w:t xml:space="preserve">31 </w:t>
      </w:r>
      <w:r w:rsidR="00F74CE8" w:rsidRPr="00EF18C5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861232" w:rsidRPr="00EF18C5">
        <w:rPr>
          <w:rFonts w:asciiTheme="majorBidi" w:hAnsiTheme="majorBidi" w:cstheme="majorBidi"/>
          <w:sz w:val="30"/>
          <w:szCs w:val="30"/>
        </w:rPr>
        <w:t>256</w:t>
      </w:r>
      <w:r w:rsidR="00F74CE8" w:rsidRPr="00EF18C5">
        <w:rPr>
          <w:rFonts w:asciiTheme="majorBidi" w:hAnsiTheme="majorBidi" w:cstheme="majorBidi"/>
          <w:sz w:val="30"/>
          <w:szCs w:val="30"/>
        </w:rPr>
        <w:t>7</w:t>
      </w:r>
      <w:r w:rsidR="00861232" w:rsidRPr="00EF18C5">
        <w:rPr>
          <w:rFonts w:asciiTheme="majorBidi" w:hAnsiTheme="majorBidi"/>
          <w:sz w:val="30"/>
          <w:szCs w:val="30"/>
          <w:cs/>
        </w:rPr>
        <w:t xml:space="preserve"> </w:t>
      </w:r>
      <w:r w:rsidR="00861232" w:rsidRPr="00EF18C5">
        <w:rPr>
          <w:rFonts w:asciiTheme="majorBidi" w:hAnsiTheme="majorBidi" w:cstheme="majorBidi"/>
          <w:sz w:val="30"/>
          <w:szCs w:val="30"/>
          <w:cs/>
        </w:rPr>
        <w:t xml:space="preserve">คือร้อยละ </w:t>
      </w:r>
      <w:r w:rsidR="000E654C" w:rsidRPr="00EF5415">
        <w:rPr>
          <w:rFonts w:asciiTheme="majorBidi" w:hAnsiTheme="majorBidi" w:cstheme="majorBidi"/>
          <w:sz w:val="30"/>
          <w:szCs w:val="30"/>
        </w:rPr>
        <w:t>2</w:t>
      </w:r>
      <w:r w:rsidR="00EF5415" w:rsidRPr="00EF5415">
        <w:rPr>
          <w:rFonts w:asciiTheme="majorBidi" w:hAnsiTheme="majorBidi" w:cstheme="majorBidi"/>
          <w:sz w:val="30"/>
          <w:szCs w:val="30"/>
        </w:rPr>
        <w:t>36.44</w:t>
      </w:r>
      <w:r w:rsidR="000E654C" w:rsidRPr="00EF5415">
        <w:rPr>
          <w:rFonts w:asciiTheme="majorBidi" w:hAnsiTheme="majorBidi" w:cstheme="majorBidi"/>
          <w:sz w:val="30"/>
          <w:szCs w:val="30"/>
        </w:rPr>
        <w:t xml:space="preserve"> </w:t>
      </w:r>
      <w:r w:rsidR="00861232" w:rsidRPr="00EF18C5">
        <w:rPr>
          <w:rFonts w:asciiTheme="majorBidi" w:hAnsiTheme="majorBidi" w:cstheme="majorBidi"/>
          <w:sz w:val="30"/>
          <w:szCs w:val="30"/>
          <w:cs/>
        </w:rPr>
        <w:t>และ ร้อยละ</w:t>
      </w:r>
      <w:r w:rsidR="001A22F6" w:rsidRPr="00EF18C5">
        <w:rPr>
          <w:rFonts w:asciiTheme="majorBidi" w:hAnsiTheme="majorBidi"/>
          <w:sz w:val="30"/>
          <w:szCs w:val="30"/>
          <w:cs/>
        </w:rPr>
        <w:t xml:space="preserve"> </w:t>
      </w:r>
      <w:r w:rsidR="005E5D33" w:rsidRPr="00EF5415">
        <w:rPr>
          <w:rFonts w:asciiTheme="majorBidi" w:hAnsiTheme="majorBidi"/>
          <w:sz w:val="30"/>
          <w:szCs w:val="30"/>
        </w:rPr>
        <w:t>17.68</w:t>
      </w:r>
      <w:r w:rsidR="00861232" w:rsidRPr="00EF5415">
        <w:rPr>
          <w:rFonts w:asciiTheme="majorBidi" w:hAnsiTheme="majorBidi"/>
          <w:sz w:val="30"/>
          <w:szCs w:val="30"/>
          <w:cs/>
        </w:rPr>
        <w:t xml:space="preserve"> </w:t>
      </w:r>
      <w:r w:rsidR="00861232" w:rsidRPr="00EF5415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861232" w:rsidRPr="00EF18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61232" w:rsidRPr="00EF18C5">
        <w:rPr>
          <w:rFonts w:asciiTheme="majorBidi" w:hAnsiTheme="majorBidi"/>
          <w:i/>
          <w:iCs/>
          <w:sz w:val="30"/>
          <w:szCs w:val="30"/>
          <w:cs/>
        </w:rPr>
        <w:t>(</w:t>
      </w:r>
      <w:r w:rsidR="00861232" w:rsidRPr="00EF18C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74CE8" w:rsidRPr="00EF18C5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861232" w:rsidRPr="00EF18C5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861232" w:rsidRPr="00EF18C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167EC1" w:rsidRPr="00167EC1">
        <w:rPr>
          <w:rFonts w:asciiTheme="majorBidi" w:hAnsiTheme="majorBidi"/>
          <w:i/>
          <w:iCs/>
          <w:sz w:val="30"/>
          <w:szCs w:val="30"/>
        </w:rPr>
        <w:t>32.79</w:t>
      </w:r>
      <w:r w:rsidR="00861232" w:rsidRPr="00EF18C5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861232" w:rsidRPr="00EF18C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 ร้อยละ </w:t>
      </w:r>
      <w:r w:rsidR="00337A32" w:rsidRPr="00337A32">
        <w:rPr>
          <w:rFonts w:asciiTheme="majorBidi" w:hAnsiTheme="majorBidi"/>
          <w:i/>
          <w:iCs/>
          <w:sz w:val="30"/>
          <w:szCs w:val="30"/>
        </w:rPr>
        <w:t>24.32</w:t>
      </w:r>
      <w:r w:rsidR="00861232" w:rsidRPr="00EF18C5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="00861232" w:rsidRPr="00EF18C5">
        <w:rPr>
          <w:rFonts w:asciiTheme="majorBidi" w:hAnsiTheme="majorBidi"/>
          <w:i/>
          <w:iCs/>
          <w:sz w:val="30"/>
          <w:szCs w:val="30"/>
          <w:cs/>
        </w:rPr>
        <w:t>)</w:t>
      </w:r>
      <w:r w:rsidRPr="00EF18C5">
        <w:rPr>
          <w:rFonts w:asciiTheme="majorBidi" w:hAnsiTheme="majorBidi"/>
          <w:sz w:val="30"/>
          <w:szCs w:val="30"/>
          <w:cs/>
        </w:rPr>
        <w:t xml:space="preserve"> </w:t>
      </w:r>
      <w:r w:rsidR="00C12AAD" w:rsidRPr="00EF18C5">
        <w:rPr>
          <w:rFonts w:asciiTheme="majorBidi" w:hAnsiTheme="majorBidi" w:cstheme="majorBidi"/>
          <w:sz w:val="30"/>
          <w:szCs w:val="30"/>
          <w:cs/>
        </w:rPr>
        <w:t>ซึ่งจำนวนภาษีเงินได้ดังกล่าวแตกต่างจากจำนวนภาษีเงินได้ตามอัตราภาษีเงินได้ของประมวลรัษ</w:t>
      </w:r>
      <w:r w:rsidR="00906FE9" w:rsidRPr="00EF18C5">
        <w:rPr>
          <w:rFonts w:asciiTheme="majorBidi" w:hAnsiTheme="majorBidi" w:cstheme="majorBidi"/>
          <w:sz w:val="30"/>
          <w:szCs w:val="30"/>
          <w:cs/>
        </w:rPr>
        <w:t>ฎ</w:t>
      </w:r>
      <w:r w:rsidR="00C12AAD" w:rsidRPr="00EF18C5">
        <w:rPr>
          <w:rFonts w:asciiTheme="majorBidi" w:hAnsiTheme="majorBidi" w:cstheme="majorBidi"/>
          <w:sz w:val="30"/>
          <w:szCs w:val="30"/>
          <w:cs/>
        </w:rPr>
        <w:t>ากรเนื่องจาก</w:t>
      </w:r>
      <w:r w:rsidR="00B53821" w:rsidRPr="00EF18C5">
        <w:rPr>
          <w:rFonts w:asciiTheme="majorBidi" w:hAnsiTheme="majorBidi" w:cstheme="majorBidi"/>
          <w:sz w:val="30"/>
          <w:szCs w:val="30"/>
          <w:cs/>
        </w:rPr>
        <w:t>ปัจจัยดังนี้</w:t>
      </w:r>
    </w:p>
    <w:p w14:paraId="3E373147" w14:textId="77777777" w:rsidR="005F24B1" w:rsidRPr="00EF18C5" w:rsidRDefault="005F24B1" w:rsidP="00826A98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t>การเปลี่ยนแปลงสินทรัพย์ภาษีเงินได้รอการตัดบัญชี</w:t>
      </w:r>
    </w:p>
    <w:p w14:paraId="666A5771" w14:textId="77777777" w:rsidR="005F24B1" w:rsidRPr="00EF18C5" w:rsidRDefault="005F24B1" w:rsidP="00826A98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t xml:space="preserve">การลดภาษีเงินได้ </w:t>
      </w:r>
      <w:r w:rsidRPr="00EF18C5">
        <w:rPr>
          <w:rFonts w:asciiTheme="majorBidi" w:hAnsiTheme="majorBidi"/>
          <w:sz w:val="30"/>
          <w:szCs w:val="30"/>
          <w:cs/>
        </w:rPr>
        <w:t>-</w:t>
      </w:r>
      <w:r w:rsidRPr="00EF18C5">
        <w:rPr>
          <w:rFonts w:asciiTheme="majorBidi" w:hAnsiTheme="majorBidi" w:cstheme="majorBidi"/>
          <w:sz w:val="30"/>
          <w:szCs w:val="30"/>
          <w:cs/>
        </w:rPr>
        <w:t xml:space="preserve"> กิจการที่ได้รับการส่งเสริมการลงทุน</w:t>
      </w:r>
    </w:p>
    <w:p w14:paraId="3A497B60" w14:textId="77777777" w:rsidR="005F24B1" w:rsidRDefault="005F24B1" w:rsidP="00826A98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t xml:space="preserve">รายจ่ายที่มีสิทธิหักได้เพิ่ม </w:t>
      </w:r>
    </w:p>
    <w:p w14:paraId="056A700F" w14:textId="113E1767" w:rsidR="00594A11" w:rsidRPr="00EF18C5" w:rsidRDefault="00594A11" w:rsidP="00826A98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27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การชำระภาษีของบริษัทย่อยที่มีกำไรจากการดำเนินงาน</w:t>
      </w:r>
    </w:p>
    <w:p w14:paraId="5450E392" w14:textId="77777777" w:rsidR="005F24B1" w:rsidRPr="00EF18C5" w:rsidRDefault="005F24B1" w:rsidP="00B53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152869F" w14:textId="77777777" w:rsidR="00351921" w:rsidRPr="00EF18C5" w:rsidRDefault="00351921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EF18C5">
        <w:rPr>
          <w:rFonts w:asciiTheme="majorBidi" w:hAnsiTheme="majorBidi"/>
          <w:b/>
          <w:bCs/>
          <w:cs/>
        </w:rPr>
        <w:br w:type="page"/>
      </w:r>
    </w:p>
    <w:p w14:paraId="23029B4A" w14:textId="72178310" w:rsidR="00E132E7" w:rsidRPr="00EF18C5" w:rsidRDefault="00E132E7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EF18C5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กำไร</w:t>
      </w:r>
      <w:r w:rsidR="006D256E" w:rsidRPr="00EF18C5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  <w:r w:rsidR="006D256E" w:rsidRPr="00EF18C5">
        <w:rPr>
          <w:rFonts w:asciiTheme="majorBidi" w:hAnsiTheme="majorBidi" w:cs="Angsana New"/>
          <w:sz w:val="30"/>
          <w:szCs w:val="30"/>
          <w:u w:val="none"/>
          <w:cs/>
        </w:rPr>
        <w:t>(</w:t>
      </w:r>
      <w:r w:rsidR="006D256E" w:rsidRPr="00EF18C5">
        <w:rPr>
          <w:rFonts w:asciiTheme="majorBidi" w:hAnsiTheme="majorBidi" w:cstheme="majorBidi"/>
          <w:sz w:val="30"/>
          <w:szCs w:val="30"/>
          <w:u w:val="none"/>
          <w:cs/>
        </w:rPr>
        <w:t>ขาดทุน</w:t>
      </w:r>
      <w:r w:rsidR="006D256E" w:rsidRPr="00EF18C5">
        <w:rPr>
          <w:rFonts w:asciiTheme="majorBidi" w:hAnsiTheme="majorBidi" w:cs="Angsana New"/>
          <w:sz w:val="30"/>
          <w:szCs w:val="30"/>
          <w:u w:val="none"/>
          <w:cs/>
        </w:rPr>
        <w:t xml:space="preserve">) </w:t>
      </w:r>
      <w:r w:rsidRPr="00EF18C5">
        <w:rPr>
          <w:rFonts w:asciiTheme="majorBidi" w:hAnsiTheme="majorBidi" w:cstheme="majorBidi"/>
          <w:sz w:val="30"/>
          <w:szCs w:val="30"/>
          <w:u w:val="none"/>
          <w:cs/>
        </w:rPr>
        <w:t>ต่อหุ้น</w:t>
      </w:r>
    </w:p>
    <w:p w14:paraId="38E4F6B2" w14:textId="40A72466" w:rsidR="008437F5" w:rsidRPr="00EF18C5" w:rsidRDefault="008437F5" w:rsidP="003B11D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48"/>
        <w:gridCol w:w="976"/>
        <w:gridCol w:w="237"/>
        <w:gridCol w:w="988"/>
        <w:gridCol w:w="242"/>
        <w:gridCol w:w="975"/>
        <w:gridCol w:w="239"/>
        <w:gridCol w:w="973"/>
      </w:tblGrid>
      <w:tr w:rsidR="00B77CD7" w:rsidRPr="00EF18C5" w14:paraId="09FBF580" w14:textId="77777777" w:rsidTr="00AC2F95">
        <w:trPr>
          <w:trHeight w:val="393"/>
        </w:trPr>
        <w:tc>
          <w:tcPr>
            <w:tcW w:w="2478" w:type="pct"/>
            <w:vAlign w:val="bottom"/>
          </w:tcPr>
          <w:p w14:paraId="513A8572" w14:textId="77777777" w:rsidR="00B77CD7" w:rsidRPr="00EF18C5" w:rsidRDefault="00B77CD7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199" w:type="pct"/>
            <w:gridSpan w:val="3"/>
          </w:tcPr>
          <w:p w14:paraId="4D1E4666" w14:textId="77777777" w:rsidR="00B77CD7" w:rsidRPr="00EF18C5" w:rsidRDefault="00B77CD7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1D7F84AF" w14:textId="77777777" w:rsidR="00B77CD7" w:rsidRPr="00EF18C5" w:rsidRDefault="00B77CD7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pct"/>
            <w:gridSpan w:val="3"/>
          </w:tcPr>
          <w:p w14:paraId="4011E7F2" w14:textId="77777777" w:rsidR="00B77CD7" w:rsidRPr="00EF18C5" w:rsidRDefault="00B77CD7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77CD7" w:rsidRPr="00EF18C5" w14:paraId="1DC3ECBC" w14:textId="77777777" w:rsidTr="00AC2F95">
        <w:trPr>
          <w:trHeight w:val="402"/>
        </w:trPr>
        <w:tc>
          <w:tcPr>
            <w:tcW w:w="2478" w:type="pct"/>
            <w:vAlign w:val="bottom"/>
          </w:tcPr>
          <w:p w14:paraId="2205E706" w14:textId="77777777" w:rsidR="00B77CD7" w:rsidRPr="00EF18C5" w:rsidRDefault="00B77CD7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32" w:type="pct"/>
          </w:tcPr>
          <w:p w14:paraId="577C9B82" w14:textId="77777777" w:rsidR="00B77CD7" w:rsidRPr="00EF18C5" w:rsidRDefault="00B77CD7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9" w:type="pct"/>
          </w:tcPr>
          <w:p w14:paraId="6266AB42" w14:textId="77777777" w:rsidR="00B77CD7" w:rsidRPr="00EF18C5" w:rsidRDefault="00B77CD7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17C4E56F" w14:textId="77777777" w:rsidR="00B77CD7" w:rsidRPr="00EF18C5" w:rsidRDefault="00B77CD7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2" w:type="pct"/>
          </w:tcPr>
          <w:p w14:paraId="77A2A0B9" w14:textId="77777777" w:rsidR="00B77CD7" w:rsidRPr="00EF18C5" w:rsidRDefault="00B77CD7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34FCCB66" w14:textId="77777777" w:rsidR="00B77CD7" w:rsidRPr="00EF18C5" w:rsidRDefault="00B77CD7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" w:type="pct"/>
          </w:tcPr>
          <w:p w14:paraId="6113DB00" w14:textId="77777777" w:rsidR="00B77CD7" w:rsidRPr="00EF18C5" w:rsidRDefault="00B77CD7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51C56BC3" w14:textId="77777777" w:rsidR="00B77CD7" w:rsidRPr="00EF18C5" w:rsidRDefault="00B77CD7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77CD7" w:rsidRPr="00EF18C5" w14:paraId="008E369F" w14:textId="77777777" w:rsidTr="00FF0817">
        <w:trPr>
          <w:trHeight w:val="393"/>
        </w:trPr>
        <w:tc>
          <w:tcPr>
            <w:tcW w:w="2478" w:type="pct"/>
            <w:vAlign w:val="bottom"/>
          </w:tcPr>
          <w:p w14:paraId="005DBA6C" w14:textId="77777777" w:rsidR="00B77CD7" w:rsidRPr="00EF18C5" w:rsidRDefault="00B77CD7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2" w:type="pct"/>
            <w:gridSpan w:val="7"/>
          </w:tcPr>
          <w:p w14:paraId="26C577B6" w14:textId="77777777" w:rsidR="00B77CD7" w:rsidRPr="00EF18C5" w:rsidRDefault="00B77CD7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</w:t>
            </w:r>
            <w:r w:rsidRPr="00EF18C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/</w:t>
            </w:r>
            <w:r w:rsidRPr="00EF18C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AC2F95" w:rsidRPr="00EF18C5" w14:paraId="07A9A493" w14:textId="77777777" w:rsidTr="00F364DB">
        <w:trPr>
          <w:trHeight w:val="393"/>
        </w:trPr>
        <w:tc>
          <w:tcPr>
            <w:tcW w:w="2478" w:type="pct"/>
            <w:vAlign w:val="bottom"/>
          </w:tcPr>
          <w:p w14:paraId="6AD227C8" w14:textId="54E69093" w:rsidR="00AC2F95" w:rsidRPr="00F364DB" w:rsidRDefault="00AC2F95" w:rsidP="00AC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64DB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514DC6" w:rsidRPr="00F364DB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514DC6" w:rsidRPr="00F364D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514DC6" w:rsidRPr="00F364DB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F364DB">
              <w:rPr>
                <w:rFonts w:asciiTheme="majorBidi" w:hAnsiTheme="majorBidi" w:cstheme="majorBidi"/>
                <w:sz w:val="30"/>
                <w:szCs w:val="30"/>
                <w:cs/>
              </w:rPr>
              <w:t>ที่เป็นส่วนของผู้ถือหุ้นสามัญของ</w:t>
            </w:r>
            <w:r w:rsidRPr="00F364DB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364D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F364DB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F364DB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</w:t>
            </w:r>
            <w:r w:rsidRPr="00F364DB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53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4D2270" w14:textId="69DCF140" w:rsidR="00AC2F95" w:rsidRPr="00F364DB" w:rsidRDefault="00AC2F95" w:rsidP="00371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73"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364DB">
              <w:rPr>
                <w:rFonts w:asciiTheme="majorBidi" w:hAnsiTheme="majorBidi" w:cstheme="majorBidi"/>
                <w:sz w:val="30"/>
                <w:szCs w:val="30"/>
              </w:rPr>
              <w:t>(12</w:t>
            </w:r>
            <w:r w:rsidR="00E369B2" w:rsidRPr="00F364D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364D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792EEE96" w14:textId="77777777" w:rsidR="00AC2F95" w:rsidRPr="00F364DB" w:rsidRDefault="00AC2F95" w:rsidP="00AC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83F0C6" w14:textId="77777777" w:rsidR="00AC2F95" w:rsidRPr="00F364DB" w:rsidRDefault="00AC2F95" w:rsidP="00AC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64DB">
              <w:rPr>
                <w:rFonts w:asciiTheme="majorBidi" w:hAnsiTheme="majorBidi" w:cstheme="majorBidi"/>
                <w:sz w:val="30"/>
                <w:szCs w:val="30"/>
                <w:cs/>
              </w:rPr>
              <w:t>39</w:t>
            </w:r>
            <w:r w:rsidRPr="00F364D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18B88E36" w14:textId="77777777" w:rsidR="00AC2F95" w:rsidRPr="00F364DB" w:rsidRDefault="00AC2F95" w:rsidP="00AC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345C85" w14:textId="40F58E35" w:rsidR="00AC2F95" w:rsidRPr="00F364DB" w:rsidRDefault="00AC2F95" w:rsidP="00AC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64DB">
              <w:rPr>
                <w:rFonts w:asciiTheme="majorBidi" w:hAnsiTheme="majorBidi" w:cstheme="majorBidi"/>
                <w:sz w:val="30"/>
                <w:szCs w:val="30"/>
              </w:rPr>
              <w:t>523</w:t>
            </w:r>
          </w:p>
        </w:tc>
        <w:tc>
          <w:tcPr>
            <w:tcW w:w="130" w:type="pct"/>
            <w:vAlign w:val="bottom"/>
          </w:tcPr>
          <w:p w14:paraId="22CE4F48" w14:textId="77777777" w:rsidR="00AC2F95" w:rsidRPr="00F364DB" w:rsidRDefault="00AC2F95" w:rsidP="00AC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double" w:sz="4" w:space="0" w:color="auto"/>
            </w:tcBorders>
            <w:vAlign w:val="bottom"/>
          </w:tcPr>
          <w:p w14:paraId="5FC44576" w14:textId="77777777" w:rsidR="00AC2F95" w:rsidRPr="00F364DB" w:rsidRDefault="00AC2F95" w:rsidP="00AC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64DB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</w:tr>
      <w:tr w:rsidR="00B77CD7" w:rsidRPr="00EF18C5" w14:paraId="36D8E3E1" w14:textId="77777777" w:rsidTr="00F364DB">
        <w:trPr>
          <w:trHeight w:val="393"/>
        </w:trPr>
        <w:tc>
          <w:tcPr>
            <w:tcW w:w="2478" w:type="pct"/>
            <w:vAlign w:val="bottom"/>
          </w:tcPr>
          <w:p w14:paraId="6131D08D" w14:textId="77777777" w:rsidR="00B77CD7" w:rsidRPr="00F364DB" w:rsidRDefault="00B77CD7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64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  <w:r w:rsidRPr="00F364D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364DB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F364DB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53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1A9986" w14:textId="0F43F7AB" w:rsidR="00B77CD7" w:rsidRPr="00F364DB" w:rsidRDefault="008D4174" w:rsidP="00471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72" w:right="-173"/>
              <w:rPr>
                <w:rFonts w:asciiTheme="majorBidi" w:hAnsiTheme="majorBidi" w:cstheme="majorBidi"/>
                <w:sz w:val="30"/>
                <w:szCs w:val="30"/>
              </w:rPr>
            </w:pPr>
            <w:r w:rsidRPr="00F364DB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F364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64DB">
              <w:rPr>
                <w:rFonts w:asciiTheme="majorBidi" w:hAnsiTheme="majorBidi" w:cstheme="majorBidi"/>
                <w:sz w:val="30"/>
                <w:szCs w:val="30"/>
                <w:cs/>
              </w:rPr>
              <w:t>935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4A807D86" w14:textId="77777777" w:rsidR="00B77CD7" w:rsidRPr="00F364DB" w:rsidRDefault="00B77CD7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5C6156" w14:textId="77777777" w:rsidR="00B77CD7" w:rsidRPr="00F364DB" w:rsidRDefault="00B77CD7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64DB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F364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64DB">
              <w:rPr>
                <w:rFonts w:asciiTheme="majorBidi" w:hAnsiTheme="majorBidi" w:cstheme="majorBidi"/>
                <w:sz w:val="30"/>
                <w:szCs w:val="30"/>
                <w:cs/>
              </w:rPr>
              <w:t>935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790EEA0B" w14:textId="77777777" w:rsidR="00B77CD7" w:rsidRPr="00F364DB" w:rsidRDefault="00B77CD7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35A4FA" w14:textId="6AF4CF09" w:rsidR="00B77CD7" w:rsidRPr="00F364DB" w:rsidRDefault="00683D8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64DB">
              <w:rPr>
                <w:rFonts w:asciiTheme="majorBidi" w:hAnsiTheme="majorBidi" w:cstheme="majorBidi"/>
                <w:sz w:val="30"/>
                <w:szCs w:val="30"/>
              </w:rPr>
              <w:t>1,935</w:t>
            </w:r>
          </w:p>
        </w:tc>
        <w:tc>
          <w:tcPr>
            <w:tcW w:w="130" w:type="pct"/>
            <w:vAlign w:val="bottom"/>
          </w:tcPr>
          <w:p w14:paraId="4106E3C3" w14:textId="77777777" w:rsidR="00B77CD7" w:rsidRPr="00F364DB" w:rsidRDefault="00B77CD7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5C7A9E" w14:textId="77777777" w:rsidR="00B77CD7" w:rsidRPr="00F364DB" w:rsidRDefault="00B77CD7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64DB">
              <w:rPr>
                <w:rFonts w:asciiTheme="majorBidi" w:hAnsiTheme="majorBidi" w:cstheme="majorBidi"/>
                <w:sz w:val="30"/>
                <w:szCs w:val="30"/>
              </w:rPr>
              <w:t>1,935</w:t>
            </w:r>
          </w:p>
        </w:tc>
      </w:tr>
      <w:tr w:rsidR="00B77CD7" w:rsidRPr="00EF18C5" w14:paraId="041390C9" w14:textId="77777777" w:rsidTr="00AC2F95">
        <w:trPr>
          <w:trHeight w:val="393"/>
        </w:trPr>
        <w:tc>
          <w:tcPr>
            <w:tcW w:w="2478" w:type="pct"/>
            <w:vAlign w:val="bottom"/>
          </w:tcPr>
          <w:p w14:paraId="39AAF878" w14:textId="39FB711F" w:rsidR="00B77CD7" w:rsidRPr="00EF18C5" w:rsidRDefault="00B77CD7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514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="00514D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="00514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</w:t>
            </w:r>
            <w:r w:rsidRPr="00EF18C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ขั้นพื้นฐานและปรับลด</w:t>
            </w:r>
            <w:r w:rsidRPr="00EF18C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F18C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EF18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53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0AE33D" w14:textId="5D8E5535" w:rsidR="00B77CD7" w:rsidRPr="00342C4D" w:rsidRDefault="00683D8C" w:rsidP="00803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C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(0.06)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0FBC9E96" w14:textId="77777777" w:rsidR="00B77CD7" w:rsidRPr="00EF18C5" w:rsidRDefault="00B77CD7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1CAB0C" w14:textId="77777777" w:rsidR="00B77CD7" w:rsidRPr="00EF18C5" w:rsidRDefault="00B77CD7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EF18C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30DABAEF" w14:textId="77777777" w:rsidR="00B77CD7" w:rsidRPr="00EF18C5" w:rsidRDefault="00B77CD7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4238EB" w14:textId="4D0299C9" w:rsidR="00B77CD7" w:rsidRPr="00EF18C5" w:rsidRDefault="00683D8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0.27</w:t>
            </w:r>
          </w:p>
        </w:tc>
        <w:tc>
          <w:tcPr>
            <w:tcW w:w="130" w:type="pct"/>
            <w:vAlign w:val="bottom"/>
          </w:tcPr>
          <w:p w14:paraId="518E5DE5" w14:textId="77777777" w:rsidR="00B77CD7" w:rsidRPr="00EF18C5" w:rsidRDefault="00B77CD7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B501D1" w14:textId="77777777" w:rsidR="00B77CD7" w:rsidRPr="00EF18C5" w:rsidRDefault="00B77CD7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EF18C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</w:tr>
    </w:tbl>
    <w:p w14:paraId="672C30BF" w14:textId="25570B78" w:rsidR="00B77CD7" w:rsidRPr="00EF18C5" w:rsidRDefault="00B77CD7" w:rsidP="003B11D0">
      <w:pPr>
        <w:rPr>
          <w:rFonts w:asciiTheme="majorBidi" w:hAnsiTheme="majorBidi" w:cstheme="majorBidi"/>
          <w:sz w:val="30"/>
          <w:szCs w:val="30"/>
        </w:rPr>
      </w:pPr>
    </w:p>
    <w:p w14:paraId="0BD1608F" w14:textId="2D605B28" w:rsidR="00633B35" w:rsidRPr="00EF18C5" w:rsidRDefault="00633B35" w:rsidP="003B11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t>บริษัทไม่มีผลกระทบจากการปรับลดมูลค่าหุ้นสามัญสำหรับงวด</w:t>
      </w:r>
      <w:r w:rsidR="00B77CD7" w:rsidRPr="00EF18C5">
        <w:rPr>
          <w:rFonts w:asciiTheme="majorBidi" w:hAnsiTheme="majorBidi" w:cstheme="majorBidi"/>
          <w:sz w:val="30"/>
          <w:szCs w:val="30"/>
          <w:cs/>
        </w:rPr>
        <w:t>สาม</w:t>
      </w:r>
      <w:r w:rsidRPr="00EF18C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EF18C5">
        <w:rPr>
          <w:rFonts w:asciiTheme="majorBidi" w:hAnsiTheme="majorBidi" w:cstheme="majorBidi"/>
          <w:sz w:val="30"/>
          <w:szCs w:val="30"/>
        </w:rPr>
        <w:t>3</w:t>
      </w:r>
      <w:r w:rsidR="00B77CD7" w:rsidRPr="00EF18C5">
        <w:rPr>
          <w:rFonts w:asciiTheme="majorBidi" w:hAnsiTheme="majorBidi" w:cstheme="majorBidi"/>
          <w:sz w:val="30"/>
          <w:szCs w:val="30"/>
        </w:rPr>
        <w:t xml:space="preserve">1 </w:t>
      </w:r>
      <w:r w:rsidR="00B77CD7" w:rsidRPr="00EF18C5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EF18C5">
        <w:rPr>
          <w:rFonts w:asciiTheme="majorBidi" w:hAnsiTheme="majorBidi" w:cstheme="majorBidi"/>
          <w:sz w:val="30"/>
          <w:szCs w:val="30"/>
        </w:rPr>
        <w:t>256</w:t>
      </w:r>
      <w:r w:rsidR="00B77CD7" w:rsidRPr="00EF18C5">
        <w:rPr>
          <w:rFonts w:asciiTheme="majorBidi" w:hAnsiTheme="majorBidi" w:cstheme="majorBidi"/>
          <w:sz w:val="30"/>
          <w:szCs w:val="30"/>
        </w:rPr>
        <w:t>7</w:t>
      </w:r>
      <w:r w:rsidRPr="00EF18C5">
        <w:rPr>
          <w:rFonts w:asciiTheme="majorBidi" w:hAnsiTheme="majorBidi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EF18C5">
        <w:rPr>
          <w:rFonts w:asciiTheme="majorBidi" w:hAnsiTheme="majorBidi" w:cstheme="majorBidi"/>
          <w:sz w:val="30"/>
          <w:szCs w:val="30"/>
        </w:rPr>
        <w:t>256</w:t>
      </w:r>
      <w:r w:rsidR="00B77CD7" w:rsidRPr="00EF18C5">
        <w:rPr>
          <w:rFonts w:asciiTheme="majorBidi" w:hAnsiTheme="majorBidi" w:cstheme="majorBidi"/>
          <w:sz w:val="30"/>
          <w:szCs w:val="30"/>
        </w:rPr>
        <w:t>6</w:t>
      </w:r>
      <w:r w:rsidRPr="00EF18C5">
        <w:rPr>
          <w:rFonts w:asciiTheme="majorBidi" w:hAnsiTheme="majorBidi" w:cstheme="majorBidi"/>
          <w:sz w:val="30"/>
          <w:szCs w:val="30"/>
          <w:cs/>
        </w:rPr>
        <w:t xml:space="preserve"> ดังนั้น กำไร</w:t>
      </w:r>
      <w:r w:rsidR="00342C4D">
        <w:rPr>
          <w:rFonts w:asciiTheme="majorBidi" w:hAnsiTheme="majorBidi" w:cstheme="majorBidi"/>
          <w:sz w:val="30"/>
          <w:szCs w:val="30"/>
        </w:rPr>
        <w:t xml:space="preserve"> (</w:t>
      </w:r>
      <w:r w:rsidR="00342C4D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="00342C4D">
        <w:rPr>
          <w:rFonts w:asciiTheme="majorBidi" w:hAnsiTheme="majorBidi" w:cstheme="majorBidi"/>
          <w:sz w:val="30"/>
          <w:szCs w:val="30"/>
        </w:rPr>
        <w:t xml:space="preserve">) </w:t>
      </w:r>
      <w:r w:rsidRPr="00EF18C5">
        <w:rPr>
          <w:rFonts w:asciiTheme="majorBidi" w:hAnsiTheme="majorBidi" w:cstheme="majorBidi"/>
          <w:sz w:val="30"/>
          <w:szCs w:val="30"/>
          <w:cs/>
        </w:rPr>
        <w:t>ต่อหุ้นปรับลดจึงมีมูลค่าเท่ากับกำไร</w:t>
      </w:r>
      <w:r w:rsidR="004164F0">
        <w:rPr>
          <w:rFonts w:asciiTheme="majorBidi" w:hAnsiTheme="majorBidi" w:cstheme="majorBidi" w:hint="cs"/>
          <w:sz w:val="30"/>
          <w:szCs w:val="30"/>
          <w:cs/>
        </w:rPr>
        <w:t xml:space="preserve"> (ขาดทุน) </w:t>
      </w:r>
      <w:r w:rsidRPr="00EF18C5">
        <w:rPr>
          <w:rFonts w:asciiTheme="majorBidi" w:hAnsiTheme="majorBidi" w:cstheme="majorBidi"/>
          <w:sz w:val="30"/>
          <w:szCs w:val="30"/>
          <w:cs/>
        </w:rPr>
        <w:t>ต่อหุ้นขั้นพื้นฐาน</w:t>
      </w:r>
    </w:p>
    <w:p w14:paraId="0AC60D6E" w14:textId="5777A8E3" w:rsidR="00D11157" w:rsidRDefault="00D11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449F7BC" w14:textId="491F74D6" w:rsidR="008C68FD" w:rsidRPr="00D11157" w:rsidRDefault="003B2C5F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3B2C5F">
        <w:rPr>
          <w:rFonts w:asciiTheme="majorBidi" w:hAnsiTheme="majorBidi" w:cs="Angsana New"/>
          <w:sz w:val="30"/>
          <w:szCs w:val="30"/>
          <w:u w:val="none"/>
          <w:cs/>
        </w:rPr>
        <w:tab/>
      </w:r>
      <w:r w:rsidRPr="003B2C5F">
        <w:rPr>
          <w:rFonts w:asciiTheme="majorBidi" w:hAnsiTheme="majorBidi" w:cs="Angsana New" w:hint="cs"/>
          <w:sz w:val="30"/>
          <w:szCs w:val="30"/>
          <w:u w:val="none"/>
          <w:cs/>
        </w:rPr>
        <w:t>เครื่องมือทางการเงิน</w:t>
      </w:r>
    </w:p>
    <w:p w14:paraId="6601237A" w14:textId="491F74D6" w:rsidR="00B76AD3" w:rsidRPr="00EF18C5" w:rsidRDefault="00B76AD3" w:rsidP="003B11D0">
      <w:pPr>
        <w:rPr>
          <w:rFonts w:asciiTheme="majorBidi" w:hAnsiTheme="majorBidi" w:cstheme="majorBidi"/>
          <w:sz w:val="30"/>
          <w:szCs w:val="30"/>
          <w:cs/>
        </w:rPr>
      </w:pPr>
    </w:p>
    <w:p w14:paraId="6FFEBD36" w14:textId="57402CBC" w:rsidR="00D40951" w:rsidRPr="00EF18C5" w:rsidRDefault="00D40951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810"/>
        </w:tabs>
        <w:ind w:left="630" w:hanging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2ACF5C6" w14:textId="77777777" w:rsidR="00682D2E" w:rsidRPr="00EF18C5" w:rsidRDefault="00682D2E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810"/>
        </w:tabs>
        <w:ind w:left="630" w:hanging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F9438B" w14:textId="2BD227C9" w:rsidR="00142B03" w:rsidRPr="00EF18C5" w:rsidRDefault="00142B03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</w:t>
      </w:r>
      <w:r w:rsidRPr="00EF18C5">
        <w:rPr>
          <w:rFonts w:asciiTheme="majorBidi" w:hAnsiTheme="majorBidi" w:cstheme="majorBidi"/>
          <w:spacing w:val="-6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EF18C5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84D061D" w14:textId="58067633" w:rsidR="00D87C11" w:rsidRDefault="00D87C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1035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809"/>
        <w:gridCol w:w="768"/>
        <w:gridCol w:w="238"/>
        <w:gridCol w:w="964"/>
        <w:gridCol w:w="237"/>
        <w:gridCol w:w="1113"/>
        <w:gridCol w:w="238"/>
        <w:gridCol w:w="1113"/>
        <w:gridCol w:w="270"/>
        <w:gridCol w:w="630"/>
        <w:gridCol w:w="270"/>
        <w:gridCol w:w="720"/>
        <w:gridCol w:w="270"/>
        <w:gridCol w:w="719"/>
        <w:gridCol w:w="270"/>
        <w:gridCol w:w="721"/>
      </w:tblGrid>
      <w:tr w:rsidR="00F51C8C" w:rsidRPr="00EF18C5" w14:paraId="3DE36824" w14:textId="77777777" w:rsidTr="001C2366">
        <w:trPr>
          <w:trHeight w:val="261"/>
          <w:tblHeader/>
        </w:trPr>
        <w:tc>
          <w:tcPr>
            <w:tcW w:w="1809" w:type="dxa"/>
            <w:vAlign w:val="bottom"/>
          </w:tcPr>
          <w:p w14:paraId="70E67D94" w14:textId="6AFDD8D9" w:rsidR="00F51C8C" w:rsidRPr="00EF18C5" w:rsidRDefault="00F51C8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541" w:type="dxa"/>
            <w:gridSpan w:val="15"/>
            <w:vAlign w:val="bottom"/>
          </w:tcPr>
          <w:p w14:paraId="556C7C25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F51C8C" w:rsidRPr="00EF18C5" w14:paraId="0DF11F77" w14:textId="77777777" w:rsidTr="001C2366">
        <w:trPr>
          <w:trHeight w:val="261"/>
          <w:tblHeader/>
        </w:trPr>
        <w:tc>
          <w:tcPr>
            <w:tcW w:w="1809" w:type="dxa"/>
            <w:vAlign w:val="bottom"/>
          </w:tcPr>
          <w:p w14:paraId="581EF89B" w14:textId="77777777" w:rsidR="00F51C8C" w:rsidRPr="00EF18C5" w:rsidRDefault="00F51C8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571" w:type="dxa"/>
            <w:gridSpan w:val="9"/>
            <w:vAlign w:val="bottom"/>
          </w:tcPr>
          <w:p w14:paraId="37342FBF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มูลค่าตามบัญชี</w:t>
            </w:r>
          </w:p>
        </w:tc>
        <w:tc>
          <w:tcPr>
            <w:tcW w:w="2970" w:type="dxa"/>
            <w:gridSpan w:val="6"/>
            <w:vAlign w:val="bottom"/>
          </w:tcPr>
          <w:p w14:paraId="68187944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มูลค่ายุติธรรม</w:t>
            </w:r>
          </w:p>
        </w:tc>
      </w:tr>
      <w:tr w:rsidR="00F51C8C" w:rsidRPr="00EF18C5" w14:paraId="47C5630A" w14:textId="77777777" w:rsidTr="001C2366">
        <w:trPr>
          <w:trHeight w:val="261"/>
          <w:tblHeader/>
        </w:trPr>
        <w:tc>
          <w:tcPr>
            <w:tcW w:w="1809" w:type="dxa"/>
            <w:vAlign w:val="bottom"/>
            <w:hideMark/>
          </w:tcPr>
          <w:p w14:paraId="7650D212" w14:textId="77777777" w:rsidR="00F51C8C" w:rsidRPr="00EF18C5" w:rsidRDefault="00F51C8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68" w:type="dxa"/>
            <w:vAlign w:val="bottom"/>
          </w:tcPr>
          <w:p w14:paraId="15980570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118" w:right="-107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</w:t>
            </w: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ที่ใช้ในการป้องกัน</w:t>
            </w: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ความเสี่ยง</w:t>
            </w:r>
          </w:p>
        </w:tc>
        <w:tc>
          <w:tcPr>
            <w:tcW w:w="238" w:type="dxa"/>
            <w:vAlign w:val="bottom"/>
          </w:tcPr>
          <w:p w14:paraId="041547C6" w14:textId="77777777" w:rsidR="00F51C8C" w:rsidRPr="00EF18C5" w:rsidRDefault="00F51C8C" w:rsidP="00B35C8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964" w:type="dxa"/>
            <w:vAlign w:val="bottom"/>
          </w:tcPr>
          <w:p w14:paraId="3F6F1F3E" w14:textId="77777777" w:rsidR="00F51C8C" w:rsidRPr="00EF18C5" w:rsidRDefault="00F51C8C" w:rsidP="00B35C8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cs/>
              </w:rPr>
            </w:pPr>
            <w:r w:rsidRPr="00EF18C5">
              <w:rPr>
                <w:rFonts w:asciiTheme="majorBidi" w:hAnsiTheme="majorBidi" w:cstheme="majorBidi"/>
                <w:sz w:val="20"/>
                <w:cs/>
              </w:rPr>
              <w:t>เครื่องมือทาง</w:t>
            </w:r>
            <w:r w:rsidRPr="00EF18C5">
              <w:rPr>
                <w:rFonts w:asciiTheme="majorBidi" w:hAnsiTheme="majorBidi" w:cstheme="majorBidi"/>
                <w:sz w:val="20"/>
              </w:rPr>
              <w:br/>
            </w:r>
            <w:r w:rsidRPr="00EF18C5">
              <w:rPr>
                <w:rFonts w:asciiTheme="majorBidi" w:hAnsiTheme="majorBidi" w:cstheme="majorBidi"/>
                <w:sz w:val="20"/>
                <w:cs/>
              </w:rPr>
              <w:t>การเงินที่วัด</w:t>
            </w:r>
            <w:r w:rsidRPr="00EF18C5">
              <w:rPr>
                <w:rFonts w:asciiTheme="majorBidi" w:hAnsiTheme="majorBidi" w:cstheme="majorBidi"/>
                <w:sz w:val="20"/>
                <w:cs/>
              </w:rPr>
              <w:br/>
              <w:t>มูลค่าด้วย</w:t>
            </w:r>
            <w:r w:rsidRPr="00EF18C5">
              <w:rPr>
                <w:rFonts w:asciiTheme="majorBidi" w:hAnsiTheme="majorBidi" w:cstheme="majorBidi"/>
                <w:sz w:val="20"/>
                <w:cs/>
              </w:rPr>
              <w:br/>
              <w:t>มูลค่ายุติธรรม</w:t>
            </w:r>
            <w:r w:rsidRPr="00EF18C5">
              <w:rPr>
                <w:rFonts w:asciiTheme="majorBidi" w:hAnsiTheme="majorBidi" w:cstheme="majorBidi"/>
                <w:sz w:val="20"/>
              </w:rPr>
              <w:br/>
            </w:r>
            <w:r w:rsidRPr="00EF18C5">
              <w:rPr>
                <w:rFonts w:asciiTheme="majorBidi" w:hAnsiTheme="majorBidi" w:cstheme="majorBidi"/>
                <w:sz w:val="20"/>
                <w:cs/>
              </w:rPr>
              <w:t>ผ่านกำไรหรือ</w:t>
            </w:r>
            <w:r w:rsidRPr="00EF18C5">
              <w:rPr>
                <w:rFonts w:asciiTheme="majorBidi" w:hAnsiTheme="majorBidi" w:cstheme="majorBidi"/>
                <w:sz w:val="20"/>
                <w:cs/>
              </w:rPr>
              <w:br/>
              <w:t>ขาดทุน</w:t>
            </w:r>
          </w:p>
        </w:tc>
        <w:tc>
          <w:tcPr>
            <w:tcW w:w="237" w:type="dxa"/>
            <w:vAlign w:val="bottom"/>
          </w:tcPr>
          <w:p w14:paraId="250E5CBA" w14:textId="77777777" w:rsidR="00F51C8C" w:rsidRPr="00EF18C5" w:rsidRDefault="00F51C8C" w:rsidP="00B35C8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1113" w:type="dxa"/>
            <w:vAlign w:val="bottom"/>
          </w:tcPr>
          <w:p w14:paraId="3307FED3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110" w:right="-104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เครื่องมือทาง</w:t>
            </w:r>
            <w:r w:rsidRPr="00EF18C5">
              <w:rPr>
                <w:rFonts w:asciiTheme="majorBidi" w:hAnsiTheme="majorBidi" w:cstheme="majorBidi"/>
                <w:szCs w:val="22"/>
                <w:lang w:val="en-US" w:bidi="th-TH"/>
              </w:rPr>
              <w:br/>
            </w:r>
            <w:r w:rsidRPr="00EF18C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การเงิน</w:t>
            </w:r>
            <w:r w:rsidRPr="00EF18C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  <w:t>ที่วัดมูลค่าด้วย</w:t>
            </w:r>
            <w:r w:rsidRPr="00EF18C5">
              <w:rPr>
                <w:rFonts w:asciiTheme="majorBidi" w:hAnsiTheme="majorBidi" w:cstheme="majorBidi"/>
                <w:szCs w:val="22"/>
                <w:lang w:val="en-US" w:bidi="th-TH"/>
              </w:rPr>
              <w:br/>
            </w:r>
            <w:r w:rsidRPr="00EF18C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มูลค่ายุติธรรมผ่าน</w:t>
            </w:r>
            <w:r w:rsidRPr="00EF18C5">
              <w:rPr>
                <w:rFonts w:asciiTheme="majorBidi" w:hAnsiTheme="majorBidi" w:cstheme="majorBidi"/>
                <w:szCs w:val="22"/>
                <w:lang w:val="en-US" w:bidi="th-TH"/>
              </w:rPr>
              <w:br/>
            </w:r>
            <w:r w:rsidRPr="00EF18C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กำไรขาดทุน</w:t>
            </w:r>
            <w:r w:rsidRPr="00EF18C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  <w:t>เบ็ดเสร็จอื่น</w:t>
            </w:r>
          </w:p>
        </w:tc>
        <w:tc>
          <w:tcPr>
            <w:tcW w:w="238" w:type="dxa"/>
            <w:vAlign w:val="bottom"/>
          </w:tcPr>
          <w:p w14:paraId="54C7A16B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110" w:right="-104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113" w:type="dxa"/>
            <w:vAlign w:val="bottom"/>
            <w:hideMark/>
          </w:tcPr>
          <w:p w14:paraId="09886BA1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110" w:right="-104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</w:t>
            </w: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ทางการเงินที่</w:t>
            </w: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5195A63A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516D563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99" w:right="-12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08051A66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  <w:hideMark/>
          </w:tcPr>
          <w:p w14:paraId="46D27007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107" w:right="-86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 xml:space="preserve"> </w:t>
            </w:r>
            <w:r w:rsidRPr="00EF18C5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1220A67F" w14:textId="77777777" w:rsidR="00F51C8C" w:rsidRPr="00EF18C5" w:rsidRDefault="00F51C8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  <w:vAlign w:val="bottom"/>
            <w:hideMark/>
          </w:tcPr>
          <w:p w14:paraId="09A00379" w14:textId="77777777" w:rsidR="00F51C8C" w:rsidRPr="00EF18C5" w:rsidRDefault="00F51C8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</w:rPr>
              <w:t>ระดับ</w:t>
            </w:r>
            <w:r w:rsidRPr="00EF18C5">
              <w:rPr>
                <w:rFonts w:asciiTheme="majorBidi" w:hAnsiTheme="majorBidi" w:cstheme="majorBidi"/>
                <w:sz w:val="22"/>
                <w:szCs w:val="22"/>
              </w:rPr>
              <w:t xml:space="preserve"> 3</w:t>
            </w:r>
          </w:p>
        </w:tc>
        <w:tc>
          <w:tcPr>
            <w:tcW w:w="270" w:type="dxa"/>
            <w:vAlign w:val="bottom"/>
          </w:tcPr>
          <w:p w14:paraId="5AB1E84F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1" w:type="dxa"/>
            <w:vAlign w:val="bottom"/>
            <w:hideMark/>
          </w:tcPr>
          <w:p w14:paraId="762A171B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F51C8C" w:rsidRPr="00EF18C5" w14:paraId="2EBBCFD8" w14:textId="77777777" w:rsidTr="001C2366">
        <w:trPr>
          <w:trHeight w:val="261"/>
          <w:tblHeader/>
        </w:trPr>
        <w:tc>
          <w:tcPr>
            <w:tcW w:w="1809" w:type="dxa"/>
            <w:vAlign w:val="bottom"/>
          </w:tcPr>
          <w:p w14:paraId="7A7556C3" w14:textId="77777777" w:rsidR="00F51C8C" w:rsidRPr="00EF18C5" w:rsidRDefault="00F51C8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8541" w:type="dxa"/>
            <w:gridSpan w:val="15"/>
            <w:vAlign w:val="bottom"/>
          </w:tcPr>
          <w:p w14:paraId="028E78C5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  <w:r w:rsidRPr="00EF18C5">
              <w:rPr>
                <w:rFonts w:asciiTheme="majorBidi" w:hAnsiTheme="majorBidi"/>
                <w:i/>
                <w:iCs/>
                <w:szCs w:val="22"/>
                <w:cs/>
                <w:lang w:bidi="th-TH"/>
              </w:rPr>
              <w:t>(</w:t>
            </w:r>
            <w:r w:rsidRPr="00EF18C5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ล้านบาท</w:t>
            </w:r>
            <w:r w:rsidRPr="00EF18C5">
              <w:rPr>
                <w:rFonts w:asciiTheme="majorBidi" w:hAnsiTheme="majorBidi"/>
                <w:i/>
                <w:iCs/>
                <w:szCs w:val="22"/>
                <w:cs/>
                <w:lang w:val="en-US" w:bidi="th-TH"/>
              </w:rPr>
              <w:t>)</w:t>
            </w:r>
          </w:p>
        </w:tc>
      </w:tr>
      <w:tr w:rsidR="00F51C8C" w:rsidRPr="00EF18C5" w14:paraId="64EF76C1" w14:textId="77777777" w:rsidTr="001C2366">
        <w:trPr>
          <w:trHeight w:val="261"/>
        </w:trPr>
        <w:tc>
          <w:tcPr>
            <w:tcW w:w="1809" w:type="dxa"/>
            <w:vAlign w:val="bottom"/>
            <w:hideMark/>
          </w:tcPr>
          <w:p w14:paraId="762166BD" w14:textId="1AA23D5F" w:rsidR="00F51C8C" w:rsidRPr="00EF18C5" w:rsidRDefault="00F51C8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มีนาคม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2567</w:t>
            </w:r>
          </w:p>
        </w:tc>
        <w:tc>
          <w:tcPr>
            <w:tcW w:w="768" w:type="dxa"/>
            <w:shd w:val="clear" w:color="auto" w:fill="auto"/>
            <w:vAlign w:val="bottom"/>
          </w:tcPr>
          <w:p w14:paraId="7A6F4642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9E75DDF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5C08EC48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5D5D6FCE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</w:tcPr>
          <w:p w14:paraId="64971005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124E7606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67126E5D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20C9BD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9E83D57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85F8BD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7A4451A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FBB323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2A142480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C913B8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7A067626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F51C8C" w:rsidRPr="00EF18C5" w14:paraId="59B56364" w14:textId="77777777" w:rsidTr="001C2366">
        <w:trPr>
          <w:trHeight w:val="261"/>
        </w:trPr>
        <w:tc>
          <w:tcPr>
            <w:tcW w:w="1809" w:type="dxa"/>
            <w:vAlign w:val="bottom"/>
          </w:tcPr>
          <w:p w14:paraId="51ABBA21" w14:textId="77777777" w:rsidR="00F51C8C" w:rsidRPr="00EF18C5" w:rsidRDefault="00F51C8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68" w:type="dxa"/>
            <w:shd w:val="clear" w:color="auto" w:fill="auto"/>
            <w:vAlign w:val="bottom"/>
          </w:tcPr>
          <w:p w14:paraId="44107308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619DB17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8F6CB62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5EE55A1F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</w:tcPr>
          <w:p w14:paraId="1FBF4A34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088E78CC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5CBCDDA9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907509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4E6AF8A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E90FBB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80D6787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4983C7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50514C0C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DF51A2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674B958E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F51C8C" w:rsidRPr="00EF18C5" w14:paraId="44E81018" w14:textId="77777777" w:rsidTr="001C2366">
        <w:trPr>
          <w:trHeight w:val="261"/>
        </w:trPr>
        <w:tc>
          <w:tcPr>
            <w:tcW w:w="1809" w:type="dxa"/>
            <w:vAlign w:val="bottom"/>
          </w:tcPr>
          <w:p w14:paraId="1EB2E85E" w14:textId="77777777" w:rsidR="00F51C8C" w:rsidRPr="00EF18C5" w:rsidRDefault="00F51C8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768" w:type="dxa"/>
            <w:shd w:val="clear" w:color="auto" w:fill="auto"/>
            <w:vAlign w:val="bottom"/>
          </w:tcPr>
          <w:p w14:paraId="50892D59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99D88F2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B9B8F0B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9CB7EC0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</w:tcPr>
          <w:p w14:paraId="1ECA5901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53C53941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50324DCD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DF8D7C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F43A9FB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255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DCFD84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5F68A31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206075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0B21164A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60C7B0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0ED96443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F51C8C" w:rsidRPr="00EF18C5" w14:paraId="6A804C17" w14:textId="77777777" w:rsidTr="001C2366">
        <w:trPr>
          <w:trHeight w:val="259"/>
        </w:trPr>
        <w:tc>
          <w:tcPr>
            <w:tcW w:w="1809" w:type="dxa"/>
            <w:vAlign w:val="bottom"/>
          </w:tcPr>
          <w:p w14:paraId="15BE3393" w14:textId="77777777" w:rsidR="00F51C8C" w:rsidRPr="00EF18C5" w:rsidRDefault="00F51C8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/>
                <w:sz w:val="22"/>
                <w:szCs w:val="22"/>
                <w:cs/>
              </w:rPr>
              <w:t xml:space="preserve">-   </w:t>
            </w:r>
            <w:r w:rsidRPr="00EF18C5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ตราสารทุนที่ไม่อยู่ใน</w:t>
            </w:r>
            <w:r w:rsidRPr="00EF18C5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ความต้องการของตลาด</w:t>
            </w:r>
          </w:p>
        </w:tc>
        <w:tc>
          <w:tcPr>
            <w:tcW w:w="768" w:type="dxa"/>
            <w:shd w:val="clear" w:color="auto" w:fill="auto"/>
            <w:vAlign w:val="bottom"/>
          </w:tcPr>
          <w:p w14:paraId="3CCD537D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C08A805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32297D7" w14:textId="35B2B999" w:rsidR="00F51C8C" w:rsidRPr="00EF18C5" w:rsidRDefault="004B70B1" w:rsidP="004B70B1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127ECA5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33AE521B" w14:textId="0F35EDB4" w:rsidR="00F51C8C" w:rsidRPr="00EF18C5" w:rsidRDefault="005C387E" w:rsidP="005C387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9052E">
              <w:rPr>
                <w:rFonts w:asciiTheme="majorBidi" w:hAnsiTheme="majorBidi" w:cstheme="majorBidi"/>
                <w:szCs w:val="22"/>
                <w:lang w:bidi="th-TH"/>
              </w:rPr>
              <w:t>112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1909952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6356AB84" w14:textId="18109EDD" w:rsidR="00F51C8C" w:rsidRPr="0039052E" w:rsidRDefault="005C387E" w:rsidP="005C387E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 w:rsidRPr="0039052E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FEC0CC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E36FD6B" w14:textId="65CF7BB6" w:rsidR="00F51C8C" w:rsidRPr="00EF18C5" w:rsidRDefault="004B70B1" w:rsidP="00B35C8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11</w:t>
            </w:r>
            <w:r w:rsidR="00404017"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A4CB42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3169791" w14:textId="4015A957" w:rsidR="00F51C8C" w:rsidRPr="00EF18C5" w:rsidRDefault="004B70B1" w:rsidP="00B35C8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C1616D" w14:textId="77777777" w:rsidR="00F51C8C" w:rsidRPr="00EF18C5" w:rsidRDefault="00F51C8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69C384F0" w14:textId="6940893E" w:rsidR="00F51C8C" w:rsidRPr="00EF18C5" w:rsidRDefault="00A82BCD" w:rsidP="00A82BC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11</w:t>
            </w:r>
            <w:r w:rsidR="00912F53"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CFCC13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1AD4A310" w14:textId="3BD86040" w:rsidR="00F51C8C" w:rsidRPr="00EF18C5" w:rsidRDefault="00A82BCD" w:rsidP="00A82BCD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11</w:t>
            </w:r>
            <w:r w:rsidR="00912F53"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</w:p>
        </w:tc>
      </w:tr>
      <w:tr w:rsidR="00F51C8C" w:rsidRPr="00EF18C5" w14:paraId="0527925C" w14:textId="77777777" w:rsidTr="001C2366">
        <w:trPr>
          <w:trHeight w:val="261"/>
        </w:trPr>
        <w:tc>
          <w:tcPr>
            <w:tcW w:w="1809" w:type="dxa"/>
            <w:vAlign w:val="bottom"/>
          </w:tcPr>
          <w:p w14:paraId="0D15301C" w14:textId="77777777" w:rsidR="00F51C8C" w:rsidRPr="00EF18C5" w:rsidRDefault="00F51C8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</w:pPr>
          </w:p>
        </w:tc>
        <w:tc>
          <w:tcPr>
            <w:tcW w:w="768" w:type="dxa"/>
            <w:shd w:val="clear" w:color="auto" w:fill="auto"/>
            <w:vAlign w:val="bottom"/>
          </w:tcPr>
          <w:p w14:paraId="00E36BD5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FAC6CB3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04D2C9DA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5965F5D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</w:tcPr>
          <w:p w14:paraId="14D54698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</w:tcPr>
          <w:p w14:paraId="55020235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1B8A4D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958271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2B9F40E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D4901B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FA93F89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F761FA" w14:textId="77777777" w:rsidR="00F51C8C" w:rsidRPr="00EF18C5" w:rsidRDefault="00F51C8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7F76B3A5" w14:textId="77777777" w:rsidR="00F51C8C" w:rsidRPr="00EF18C5" w:rsidRDefault="00F51C8C" w:rsidP="00671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D6BCA7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541001F2" w14:textId="77777777" w:rsidR="00F51C8C" w:rsidRPr="00EF18C5" w:rsidRDefault="00F51C8C" w:rsidP="0067106B">
            <w:pPr>
              <w:pStyle w:val="acctfourfigures"/>
              <w:tabs>
                <w:tab w:val="clear" w:pos="765"/>
                <w:tab w:val="decimal" w:pos="3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F51C8C" w:rsidRPr="00EF18C5" w14:paraId="19E34AAC" w14:textId="77777777" w:rsidTr="001C2366">
        <w:trPr>
          <w:trHeight w:val="261"/>
        </w:trPr>
        <w:tc>
          <w:tcPr>
            <w:tcW w:w="1809" w:type="dxa"/>
            <w:vAlign w:val="bottom"/>
          </w:tcPr>
          <w:p w14:paraId="5A26870C" w14:textId="77777777" w:rsidR="00F51C8C" w:rsidRPr="00EF18C5" w:rsidRDefault="00F51C8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768" w:type="dxa"/>
            <w:shd w:val="clear" w:color="auto" w:fill="auto"/>
            <w:vAlign w:val="bottom"/>
          </w:tcPr>
          <w:p w14:paraId="1317B6F9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FD3193F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307C2E80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710A936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</w:tcPr>
          <w:p w14:paraId="453845BF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</w:tcPr>
          <w:p w14:paraId="1AD89505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1D99220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C776AC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9205BF0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73BA30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7BA9F87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86BA96" w14:textId="77777777" w:rsidR="00F51C8C" w:rsidRPr="00EF18C5" w:rsidRDefault="00F51C8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74B0DD56" w14:textId="77777777" w:rsidR="00F51C8C" w:rsidRPr="00EF18C5" w:rsidRDefault="00F51C8C" w:rsidP="00671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282C12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602F83E1" w14:textId="77777777" w:rsidR="00F51C8C" w:rsidRPr="00EF18C5" w:rsidRDefault="00F51C8C" w:rsidP="0067106B">
            <w:pPr>
              <w:pStyle w:val="acctfourfigures"/>
              <w:tabs>
                <w:tab w:val="clear" w:pos="765"/>
                <w:tab w:val="decimal" w:pos="3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F51C8C" w:rsidRPr="00EF18C5" w14:paraId="6E951BB9" w14:textId="77777777" w:rsidTr="001C2366">
        <w:trPr>
          <w:trHeight w:val="261"/>
        </w:trPr>
        <w:tc>
          <w:tcPr>
            <w:tcW w:w="1809" w:type="dxa"/>
            <w:vAlign w:val="bottom"/>
          </w:tcPr>
          <w:p w14:paraId="3FB46C98" w14:textId="77777777" w:rsidR="00F51C8C" w:rsidRPr="00EF18C5" w:rsidRDefault="00F51C8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768" w:type="dxa"/>
            <w:shd w:val="clear" w:color="auto" w:fill="auto"/>
            <w:vAlign w:val="bottom"/>
          </w:tcPr>
          <w:p w14:paraId="07B6E155" w14:textId="159D40A1" w:rsidR="00F51C8C" w:rsidRPr="00EF18C5" w:rsidRDefault="002F0A72" w:rsidP="00B35C8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2F0A72">
              <w:rPr>
                <w:rFonts w:asciiTheme="majorBidi" w:hAnsiTheme="majorBidi"/>
                <w:szCs w:val="22"/>
                <w:cs/>
                <w:lang w:bidi="th-TH"/>
              </w:rPr>
              <w:t>67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DEF32C1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2C7AC46C" w14:textId="5EBE384F" w:rsidR="00F51C8C" w:rsidRPr="00EF18C5" w:rsidRDefault="004B70B1" w:rsidP="00B35C8D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CCE2073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</w:tcPr>
          <w:p w14:paraId="0ABFC4FB" w14:textId="55FBA82E" w:rsidR="00F51C8C" w:rsidRPr="00EF18C5" w:rsidRDefault="004B70B1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8" w:type="dxa"/>
          </w:tcPr>
          <w:p w14:paraId="79F4858E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34B49784" w14:textId="6EBAECD5" w:rsidR="00F51C8C" w:rsidRPr="00EF18C5" w:rsidRDefault="004B70B1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257168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A7C5D14" w14:textId="3DBA70F8" w:rsidR="00F51C8C" w:rsidRPr="00EF18C5" w:rsidRDefault="009733BA" w:rsidP="00B35C8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F0A72">
              <w:rPr>
                <w:rFonts w:asciiTheme="majorBidi" w:hAnsiTheme="majorBidi"/>
                <w:szCs w:val="22"/>
                <w:cs/>
                <w:lang w:bidi="th-TH"/>
              </w:rPr>
              <w:t>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0B87E2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68A4BE" w14:textId="15D11EA3" w:rsidR="00F51C8C" w:rsidRPr="00EF18C5" w:rsidRDefault="009733BA" w:rsidP="009733BA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F0A72">
              <w:rPr>
                <w:rFonts w:asciiTheme="majorBidi" w:hAnsiTheme="majorBidi"/>
                <w:szCs w:val="22"/>
                <w:cs/>
                <w:lang w:bidi="th-TH"/>
              </w:rPr>
              <w:t>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84FD58" w14:textId="77777777" w:rsidR="00F51C8C" w:rsidRPr="00EF18C5" w:rsidRDefault="00F51C8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AF7E4CC" w14:textId="726B44C9" w:rsidR="00F51C8C" w:rsidRPr="00EF18C5" w:rsidRDefault="004B70B1" w:rsidP="0067106B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11390F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66C6AAD8" w14:textId="6086C84C" w:rsidR="00F51C8C" w:rsidRPr="00EF18C5" w:rsidRDefault="009733BA" w:rsidP="009733BA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F0A72">
              <w:rPr>
                <w:rFonts w:asciiTheme="majorBidi" w:hAnsiTheme="majorBidi"/>
                <w:szCs w:val="22"/>
                <w:cs/>
                <w:lang w:bidi="th-TH"/>
              </w:rPr>
              <w:t>67</w:t>
            </w:r>
          </w:p>
        </w:tc>
      </w:tr>
      <w:tr w:rsidR="00F51C8C" w:rsidRPr="00EF18C5" w14:paraId="1DB1FE15" w14:textId="77777777" w:rsidTr="001C2366">
        <w:trPr>
          <w:trHeight w:val="261"/>
        </w:trPr>
        <w:tc>
          <w:tcPr>
            <w:tcW w:w="1809" w:type="dxa"/>
            <w:vAlign w:val="bottom"/>
          </w:tcPr>
          <w:p w14:paraId="695580B1" w14:textId="77777777" w:rsidR="00F51C8C" w:rsidRPr="00EF18C5" w:rsidRDefault="00F51C8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เงินกู้ยืมระยะยาว</w:t>
            </w:r>
          </w:p>
        </w:tc>
        <w:tc>
          <w:tcPr>
            <w:tcW w:w="768" w:type="dxa"/>
            <w:shd w:val="clear" w:color="auto" w:fill="auto"/>
            <w:vAlign w:val="bottom"/>
          </w:tcPr>
          <w:p w14:paraId="1036E324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4B49194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3E41A8C4" w14:textId="64612486" w:rsidR="00F51C8C" w:rsidRPr="00EF18C5" w:rsidRDefault="004B70B1" w:rsidP="00B35C8D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7F44469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</w:tcPr>
          <w:p w14:paraId="70F16ED8" w14:textId="6185DBB3" w:rsidR="00F51C8C" w:rsidRPr="00EF18C5" w:rsidRDefault="004B70B1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8" w:type="dxa"/>
          </w:tcPr>
          <w:p w14:paraId="79365AAA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354111E3" w14:textId="56F05A36" w:rsidR="00F51C8C" w:rsidRPr="00EF18C5" w:rsidRDefault="00251AC9" w:rsidP="00B35C8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2,798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57FB1F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6499CF0" w14:textId="67F65931" w:rsidR="00F51C8C" w:rsidRPr="00EF18C5" w:rsidRDefault="00251AC9" w:rsidP="0083174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2,798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16AABD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DA0B866" w14:textId="29CB9152" w:rsidR="00F51C8C" w:rsidRPr="00EF18C5" w:rsidRDefault="004B70B1" w:rsidP="00B35C8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CF138B" w14:textId="77777777" w:rsidR="00F51C8C" w:rsidRPr="00EF18C5" w:rsidRDefault="00F51C8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182DB5C8" w14:textId="5321DAEF" w:rsidR="00F51C8C" w:rsidRPr="00EF18C5" w:rsidRDefault="0083174A" w:rsidP="0083174A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83174A">
              <w:rPr>
                <w:rFonts w:asciiTheme="majorBidi" w:hAnsiTheme="majorBidi"/>
                <w:szCs w:val="22"/>
                <w:cs/>
                <w:lang w:bidi="th-TH"/>
              </w:rPr>
              <w:t>2</w:t>
            </w:r>
            <w:r w:rsidRPr="0083174A">
              <w:rPr>
                <w:rFonts w:asciiTheme="majorBidi" w:hAnsiTheme="majorBidi"/>
                <w:szCs w:val="22"/>
                <w:lang w:bidi="th-TH"/>
              </w:rPr>
              <w:t>,</w:t>
            </w:r>
            <w:r w:rsidRPr="0083174A">
              <w:rPr>
                <w:rFonts w:asciiTheme="majorBidi" w:hAnsiTheme="majorBidi"/>
                <w:szCs w:val="22"/>
                <w:cs/>
                <w:lang w:bidi="th-TH"/>
              </w:rPr>
              <w:t>810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A37DEB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1722660F" w14:textId="1A9E8581" w:rsidR="00F51C8C" w:rsidRPr="00EF18C5" w:rsidRDefault="0083174A" w:rsidP="0083174A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83174A">
              <w:rPr>
                <w:rFonts w:asciiTheme="majorBidi" w:hAnsiTheme="majorBidi"/>
                <w:szCs w:val="22"/>
                <w:cs/>
                <w:lang w:bidi="th-TH"/>
              </w:rPr>
              <w:t>2</w:t>
            </w:r>
            <w:r w:rsidRPr="0083174A">
              <w:rPr>
                <w:rFonts w:asciiTheme="majorBidi" w:hAnsiTheme="majorBidi"/>
                <w:szCs w:val="22"/>
                <w:lang w:bidi="th-TH"/>
              </w:rPr>
              <w:t>,</w:t>
            </w:r>
            <w:r w:rsidRPr="0083174A">
              <w:rPr>
                <w:rFonts w:asciiTheme="majorBidi" w:hAnsiTheme="majorBidi"/>
                <w:szCs w:val="22"/>
                <w:cs/>
                <w:lang w:bidi="th-TH"/>
              </w:rPr>
              <w:t>810</w:t>
            </w:r>
          </w:p>
        </w:tc>
      </w:tr>
      <w:tr w:rsidR="00F51C8C" w:rsidRPr="00EF18C5" w14:paraId="611211FE" w14:textId="77777777" w:rsidTr="000A3FE4">
        <w:trPr>
          <w:trHeight w:val="261"/>
        </w:trPr>
        <w:tc>
          <w:tcPr>
            <w:tcW w:w="1809" w:type="dxa"/>
            <w:vAlign w:val="bottom"/>
          </w:tcPr>
          <w:p w14:paraId="506D1AAF" w14:textId="77777777" w:rsidR="00F51C8C" w:rsidRPr="00EF18C5" w:rsidRDefault="00F51C8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768" w:type="dxa"/>
            <w:shd w:val="clear" w:color="auto" w:fill="auto"/>
            <w:vAlign w:val="bottom"/>
          </w:tcPr>
          <w:p w14:paraId="04A5881D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D638086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4D46732A" w14:textId="68A42683" w:rsidR="00F51C8C" w:rsidRPr="00EF18C5" w:rsidRDefault="004B70B1" w:rsidP="00B35C8D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2BCEDF9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13" w:type="dxa"/>
            <w:shd w:val="clear" w:color="auto" w:fill="auto"/>
          </w:tcPr>
          <w:p w14:paraId="45022985" w14:textId="423E1EC2" w:rsidR="00F51C8C" w:rsidRPr="00EF18C5" w:rsidRDefault="004B70B1" w:rsidP="00B35C8D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EFFB8C4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33603529" w14:textId="42448971" w:rsidR="00F51C8C" w:rsidRPr="00EF18C5" w:rsidRDefault="004B70B1" w:rsidP="00B35C8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4,199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E42669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7A24CAF" w14:textId="6894EDB4" w:rsidR="00F51C8C" w:rsidRPr="00EF18C5" w:rsidRDefault="004B70B1" w:rsidP="00B35C8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4,199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649471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59F75BC" w14:textId="45282188" w:rsidR="00F51C8C" w:rsidRPr="00AA56D1" w:rsidRDefault="000A3FE4" w:rsidP="000A3FE4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A3FE4">
              <w:rPr>
                <w:rFonts w:asciiTheme="majorBidi" w:hAnsiTheme="majorBidi"/>
                <w:szCs w:val="22"/>
                <w:lang w:bidi="th-TH"/>
              </w:rPr>
              <w:t>4,214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74A076" w14:textId="77777777" w:rsidR="00F51C8C" w:rsidRPr="00AA56D1" w:rsidRDefault="00F51C8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623CAFAC" w14:textId="540B74DD" w:rsidR="00F51C8C" w:rsidRPr="00EF18C5" w:rsidRDefault="00F364DB" w:rsidP="0067106B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2C4D66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37A21BD2" w14:textId="20CDCFD9" w:rsidR="00F51C8C" w:rsidRPr="00EF18C5" w:rsidRDefault="000A3FE4" w:rsidP="000A3FE4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0A3FE4">
              <w:rPr>
                <w:rFonts w:asciiTheme="majorBidi" w:hAnsiTheme="majorBidi"/>
                <w:szCs w:val="22"/>
                <w:lang w:bidi="th-TH"/>
              </w:rPr>
              <w:t>4,214</w:t>
            </w:r>
          </w:p>
        </w:tc>
      </w:tr>
      <w:tr w:rsidR="00F51C8C" w:rsidRPr="00EF18C5" w14:paraId="5AA408A9" w14:textId="77777777" w:rsidTr="001C2366">
        <w:trPr>
          <w:trHeight w:val="261"/>
        </w:trPr>
        <w:tc>
          <w:tcPr>
            <w:tcW w:w="1809" w:type="dxa"/>
            <w:vAlign w:val="bottom"/>
          </w:tcPr>
          <w:p w14:paraId="0D491ACA" w14:textId="77777777" w:rsidR="00F51C8C" w:rsidRPr="00EF18C5" w:rsidRDefault="00F51C8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หนี้สินอนุพันธ์</w:t>
            </w:r>
          </w:p>
        </w:tc>
        <w:tc>
          <w:tcPr>
            <w:tcW w:w="768" w:type="dxa"/>
            <w:shd w:val="clear" w:color="auto" w:fill="auto"/>
            <w:vAlign w:val="bottom"/>
          </w:tcPr>
          <w:p w14:paraId="48955EDF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565604A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3D2BB11A" w14:textId="72EF2626" w:rsidR="00F51C8C" w:rsidRPr="00EF18C5" w:rsidRDefault="004B70B1" w:rsidP="00B35C8D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68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0361174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</w:tcPr>
          <w:p w14:paraId="45487545" w14:textId="70779375" w:rsidR="00F51C8C" w:rsidRPr="00EF18C5" w:rsidRDefault="004B70B1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7C7A1A6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0911F05" w14:textId="78F436B0" w:rsidR="00F51C8C" w:rsidRPr="00EF18C5" w:rsidRDefault="004B70B1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5FC1C2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698F922" w14:textId="36C34F38" w:rsidR="00F51C8C" w:rsidRPr="00EF18C5" w:rsidRDefault="004B70B1" w:rsidP="00B35C8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9A5609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CE35217" w14:textId="2241975D" w:rsidR="00F51C8C" w:rsidRPr="00EF18C5" w:rsidRDefault="00DC082C" w:rsidP="00DC082C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D10663" w14:textId="77777777" w:rsidR="00F51C8C" w:rsidRPr="00EF18C5" w:rsidRDefault="00F51C8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18EEC920" w14:textId="656E1F12" w:rsidR="00F51C8C" w:rsidRPr="00EF18C5" w:rsidRDefault="004B70B1" w:rsidP="0067106B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A69D34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61E99FCB" w14:textId="1BEEB6FC" w:rsidR="00F51C8C" w:rsidRPr="00EF18C5" w:rsidRDefault="004B2C9A" w:rsidP="004B2C9A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68</w:t>
            </w:r>
          </w:p>
        </w:tc>
      </w:tr>
      <w:tr w:rsidR="00F51C8C" w:rsidRPr="00EF18C5" w14:paraId="410E0354" w14:textId="77777777" w:rsidTr="001C2366">
        <w:trPr>
          <w:trHeight w:val="261"/>
        </w:trPr>
        <w:tc>
          <w:tcPr>
            <w:tcW w:w="1809" w:type="dxa"/>
            <w:vAlign w:val="bottom"/>
          </w:tcPr>
          <w:p w14:paraId="61ED1408" w14:textId="77777777" w:rsidR="00F51C8C" w:rsidRPr="00EF18C5" w:rsidRDefault="00F51C8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768" w:type="dxa"/>
            <w:shd w:val="clear" w:color="auto" w:fill="auto"/>
            <w:vAlign w:val="bottom"/>
          </w:tcPr>
          <w:p w14:paraId="5F267289" w14:textId="77777777" w:rsidR="00F51C8C" w:rsidRPr="00EF18C5" w:rsidDel="00634405" w:rsidRDefault="00F51C8C" w:rsidP="00B35C8D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104E6BB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14148288" w14:textId="1ECB8980" w:rsidR="00F51C8C" w:rsidRPr="00EF18C5" w:rsidRDefault="004B70B1" w:rsidP="00B35C8D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1E052C7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</w:tcPr>
          <w:p w14:paraId="45D47F0C" w14:textId="3ABD49EF" w:rsidR="00F51C8C" w:rsidRPr="00EF18C5" w:rsidRDefault="004B70B1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41AD8CA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4FB604D" w14:textId="3B55DCD5" w:rsidR="00F51C8C" w:rsidRPr="00EF18C5" w:rsidRDefault="004B70B1" w:rsidP="00B35C8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1,368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AA362E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EED2BC6" w14:textId="1EECFF1C" w:rsidR="00F51C8C" w:rsidRPr="00EF18C5" w:rsidRDefault="004B70B1" w:rsidP="00B35C8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1,368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B51316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CAA09C2" w14:textId="1FACB7A0" w:rsidR="00F51C8C" w:rsidRPr="00EF18C5" w:rsidRDefault="004B70B1" w:rsidP="00B35C8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453E5B" w14:textId="77777777" w:rsidR="00F51C8C" w:rsidRPr="00EF18C5" w:rsidRDefault="00F51C8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3575EB99" w14:textId="71ED0A58" w:rsidR="00F51C8C" w:rsidRPr="00EF18C5" w:rsidRDefault="004E538B" w:rsidP="004E538B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4E538B">
              <w:rPr>
                <w:rFonts w:asciiTheme="majorBidi" w:hAnsiTheme="majorBidi"/>
                <w:szCs w:val="22"/>
                <w:cs/>
                <w:lang w:bidi="th-TH"/>
              </w:rPr>
              <w:t>1</w:t>
            </w:r>
            <w:r w:rsidRPr="004E538B">
              <w:rPr>
                <w:rFonts w:asciiTheme="majorBidi" w:hAnsiTheme="majorBidi"/>
                <w:szCs w:val="22"/>
                <w:lang w:bidi="th-TH"/>
              </w:rPr>
              <w:t>,</w:t>
            </w:r>
            <w:r w:rsidRPr="004E538B">
              <w:rPr>
                <w:rFonts w:asciiTheme="majorBidi" w:hAnsiTheme="majorBidi"/>
                <w:szCs w:val="22"/>
                <w:cs/>
                <w:lang w:bidi="th-TH"/>
              </w:rPr>
              <w:t>307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DC0B74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1FB01478" w14:textId="24BFC349" w:rsidR="00F51C8C" w:rsidRPr="00EF18C5" w:rsidRDefault="004E538B" w:rsidP="004E538B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4E538B">
              <w:rPr>
                <w:rFonts w:asciiTheme="majorBidi" w:hAnsiTheme="majorBidi"/>
                <w:szCs w:val="22"/>
                <w:cs/>
                <w:lang w:bidi="th-TH"/>
              </w:rPr>
              <w:t>1</w:t>
            </w:r>
            <w:r w:rsidRPr="004E538B">
              <w:rPr>
                <w:rFonts w:asciiTheme="majorBidi" w:hAnsiTheme="majorBidi"/>
                <w:szCs w:val="22"/>
                <w:lang w:bidi="th-TH"/>
              </w:rPr>
              <w:t>,</w:t>
            </w:r>
            <w:r w:rsidRPr="004E538B">
              <w:rPr>
                <w:rFonts w:asciiTheme="majorBidi" w:hAnsiTheme="majorBidi"/>
                <w:szCs w:val="22"/>
                <w:cs/>
                <w:lang w:bidi="th-TH"/>
              </w:rPr>
              <w:t>307</w:t>
            </w:r>
          </w:p>
        </w:tc>
      </w:tr>
      <w:tr w:rsidR="00F51C8C" w:rsidRPr="00EF18C5" w14:paraId="78D22B9E" w14:textId="77777777" w:rsidTr="001C2366">
        <w:trPr>
          <w:trHeight w:val="261"/>
        </w:trPr>
        <w:tc>
          <w:tcPr>
            <w:tcW w:w="1809" w:type="dxa"/>
            <w:vAlign w:val="bottom"/>
          </w:tcPr>
          <w:p w14:paraId="56A83603" w14:textId="77777777" w:rsidR="00F51C8C" w:rsidRPr="00EF18C5" w:rsidRDefault="00F51C8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68" w:type="dxa"/>
            <w:shd w:val="clear" w:color="auto" w:fill="auto"/>
            <w:vAlign w:val="bottom"/>
          </w:tcPr>
          <w:p w14:paraId="0E2CF007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D00F556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58D0D84E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5F07101C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</w:tcPr>
          <w:p w14:paraId="2D01F1F7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3EAC6ADF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778CB431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E9AB11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E54A156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BE4B51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25C2BA2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02AB15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026A3E8B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EDFBFD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04E8FA2C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F51C8C" w:rsidRPr="00EF18C5" w14:paraId="36106118" w14:textId="77777777" w:rsidTr="001C2366">
        <w:trPr>
          <w:trHeight w:val="261"/>
        </w:trPr>
        <w:tc>
          <w:tcPr>
            <w:tcW w:w="1809" w:type="dxa"/>
            <w:vAlign w:val="bottom"/>
            <w:hideMark/>
          </w:tcPr>
          <w:p w14:paraId="46D50B87" w14:textId="77777777" w:rsidR="00F51C8C" w:rsidRPr="00EF18C5" w:rsidRDefault="00F51C8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2566</w:t>
            </w:r>
          </w:p>
        </w:tc>
        <w:tc>
          <w:tcPr>
            <w:tcW w:w="768" w:type="dxa"/>
            <w:shd w:val="clear" w:color="auto" w:fill="auto"/>
            <w:vAlign w:val="bottom"/>
          </w:tcPr>
          <w:p w14:paraId="76281D18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BF126DD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D6CE3F1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57197E7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</w:tcPr>
          <w:p w14:paraId="71DD3C6D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4F6414B0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4D7A7DC7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380CF6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456391E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DA2891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E52EF08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A8F41F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32AA50F5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F09F0B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0C12533F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F51C8C" w:rsidRPr="00EF18C5" w14:paraId="0682CF89" w14:textId="77777777" w:rsidTr="001C2366">
        <w:trPr>
          <w:trHeight w:val="261"/>
        </w:trPr>
        <w:tc>
          <w:tcPr>
            <w:tcW w:w="1809" w:type="dxa"/>
            <w:vAlign w:val="bottom"/>
          </w:tcPr>
          <w:p w14:paraId="2D699AF4" w14:textId="77777777" w:rsidR="00F51C8C" w:rsidRPr="00EF18C5" w:rsidRDefault="00F51C8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68" w:type="dxa"/>
            <w:shd w:val="clear" w:color="auto" w:fill="auto"/>
            <w:vAlign w:val="bottom"/>
          </w:tcPr>
          <w:p w14:paraId="476A562F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5793738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264839A2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BD7D0F8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</w:tcPr>
          <w:p w14:paraId="6178A11E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6BC9F2BB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3D71F349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8EFB07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3412EA3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A6D6B2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98715FA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62CAD8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5F0CB50E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8ACC35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38C8B2DE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F51C8C" w:rsidRPr="00EF18C5" w14:paraId="03C60905" w14:textId="77777777" w:rsidTr="001C2366">
        <w:trPr>
          <w:trHeight w:val="261"/>
        </w:trPr>
        <w:tc>
          <w:tcPr>
            <w:tcW w:w="1809" w:type="dxa"/>
            <w:vAlign w:val="bottom"/>
          </w:tcPr>
          <w:p w14:paraId="636068EC" w14:textId="77777777" w:rsidR="00F51C8C" w:rsidRPr="00EF18C5" w:rsidRDefault="00F51C8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768" w:type="dxa"/>
            <w:shd w:val="clear" w:color="auto" w:fill="auto"/>
            <w:vAlign w:val="bottom"/>
          </w:tcPr>
          <w:p w14:paraId="04A621BF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4694119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04F35C70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72DEE03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</w:tcPr>
          <w:p w14:paraId="08109AD9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00111B54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B52043D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795DC6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F0F2C3A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255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2088DC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F2F26F5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F63FF9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08010B6D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201184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084CC248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F51C8C" w:rsidRPr="00EF18C5" w14:paraId="5A256879" w14:textId="77777777" w:rsidTr="001C2366">
        <w:trPr>
          <w:trHeight w:val="259"/>
        </w:trPr>
        <w:tc>
          <w:tcPr>
            <w:tcW w:w="1809" w:type="dxa"/>
            <w:vAlign w:val="bottom"/>
          </w:tcPr>
          <w:p w14:paraId="5F54B585" w14:textId="77777777" w:rsidR="00F51C8C" w:rsidRPr="00EF18C5" w:rsidRDefault="00F51C8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/>
                <w:sz w:val="22"/>
                <w:szCs w:val="22"/>
                <w:cs/>
              </w:rPr>
              <w:t xml:space="preserve">-   </w:t>
            </w:r>
            <w:r w:rsidRPr="00EF18C5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ตราสารทุนที่ไม่อยู่ใน</w:t>
            </w:r>
            <w:r w:rsidRPr="00EF18C5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ความต้องการของตลาด</w:t>
            </w:r>
          </w:p>
        </w:tc>
        <w:tc>
          <w:tcPr>
            <w:tcW w:w="768" w:type="dxa"/>
            <w:shd w:val="clear" w:color="auto" w:fill="auto"/>
            <w:vAlign w:val="bottom"/>
          </w:tcPr>
          <w:p w14:paraId="4FC48BB4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23050CE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5298D590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C45D046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D53FAE7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107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9CD31DC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FFE7268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77BD12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F9D4BB5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107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6E3572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F053652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EF18C5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01D4CF" w14:textId="77777777" w:rsidR="00F51C8C" w:rsidRPr="00EF18C5" w:rsidRDefault="00F51C8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6F4DEE0D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107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B2554C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237EFFBB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107</w:t>
            </w:r>
          </w:p>
        </w:tc>
      </w:tr>
      <w:tr w:rsidR="00F51C8C" w:rsidRPr="00EF18C5" w14:paraId="65097CF2" w14:textId="77777777" w:rsidTr="001C2366">
        <w:trPr>
          <w:trHeight w:val="261"/>
        </w:trPr>
        <w:tc>
          <w:tcPr>
            <w:tcW w:w="1809" w:type="dxa"/>
            <w:vAlign w:val="bottom"/>
          </w:tcPr>
          <w:p w14:paraId="6825C4FE" w14:textId="77777777" w:rsidR="00F51C8C" w:rsidRPr="00EF18C5" w:rsidRDefault="00F51C8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สินทรัพย์อนุพันธ์</w:t>
            </w:r>
          </w:p>
        </w:tc>
        <w:tc>
          <w:tcPr>
            <w:tcW w:w="768" w:type="dxa"/>
            <w:shd w:val="clear" w:color="auto" w:fill="auto"/>
            <w:vAlign w:val="bottom"/>
          </w:tcPr>
          <w:p w14:paraId="0C0338B7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2A3824B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05CA71D5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27DB226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</w:tcPr>
          <w:p w14:paraId="6B28375D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/>
              </w:rPr>
            </w:pPr>
            <w:r w:rsidRPr="00EF18C5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0E0E9A5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4F6FFFFC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/>
              </w:rPr>
            </w:pPr>
            <w:r w:rsidRPr="00EF18C5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BC445C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F974C3F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54EA05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6A2B98E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B53A40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028895E6" w14:textId="77777777" w:rsidR="00F51C8C" w:rsidRPr="0067106B" w:rsidRDefault="00F51C8C" w:rsidP="0067106B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/>
                <w:szCs w:val="22"/>
                <w:lang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EB5A91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7BFE477D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7</w:t>
            </w:r>
          </w:p>
        </w:tc>
      </w:tr>
      <w:tr w:rsidR="001C2366" w:rsidRPr="00EF18C5" w14:paraId="757A94A3" w14:textId="77777777" w:rsidTr="001C2366">
        <w:trPr>
          <w:trHeight w:val="259"/>
        </w:trPr>
        <w:tc>
          <w:tcPr>
            <w:tcW w:w="1809" w:type="dxa"/>
            <w:vAlign w:val="bottom"/>
          </w:tcPr>
          <w:p w14:paraId="51BE0D71" w14:textId="77777777" w:rsidR="001C2366" w:rsidRPr="00EF18C5" w:rsidRDefault="001C2366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</w:pPr>
          </w:p>
        </w:tc>
        <w:tc>
          <w:tcPr>
            <w:tcW w:w="768" w:type="dxa"/>
            <w:shd w:val="clear" w:color="auto" w:fill="auto"/>
            <w:vAlign w:val="bottom"/>
          </w:tcPr>
          <w:p w14:paraId="03167980" w14:textId="77777777" w:rsidR="001C2366" w:rsidRPr="001C2366" w:rsidRDefault="001C2366" w:rsidP="001C2366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03FE7FD" w14:textId="77777777" w:rsidR="001C2366" w:rsidRPr="001C2366" w:rsidRDefault="001C2366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bidi="th-TH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7EB38922" w14:textId="77777777" w:rsidR="001C2366" w:rsidRPr="001C2366" w:rsidRDefault="001C2366" w:rsidP="00B35C8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8A0E559" w14:textId="77777777" w:rsidR="001C2366" w:rsidRPr="001C2366" w:rsidRDefault="001C2366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bidi="th-TH"/>
              </w:rPr>
            </w:pPr>
          </w:p>
        </w:tc>
        <w:tc>
          <w:tcPr>
            <w:tcW w:w="1113" w:type="dxa"/>
          </w:tcPr>
          <w:p w14:paraId="5F8B54E2" w14:textId="77777777" w:rsidR="001C2366" w:rsidRPr="001C2366" w:rsidRDefault="001C2366" w:rsidP="001C236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104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bidi="th-TH"/>
              </w:rPr>
            </w:pPr>
          </w:p>
        </w:tc>
        <w:tc>
          <w:tcPr>
            <w:tcW w:w="238" w:type="dxa"/>
          </w:tcPr>
          <w:p w14:paraId="7F443BDD" w14:textId="77777777" w:rsidR="001C2366" w:rsidRPr="001C2366" w:rsidRDefault="001C2366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bidi="th-TH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B97E59" w14:textId="77777777" w:rsidR="001C2366" w:rsidRPr="001C2366" w:rsidRDefault="001C2366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312048" w14:textId="77777777" w:rsidR="001C2366" w:rsidRPr="001C2366" w:rsidRDefault="001C2366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1B03F0D" w14:textId="77777777" w:rsidR="001C2366" w:rsidRPr="001C2366" w:rsidRDefault="001C2366" w:rsidP="00B35C8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6FA7D7" w14:textId="77777777" w:rsidR="001C2366" w:rsidRPr="001C2366" w:rsidRDefault="001C2366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386E64E" w14:textId="77777777" w:rsidR="001C2366" w:rsidRPr="001C2366" w:rsidRDefault="001C2366" w:rsidP="00B35C8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3E1A46" w14:textId="77777777" w:rsidR="001C2366" w:rsidRPr="001C2366" w:rsidRDefault="001C2366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6E82C465" w14:textId="77777777" w:rsidR="001C2366" w:rsidRPr="001C2366" w:rsidRDefault="001C2366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B55625" w14:textId="77777777" w:rsidR="001C2366" w:rsidRPr="001C2366" w:rsidRDefault="001C2366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bidi="th-TH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2CB6A23C" w14:textId="77777777" w:rsidR="001C2366" w:rsidRPr="001C2366" w:rsidRDefault="001C2366" w:rsidP="00B35C8D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bidi="th-TH"/>
              </w:rPr>
            </w:pPr>
          </w:p>
        </w:tc>
      </w:tr>
      <w:tr w:rsidR="00F51C8C" w:rsidRPr="00EF18C5" w14:paraId="7A7B82EC" w14:textId="77777777" w:rsidTr="001C2366">
        <w:trPr>
          <w:trHeight w:val="261"/>
        </w:trPr>
        <w:tc>
          <w:tcPr>
            <w:tcW w:w="1809" w:type="dxa"/>
            <w:vAlign w:val="bottom"/>
          </w:tcPr>
          <w:p w14:paraId="0202E329" w14:textId="77777777" w:rsidR="00F51C8C" w:rsidRPr="00EF18C5" w:rsidRDefault="00F51C8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768" w:type="dxa"/>
            <w:shd w:val="clear" w:color="auto" w:fill="auto"/>
            <w:vAlign w:val="bottom"/>
          </w:tcPr>
          <w:p w14:paraId="43D15D28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1EFA964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72423459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0DF1E0F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</w:tcPr>
          <w:p w14:paraId="3A911CA9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</w:tcPr>
          <w:p w14:paraId="6C0558EE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431A4FD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934193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F4758B3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22C2FD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39F3669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F70D18" w14:textId="77777777" w:rsidR="00F51C8C" w:rsidRPr="00EF18C5" w:rsidRDefault="00F51C8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69BE3F56" w14:textId="77777777" w:rsidR="00F51C8C" w:rsidRPr="00EF18C5" w:rsidRDefault="00F51C8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90BC7B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459B8649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F51C8C" w:rsidRPr="00EF18C5" w14:paraId="3C4D6904" w14:textId="77777777" w:rsidTr="001C2366">
        <w:trPr>
          <w:trHeight w:val="261"/>
        </w:trPr>
        <w:tc>
          <w:tcPr>
            <w:tcW w:w="1809" w:type="dxa"/>
            <w:vAlign w:val="bottom"/>
          </w:tcPr>
          <w:p w14:paraId="6F5A80DB" w14:textId="77777777" w:rsidR="00F51C8C" w:rsidRPr="00EF18C5" w:rsidRDefault="00F51C8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768" w:type="dxa"/>
            <w:shd w:val="clear" w:color="auto" w:fill="auto"/>
            <w:vAlign w:val="bottom"/>
          </w:tcPr>
          <w:p w14:paraId="7E0E4BC3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33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57D81F0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3AEE7EAC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A7E65F2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</w:tcPr>
          <w:p w14:paraId="0E19F079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8" w:type="dxa"/>
          </w:tcPr>
          <w:p w14:paraId="142B1997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54818235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6D089E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CF0554F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05B595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513CE9A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E9A9A3" w14:textId="77777777" w:rsidR="00F51C8C" w:rsidRPr="00EF18C5" w:rsidRDefault="00F51C8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261D94D4" w14:textId="77777777" w:rsidR="00F51C8C" w:rsidRPr="0067106B" w:rsidRDefault="00F51C8C" w:rsidP="0067106B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/>
                <w:szCs w:val="22"/>
                <w:rtl/>
                <w:cs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E34ED9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4654BFC3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33</w:t>
            </w:r>
          </w:p>
        </w:tc>
      </w:tr>
      <w:tr w:rsidR="00F51C8C" w:rsidRPr="00EF18C5" w14:paraId="76BFD842" w14:textId="77777777" w:rsidTr="001C2366">
        <w:trPr>
          <w:trHeight w:val="261"/>
        </w:trPr>
        <w:tc>
          <w:tcPr>
            <w:tcW w:w="1809" w:type="dxa"/>
            <w:vAlign w:val="bottom"/>
          </w:tcPr>
          <w:p w14:paraId="00C29BBE" w14:textId="77777777" w:rsidR="00F51C8C" w:rsidRPr="00EF18C5" w:rsidRDefault="00F51C8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เงินกู้ยืมระยะยาว</w:t>
            </w:r>
          </w:p>
        </w:tc>
        <w:tc>
          <w:tcPr>
            <w:tcW w:w="768" w:type="dxa"/>
            <w:shd w:val="clear" w:color="auto" w:fill="auto"/>
            <w:vAlign w:val="bottom"/>
          </w:tcPr>
          <w:p w14:paraId="44DD80F8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0A985BD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027C41DC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3F7501D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</w:tcPr>
          <w:p w14:paraId="71C960E7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8" w:type="dxa"/>
          </w:tcPr>
          <w:p w14:paraId="559772E1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E1F1069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2,798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C54A7B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3C755AE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2,798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2EDDEF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E04FEFB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B69EE6" w14:textId="77777777" w:rsidR="00F51C8C" w:rsidRPr="00EF18C5" w:rsidRDefault="00F51C8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28FAD4D8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2,822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C41C8A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3387AB35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2,822</w:t>
            </w:r>
          </w:p>
        </w:tc>
      </w:tr>
      <w:tr w:rsidR="00F51C8C" w:rsidRPr="00EF18C5" w14:paraId="20EDD2AE" w14:textId="77777777" w:rsidTr="001C2366">
        <w:trPr>
          <w:trHeight w:val="261"/>
        </w:trPr>
        <w:tc>
          <w:tcPr>
            <w:tcW w:w="1809" w:type="dxa"/>
            <w:vAlign w:val="bottom"/>
          </w:tcPr>
          <w:p w14:paraId="38D84B2C" w14:textId="77777777" w:rsidR="00F51C8C" w:rsidRPr="00EF18C5" w:rsidRDefault="00F51C8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768" w:type="dxa"/>
            <w:shd w:val="clear" w:color="auto" w:fill="auto"/>
            <w:vAlign w:val="bottom"/>
          </w:tcPr>
          <w:p w14:paraId="5CC89FBD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7A4FDD0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2FA9DA79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22F197E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13" w:type="dxa"/>
            <w:shd w:val="clear" w:color="auto" w:fill="auto"/>
          </w:tcPr>
          <w:p w14:paraId="03F1BFD5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C5905AC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E3B99A3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4,199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81C952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1153716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4,199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EF4133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6A52541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val="en-US" w:bidi="th-TH"/>
              </w:rPr>
              <w:t>4,202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9325C1" w14:textId="77777777" w:rsidR="00F51C8C" w:rsidRPr="00EF18C5" w:rsidRDefault="00F51C8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601C093F" w14:textId="77777777" w:rsidR="00F51C8C" w:rsidRPr="0067106B" w:rsidRDefault="00F51C8C" w:rsidP="0067106B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/>
                <w:szCs w:val="22"/>
                <w:lang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9B8F34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20D18526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4,202</w:t>
            </w:r>
          </w:p>
        </w:tc>
      </w:tr>
      <w:tr w:rsidR="00F51C8C" w:rsidRPr="00EF18C5" w14:paraId="5BAC33AB" w14:textId="77777777" w:rsidTr="001C2366">
        <w:trPr>
          <w:trHeight w:val="261"/>
        </w:trPr>
        <w:tc>
          <w:tcPr>
            <w:tcW w:w="1809" w:type="dxa"/>
            <w:vAlign w:val="bottom"/>
          </w:tcPr>
          <w:p w14:paraId="5EB828D0" w14:textId="77777777" w:rsidR="00F51C8C" w:rsidRPr="00EF18C5" w:rsidRDefault="00F51C8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หนี้สินอนุพันธ์</w:t>
            </w:r>
          </w:p>
        </w:tc>
        <w:tc>
          <w:tcPr>
            <w:tcW w:w="768" w:type="dxa"/>
            <w:shd w:val="clear" w:color="auto" w:fill="auto"/>
            <w:vAlign w:val="bottom"/>
          </w:tcPr>
          <w:p w14:paraId="5A0297F7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08CC7DB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23DBF055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16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79FA334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</w:tcPr>
          <w:p w14:paraId="5244CFD1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4E55B2B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5DE75D15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EACE04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DEE2BB2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0F2700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15814F2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288220" w14:textId="77777777" w:rsidR="00F51C8C" w:rsidRPr="00EF18C5" w:rsidRDefault="00F51C8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2C14C2EB" w14:textId="77777777" w:rsidR="00F51C8C" w:rsidRPr="0067106B" w:rsidRDefault="00F51C8C" w:rsidP="0067106B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/>
                <w:szCs w:val="22"/>
                <w:lang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867B2D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493043F7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16</w:t>
            </w:r>
          </w:p>
        </w:tc>
      </w:tr>
      <w:tr w:rsidR="00F51C8C" w:rsidRPr="00EF18C5" w14:paraId="0138D190" w14:textId="77777777" w:rsidTr="001C2366">
        <w:trPr>
          <w:trHeight w:val="261"/>
        </w:trPr>
        <w:tc>
          <w:tcPr>
            <w:tcW w:w="1809" w:type="dxa"/>
            <w:vAlign w:val="bottom"/>
          </w:tcPr>
          <w:p w14:paraId="78471842" w14:textId="77777777" w:rsidR="00F51C8C" w:rsidRPr="00EF18C5" w:rsidRDefault="00F51C8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768" w:type="dxa"/>
            <w:shd w:val="clear" w:color="auto" w:fill="auto"/>
            <w:vAlign w:val="bottom"/>
          </w:tcPr>
          <w:p w14:paraId="5A7AA6D1" w14:textId="77777777" w:rsidR="00F51C8C" w:rsidRPr="00EF18C5" w:rsidDel="00634405" w:rsidRDefault="00F51C8C" w:rsidP="00B35C8D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E5E9018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7CCABF55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1B1F30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</w:tcPr>
          <w:p w14:paraId="708818ED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031278C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68C6EB9E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val="en-US" w:bidi="th-TH"/>
              </w:rPr>
              <w:t>1,347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49EA5C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8B09CB8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1,347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791BC2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32A9DF1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FA16CA" w14:textId="77777777" w:rsidR="00F51C8C" w:rsidRPr="00EF18C5" w:rsidRDefault="00F51C8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39494755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1,273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425CC6" w14:textId="77777777" w:rsidR="00F51C8C" w:rsidRPr="00EF18C5" w:rsidRDefault="00F51C8C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4BEDEA0D" w14:textId="77777777" w:rsidR="00F51C8C" w:rsidRPr="00EF18C5" w:rsidRDefault="00F51C8C" w:rsidP="00B35C8D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1,273</w:t>
            </w:r>
          </w:p>
        </w:tc>
      </w:tr>
    </w:tbl>
    <w:p w14:paraId="62CE1BD0" w14:textId="080F6F55" w:rsidR="00F51C8C" w:rsidRPr="00B27F0E" w:rsidRDefault="00F51C8C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982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92"/>
        <w:gridCol w:w="945"/>
        <w:gridCol w:w="237"/>
        <w:gridCol w:w="1074"/>
        <w:gridCol w:w="236"/>
        <w:gridCol w:w="930"/>
        <w:gridCol w:w="239"/>
        <w:gridCol w:w="1021"/>
        <w:gridCol w:w="238"/>
        <w:gridCol w:w="934"/>
        <w:gridCol w:w="236"/>
        <w:gridCol w:w="939"/>
      </w:tblGrid>
      <w:tr w:rsidR="000C4323" w:rsidRPr="00EF18C5" w14:paraId="395EAEC4" w14:textId="77777777" w:rsidTr="00B27F0E">
        <w:trPr>
          <w:trHeight w:val="261"/>
          <w:tblHeader/>
        </w:trPr>
        <w:tc>
          <w:tcPr>
            <w:tcW w:w="2792" w:type="dxa"/>
            <w:vAlign w:val="bottom"/>
          </w:tcPr>
          <w:p w14:paraId="492F975F" w14:textId="4E24B3B4" w:rsidR="000C4323" w:rsidRPr="00EF18C5" w:rsidRDefault="000C4323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029" w:type="dxa"/>
            <w:gridSpan w:val="11"/>
            <w:vAlign w:val="bottom"/>
          </w:tcPr>
          <w:p w14:paraId="41CEE61D" w14:textId="77777777" w:rsidR="000C4323" w:rsidRPr="00EF18C5" w:rsidRDefault="000C4323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0C4323" w:rsidRPr="00EF18C5" w14:paraId="3C7057BC" w14:textId="77777777" w:rsidTr="00B27F0E">
        <w:trPr>
          <w:trHeight w:val="261"/>
          <w:tblHeader/>
        </w:trPr>
        <w:tc>
          <w:tcPr>
            <w:tcW w:w="2792" w:type="dxa"/>
            <w:vAlign w:val="bottom"/>
          </w:tcPr>
          <w:p w14:paraId="006372F1" w14:textId="77777777" w:rsidR="000C4323" w:rsidRPr="00EF18C5" w:rsidRDefault="000C4323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422" w:type="dxa"/>
            <w:gridSpan w:val="5"/>
            <w:vAlign w:val="bottom"/>
          </w:tcPr>
          <w:p w14:paraId="023D43F2" w14:textId="77777777" w:rsidR="000C4323" w:rsidRPr="00EF18C5" w:rsidRDefault="000C4323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มูลค่าตามบัญชี</w:t>
            </w:r>
          </w:p>
        </w:tc>
        <w:tc>
          <w:tcPr>
            <w:tcW w:w="3607" w:type="dxa"/>
            <w:gridSpan w:val="6"/>
            <w:vAlign w:val="bottom"/>
          </w:tcPr>
          <w:p w14:paraId="03645DD5" w14:textId="77777777" w:rsidR="000C4323" w:rsidRPr="00EF18C5" w:rsidRDefault="000C4323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มูลค่ายุติธรรม</w:t>
            </w:r>
          </w:p>
        </w:tc>
      </w:tr>
      <w:tr w:rsidR="000C4323" w:rsidRPr="00EF18C5" w14:paraId="3C3E8C52" w14:textId="77777777" w:rsidTr="00B27F0E">
        <w:trPr>
          <w:trHeight w:val="261"/>
          <w:tblHeader/>
        </w:trPr>
        <w:tc>
          <w:tcPr>
            <w:tcW w:w="2792" w:type="dxa"/>
            <w:vAlign w:val="bottom"/>
            <w:hideMark/>
          </w:tcPr>
          <w:p w14:paraId="3CE2970F" w14:textId="77777777" w:rsidR="000C4323" w:rsidRPr="00EF18C5" w:rsidRDefault="000C4323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5BC9EED1" w14:textId="77777777" w:rsidR="000C4323" w:rsidRPr="00EF18C5" w:rsidRDefault="000C4323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88" w:right="-71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7" w:type="dxa"/>
            <w:vAlign w:val="bottom"/>
          </w:tcPr>
          <w:p w14:paraId="6CDBB5FE" w14:textId="77777777" w:rsidR="000C4323" w:rsidRPr="00EF18C5" w:rsidRDefault="000C4323" w:rsidP="00B35C8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1074" w:type="dxa"/>
            <w:vAlign w:val="bottom"/>
            <w:hideMark/>
          </w:tcPr>
          <w:p w14:paraId="43E1CAF5" w14:textId="77777777" w:rsidR="000C4323" w:rsidRPr="00EF18C5" w:rsidRDefault="000C4323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5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</w:t>
            </w: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4833F23E" w14:textId="77777777" w:rsidR="000C4323" w:rsidRPr="00EF18C5" w:rsidRDefault="000C4323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30" w:type="dxa"/>
            <w:vAlign w:val="bottom"/>
          </w:tcPr>
          <w:p w14:paraId="0BE11B2E" w14:textId="77777777" w:rsidR="000C4323" w:rsidRPr="00EF18C5" w:rsidRDefault="000C4323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  <w:tc>
          <w:tcPr>
            <w:tcW w:w="239" w:type="dxa"/>
            <w:vAlign w:val="bottom"/>
          </w:tcPr>
          <w:p w14:paraId="55DC6157" w14:textId="77777777" w:rsidR="000C4323" w:rsidRPr="00EF18C5" w:rsidRDefault="000C4323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21" w:type="dxa"/>
            <w:vAlign w:val="bottom"/>
            <w:hideMark/>
          </w:tcPr>
          <w:p w14:paraId="028F3833" w14:textId="77777777" w:rsidR="000C4323" w:rsidRPr="00EF18C5" w:rsidRDefault="000C4323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 xml:space="preserve"> </w:t>
            </w:r>
            <w:r w:rsidRPr="00EF18C5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  <w:tc>
          <w:tcPr>
            <w:tcW w:w="238" w:type="dxa"/>
            <w:vAlign w:val="bottom"/>
          </w:tcPr>
          <w:p w14:paraId="4B6BBE17" w14:textId="77777777" w:rsidR="000C4323" w:rsidRPr="00EF18C5" w:rsidRDefault="000C4323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  <w:hideMark/>
          </w:tcPr>
          <w:p w14:paraId="7F684FB8" w14:textId="77777777" w:rsidR="000C4323" w:rsidRPr="00EF18C5" w:rsidRDefault="000C4323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</w:rPr>
              <w:t>ระดับ</w:t>
            </w:r>
            <w:r w:rsidRPr="00EF18C5">
              <w:rPr>
                <w:rFonts w:asciiTheme="majorBidi" w:hAnsiTheme="majorBidi" w:cstheme="majorBidi"/>
                <w:sz w:val="22"/>
                <w:szCs w:val="22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5FC7551B" w14:textId="77777777" w:rsidR="000C4323" w:rsidRPr="00EF18C5" w:rsidRDefault="000C4323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39" w:type="dxa"/>
            <w:vAlign w:val="bottom"/>
            <w:hideMark/>
          </w:tcPr>
          <w:p w14:paraId="7D18D209" w14:textId="77777777" w:rsidR="000C4323" w:rsidRPr="00EF18C5" w:rsidRDefault="000C4323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0C4323" w:rsidRPr="00EF18C5" w14:paraId="3D47FA17" w14:textId="77777777" w:rsidTr="00B27F0E">
        <w:trPr>
          <w:trHeight w:val="261"/>
          <w:tblHeader/>
        </w:trPr>
        <w:tc>
          <w:tcPr>
            <w:tcW w:w="2792" w:type="dxa"/>
            <w:vAlign w:val="bottom"/>
          </w:tcPr>
          <w:p w14:paraId="4699F2BE" w14:textId="77777777" w:rsidR="000C4323" w:rsidRPr="00EF18C5" w:rsidRDefault="000C4323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7029" w:type="dxa"/>
            <w:gridSpan w:val="11"/>
            <w:vAlign w:val="bottom"/>
          </w:tcPr>
          <w:p w14:paraId="1B022B68" w14:textId="77777777" w:rsidR="000C4323" w:rsidRPr="00EF18C5" w:rsidRDefault="000C4323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  <w:r w:rsidRPr="00EF18C5">
              <w:rPr>
                <w:rFonts w:asciiTheme="majorBidi" w:hAnsiTheme="majorBidi"/>
                <w:i/>
                <w:iCs/>
                <w:szCs w:val="22"/>
                <w:cs/>
                <w:lang w:bidi="th-TH"/>
              </w:rPr>
              <w:t>(</w:t>
            </w:r>
            <w:r w:rsidRPr="00EF18C5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ล้านบาท</w:t>
            </w:r>
            <w:r w:rsidRPr="00EF18C5">
              <w:rPr>
                <w:rFonts w:asciiTheme="majorBidi" w:hAnsiTheme="majorBidi"/>
                <w:i/>
                <w:iCs/>
                <w:szCs w:val="22"/>
                <w:cs/>
                <w:lang w:val="en-US" w:bidi="th-TH"/>
              </w:rPr>
              <w:t>)</w:t>
            </w:r>
          </w:p>
        </w:tc>
      </w:tr>
      <w:tr w:rsidR="000C4323" w:rsidRPr="00EF18C5" w14:paraId="29505929" w14:textId="77777777" w:rsidTr="005B39E5">
        <w:trPr>
          <w:trHeight w:val="261"/>
        </w:trPr>
        <w:tc>
          <w:tcPr>
            <w:tcW w:w="2792" w:type="dxa"/>
            <w:vAlign w:val="bottom"/>
          </w:tcPr>
          <w:p w14:paraId="0D521EDF" w14:textId="7BBE5381" w:rsidR="000C4323" w:rsidRPr="00EF18C5" w:rsidRDefault="000C4323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มีนาคม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2567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227714AD" w14:textId="77777777" w:rsidR="000C4323" w:rsidRPr="00EF18C5" w:rsidRDefault="000C4323" w:rsidP="00B35C8D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D60E526" w14:textId="77777777" w:rsidR="000C4323" w:rsidRPr="00EF18C5" w:rsidRDefault="000C4323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1943B467" w14:textId="77777777" w:rsidR="000C4323" w:rsidRPr="00EF18C5" w:rsidRDefault="000C4323" w:rsidP="00B35C8D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6CA5D7" w14:textId="77777777" w:rsidR="000C4323" w:rsidRPr="00EF18C5" w:rsidRDefault="000C4323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422FB74" w14:textId="77777777" w:rsidR="000C4323" w:rsidRPr="00EF18C5" w:rsidRDefault="000C4323" w:rsidP="00B35C8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D155C86" w14:textId="77777777" w:rsidR="000C4323" w:rsidRPr="00EF18C5" w:rsidRDefault="000C4323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078B29D2" w14:textId="77777777" w:rsidR="000C4323" w:rsidRPr="00EF18C5" w:rsidRDefault="000C4323" w:rsidP="00B35C8D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0D0060E" w14:textId="77777777" w:rsidR="000C4323" w:rsidRPr="00EF18C5" w:rsidRDefault="000C4323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784F35E" w14:textId="77777777" w:rsidR="000C4323" w:rsidRPr="00EF18C5" w:rsidRDefault="000C4323" w:rsidP="00B35C8D">
            <w:pPr>
              <w:pStyle w:val="acctfourfigures"/>
              <w:tabs>
                <w:tab w:val="clear" w:pos="765"/>
                <w:tab w:val="decimal" w:pos="213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2794466" w14:textId="77777777" w:rsidR="000C4323" w:rsidRPr="00EF18C5" w:rsidRDefault="000C4323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1141EDE6" w14:textId="77777777" w:rsidR="000C4323" w:rsidRPr="00EF18C5" w:rsidRDefault="000C4323" w:rsidP="00B35C8D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</w:p>
        </w:tc>
      </w:tr>
      <w:tr w:rsidR="000C4323" w:rsidRPr="00EF18C5" w14:paraId="7FF19E09" w14:textId="77777777" w:rsidTr="005B39E5">
        <w:trPr>
          <w:trHeight w:val="261"/>
        </w:trPr>
        <w:tc>
          <w:tcPr>
            <w:tcW w:w="2792" w:type="dxa"/>
            <w:vAlign w:val="bottom"/>
            <w:hideMark/>
          </w:tcPr>
          <w:p w14:paraId="0A79541D" w14:textId="77777777" w:rsidR="000C4323" w:rsidRPr="00EF18C5" w:rsidRDefault="000C4323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6B9C8452" w14:textId="77777777" w:rsidR="000C4323" w:rsidRPr="00EF18C5" w:rsidRDefault="000C4323" w:rsidP="00B35C8D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E8D28EF" w14:textId="77777777" w:rsidR="000C4323" w:rsidRPr="00EF18C5" w:rsidRDefault="000C4323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38684F70" w14:textId="77777777" w:rsidR="000C4323" w:rsidRPr="00EF18C5" w:rsidRDefault="000C4323" w:rsidP="00B35C8D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BC43D9" w14:textId="77777777" w:rsidR="000C4323" w:rsidRPr="00EF18C5" w:rsidRDefault="000C4323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5838C3D" w14:textId="77777777" w:rsidR="000C4323" w:rsidRPr="00EF18C5" w:rsidRDefault="000C4323" w:rsidP="00B35C8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2A7C0AC" w14:textId="77777777" w:rsidR="000C4323" w:rsidRPr="00EF18C5" w:rsidRDefault="000C4323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28976F63" w14:textId="77777777" w:rsidR="000C4323" w:rsidRPr="00EF18C5" w:rsidRDefault="000C4323" w:rsidP="00B35C8D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498E7D4" w14:textId="77777777" w:rsidR="000C4323" w:rsidRPr="00EF18C5" w:rsidRDefault="000C4323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9029912" w14:textId="77777777" w:rsidR="000C4323" w:rsidRPr="00EF18C5" w:rsidRDefault="000C4323" w:rsidP="00B35C8D">
            <w:pPr>
              <w:pStyle w:val="acctfourfigures"/>
              <w:tabs>
                <w:tab w:val="clear" w:pos="765"/>
                <w:tab w:val="decimal" w:pos="213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3B6EDFA" w14:textId="77777777" w:rsidR="000C4323" w:rsidRPr="00EF18C5" w:rsidRDefault="000C4323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5BD470A0" w14:textId="77777777" w:rsidR="000C4323" w:rsidRPr="00EF18C5" w:rsidRDefault="000C4323" w:rsidP="00B35C8D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</w:p>
        </w:tc>
      </w:tr>
      <w:tr w:rsidR="00220016" w:rsidRPr="00EF18C5" w14:paraId="25FA7A37" w14:textId="77777777" w:rsidTr="00206A0E">
        <w:trPr>
          <w:trHeight w:val="261"/>
        </w:trPr>
        <w:tc>
          <w:tcPr>
            <w:tcW w:w="2792" w:type="dxa"/>
            <w:vAlign w:val="bottom"/>
          </w:tcPr>
          <w:p w14:paraId="7348BF65" w14:textId="77777777" w:rsidR="00220016" w:rsidRPr="00EF18C5" w:rsidRDefault="00220016" w:rsidP="00220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เงินให้กู้ยืมระยะยาวแก่กิจการ</w:t>
            </w:r>
            <w:r w:rsidRPr="00EF18C5">
              <w:rPr>
                <w:rFonts w:asciiTheme="majorBidi" w:hAnsiTheme="majorBidi" w:cstheme="majorBidi"/>
                <w:sz w:val="22"/>
                <w:szCs w:val="22"/>
                <w:lang w:val="en-GB"/>
              </w:rPr>
              <w:br/>
            </w: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ที่เกี่ยวข้องกัน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48E376E8" w14:textId="593D43C0" w:rsidR="00220016" w:rsidRPr="00EF18C5" w:rsidRDefault="00220016" w:rsidP="0022001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9558DCD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422DE46A" w14:textId="1741D9C7" w:rsidR="00220016" w:rsidRPr="00EF18C5" w:rsidRDefault="006E34D9" w:rsidP="00220016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</w:t>
            </w:r>
            <w:r w:rsidR="00342C4D">
              <w:rPr>
                <w:rFonts w:asciiTheme="majorBidi" w:hAnsiTheme="majorBidi" w:cstheme="majorBidi"/>
                <w:szCs w:val="22"/>
              </w:rPr>
              <w:t>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A08268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9B7D00F" w14:textId="14A416CE" w:rsidR="00220016" w:rsidRPr="00EF18C5" w:rsidRDefault="006E34D9" w:rsidP="002200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</w:t>
            </w:r>
            <w:r w:rsidR="00342C4D">
              <w:rPr>
                <w:rFonts w:asciiTheme="majorBidi" w:hAnsiTheme="majorBidi" w:cstheme="majorBidi"/>
                <w:szCs w:val="22"/>
              </w:rPr>
              <w:t>15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BB5A818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52FE4F9F" w14:textId="30393987" w:rsidR="00220016" w:rsidRPr="00321C35" w:rsidRDefault="00220016" w:rsidP="0022001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/>
                <w:szCs w:val="22"/>
                <w:lang w:bidi="th-TH"/>
              </w:rPr>
            </w:pPr>
            <w:r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1417BBB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83456CD" w14:textId="7D6A56A2" w:rsidR="00220016" w:rsidRPr="00206A0E" w:rsidRDefault="006E34D9" w:rsidP="00206A0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/>
                <w:szCs w:val="22"/>
                <w:lang w:val="en-US" w:bidi="th-TH"/>
              </w:rPr>
            </w:pPr>
            <w:r>
              <w:rPr>
                <w:rFonts w:asciiTheme="majorBidi" w:hAnsiTheme="majorBidi"/>
                <w:szCs w:val="22"/>
                <w:lang w:bidi="th-TH"/>
              </w:rPr>
              <w:t>6</w:t>
            </w:r>
            <w:r w:rsidR="00206A0E">
              <w:rPr>
                <w:rFonts w:asciiTheme="majorBidi" w:hAnsiTheme="majorBidi"/>
                <w:szCs w:val="22"/>
                <w:lang w:bidi="th-TH"/>
              </w:rPr>
              <w:t>1</w:t>
            </w:r>
            <w:r>
              <w:rPr>
                <w:rFonts w:asciiTheme="majorBidi" w:hAnsiTheme="majorBidi"/>
                <w:szCs w:val="22"/>
                <w:lang w:bidi="th-TH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F2D436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70C3E379" w14:textId="2B0A9042" w:rsidR="00220016" w:rsidRPr="00321C35" w:rsidRDefault="006E34D9" w:rsidP="00206A0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6</w:t>
            </w:r>
            <w:r w:rsidR="00206A0E" w:rsidRPr="00206A0E">
              <w:rPr>
                <w:rFonts w:asciiTheme="majorBidi" w:hAnsiTheme="majorBidi" w:cstheme="majorBidi"/>
                <w:szCs w:val="22"/>
                <w:lang w:bidi="th-TH"/>
              </w:rPr>
              <w:t>1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</w:p>
        </w:tc>
      </w:tr>
      <w:tr w:rsidR="00220016" w:rsidRPr="00EF18C5" w14:paraId="4A321AC5" w14:textId="77777777" w:rsidTr="00342C4D">
        <w:trPr>
          <w:trHeight w:val="261"/>
        </w:trPr>
        <w:tc>
          <w:tcPr>
            <w:tcW w:w="2792" w:type="dxa"/>
            <w:vAlign w:val="bottom"/>
          </w:tcPr>
          <w:p w14:paraId="152F6121" w14:textId="77777777" w:rsidR="00220016" w:rsidRPr="00EF18C5" w:rsidRDefault="00220016" w:rsidP="00220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55ADFDF6" w14:textId="467F8C77" w:rsidR="00220016" w:rsidRPr="00EF18C5" w:rsidRDefault="00220016" w:rsidP="0022001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EF4B171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5C48052E" w14:textId="5046C850" w:rsidR="00220016" w:rsidRPr="00EF18C5" w:rsidRDefault="00220016" w:rsidP="00220016">
            <w:pPr>
              <w:pStyle w:val="acctfourfigures"/>
              <w:tabs>
                <w:tab w:val="clear" w:pos="765"/>
                <w:tab w:val="decimal" w:pos="5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FB9A57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C5CD346" w14:textId="3CB6EA49" w:rsidR="00220016" w:rsidRPr="00EF18C5" w:rsidRDefault="00220016" w:rsidP="0022001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021EBD6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40614E8D" w14:textId="0028EA73" w:rsidR="00220016" w:rsidRPr="00321C35" w:rsidRDefault="00220016" w:rsidP="0022001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/>
                <w:szCs w:val="22"/>
                <w:lang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00F60F2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9070912" w14:textId="0A0BC248" w:rsidR="00220016" w:rsidRPr="007D6802" w:rsidRDefault="00220016" w:rsidP="0022001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/>
                <w:szCs w:val="22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F3B368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49367BA4" w14:textId="2F1314A5" w:rsidR="00220016" w:rsidRPr="00321C35" w:rsidRDefault="00220016" w:rsidP="0022001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/>
                <w:szCs w:val="22"/>
                <w:lang w:bidi="th-TH"/>
              </w:rPr>
            </w:pPr>
          </w:p>
        </w:tc>
      </w:tr>
      <w:tr w:rsidR="00220016" w:rsidRPr="00EF18C5" w14:paraId="55E0C0D8" w14:textId="77777777" w:rsidTr="005B39E5">
        <w:trPr>
          <w:trHeight w:val="261"/>
        </w:trPr>
        <w:tc>
          <w:tcPr>
            <w:tcW w:w="2792" w:type="dxa"/>
            <w:vAlign w:val="bottom"/>
          </w:tcPr>
          <w:p w14:paraId="2BA231D9" w14:textId="5B9D67CC" w:rsidR="00220016" w:rsidRPr="00EF18C5" w:rsidRDefault="00285544" w:rsidP="00220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/>
                <w:sz w:val="22"/>
                <w:szCs w:val="22"/>
                <w:cs/>
              </w:rPr>
              <w:t xml:space="preserve">-   </w:t>
            </w:r>
            <w:r w:rsidRPr="00EF18C5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ตราสารทุนที่ไม่อยู่ใน</w:t>
            </w:r>
            <w:r w:rsidRPr="00EF18C5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EF18C5">
              <w:rPr>
                <w:rFonts w:asciiTheme="majorBidi" w:hAnsiTheme="majorBidi" w:cstheme="majorBidi"/>
                <w:sz w:val="22"/>
                <w:szCs w:val="22"/>
                <w:cs/>
              </w:rPr>
              <w:t>ความต้องการของตลาด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085F1FD6" w14:textId="5A053FEF" w:rsidR="00220016" w:rsidRPr="00EF18C5" w:rsidRDefault="009C77D3" w:rsidP="00220016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4550B97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AA7833" w14:textId="39B8018E" w:rsidR="00220016" w:rsidRPr="00EF18C5" w:rsidRDefault="00220016" w:rsidP="00220016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D1F5EC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4D43DD2" w14:textId="3C32A767" w:rsidR="00220016" w:rsidRPr="00EF18C5" w:rsidRDefault="00220016" w:rsidP="002200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D546806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1A2773A4" w14:textId="4FDEF7C9" w:rsidR="00220016" w:rsidRPr="00321C35" w:rsidRDefault="00220016" w:rsidP="0022001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/>
                <w:szCs w:val="22"/>
                <w:lang w:bidi="th-TH"/>
              </w:rPr>
            </w:pPr>
            <w:r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68C1CA9" w14:textId="7183D40C" w:rsidR="00220016" w:rsidRPr="00EF18C5" w:rsidRDefault="00220016" w:rsidP="00220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--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78348789" w14:textId="612220EE" w:rsidR="00220016" w:rsidRPr="007D6802" w:rsidRDefault="00220016" w:rsidP="002200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4094A0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5292695C" w14:textId="48929F3A" w:rsidR="00220016" w:rsidRPr="00321C35" w:rsidRDefault="00220016" w:rsidP="002200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2</w:t>
            </w:r>
          </w:p>
        </w:tc>
      </w:tr>
      <w:tr w:rsidR="002512D2" w:rsidRPr="00EF18C5" w14:paraId="25072E72" w14:textId="77777777" w:rsidTr="00B27F0E">
        <w:trPr>
          <w:trHeight w:val="20"/>
        </w:trPr>
        <w:tc>
          <w:tcPr>
            <w:tcW w:w="2792" w:type="dxa"/>
            <w:vAlign w:val="bottom"/>
          </w:tcPr>
          <w:p w14:paraId="2E5EA3E7" w14:textId="77777777" w:rsidR="002512D2" w:rsidRPr="00B27F0E" w:rsidRDefault="002512D2" w:rsidP="00220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8"/>
                <w:szCs w:val="8"/>
                <w:cs/>
                <w:lang w:val="en-GB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7FC2B38D" w14:textId="77777777" w:rsidR="002512D2" w:rsidRPr="00B27F0E" w:rsidRDefault="002512D2" w:rsidP="00220016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B6F11DF" w14:textId="77777777" w:rsidR="002512D2" w:rsidRPr="00B27F0E" w:rsidRDefault="002512D2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1F0D7659" w14:textId="77777777" w:rsidR="002512D2" w:rsidRPr="00B27F0E" w:rsidRDefault="002512D2" w:rsidP="00220016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82022E" w14:textId="77777777" w:rsidR="002512D2" w:rsidRPr="00B27F0E" w:rsidRDefault="002512D2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09A945A" w14:textId="77777777" w:rsidR="002512D2" w:rsidRPr="00B27F0E" w:rsidRDefault="002512D2" w:rsidP="0022001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539FAEA" w14:textId="77777777" w:rsidR="002512D2" w:rsidRPr="00B27F0E" w:rsidRDefault="002512D2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0C5BC205" w14:textId="77777777" w:rsidR="002512D2" w:rsidRPr="00B27F0E" w:rsidRDefault="002512D2" w:rsidP="0022001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/>
                <w:sz w:val="8"/>
                <w:szCs w:val="8"/>
                <w:lang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72EF995" w14:textId="77777777" w:rsidR="002512D2" w:rsidRPr="00B27F0E" w:rsidRDefault="002512D2" w:rsidP="00220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02992B6" w14:textId="77777777" w:rsidR="002512D2" w:rsidRPr="00B27F0E" w:rsidRDefault="002512D2" w:rsidP="0022001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/>
                <w:sz w:val="8"/>
                <w:szCs w:val="8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EE11D4" w14:textId="77777777" w:rsidR="002512D2" w:rsidRPr="00B27F0E" w:rsidRDefault="002512D2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492ED752" w14:textId="77777777" w:rsidR="002512D2" w:rsidRPr="00B27F0E" w:rsidRDefault="002512D2" w:rsidP="0022001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/>
                <w:sz w:val="8"/>
                <w:szCs w:val="8"/>
                <w:lang w:bidi="th-TH"/>
              </w:rPr>
            </w:pPr>
          </w:p>
        </w:tc>
      </w:tr>
      <w:tr w:rsidR="00220016" w:rsidRPr="00EF18C5" w14:paraId="5BA6A83A" w14:textId="77777777" w:rsidTr="00CE4937">
        <w:trPr>
          <w:trHeight w:val="261"/>
        </w:trPr>
        <w:tc>
          <w:tcPr>
            <w:tcW w:w="2792" w:type="dxa"/>
            <w:vAlign w:val="bottom"/>
          </w:tcPr>
          <w:p w14:paraId="2A52F0D1" w14:textId="77777777" w:rsidR="00220016" w:rsidRPr="00EF18C5" w:rsidRDefault="00220016" w:rsidP="00220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4AED4D4E" w14:textId="77777777" w:rsidR="00220016" w:rsidRPr="00EF18C5" w:rsidRDefault="00220016" w:rsidP="00220016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CBB78D7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0F1778DF" w14:textId="77777777" w:rsidR="00220016" w:rsidRPr="00EF18C5" w:rsidRDefault="00220016" w:rsidP="00220016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84AF4C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745B780" w14:textId="77777777" w:rsidR="00220016" w:rsidRPr="00EF18C5" w:rsidRDefault="00220016" w:rsidP="0022001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89D6884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69BF6093" w14:textId="77777777" w:rsidR="00220016" w:rsidRPr="00321C35" w:rsidRDefault="00220016" w:rsidP="0022001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/>
                <w:szCs w:val="22"/>
                <w:lang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DE8D253" w14:textId="77777777" w:rsidR="00220016" w:rsidRPr="00EF18C5" w:rsidRDefault="00220016" w:rsidP="00220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7D99BB6" w14:textId="77777777" w:rsidR="00220016" w:rsidRPr="007D6802" w:rsidRDefault="00220016" w:rsidP="0022001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/>
                <w:szCs w:val="22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375BC7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70C89FC8" w14:textId="77777777" w:rsidR="00220016" w:rsidRPr="00321C35" w:rsidRDefault="00220016" w:rsidP="0022001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/>
                <w:szCs w:val="22"/>
                <w:lang w:bidi="th-TH"/>
              </w:rPr>
            </w:pPr>
          </w:p>
        </w:tc>
      </w:tr>
      <w:tr w:rsidR="00220016" w:rsidRPr="00EF18C5" w14:paraId="75F17737" w14:textId="77777777" w:rsidTr="005B39E5">
        <w:trPr>
          <w:trHeight w:val="261"/>
        </w:trPr>
        <w:tc>
          <w:tcPr>
            <w:tcW w:w="2792" w:type="dxa"/>
            <w:vAlign w:val="bottom"/>
            <w:hideMark/>
          </w:tcPr>
          <w:p w14:paraId="23909A8E" w14:textId="77777777" w:rsidR="00220016" w:rsidRPr="00EF18C5" w:rsidRDefault="00220016" w:rsidP="00220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7D85F91F" w14:textId="5D6DC6AC" w:rsidR="00220016" w:rsidRPr="00EF18C5" w:rsidRDefault="00220016" w:rsidP="002200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D3A10">
              <w:rPr>
                <w:rFonts w:asciiTheme="majorBidi" w:hAnsiTheme="majorBidi" w:cstheme="majorBidi"/>
                <w:szCs w:val="22"/>
                <w:lang w:val="en-US" w:bidi="th-TH"/>
              </w:rPr>
              <w:t>67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7B31BAA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4D3916E8" w14:textId="5A29344E" w:rsidR="00220016" w:rsidRPr="00EF18C5" w:rsidRDefault="00220016" w:rsidP="00220016">
            <w:pPr>
              <w:pStyle w:val="acctfourfigures"/>
              <w:tabs>
                <w:tab w:val="clear" w:pos="765"/>
                <w:tab w:val="decimal" w:pos="5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30AD6E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07A250F" w14:textId="5B5FB617" w:rsidR="00220016" w:rsidRPr="00EF18C5" w:rsidRDefault="00220016" w:rsidP="002200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 w:rsidRPr="00482D32">
              <w:rPr>
                <w:rFonts w:asciiTheme="majorBidi" w:hAnsiTheme="majorBidi"/>
                <w:szCs w:val="22"/>
                <w:cs/>
                <w:lang w:bidi="th-TH"/>
              </w:rPr>
              <w:t>67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8EC90F5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1681DF0C" w14:textId="76D48969" w:rsidR="00220016" w:rsidRPr="00321C35" w:rsidRDefault="00220016" w:rsidP="002200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/>
                <w:szCs w:val="22"/>
                <w:lang w:bidi="th-TH"/>
              </w:rPr>
            </w:pPr>
            <w:r w:rsidRPr="00482D32">
              <w:rPr>
                <w:rFonts w:asciiTheme="majorBidi" w:hAnsiTheme="majorBidi"/>
                <w:szCs w:val="22"/>
                <w:cs/>
                <w:lang w:bidi="th-TH"/>
              </w:rPr>
              <w:t>67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F56933F" w14:textId="78011C27" w:rsidR="00220016" w:rsidRPr="00EF18C5" w:rsidRDefault="00220016" w:rsidP="00220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75BA118" w14:textId="60E1A17C" w:rsidR="00220016" w:rsidRPr="007D6802" w:rsidRDefault="00220016" w:rsidP="0022001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/>
                <w:szCs w:val="22"/>
                <w:lang w:bidi="th-TH"/>
              </w:rPr>
            </w:pPr>
            <w:r>
              <w:rPr>
                <w:rFonts w:asciiTheme="majorBidi" w:hAnsiTheme="majorBidi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3FDAF3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69BF962F" w14:textId="26545B0C" w:rsidR="00220016" w:rsidRPr="00321C35" w:rsidRDefault="00220016" w:rsidP="002200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/>
                <w:szCs w:val="22"/>
                <w:lang w:bidi="th-TH"/>
              </w:rPr>
            </w:pPr>
            <w:r w:rsidRPr="00482D32">
              <w:rPr>
                <w:rFonts w:asciiTheme="majorBidi" w:hAnsiTheme="majorBidi"/>
                <w:szCs w:val="22"/>
                <w:cs/>
                <w:lang w:bidi="th-TH"/>
              </w:rPr>
              <w:t>67</w:t>
            </w:r>
          </w:p>
        </w:tc>
      </w:tr>
      <w:tr w:rsidR="00220016" w:rsidRPr="00EF18C5" w14:paraId="1AF1D744" w14:textId="77777777" w:rsidTr="00CD7F25">
        <w:trPr>
          <w:trHeight w:val="261"/>
        </w:trPr>
        <w:tc>
          <w:tcPr>
            <w:tcW w:w="2792" w:type="dxa"/>
            <w:vAlign w:val="bottom"/>
          </w:tcPr>
          <w:p w14:paraId="4B7779A2" w14:textId="7ADEF724" w:rsidR="00220016" w:rsidRPr="00EF18C5" w:rsidRDefault="00220016" w:rsidP="00220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เงินกู้ยืมระยะยาว</w:t>
            </w:r>
            <w:r>
              <w:rPr>
                <w:rFonts w:asciiTheme="majorBidi" w:hAnsiTheme="majorBidi"/>
                <w:sz w:val="22"/>
                <w:szCs w:val="22"/>
                <w:cs/>
                <w:lang w:val="en-GB"/>
              </w:rPr>
              <w:t xml:space="preserve">                      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4182110C" w14:textId="0735B8FC" w:rsidR="00220016" w:rsidRPr="00EF18C5" w:rsidRDefault="00220016" w:rsidP="0022001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5D4C0FE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3DFC9CA0" w14:textId="1E41484B" w:rsidR="00220016" w:rsidRPr="00EF18C5" w:rsidRDefault="00220016" w:rsidP="00220016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2,798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11837D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DEE1252" w14:textId="2DF82303" w:rsidR="00220016" w:rsidRPr="00EF18C5" w:rsidRDefault="00220016" w:rsidP="002200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2,798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141D1AB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45156CF4" w14:textId="46FE4E2E" w:rsidR="00220016" w:rsidRPr="00321C35" w:rsidRDefault="00220016" w:rsidP="0022001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/>
                <w:szCs w:val="22"/>
                <w:lang w:bidi="th-TH"/>
              </w:rPr>
            </w:pPr>
            <w:r w:rsidRPr="00321C3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201B2B1" w14:textId="4E1ECAD1" w:rsidR="00220016" w:rsidRPr="00EF18C5" w:rsidRDefault="00220016" w:rsidP="00220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6311946" w14:textId="446E16CD" w:rsidR="00220016" w:rsidRPr="007D6802" w:rsidRDefault="00220016" w:rsidP="002200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/>
                <w:szCs w:val="22"/>
                <w:lang w:bidi="th-TH"/>
              </w:rPr>
            </w:pPr>
            <w:r w:rsidRPr="005B39E5">
              <w:rPr>
                <w:rFonts w:asciiTheme="majorBidi" w:hAnsiTheme="majorBidi"/>
                <w:szCs w:val="22"/>
                <w:cs/>
                <w:lang w:bidi="th-TH"/>
              </w:rPr>
              <w:t>2</w:t>
            </w:r>
            <w:r w:rsidRPr="005B39E5">
              <w:rPr>
                <w:rFonts w:asciiTheme="majorBidi" w:hAnsiTheme="majorBidi"/>
                <w:szCs w:val="22"/>
                <w:lang w:bidi="th-TH"/>
              </w:rPr>
              <w:t>,</w:t>
            </w:r>
            <w:r w:rsidRPr="005B39E5">
              <w:rPr>
                <w:rFonts w:asciiTheme="majorBidi" w:hAnsiTheme="majorBidi"/>
                <w:szCs w:val="22"/>
                <w:cs/>
                <w:lang w:bidi="th-TH"/>
              </w:rPr>
              <w:t>810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A37EA0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1F3DA50E" w14:textId="36E8CF54" w:rsidR="00220016" w:rsidRPr="00321C35" w:rsidRDefault="00220016" w:rsidP="002200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/>
                <w:szCs w:val="22"/>
                <w:lang w:bidi="th-TH"/>
              </w:rPr>
            </w:pPr>
            <w:r w:rsidRPr="005B39E5">
              <w:rPr>
                <w:rFonts w:asciiTheme="majorBidi" w:hAnsiTheme="majorBidi"/>
                <w:szCs w:val="22"/>
                <w:cs/>
                <w:lang w:bidi="th-TH"/>
              </w:rPr>
              <w:t>2</w:t>
            </w:r>
            <w:r w:rsidRPr="005B39E5">
              <w:rPr>
                <w:rFonts w:asciiTheme="majorBidi" w:hAnsiTheme="majorBidi"/>
                <w:szCs w:val="22"/>
                <w:lang w:bidi="th-TH"/>
              </w:rPr>
              <w:t>,</w:t>
            </w:r>
            <w:r w:rsidRPr="005B39E5">
              <w:rPr>
                <w:rFonts w:asciiTheme="majorBidi" w:hAnsiTheme="majorBidi"/>
                <w:szCs w:val="22"/>
                <w:cs/>
                <w:lang w:bidi="th-TH"/>
              </w:rPr>
              <w:t>810</w:t>
            </w:r>
          </w:p>
        </w:tc>
      </w:tr>
      <w:tr w:rsidR="00220016" w:rsidRPr="00EF18C5" w14:paraId="4D7279AF" w14:textId="77777777" w:rsidTr="000A3FE4">
        <w:trPr>
          <w:trHeight w:val="261"/>
        </w:trPr>
        <w:tc>
          <w:tcPr>
            <w:tcW w:w="2792" w:type="dxa"/>
            <w:vAlign w:val="bottom"/>
          </w:tcPr>
          <w:p w14:paraId="4ADC02A0" w14:textId="77777777" w:rsidR="00220016" w:rsidRPr="00EF18C5" w:rsidRDefault="00220016" w:rsidP="00220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755D936E" w14:textId="1A0381BF" w:rsidR="00220016" w:rsidRPr="00EF18C5" w:rsidRDefault="00220016" w:rsidP="0022001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  <w:r w:rsidRPr="00321C35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1EDE4F7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3E7590E7" w14:textId="2500D5CE" w:rsidR="00220016" w:rsidRPr="00EF18C5" w:rsidRDefault="00220016" w:rsidP="00220016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4,199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44B819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A576A2D" w14:textId="64C1F101" w:rsidR="00220016" w:rsidRPr="00EF18C5" w:rsidRDefault="00220016" w:rsidP="002200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4,199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6912B0C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5A2D3802" w14:textId="3955662D" w:rsidR="00220016" w:rsidRPr="0078572B" w:rsidRDefault="000A3FE4" w:rsidP="000A3FE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/>
                <w:szCs w:val="22"/>
                <w:lang w:bidi="th-TH"/>
              </w:rPr>
            </w:pPr>
            <w:r w:rsidRPr="000A3FE4">
              <w:rPr>
                <w:rFonts w:asciiTheme="majorBidi" w:hAnsiTheme="majorBidi"/>
                <w:szCs w:val="22"/>
                <w:lang w:bidi="th-TH"/>
              </w:rPr>
              <w:t>4,214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3CA9DF7" w14:textId="33932EB5" w:rsidR="00220016" w:rsidRPr="0078572B" w:rsidRDefault="00220016" w:rsidP="00220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F1ABC29" w14:textId="79C9123B" w:rsidR="00220016" w:rsidRPr="0078572B" w:rsidRDefault="0078572B" w:rsidP="0022001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/>
                <w:szCs w:val="22"/>
                <w:lang w:val="en-US" w:bidi="th-TH"/>
              </w:rPr>
            </w:pPr>
            <w:r>
              <w:rPr>
                <w:rFonts w:asciiTheme="majorBidi" w:hAnsi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B149E9" w14:textId="77777777" w:rsidR="00220016" w:rsidRPr="0078572B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6F6D4164" w14:textId="31F038F2" w:rsidR="00220016" w:rsidRPr="0078572B" w:rsidRDefault="000A3FE4" w:rsidP="0078572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/>
                <w:szCs w:val="22"/>
                <w:lang w:bidi="th-TH"/>
              </w:rPr>
            </w:pPr>
            <w:r w:rsidRPr="000A3FE4">
              <w:rPr>
                <w:rFonts w:asciiTheme="majorBidi" w:hAnsiTheme="majorBidi"/>
                <w:szCs w:val="22"/>
                <w:lang w:bidi="th-TH"/>
              </w:rPr>
              <w:t>4,214</w:t>
            </w:r>
          </w:p>
        </w:tc>
      </w:tr>
      <w:tr w:rsidR="00220016" w:rsidRPr="00EF18C5" w14:paraId="6DB5950B" w14:textId="77777777" w:rsidTr="005B39E5">
        <w:trPr>
          <w:trHeight w:val="261"/>
        </w:trPr>
        <w:tc>
          <w:tcPr>
            <w:tcW w:w="2792" w:type="dxa"/>
            <w:vAlign w:val="bottom"/>
          </w:tcPr>
          <w:p w14:paraId="3BB31F31" w14:textId="42FDDF04" w:rsidR="00220016" w:rsidRPr="00EF18C5" w:rsidRDefault="00220016" w:rsidP="00220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61C074DD" w14:textId="716426A1" w:rsidR="00220016" w:rsidRPr="00321C35" w:rsidRDefault="00220016" w:rsidP="0022001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  <w:r w:rsidRPr="00321C35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F5028DD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313C7350" w14:textId="6276F056" w:rsidR="00220016" w:rsidRPr="00EF18C5" w:rsidRDefault="00220016" w:rsidP="00220016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209369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7C40AB2" w14:textId="36259288" w:rsidR="00220016" w:rsidRPr="00EF18C5" w:rsidRDefault="00220016" w:rsidP="002200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6DB29B3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50DBAC77" w14:textId="7E3DE36E" w:rsidR="00220016" w:rsidRPr="00321C35" w:rsidRDefault="00220016" w:rsidP="0022001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/>
                <w:szCs w:val="22"/>
                <w:lang w:bidi="th-TH"/>
              </w:rPr>
            </w:pPr>
            <w:r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6743590" w14:textId="1DB08927" w:rsidR="00220016" w:rsidRPr="00EF18C5" w:rsidRDefault="00220016" w:rsidP="00220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337911C" w14:textId="1D663DB6" w:rsidR="00220016" w:rsidRPr="007D6802" w:rsidRDefault="00220016" w:rsidP="002200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/>
                <w:szCs w:val="22"/>
                <w:lang w:bidi="th-TH"/>
              </w:rPr>
            </w:pPr>
            <w:r w:rsidRPr="00D65115">
              <w:rPr>
                <w:rFonts w:asciiTheme="majorBidi" w:hAnsiTheme="majorBidi"/>
                <w:szCs w:val="22"/>
                <w:cs/>
                <w:lang w:bidi="th-TH"/>
              </w:rPr>
              <w:t>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C690B4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2DA9FF58" w14:textId="425BA26C" w:rsidR="00220016" w:rsidRPr="00321C35" w:rsidRDefault="00220016" w:rsidP="002200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/>
                <w:szCs w:val="22"/>
                <w:lang w:bidi="th-TH"/>
              </w:rPr>
            </w:pPr>
            <w:r w:rsidRPr="00D65115">
              <w:rPr>
                <w:rFonts w:asciiTheme="majorBidi" w:hAnsiTheme="majorBidi"/>
                <w:szCs w:val="22"/>
                <w:cs/>
                <w:lang w:bidi="th-TH"/>
              </w:rPr>
              <w:t>23</w:t>
            </w:r>
          </w:p>
        </w:tc>
      </w:tr>
      <w:tr w:rsidR="00220016" w:rsidRPr="00EF18C5" w14:paraId="480DD8D1" w14:textId="77777777" w:rsidTr="00DD2F7E">
        <w:trPr>
          <w:trHeight w:val="20"/>
        </w:trPr>
        <w:tc>
          <w:tcPr>
            <w:tcW w:w="2792" w:type="dxa"/>
            <w:vAlign w:val="bottom"/>
          </w:tcPr>
          <w:p w14:paraId="6A23BFE4" w14:textId="77777777" w:rsidR="00220016" w:rsidRPr="00B27F0E" w:rsidRDefault="00220016" w:rsidP="00220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78857DD8" w14:textId="77777777" w:rsidR="00220016" w:rsidRPr="00B27F0E" w:rsidRDefault="00220016" w:rsidP="00220016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 w:val="6"/>
                <w:szCs w:val="6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439B683" w14:textId="77777777" w:rsidR="00220016" w:rsidRPr="00B27F0E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251BA0EC" w14:textId="77777777" w:rsidR="00220016" w:rsidRPr="00B27F0E" w:rsidRDefault="00220016" w:rsidP="00220016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FF955B4" w14:textId="77777777" w:rsidR="00220016" w:rsidRPr="00B27F0E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B599750" w14:textId="77777777" w:rsidR="00220016" w:rsidRPr="00B27F0E" w:rsidRDefault="00220016" w:rsidP="0022001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70E7F07" w14:textId="77777777" w:rsidR="00220016" w:rsidRPr="00B27F0E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522BF467" w14:textId="77777777" w:rsidR="00220016" w:rsidRPr="00B27F0E" w:rsidRDefault="00220016" w:rsidP="00220016">
            <w:pPr>
              <w:pStyle w:val="acctfourfigures"/>
              <w:tabs>
                <w:tab w:val="clear" w:pos="765"/>
                <w:tab w:val="decimal" w:pos="306"/>
                <w:tab w:val="decimal" w:pos="64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B4BEA7B" w14:textId="77777777" w:rsidR="00220016" w:rsidRPr="00B27F0E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A6F736F" w14:textId="77777777" w:rsidR="00220016" w:rsidRPr="00B27F0E" w:rsidRDefault="00220016" w:rsidP="00220016">
            <w:pPr>
              <w:pStyle w:val="acctfourfigures"/>
              <w:tabs>
                <w:tab w:val="clear" w:pos="765"/>
                <w:tab w:val="decimal" w:pos="213"/>
                <w:tab w:val="decimal" w:pos="551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AC41D1" w14:textId="77777777" w:rsidR="00220016" w:rsidRPr="00B27F0E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3B65B642" w14:textId="77777777" w:rsidR="00220016" w:rsidRPr="00B27F0E" w:rsidRDefault="00220016" w:rsidP="00220016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 w:val="6"/>
                <w:szCs w:val="6"/>
              </w:rPr>
            </w:pPr>
          </w:p>
        </w:tc>
      </w:tr>
      <w:tr w:rsidR="00220016" w:rsidRPr="00EF18C5" w14:paraId="6F085791" w14:textId="77777777" w:rsidTr="005B39E5">
        <w:trPr>
          <w:trHeight w:val="261"/>
        </w:trPr>
        <w:tc>
          <w:tcPr>
            <w:tcW w:w="2792" w:type="dxa"/>
            <w:vAlign w:val="bottom"/>
          </w:tcPr>
          <w:p w14:paraId="24B85E7C" w14:textId="77777777" w:rsidR="00220016" w:rsidRPr="00EF18C5" w:rsidRDefault="00220016" w:rsidP="00220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ธันวาคม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2566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500D93FC" w14:textId="77777777" w:rsidR="00220016" w:rsidRPr="00EF18C5" w:rsidRDefault="00220016" w:rsidP="00220016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3F31BB1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107A136B" w14:textId="77777777" w:rsidR="00220016" w:rsidRPr="00EF18C5" w:rsidRDefault="00220016" w:rsidP="00220016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47B99A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8A81897" w14:textId="77777777" w:rsidR="00220016" w:rsidRPr="00EF18C5" w:rsidRDefault="00220016" w:rsidP="0022001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3C45C47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7F1500B5" w14:textId="77777777" w:rsidR="00220016" w:rsidRPr="00EF18C5" w:rsidRDefault="00220016" w:rsidP="00220016">
            <w:pPr>
              <w:pStyle w:val="acctfourfigures"/>
              <w:tabs>
                <w:tab w:val="clear" w:pos="765"/>
                <w:tab w:val="decimal" w:pos="306"/>
                <w:tab w:val="decimal" w:pos="64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3C915B0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451FD8B" w14:textId="77777777" w:rsidR="00220016" w:rsidRPr="00EF18C5" w:rsidRDefault="00220016" w:rsidP="00220016">
            <w:pPr>
              <w:pStyle w:val="acctfourfigures"/>
              <w:tabs>
                <w:tab w:val="clear" w:pos="765"/>
                <w:tab w:val="decimal" w:pos="213"/>
                <w:tab w:val="decimal" w:pos="551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7899F5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55B72B63" w14:textId="77777777" w:rsidR="00220016" w:rsidRPr="00EF18C5" w:rsidRDefault="00220016" w:rsidP="00220016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</w:p>
        </w:tc>
      </w:tr>
      <w:tr w:rsidR="00220016" w:rsidRPr="00EF18C5" w14:paraId="74F5B15A" w14:textId="77777777" w:rsidTr="005B39E5">
        <w:trPr>
          <w:trHeight w:val="261"/>
        </w:trPr>
        <w:tc>
          <w:tcPr>
            <w:tcW w:w="2792" w:type="dxa"/>
            <w:vAlign w:val="bottom"/>
          </w:tcPr>
          <w:p w14:paraId="2E145761" w14:textId="77777777" w:rsidR="00220016" w:rsidRPr="00EF18C5" w:rsidRDefault="00220016" w:rsidP="00220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5D68E7E6" w14:textId="77777777" w:rsidR="00220016" w:rsidRPr="00EF18C5" w:rsidRDefault="00220016" w:rsidP="00220016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C953D38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245A5EF1" w14:textId="77777777" w:rsidR="00220016" w:rsidRPr="00EF18C5" w:rsidRDefault="00220016" w:rsidP="00220016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F915F9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3CCC3CE" w14:textId="77777777" w:rsidR="00220016" w:rsidRPr="00EF18C5" w:rsidRDefault="00220016" w:rsidP="0022001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1808138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39E9EA7B" w14:textId="77777777" w:rsidR="00220016" w:rsidRPr="00EF18C5" w:rsidRDefault="00220016" w:rsidP="00220016">
            <w:pPr>
              <w:pStyle w:val="acctfourfigures"/>
              <w:tabs>
                <w:tab w:val="clear" w:pos="765"/>
                <w:tab w:val="decimal" w:pos="306"/>
                <w:tab w:val="decimal" w:pos="64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DD53FCF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8FDC64F" w14:textId="77777777" w:rsidR="00220016" w:rsidRPr="00EF18C5" w:rsidRDefault="00220016" w:rsidP="00220016">
            <w:pPr>
              <w:pStyle w:val="acctfourfigures"/>
              <w:tabs>
                <w:tab w:val="clear" w:pos="765"/>
                <w:tab w:val="decimal" w:pos="213"/>
                <w:tab w:val="decimal" w:pos="551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AADA3F0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1276DC7F" w14:textId="77777777" w:rsidR="00220016" w:rsidRPr="00EF18C5" w:rsidRDefault="00220016" w:rsidP="00220016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</w:p>
        </w:tc>
      </w:tr>
      <w:tr w:rsidR="00220016" w:rsidRPr="00EF18C5" w14:paraId="3EC38551" w14:textId="77777777" w:rsidTr="005B39E5">
        <w:trPr>
          <w:trHeight w:val="261"/>
        </w:trPr>
        <w:tc>
          <w:tcPr>
            <w:tcW w:w="2792" w:type="dxa"/>
            <w:vAlign w:val="bottom"/>
          </w:tcPr>
          <w:p w14:paraId="10A1B2E6" w14:textId="77777777" w:rsidR="00220016" w:rsidRPr="00F23FBD" w:rsidRDefault="00220016" w:rsidP="00220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23FBD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เงินให้กู้ยืมระยะยาวแก่กิจการ</w:t>
            </w:r>
            <w:r w:rsidRPr="00F23FBD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F23FBD">
              <w:rPr>
                <w:rFonts w:asciiTheme="majorBidi" w:hAnsiTheme="majorBidi" w:cstheme="majorBidi"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2658D5EE" w14:textId="77777777" w:rsidR="00220016" w:rsidRPr="00EF18C5" w:rsidRDefault="00220016" w:rsidP="0022001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/>
              </w:rPr>
            </w:pPr>
            <w:r w:rsidRPr="00EF18C5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913E407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4B1FAED8" w14:textId="10A8D2A4" w:rsidR="00220016" w:rsidRPr="00EF18C5" w:rsidRDefault="00677453" w:rsidP="00220016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836731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11A8AA8" w14:textId="4C7ACCB8" w:rsidR="00220016" w:rsidRPr="00EF18C5" w:rsidRDefault="00677453" w:rsidP="002200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581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246304A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69B757E1" w14:textId="4F514208" w:rsidR="00220016" w:rsidRPr="00EF18C5" w:rsidRDefault="00220016" w:rsidP="0022001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/>
                <w:szCs w:val="22"/>
                <w:cs/>
                <w:lang w:bidi="th-TH"/>
              </w:rPr>
              <w:t xml:space="preserve"> </w:t>
            </w: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9B33A24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BCA4408" w14:textId="7872403C" w:rsidR="00220016" w:rsidRPr="00B82A4E" w:rsidRDefault="00B82A4E" w:rsidP="002200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A0AF4A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74716F30" w14:textId="35516018" w:rsidR="00220016" w:rsidRPr="00EF18C5" w:rsidRDefault="00B82A4E" w:rsidP="002200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582</w:t>
            </w:r>
          </w:p>
        </w:tc>
      </w:tr>
      <w:tr w:rsidR="00220016" w:rsidRPr="00EF18C5" w14:paraId="47B0AF81" w14:textId="77777777" w:rsidTr="005B39E5">
        <w:trPr>
          <w:trHeight w:val="261"/>
        </w:trPr>
        <w:tc>
          <w:tcPr>
            <w:tcW w:w="2792" w:type="dxa"/>
            <w:vAlign w:val="bottom"/>
          </w:tcPr>
          <w:p w14:paraId="6DDE3815" w14:textId="77777777" w:rsidR="00220016" w:rsidRPr="00F23FBD" w:rsidRDefault="00220016" w:rsidP="00220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23FBD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เงินลงทุนระยะยาวอื่น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011A7EA9" w14:textId="77777777" w:rsidR="00220016" w:rsidRPr="00EF18C5" w:rsidRDefault="00220016" w:rsidP="00220016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079C4C6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0A7EE6A8" w14:textId="77777777" w:rsidR="00220016" w:rsidRPr="00EF18C5" w:rsidRDefault="00220016" w:rsidP="00220016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636A50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DF24A25" w14:textId="77777777" w:rsidR="00220016" w:rsidRPr="00EF18C5" w:rsidRDefault="00220016" w:rsidP="0022001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3132110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3FE868C9" w14:textId="77777777" w:rsidR="00220016" w:rsidRPr="00EF18C5" w:rsidRDefault="00220016" w:rsidP="00220016">
            <w:pPr>
              <w:pStyle w:val="acctfourfigures"/>
              <w:tabs>
                <w:tab w:val="clear" w:pos="765"/>
                <w:tab w:val="decimal" w:pos="306"/>
                <w:tab w:val="decimal" w:pos="64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208B82B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38E1899" w14:textId="77777777" w:rsidR="00220016" w:rsidRPr="00EF18C5" w:rsidRDefault="00220016" w:rsidP="00220016">
            <w:pPr>
              <w:pStyle w:val="acctfourfigures"/>
              <w:tabs>
                <w:tab w:val="clear" w:pos="765"/>
                <w:tab w:val="decimal" w:pos="213"/>
                <w:tab w:val="decimal" w:pos="551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D526A4A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0DC48861" w14:textId="77777777" w:rsidR="00220016" w:rsidRPr="00EF18C5" w:rsidRDefault="00220016" w:rsidP="00220016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</w:p>
        </w:tc>
      </w:tr>
      <w:tr w:rsidR="00220016" w:rsidRPr="00EF18C5" w14:paraId="7FA6B134" w14:textId="77777777" w:rsidTr="005B39E5">
        <w:trPr>
          <w:trHeight w:val="261"/>
        </w:trPr>
        <w:tc>
          <w:tcPr>
            <w:tcW w:w="2792" w:type="dxa"/>
            <w:vAlign w:val="bottom"/>
          </w:tcPr>
          <w:p w14:paraId="6049BF87" w14:textId="77777777" w:rsidR="00220016" w:rsidRPr="00F23FBD" w:rsidRDefault="00220016" w:rsidP="00220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</w:rPr>
            </w:pPr>
            <w:r w:rsidRPr="00F23FBD">
              <w:rPr>
                <w:rFonts w:asciiTheme="majorBidi" w:hAnsiTheme="majorBidi"/>
                <w:sz w:val="22"/>
                <w:szCs w:val="22"/>
                <w:cs/>
              </w:rPr>
              <w:t xml:space="preserve">-   </w:t>
            </w:r>
            <w:r w:rsidRPr="00F23FBD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ตราสารทุนที่ไม่อยู่ใน</w:t>
            </w:r>
            <w:r w:rsidRPr="00F23FBD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F23FBD">
              <w:rPr>
                <w:rFonts w:asciiTheme="majorBidi" w:hAnsiTheme="majorBidi" w:cstheme="majorBidi"/>
                <w:sz w:val="22"/>
                <w:szCs w:val="22"/>
                <w:cs/>
              </w:rPr>
              <w:t>ความต้องการของตลาด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08458BD1" w14:textId="77777777" w:rsidR="00220016" w:rsidRPr="00EF18C5" w:rsidRDefault="00220016" w:rsidP="0022001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/>
              </w:rPr>
            </w:pPr>
            <w:r w:rsidRPr="00EF18C5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F11885F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0EA98E3D" w14:textId="77777777" w:rsidR="00220016" w:rsidRPr="00EF18C5" w:rsidRDefault="00220016" w:rsidP="00220016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C27907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4A9C43A" w14:textId="77777777" w:rsidR="00220016" w:rsidRPr="00EF18C5" w:rsidRDefault="00220016" w:rsidP="002200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FD9D83D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3349569B" w14:textId="7B5F1110" w:rsidR="00220016" w:rsidRPr="00EF18C5" w:rsidRDefault="00220016" w:rsidP="0022001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F8C45DD" w14:textId="2FAC94E4" w:rsidR="00220016" w:rsidRPr="00EF18C5" w:rsidRDefault="00220016" w:rsidP="00220016">
            <w:pPr>
              <w:pStyle w:val="acctfourfigures"/>
              <w:tabs>
                <w:tab w:val="clear" w:pos="765"/>
                <w:tab w:val="decimal" w:pos="24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360E2AF" w14:textId="303C863B" w:rsidR="00220016" w:rsidRPr="00EF18C5" w:rsidRDefault="00220016" w:rsidP="002200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E544A5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74872516" w14:textId="77777777" w:rsidR="00220016" w:rsidRPr="00EF18C5" w:rsidRDefault="00220016" w:rsidP="002200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2</w:t>
            </w:r>
          </w:p>
        </w:tc>
      </w:tr>
      <w:tr w:rsidR="00EC797B" w:rsidRPr="00EF18C5" w14:paraId="0F8E883D" w14:textId="77777777" w:rsidTr="00EC797B">
        <w:trPr>
          <w:trHeight w:val="20"/>
        </w:trPr>
        <w:tc>
          <w:tcPr>
            <w:tcW w:w="2792" w:type="dxa"/>
            <w:vAlign w:val="bottom"/>
          </w:tcPr>
          <w:p w14:paraId="29F21E6B" w14:textId="77777777" w:rsidR="00EC797B" w:rsidRPr="00EC797B" w:rsidRDefault="00EC797B" w:rsidP="00EC7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4885C603" w14:textId="77777777" w:rsidR="00EC797B" w:rsidRPr="00EC797B" w:rsidRDefault="00EC797B" w:rsidP="00EC797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9"/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  <w:cs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F0A4472" w14:textId="77777777" w:rsidR="00EC797B" w:rsidRPr="00EC797B" w:rsidRDefault="00EC797B" w:rsidP="00EC797B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  <w:lang w:val="en-US" w:bidi="th-TH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57F09DB5" w14:textId="77777777" w:rsidR="00EC797B" w:rsidRPr="00EC797B" w:rsidRDefault="00EC797B" w:rsidP="00EC797B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-97"/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DF0FDB" w14:textId="77777777" w:rsidR="00EC797B" w:rsidRPr="00EC797B" w:rsidRDefault="00EC797B" w:rsidP="00EC797B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  <w:lang w:val="en-US" w:bidi="th-TH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C701C00" w14:textId="77777777" w:rsidR="00EC797B" w:rsidRPr="00EC797B" w:rsidRDefault="00EC797B" w:rsidP="00EC797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7"/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3EF04DE" w14:textId="77777777" w:rsidR="00EC797B" w:rsidRPr="00EC797B" w:rsidRDefault="00EC797B" w:rsidP="00EC797B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  <w:lang w:val="en-US" w:bidi="th-TH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739A7C75" w14:textId="77777777" w:rsidR="00EC797B" w:rsidRPr="00EC797B" w:rsidRDefault="00EC797B" w:rsidP="00EC797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9"/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  <w:cs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8A57D1C" w14:textId="77777777" w:rsidR="00EC797B" w:rsidRPr="00EC797B" w:rsidRDefault="00EC797B" w:rsidP="00EC797B">
            <w:pPr>
              <w:pStyle w:val="acctfourfigures"/>
              <w:tabs>
                <w:tab w:val="clear" w:pos="765"/>
                <w:tab w:val="decimal" w:pos="24"/>
              </w:tabs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  <w:lang w:val="en-US" w:bidi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FBD3E2A" w14:textId="77777777" w:rsidR="00EC797B" w:rsidRPr="00EC797B" w:rsidRDefault="00EC797B" w:rsidP="00EC797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7"/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06A46E" w14:textId="77777777" w:rsidR="00EC797B" w:rsidRPr="00EC797B" w:rsidRDefault="00EC797B" w:rsidP="00EC797B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  <w:lang w:val="en-US" w:bidi="th-TH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5BDEDB43" w14:textId="77777777" w:rsidR="00EC797B" w:rsidRPr="00EC797B" w:rsidRDefault="00EC797B" w:rsidP="00EC797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7"/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  <w:lang w:val="en-US" w:bidi="th-TH"/>
              </w:rPr>
            </w:pPr>
          </w:p>
        </w:tc>
      </w:tr>
      <w:tr w:rsidR="00220016" w:rsidRPr="00EF18C5" w14:paraId="099904A6" w14:textId="77777777" w:rsidTr="005B39E5">
        <w:trPr>
          <w:trHeight w:val="261"/>
        </w:trPr>
        <w:tc>
          <w:tcPr>
            <w:tcW w:w="2792" w:type="dxa"/>
            <w:vAlign w:val="bottom"/>
          </w:tcPr>
          <w:p w14:paraId="2C80A9D2" w14:textId="77777777" w:rsidR="00220016" w:rsidRPr="00483ED6" w:rsidRDefault="00220016" w:rsidP="00220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483ED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5EFF9FAD" w14:textId="77777777" w:rsidR="00220016" w:rsidRPr="00EF18C5" w:rsidRDefault="00220016" w:rsidP="00220016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F9D8724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29563B02" w14:textId="77777777" w:rsidR="00220016" w:rsidRPr="00EF18C5" w:rsidRDefault="00220016" w:rsidP="00220016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C2287C7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3BFC526" w14:textId="77777777" w:rsidR="00220016" w:rsidRPr="00EF18C5" w:rsidRDefault="00220016" w:rsidP="0022001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EFAECFD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2B6289DE" w14:textId="77777777" w:rsidR="00220016" w:rsidRPr="00EF18C5" w:rsidRDefault="00220016" w:rsidP="00220016">
            <w:pPr>
              <w:pStyle w:val="acctfourfigures"/>
              <w:tabs>
                <w:tab w:val="clear" w:pos="765"/>
                <w:tab w:val="decimal" w:pos="306"/>
                <w:tab w:val="decimal" w:pos="64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E4FC91C" w14:textId="77777777" w:rsidR="00220016" w:rsidRPr="00EF18C5" w:rsidRDefault="00220016" w:rsidP="00220016">
            <w:pPr>
              <w:pStyle w:val="acctfourfigures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5E3319B" w14:textId="77777777" w:rsidR="00220016" w:rsidRPr="00EF18C5" w:rsidRDefault="00220016" w:rsidP="00220016">
            <w:pPr>
              <w:pStyle w:val="acctfourfigures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F2D9A9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0A94CD6A" w14:textId="77777777" w:rsidR="00220016" w:rsidRPr="00EF18C5" w:rsidRDefault="00220016" w:rsidP="00220016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</w:p>
        </w:tc>
      </w:tr>
      <w:tr w:rsidR="00220016" w:rsidRPr="00EF18C5" w14:paraId="6F77C914" w14:textId="77777777" w:rsidTr="005B39E5">
        <w:trPr>
          <w:trHeight w:val="261"/>
        </w:trPr>
        <w:tc>
          <w:tcPr>
            <w:tcW w:w="2792" w:type="dxa"/>
            <w:vAlign w:val="bottom"/>
          </w:tcPr>
          <w:p w14:paraId="4E53FD11" w14:textId="77777777" w:rsidR="00220016" w:rsidRPr="00F23FBD" w:rsidRDefault="00220016" w:rsidP="00220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23FBD">
              <w:rPr>
                <w:rFonts w:asciiTheme="majorBidi" w:hAnsiTheme="majorBidi" w:cstheme="majorBidi"/>
                <w:sz w:val="22"/>
                <w:szCs w:val="22"/>
                <w:cs/>
              </w:rPr>
              <w:t>สัญญาแลกเปลี่ยนสกุลเงิน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072047D3" w14:textId="77777777" w:rsidR="00220016" w:rsidRPr="00EF18C5" w:rsidRDefault="00220016" w:rsidP="002200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  <w:lang w:val="en-US"/>
              </w:rPr>
            </w:pPr>
            <w:r w:rsidRPr="00EF18C5">
              <w:rPr>
                <w:rFonts w:asciiTheme="majorBidi" w:hAnsiTheme="majorBidi" w:cstheme="majorBidi"/>
                <w:szCs w:val="22"/>
                <w:lang w:val="en-US"/>
              </w:rPr>
              <w:t>33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C702A89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761CD582" w14:textId="77777777" w:rsidR="00220016" w:rsidRPr="00EF18C5" w:rsidRDefault="00220016" w:rsidP="00220016">
            <w:pPr>
              <w:pStyle w:val="acctfourfigures"/>
              <w:tabs>
                <w:tab w:val="clear" w:pos="765"/>
                <w:tab w:val="decimal" w:pos="5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37D34A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7B1897C" w14:textId="77777777" w:rsidR="00220016" w:rsidRPr="00EF18C5" w:rsidRDefault="00220016" w:rsidP="002200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33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0F43E74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250CAAE7" w14:textId="17979771" w:rsidR="00220016" w:rsidRPr="00EF18C5" w:rsidRDefault="00220016" w:rsidP="002200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33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20533AF" w14:textId="77777777" w:rsidR="00220016" w:rsidRPr="00EF18C5" w:rsidRDefault="00220016" w:rsidP="00220016">
            <w:pPr>
              <w:pStyle w:val="acctfourfigures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C9CC3A0" w14:textId="45A31C1D" w:rsidR="00220016" w:rsidRPr="00734EB5" w:rsidRDefault="00220016" w:rsidP="0022001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/>
                <w:szCs w:val="22"/>
                <w:lang w:bidi="th-TH"/>
              </w:rPr>
            </w:pPr>
            <w:r>
              <w:rPr>
                <w:rFonts w:asciiTheme="majorBidi" w:hAnsiTheme="majorBidi"/>
                <w:szCs w:val="22"/>
                <w:cs/>
                <w:lang w:bidi="th-TH"/>
              </w:rPr>
              <w:t xml:space="preserve">       </w:t>
            </w: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099F20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4D2A6BD6" w14:textId="77777777" w:rsidR="00220016" w:rsidRPr="00EF18C5" w:rsidRDefault="00220016" w:rsidP="002200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33</w:t>
            </w:r>
          </w:p>
        </w:tc>
      </w:tr>
      <w:tr w:rsidR="00220016" w:rsidRPr="00EF18C5" w14:paraId="164EAF20" w14:textId="77777777" w:rsidTr="005B39E5">
        <w:trPr>
          <w:trHeight w:val="261"/>
        </w:trPr>
        <w:tc>
          <w:tcPr>
            <w:tcW w:w="2792" w:type="dxa"/>
            <w:vAlign w:val="bottom"/>
          </w:tcPr>
          <w:p w14:paraId="616A0A63" w14:textId="77777777" w:rsidR="00220016" w:rsidRPr="00F23FBD" w:rsidRDefault="00220016" w:rsidP="00220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23FBD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C1D5733" w14:textId="77777777" w:rsidR="00220016" w:rsidRPr="00EF18C5" w:rsidRDefault="00220016" w:rsidP="0022001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/>
              </w:rPr>
            </w:pPr>
            <w:r w:rsidRPr="00321C3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CA71432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40BEA5BE" w14:textId="77777777" w:rsidR="00220016" w:rsidRPr="00EF18C5" w:rsidRDefault="00220016" w:rsidP="00220016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2,798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E95338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E2A8C72" w14:textId="77777777" w:rsidR="00220016" w:rsidRPr="00EF18C5" w:rsidRDefault="00220016" w:rsidP="002200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2,798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15ACA0E" w14:textId="091E9544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2306505B" w14:textId="03C3EE93" w:rsidR="00220016" w:rsidRPr="00EF18C5" w:rsidRDefault="00220016" w:rsidP="0022001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/>
                <w:szCs w:val="22"/>
                <w:cs/>
                <w:lang w:bidi="th-TH"/>
              </w:rPr>
              <w:t xml:space="preserve">          </w:t>
            </w: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44581A9" w14:textId="77777777" w:rsidR="00220016" w:rsidRPr="00EF18C5" w:rsidRDefault="00220016" w:rsidP="00220016">
            <w:pPr>
              <w:pStyle w:val="acctfourfigures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98BF8A0" w14:textId="50CDC3CC" w:rsidR="00220016" w:rsidRPr="00EF18C5" w:rsidRDefault="00220016" w:rsidP="002200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2,822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CDEFDC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7C77ADAD" w14:textId="77777777" w:rsidR="00220016" w:rsidRPr="00EF18C5" w:rsidRDefault="00220016" w:rsidP="002200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2,822</w:t>
            </w:r>
          </w:p>
        </w:tc>
      </w:tr>
      <w:tr w:rsidR="00220016" w:rsidRPr="00EF18C5" w14:paraId="399F14D0" w14:textId="77777777" w:rsidTr="005B39E5">
        <w:trPr>
          <w:trHeight w:val="261"/>
        </w:trPr>
        <w:tc>
          <w:tcPr>
            <w:tcW w:w="2792" w:type="dxa"/>
            <w:vAlign w:val="bottom"/>
          </w:tcPr>
          <w:p w14:paraId="63A11A0B" w14:textId="77777777" w:rsidR="00220016" w:rsidRPr="00F23FBD" w:rsidRDefault="00220016" w:rsidP="00220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23FBD">
              <w:rPr>
                <w:rFonts w:asciiTheme="majorBidi" w:hAnsiTheme="majorBidi" w:cstheme="majorBidi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670F369" w14:textId="77777777" w:rsidR="00220016" w:rsidRPr="00EF18C5" w:rsidRDefault="00220016" w:rsidP="0022001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/>
              </w:rPr>
            </w:pPr>
            <w:r w:rsidRPr="00321C3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636CDB3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1F7E1B9A" w14:textId="77777777" w:rsidR="00220016" w:rsidRPr="00EF18C5" w:rsidRDefault="00220016" w:rsidP="00220016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4,199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F5B90A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4C88328" w14:textId="77777777" w:rsidR="00220016" w:rsidRPr="00EF18C5" w:rsidRDefault="00220016" w:rsidP="002200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4,199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5C7D28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063A4964" w14:textId="44AD0EDD" w:rsidR="00220016" w:rsidRPr="00EF18C5" w:rsidRDefault="00220016" w:rsidP="002200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4,202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51E3D5A" w14:textId="77777777" w:rsidR="00220016" w:rsidRPr="00EF18C5" w:rsidRDefault="00220016" w:rsidP="00220016">
            <w:pPr>
              <w:pStyle w:val="acctfourfigures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42445C3" w14:textId="2DA2BC27" w:rsidR="00220016" w:rsidRPr="00734EB5" w:rsidRDefault="00220016" w:rsidP="0022001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/>
                <w:szCs w:val="22"/>
                <w:lang w:bidi="th-TH"/>
              </w:rPr>
            </w:pPr>
            <w:r>
              <w:rPr>
                <w:rFonts w:asciiTheme="majorBidi" w:hAnsiTheme="majorBidi"/>
                <w:szCs w:val="22"/>
                <w:cs/>
                <w:lang w:bidi="th-TH"/>
              </w:rPr>
              <w:t xml:space="preserve">      </w:t>
            </w: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954027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2ECAEAD1" w14:textId="77777777" w:rsidR="00220016" w:rsidRPr="00EF18C5" w:rsidRDefault="00220016" w:rsidP="002200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4,202</w:t>
            </w:r>
          </w:p>
        </w:tc>
      </w:tr>
      <w:tr w:rsidR="00220016" w:rsidRPr="00EF18C5" w14:paraId="5F031148" w14:textId="77777777" w:rsidTr="005B39E5">
        <w:trPr>
          <w:trHeight w:val="261"/>
        </w:trPr>
        <w:tc>
          <w:tcPr>
            <w:tcW w:w="2792" w:type="dxa"/>
            <w:vAlign w:val="bottom"/>
          </w:tcPr>
          <w:p w14:paraId="26EE54F1" w14:textId="77777777" w:rsidR="00220016" w:rsidRPr="00F23FBD" w:rsidRDefault="00220016" w:rsidP="00220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23FBD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หนี้สินไม่หมุนเวียนอื่น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203D722D" w14:textId="77777777" w:rsidR="00220016" w:rsidRPr="00EF18C5" w:rsidRDefault="00220016" w:rsidP="0022001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/>
              </w:rPr>
            </w:pPr>
            <w:r w:rsidRPr="00321C3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051ECE8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11FA61D7" w14:textId="77777777" w:rsidR="00220016" w:rsidRPr="00EF18C5" w:rsidRDefault="00220016" w:rsidP="00220016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883BC3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E698CB1" w14:textId="77777777" w:rsidR="00220016" w:rsidRPr="00EF18C5" w:rsidRDefault="00220016" w:rsidP="002200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22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2474EDF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74A9A27E" w14:textId="72CA620A" w:rsidR="00220016" w:rsidRPr="00EF18C5" w:rsidRDefault="00220016" w:rsidP="0022001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/>
                <w:szCs w:val="22"/>
                <w:cs/>
                <w:lang w:bidi="th-TH"/>
              </w:rPr>
              <w:t xml:space="preserve">         </w:t>
            </w: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ACBA1AD" w14:textId="77777777" w:rsidR="00220016" w:rsidRPr="00EF18C5" w:rsidRDefault="00220016" w:rsidP="00220016">
            <w:pPr>
              <w:pStyle w:val="acctfourfigures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10644E2" w14:textId="77777777" w:rsidR="00220016" w:rsidRPr="00EF18C5" w:rsidRDefault="00220016" w:rsidP="002200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8D868A" w14:textId="77777777" w:rsidR="00220016" w:rsidRPr="00EF18C5" w:rsidRDefault="00220016" w:rsidP="002200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786F404F" w14:textId="77777777" w:rsidR="00220016" w:rsidRPr="00EF18C5" w:rsidRDefault="00220016" w:rsidP="002200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22</w:t>
            </w:r>
          </w:p>
        </w:tc>
      </w:tr>
    </w:tbl>
    <w:p w14:paraId="532ED603" w14:textId="77777777" w:rsidR="00F51C8C" w:rsidRPr="00EF18C5" w:rsidRDefault="00F51C8C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50DF7E" w14:textId="77777777" w:rsidR="00AA3D31" w:rsidRDefault="00AA3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cs/>
          <w:lang w:val="en-GB" w:eastAsia="en-GB"/>
        </w:rPr>
      </w:pPr>
      <w:r>
        <w:rPr>
          <w:rFonts w:asciiTheme="majorBidi" w:hAnsiTheme="majorBidi" w:cstheme="majorBidi"/>
          <w:spacing w:val="-4"/>
          <w:sz w:val="30"/>
          <w:szCs w:val="30"/>
          <w:cs/>
          <w:lang w:val="en-GB" w:eastAsia="en-GB"/>
        </w:rPr>
        <w:br w:type="page"/>
      </w:r>
    </w:p>
    <w:p w14:paraId="1ED16594" w14:textId="7FBDA431" w:rsidR="003D323F" w:rsidRPr="00EF18C5" w:rsidRDefault="002F69E4" w:rsidP="003B11D0">
      <w:pPr>
        <w:tabs>
          <w:tab w:val="clear" w:pos="227"/>
          <w:tab w:val="clear" w:pos="454"/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GB" w:eastAsia="en-GB"/>
        </w:rPr>
      </w:pPr>
      <w:r w:rsidRPr="00EF18C5">
        <w:rPr>
          <w:rFonts w:asciiTheme="majorBidi" w:hAnsiTheme="majorBidi" w:cstheme="majorBidi"/>
          <w:spacing w:val="-4"/>
          <w:sz w:val="30"/>
          <w:szCs w:val="30"/>
          <w:cs/>
          <w:lang w:val="en-GB" w:eastAsia="en-GB"/>
        </w:rPr>
        <w:lastRenderedPageBreak/>
        <w:t>ตารางดังต่อไปนี้แสดงเทคนิคการประเมินมูลค่าของเครื่องมือทางการเงิน</w:t>
      </w:r>
      <w:r w:rsidR="00E57F2E" w:rsidRPr="00EF18C5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ที่วัดมูลค่าด้วยราคายุติธรรม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  <w:lang w:val="en-GB" w:eastAsia="en-GB"/>
        </w:rPr>
        <w:t>ในงบฐานะการเงินในระหว่างงวด</w:t>
      </w:r>
    </w:p>
    <w:p w14:paraId="2B55D9E9" w14:textId="0CCC0B68" w:rsidR="00194BCB" w:rsidRPr="00EF18C5" w:rsidRDefault="00194BCB" w:rsidP="003B11D0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514"/>
      </w:tblGrid>
      <w:tr w:rsidR="005539FD" w:rsidRPr="00EF18C5" w14:paraId="0356125A" w14:textId="77777777" w:rsidTr="00120D34">
        <w:trPr>
          <w:tblHeader/>
        </w:trPr>
        <w:tc>
          <w:tcPr>
            <w:tcW w:w="2520" w:type="dxa"/>
            <w:hideMark/>
          </w:tcPr>
          <w:p w14:paraId="507FBB12" w14:textId="77777777" w:rsidR="005539FD" w:rsidRPr="00EF18C5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ประเภท</w:t>
            </w:r>
          </w:p>
        </w:tc>
        <w:tc>
          <w:tcPr>
            <w:tcW w:w="236" w:type="dxa"/>
          </w:tcPr>
          <w:p w14:paraId="4F387A7A" w14:textId="77777777" w:rsidR="005539FD" w:rsidRPr="00EF18C5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6514" w:type="dxa"/>
            <w:hideMark/>
          </w:tcPr>
          <w:p w14:paraId="44BF8B76" w14:textId="77777777" w:rsidR="005539FD" w:rsidRPr="00EF18C5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เทคนิคการประเมินมูลค่า</w:t>
            </w:r>
          </w:p>
        </w:tc>
      </w:tr>
      <w:tr w:rsidR="005539FD" w:rsidRPr="00EF18C5" w14:paraId="4BD34426" w14:textId="77777777" w:rsidTr="00120D34">
        <w:tc>
          <w:tcPr>
            <w:tcW w:w="2520" w:type="dxa"/>
          </w:tcPr>
          <w:p w14:paraId="3269C227" w14:textId="747C1F28" w:rsidR="005539FD" w:rsidRPr="00EF18C5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อนุพันธ์</w:t>
            </w:r>
          </w:p>
        </w:tc>
        <w:tc>
          <w:tcPr>
            <w:tcW w:w="236" w:type="dxa"/>
          </w:tcPr>
          <w:p w14:paraId="1E4A2D95" w14:textId="77777777" w:rsidR="005539FD" w:rsidRPr="00EF18C5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514" w:type="dxa"/>
          </w:tcPr>
          <w:p w14:paraId="1EC377AF" w14:textId="14624D7D" w:rsidR="005539FD" w:rsidRPr="00EF18C5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 xml:space="preserve">การกำหนดราคาสัญญาซื้อขายล่วงหน้า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342C4D" w:rsidRPr="00EF18C5" w14:paraId="73A09404" w14:textId="77777777" w:rsidTr="00120D34">
        <w:tc>
          <w:tcPr>
            <w:tcW w:w="2520" w:type="dxa"/>
          </w:tcPr>
          <w:p w14:paraId="00407C56" w14:textId="4E30B5D7" w:rsidR="00342C4D" w:rsidRPr="00EF18C5" w:rsidRDefault="00342C4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หุ้นกู้</w:t>
            </w:r>
          </w:p>
        </w:tc>
        <w:tc>
          <w:tcPr>
            <w:tcW w:w="236" w:type="dxa"/>
          </w:tcPr>
          <w:p w14:paraId="44EE978E" w14:textId="77777777" w:rsidR="00342C4D" w:rsidRPr="00EF18C5" w:rsidRDefault="00342C4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514" w:type="dxa"/>
          </w:tcPr>
          <w:p w14:paraId="1038F1CA" w14:textId="3DBCE2AE" w:rsidR="00342C4D" w:rsidRPr="00EF18C5" w:rsidRDefault="00342C4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อ้างอิงจากราคาซื้อขายที่ประกาศอยู่ในตลาดหุ้นกู้ที่มีการซื้อขายในประเทศไทย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โดยใช้ราคาปิด ณ วันสิ้นรอบระยะเวลารายงาน</w:t>
            </w:r>
          </w:p>
        </w:tc>
      </w:tr>
      <w:tr w:rsidR="00342C4D" w:rsidRPr="00EF18C5" w14:paraId="10272870" w14:textId="77777777" w:rsidTr="00120D34">
        <w:tc>
          <w:tcPr>
            <w:tcW w:w="2520" w:type="dxa"/>
          </w:tcPr>
          <w:p w14:paraId="389E1C51" w14:textId="1F8E1942" w:rsidR="00342C4D" w:rsidRPr="00EF18C5" w:rsidRDefault="00342C4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สัญญาแลกเปลี่ยนสกุลเงิน</w:t>
            </w:r>
          </w:p>
        </w:tc>
        <w:tc>
          <w:tcPr>
            <w:tcW w:w="236" w:type="dxa"/>
          </w:tcPr>
          <w:p w14:paraId="24B12718" w14:textId="77777777" w:rsidR="00342C4D" w:rsidRPr="00EF18C5" w:rsidRDefault="00342C4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514" w:type="dxa"/>
          </w:tcPr>
          <w:p w14:paraId="3B358B20" w14:textId="54220D02" w:rsidR="00342C4D" w:rsidRPr="00EF18C5" w:rsidDel="000B4D2B" w:rsidRDefault="00342C4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การคิดลดกระแสเงินสด โดยใช้แบบจำลองโดยใช้ข้อมูลที่หาได้จากตลาด</w:t>
            </w:r>
            <w:r w:rsidRPr="00EF18C5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br/>
            </w:r>
            <w:r w:rsidRPr="00EF18C5">
              <w:rPr>
                <w:rFonts w:asciiTheme="majorBidi" w:hAnsiTheme="majorBidi"/>
                <w:sz w:val="30"/>
                <w:szCs w:val="30"/>
                <w:cs/>
                <w:lang w:val="en-US" w:eastAsia="en-GB" w:bidi="th-TH"/>
              </w:rPr>
              <w:t>(</w:t>
            </w:r>
            <w:r w:rsidRPr="00EF18C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Observable Market Data</w:t>
            </w:r>
            <w:r w:rsidRPr="00EF18C5">
              <w:rPr>
                <w:rFonts w:asciiTheme="majorBidi" w:hAnsiTheme="majorBidi"/>
                <w:sz w:val="30"/>
                <w:szCs w:val="30"/>
                <w:cs/>
                <w:lang w:val="en-US" w:eastAsia="en-GB" w:bidi="th-TH"/>
              </w:rPr>
              <w:t xml:space="preserve">) </w:t>
            </w:r>
          </w:p>
        </w:tc>
      </w:tr>
      <w:tr w:rsidR="00342C4D" w:rsidRPr="00EF18C5" w14:paraId="3E8037B2" w14:textId="77777777" w:rsidTr="00120D34">
        <w:tc>
          <w:tcPr>
            <w:tcW w:w="2520" w:type="dxa"/>
          </w:tcPr>
          <w:p w14:paraId="0EE2C25D" w14:textId="1A4B86AE" w:rsidR="00342C4D" w:rsidRPr="00EF18C5" w:rsidRDefault="00342C4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เงินลงทุนในหน่วยลงทุนในความต้องการของตลาดที่วัดมูลค่าด้วย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2C471386" w14:textId="77777777" w:rsidR="00342C4D" w:rsidRPr="00EF18C5" w:rsidRDefault="00342C4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514" w:type="dxa"/>
          </w:tcPr>
          <w:p w14:paraId="3DC4B5D3" w14:textId="5E7A73F0" w:rsidR="00342C4D" w:rsidRPr="00EF18C5" w:rsidRDefault="00342C4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มูลค่าสินทรัพย์สุทธิ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ณ วันที่รายงาน</w:t>
            </w:r>
          </w:p>
        </w:tc>
      </w:tr>
    </w:tbl>
    <w:p w14:paraId="0A93E565" w14:textId="77777777" w:rsidR="0017040E" w:rsidRPr="00EF18C5" w:rsidRDefault="0017040E" w:rsidP="003B11D0">
      <w:pPr>
        <w:pStyle w:val="block"/>
        <w:spacing w:after="0" w:line="240" w:lineRule="atLeast"/>
        <w:ind w:left="562"/>
        <w:jc w:val="both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en-US" w:eastAsia="en-GB" w:bidi="th-TH"/>
        </w:rPr>
      </w:pPr>
    </w:p>
    <w:p w14:paraId="197D023F" w14:textId="7C4837AF" w:rsidR="00E57F2E" w:rsidRPr="00EF18C5" w:rsidRDefault="00E57F2E" w:rsidP="003B11D0">
      <w:pPr>
        <w:pStyle w:val="block"/>
        <w:spacing w:after="0" w:line="240" w:lineRule="atLeast"/>
        <w:ind w:left="562"/>
        <w:jc w:val="both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eastAsia="en-GB" w:bidi="th-TH"/>
        </w:rPr>
      </w:pPr>
      <w:r w:rsidRPr="00EF18C5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eastAsia="en-GB" w:bidi="th-TH"/>
        </w:rPr>
        <w:t>เครื่องมือ</w:t>
      </w:r>
      <w:r w:rsidR="00530553" w:rsidRPr="00EF18C5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eastAsia="en-GB" w:bidi="th-TH"/>
        </w:rPr>
        <w:t>ทางการเงินที่วัดมูลค่าด้วยราคาทุนตัดจำหน่าย</w:t>
      </w:r>
    </w:p>
    <w:p w14:paraId="28B8BC98" w14:textId="77777777" w:rsidR="006C731B" w:rsidRPr="00EF18C5" w:rsidRDefault="006C731B" w:rsidP="003B11D0">
      <w:pPr>
        <w:pStyle w:val="block"/>
        <w:spacing w:after="0" w:line="240" w:lineRule="atLeast"/>
        <w:ind w:left="562"/>
        <w:jc w:val="both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en-US" w:eastAsia="en-GB" w:bidi="th-TH"/>
        </w:rPr>
      </w:pPr>
    </w:p>
    <w:p w14:paraId="7766304E" w14:textId="45FAD8E7" w:rsidR="00E57F2E" w:rsidRPr="00EF18C5" w:rsidRDefault="00E57F2E" w:rsidP="003B11D0">
      <w:pPr>
        <w:pStyle w:val="block"/>
        <w:spacing w:after="0" w:line="240" w:lineRule="atLeast"/>
        <w:ind w:left="562"/>
        <w:jc w:val="both"/>
        <w:rPr>
          <w:rFonts w:asciiTheme="majorBidi" w:hAnsiTheme="majorBidi" w:cstheme="majorBidi"/>
          <w:spacing w:val="-4"/>
          <w:sz w:val="30"/>
          <w:szCs w:val="30"/>
          <w:lang w:eastAsia="en-GB" w:bidi="th-TH"/>
        </w:rPr>
      </w:pPr>
      <w:r w:rsidRPr="00EF18C5">
        <w:rPr>
          <w:rFonts w:asciiTheme="majorBidi" w:hAnsiTheme="majorBidi" w:cstheme="majorBidi"/>
          <w:spacing w:val="-4"/>
          <w:sz w:val="30"/>
          <w:szCs w:val="30"/>
          <w:cs/>
          <w:lang w:eastAsia="en-GB" w:bidi="th-TH"/>
        </w:rPr>
        <w:t>กลุ่มบริษัทพิจารณามูลค่ายุติธรรมระดับ</w:t>
      </w:r>
      <w:r w:rsidR="00305C1E" w:rsidRPr="00EF18C5">
        <w:rPr>
          <w:rFonts w:asciiTheme="majorBidi" w:hAnsiTheme="majorBidi"/>
          <w:spacing w:val="-4"/>
          <w:sz w:val="30"/>
          <w:szCs w:val="30"/>
          <w:cs/>
          <w:lang w:val="en-US" w:eastAsia="en-GB" w:bidi="th-TH"/>
        </w:rPr>
        <w:t xml:space="preserve"> </w:t>
      </w:r>
      <w:r w:rsidR="00530553" w:rsidRPr="00EF18C5">
        <w:rPr>
          <w:rFonts w:asciiTheme="majorBidi" w:hAnsiTheme="majorBidi" w:cstheme="majorBidi"/>
          <w:spacing w:val="-4"/>
          <w:sz w:val="30"/>
          <w:szCs w:val="30"/>
          <w:lang w:val="en-US" w:eastAsia="en-GB" w:bidi="th-TH"/>
        </w:rPr>
        <w:t xml:space="preserve">2 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  <w:lang w:val="en-US" w:eastAsia="en-GB" w:bidi="th-TH"/>
        </w:rPr>
        <w:t>สำหรับหุ้นกู้โดยการคำนวณจากราคาซื้อขาย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  <w:lang w:eastAsia="en-GB" w:bidi="th-TH"/>
        </w:rPr>
        <w:t>ที่ประกาศอยู่ในสมาคมตลาด ตราสารหนี้ไทย โดยใช้ราคาปิด ณ วันที่รายงาน</w:t>
      </w:r>
    </w:p>
    <w:p w14:paraId="6C34710C" w14:textId="66227428" w:rsidR="00A84DEA" w:rsidRPr="00EF18C5" w:rsidRDefault="00A84DEA" w:rsidP="003B11D0">
      <w:pPr>
        <w:pStyle w:val="block"/>
        <w:spacing w:after="0" w:line="240" w:lineRule="atLeast"/>
        <w:ind w:left="562"/>
        <w:jc w:val="both"/>
        <w:rPr>
          <w:rFonts w:asciiTheme="majorBidi" w:hAnsiTheme="majorBidi" w:cstheme="majorBidi"/>
          <w:spacing w:val="-4"/>
          <w:sz w:val="30"/>
          <w:szCs w:val="30"/>
          <w:lang w:eastAsia="en-GB" w:bidi="th-TH"/>
        </w:rPr>
      </w:pPr>
    </w:p>
    <w:tbl>
      <w:tblPr>
        <w:tblW w:w="933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266"/>
        <w:gridCol w:w="989"/>
        <w:gridCol w:w="181"/>
        <w:gridCol w:w="1067"/>
        <w:gridCol w:w="179"/>
        <w:gridCol w:w="1080"/>
        <w:gridCol w:w="181"/>
        <w:gridCol w:w="1165"/>
      </w:tblGrid>
      <w:tr w:rsidR="00D019A8" w:rsidRPr="00EF18C5" w14:paraId="4641151E" w14:textId="77777777" w:rsidTr="00B35C8D">
        <w:trPr>
          <w:cantSplit/>
          <w:trHeight w:val="391"/>
          <w:tblHeader/>
        </w:trPr>
        <w:tc>
          <w:tcPr>
            <w:tcW w:w="4230" w:type="dxa"/>
            <w:vAlign w:val="bottom"/>
            <w:hideMark/>
          </w:tcPr>
          <w:p w14:paraId="72233686" w14:textId="77777777" w:rsidR="00D019A8" w:rsidRPr="00EF18C5" w:rsidRDefault="00D019A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66" w:type="dxa"/>
          </w:tcPr>
          <w:p w14:paraId="4BEF997B" w14:textId="77777777" w:rsidR="00D019A8" w:rsidRPr="00EF18C5" w:rsidRDefault="00D019A8" w:rsidP="00B35C8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237" w:type="dxa"/>
            <w:gridSpan w:val="3"/>
            <w:vAlign w:val="bottom"/>
          </w:tcPr>
          <w:p w14:paraId="41DFE59D" w14:textId="77777777" w:rsidR="00D019A8" w:rsidRPr="00EF18C5" w:rsidRDefault="00D019A8" w:rsidP="00B35C8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EF18C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79" w:type="dxa"/>
          </w:tcPr>
          <w:p w14:paraId="4578A162" w14:textId="77777777" w:rsidR="00D019A8" w:rsidRPr="00EF18C5" w:rsidRDefault="00D019A8" w:rsidP="00B35C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26" w:type="dxa"/>
            <w:gridSpan w:val="3"/>
            <w:vAlign w:val="bottom"/>
          </w:tcPr>
          <w:p w14:paraId="3FD41547" w14:textId="77777777" w:rsidR="00D019A8" w:rsidRPr="00EF18C5" w:rsidRDefault="00D019A8" w:rsidP="00B35C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019A8" w:rsidRPr="00EF18C5" w14:paraId="09237981" w14:textId="77777777" w:rsidTr="00B35C8D">
        <w:trPr>
          <w:cantSplit/>
          <w:trHeight w:val="344"/>
          <w:tblHeader/>
        </w:trPr>
        <w:tc>
          <w:tcPr>
            <w:tcW w:w="4230" w:type="dxa"/>
            <w:vAlign w:val="bottom"/>
          </w:tcPr>
          <w:p w14:paraId="49D3EEF3" w14:textId="18BBF51D" w:rsidR="00D019A8" w:rsidRPr="00EF18C5" w:rsidRDefault="00D019A8" w:rsidP="00B35C8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66" w:type="dxa"/>
          </w:tcPr>
          <w:p w14:paraId="6282ABF4" w14:textId="77777777" w:rsidR="00D019A8" w:rsidRPr="00EF18C5" w:rsidDel="005916DC" w:rsidRDefault="00D019A8" w:rsidP="00B35C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4A0B9B03" w14:textId="77777777" w:rsidR="00D019A8" w:rsidRPr="00EF18C5" w:rsidRDefault="00D019A8" w:rsidP="00B35C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1" w:type="dxa"/>
            <w:vAlign w:val="bottom"/>
          </w:tcPr>
          <w:p w14:paraId="3A46A718" w14:textId="77777777" w:rsidR="00D019A8" w:rsidRPr="00EF18C5" w:rsidRDefault="00D019A8" w:rsidP="00B35C8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438517DD" w14:textId="77777777" w:rsidR="00D019A8" w:rsidRPr="00EF18C5" w:rsidRDefault="00D019A8" w:rsidP="00B35C8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79" w:type="dxa"/>
          </w:tcPr>
          <w:p w14:paraId="63F15273" w14:textId="77777777" w:rsidR="00D019A8" w:rsidRPr="00EF18C5" w:rsidRDefault="00D019A8" w:rsidP="00B35C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F4E576" w14:textId="77777777" w:rsidR="00D019A8" w:rsidRPr="00EF18C5" w:rsidRDefault="00D019A8" w:rsidP="00B35C8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1" w:type="dxa"/>
            <w:vAlign w:val="bottom"/>
          </w:tcPr>
          <w:p w14:paraId="3D13B7FC" w14:textId="77777777" w:rsidR="00D019A8" w:rsidRPr="00EF18C5" w:rsidRDefault="00D019A8" w:rsidP="00B35C8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38860967" w14:textId="77777777" w:rsidR="00D019A8" w:rsidRPr="00EF18C5" w:rsidRDefault="00D019A8" w:rsidP="00B35C8D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D019A8" w:rsidRPr="00EF18C5" w14:paraId="51CEF75E" w14:textId="77777777" w:rsidTr="00B35C8D">
        <w:trPr>
          <w:cantSplit/>
          <w:trHeight w:val="364"/>
          <w:tblHeader/>
        </w:trPr>
        <w:tc>
          <w:tcPr>
            <w:tcW w:w="4230" w:type="dxa"/>
            <w:vAlign w:val="bottom"/>
            <w:hideMark/>
          </w:tcPr>
          <w:p w14:paraId="30F90F79" w14:textId="77777777" w:rsidR="00D019A8" w:rsidRPr="00EF18C5" w:rsidRDefault="00D019A8" w:rsidP="00B35C8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5DD364FB" w14:textId="77777777" w:rsidR="00D019A8" w:rsidRPr="00EF18C5" w:rsidRDefault="00D019A8" w:rsidP="00B35C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842" w:type="dxa"/>
            <w:gridSpan w:val="7"/>
            <w:vAlign w:val="bottom"/>
            <w:hideMark/>
          </w:tcPr>
          <w:p w14:paraId="11D5CABA" w14:textId="77777777" w:rsidR="00D019A8" w:rsidRPr="00EF18C5" w:rsidRDefault="00D019A8" w:rsidP="00B35C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622BBD" w:rsidRPr="00EF18C5" w14:paraId="2F7DB7B1" w14:textId="77777777" w:rsidTr="00B35C8D">
        <w:trPr>
          <w:cantSplit/>
          <w:trHeight w:val="364"/>
        </w:trPr>
        <w:tc>
          <w:tcPr>
            <w:tcW w:w="4230" w:type="dxa"/>
            <w:vAlign w:val="center"/>
          </w:tcPr>
          <w:p w14:paraId="0BF4BB07" w14:textId="77777777" w:rsidR="00622BBD" w:rsidRPr="00EF18C5" w:rsidRDefault="00622BBD" w:rsidP="00622BBD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6" w:type="dxa"/>
            <w:vAlign w:val="center"/>
          </w:tcPr>
          <w:p w14:paraId="46B7A1E8" w14:textId="77777777" w:rsidR="00622BBD" w:rsidRPr="00EF18C5" w:rsidRDefault="00622BBD" w:rsidP="00622BBD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0DCB1B20" w14:textId="077D7E9C" w:rsidR="00622BBD" w:rsidRPr="00EF18C5" w:rsidRDefault="00D76F98" w:rsidP="00622BBD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332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43DC45EF" w14:textId="77777777" w:rsidR="00622BBD" w:rsidRPr="00EF18C5" w:rsidRDefault="00622BBD" w:rsidP="00622BB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7473BB36" w14:textId="3DC6C946" w:rsidR="00622BBD" w:rsidRPr="00EF18C5" w:rsidRDefault="00622BBD" w:rsidP="00622BBD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C7D28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(310)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16E1FB35" w14:textId="77777777" w:rsidR="00622BBD" w:rsidRPr="00EF18C5" w:rsidRDefault="00622BBD" w:rsidP="00622BB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66EEC01" w14:textId="0E2453E1" w:rsidR="00622BBD" w:rsidRPr="00EF18C5" w:rsidRDefault="00622BBD" w:rsidP="00622BBD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1860D4B5" w14:textId="77777777" w:rsidR="00622BBD" w:rsidRPr="00EF18C5" w:rsidRDefault="00622BBD" w:rsidP="00622B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55CCDE6C" w14:textId="22B2A33A" w:rsidR="00622BBD" w:rsidRPr="00EF18C5" w:rsidRDefault="00622BBD" w:rsidP="00622BBD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  <w:r w:rsidRPr="00EF18C5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52CEFE3E" w14:textId="005A65A5" w:rsidR="00D019A8" w:rsidRPr="00EF18C5" w:rsidRDefault="00D019A8" w:rsidP="003B11D0">
      <w:pPr>
        <w:pStyle w:val="block"/>
        <w:spacing w:after="0" w:line="240" w:lineRule="atLeast"/>
        <w:ind w:left="562"/>
        <w:jc w:val="both"/>
        <w:rPr>
          <w:rFonts w:asciiTheme="majorBidi" w:hAnsiTheme="majorBidi" w:cstheme="majorBidi"/>
          <w:spacing w:val="-4"/>
          <w:sz w:val="30"/>
          <w:szCs w:val="30"/>
          <w:lang w:eastAsia="en-GB" w:bidi="th-TH"/>
        </w:rPr>
      </w:pPr>
    </w:p>
    <w:tbl>
      <w:tblPr>
        <w:tblW w:w="933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266"/>
        <w:gridCol w:w="989"/>
        <w:gridCol w:w="181"/>
        <w:gridCol w:w="1067"/>
        <w:gridCol w:w="179"/>
        <w:gridCol w:w="1080"/>
        <w:gridCol w:w="181"/>
        <w:gridCol w:w="1165"/>
      </w:tblGrid>
      <w:tr w:rsidR="00D019A8" w:rsidRPr="00EF18C5" w14:paraId="1097ACE3" w14:textId="77777777" w:rsidTr="00B35C8D">
        <w:trPr>
          <w:cantSplit/>
          <w:trHeight w:val="391"/>
          <w:tblHeader/>
        </w:trPr>
        <w:tc>
          <w:tcPr>
            <w:tcW w:w="4230" w:type="dxa"/>
            <w:vAlign w:val="bottom"/>
            <w:hideMark/>
          </w:tcPr>
          <w:p w14:paraId="63A76977" w14:textId="77777777" w:rsidR="00D019A8" w:rsidRPr="00EF18C5" w:rsidRDefault="00D019A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66" w:type="dxa"/>
          </w:tcPr>
          <w:p w14:paraId="2885F1D1" w14:textId="77777777" w:rsidR="00D019A8" w:rsidRPr="00EF18C5" w:rsidRDefault="00D019A8" w:rsidP="00B35C8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237" w:type="dxa"/>
            <w:gridSpan w:val="3"/>
            <w:vAlign w:val="bottom"/>
          </w:tcPr>
          <w:p w14:paraId="359AB4DF" w14:textId="77777777" w:rsidR="00D019A8" w:rsidRPr="00EF18C5" w:rsidRDefault="00D019A8" w:rsidP="00B35C8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EF18C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79" w:type="dxa"/>
          </w:tcPr>
          <w:p w14:paraId="0B198F9A" w14:textId="77777777" w:rsidR="00D019A8" w:rsidRPr="00EF18C5" w:rsidRDefault="00D019A8" w:rsidP="00B35C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26" w:type="dxa"/>
            <w:gridSpan w:val="3"/>
            <w:vAlign w:val="bottom"/>
          </w:tcPr>
          <w:p w14:paraId="6EA6D073" w14:textId="77777777" w:rsidR="00D019A8" w:rsidRPr="00EF18C5" w:rsidRDefault="00D019A8" w:rsidP="00B35C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019A8" w:rsidRPr="00EF18C5" w14:paraId="3F4FEC3D" w14:textId="77777777" w:rsidTr="00B35C8D">
        <w:trPr>
          <w:cantSplit/>
          <w:trHeight w:val="344"/>
          <w:tblHeader/>
        </w:trPr>
        <w:tc>
          <w:tcPr>
            <w:tcW w:w="4230" w:type="dxa"/>
            <w:vAlign w:val="bottom"/>
          </w:tcPr>
          <w:p w14:paraId="25D04387" w14:textId="77777777" w:rsidR="00D019A8" w:rsidRPr="00EF18C5" w:rsidRDefault="00D019A8" w:rsidP="00B35C8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66" w:type="dxa"/>
          </w:tcPr>
          <w:p w14:paraId="41BB5B53" w14:textId="77777777" w:rsidR="00D019A8" w:rsidRPr="00EF18C5" w:rsidDel="005916DC" w:rsidRDefault="00D019A8" w:rsidP="00B35C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4BAB4B5B" w14:textId="77777777" w:rsidR="00D019A8" w:rsidRPr="00EF18C5" w:rsidRDefault="00D019A8" w:rsidP="00B35C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1" w:type="dxa"/>
            <w:vAlign w:val="bottom"/>
          </w:tcPr>
          <w:p w14:paraId="0576B17D" w14:textId="77777777" w:rsidR="00D019A8" w:rsidRPr="00EF18C5" w:rsidRDefault="00D019A8" w:rsidP="00B35C8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3583AA34" w14:textId="77777777" w:rsidR="00D019A8" w:rsidRPr="00EF18C5" w:rsidRDefault="00D019A8" w:rsidP="00B35C8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79" w:type="dxa"/>
          </w:tcPr>
          <w:p w14:paraId="172563A9" w14:textId="77777777" w:rsidR="00D019A8" w:rsidRPr="00EF18C5" w:rsidRDefault="00D019A8" w:rsidP="00B35C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6D0AE9" w14:textId="77777777" w:rsidR="00D019A8" w:rsidRPr="00EF18C5" w:rsidRDefault="00D019A8" w:rsidP="00B35C8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1" w:type="dxa"/>
            <w:vAlign w:val="bottom"/>
          </w:tcPr>
          <w:p w14:paraId="42484F2E" w14:textId="77777777" w:rsidR="00D019A8" w:rsidRPr="00EF18C5" w:rsidRDefault="00D019A8" w:rsidP="00B35C8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6B127CF0" w14:textId="77777777" w:rsidR="00D019A8" w:rsidRPr="00EF18C5" w:rsidRDefault="00D019A8" w:rsidP="00B35C8D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D019A8" w:rsidRPr="00EF18C5" w14:paraId="06FEBA8B" w14:textId="77777777" w:rsidTr="00B35C8D">
        <w:trPr>
          <w:cantSplit/>
          <w:trHeight w:val="364"/>
          <w:tblHeader/>
        </w:trPr>
        <w:tc>
          <w:tcPr>
            <w:tcW w:w="4230" w:type="dxa"/>
            <w:vAlign w:val="bottom"/>
            <w:hideMark/>
          </w:tcPr>
          <w:p w14:paraId="7826AD1C" w14:textId="77777777" w:rsidR="00D019A8" w:rsidRPr="00EF18C5" w:rsidRDefault="00D019A8" w:rsidP="00B35C8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7ECBF9EA" w14:textId="77777777" w:rsidR="00D019A8" w:rsidRPr="00EF18C5" w:rsidRDefault="00D019A8" w:rsidP="00B35C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842" w:type="dxa"/>
            <w:gridSpan w:val="7"/>
            <w:vAlign w:val="bottom"/>
            <w:hideMark/>
          </w:tcPr>
          <w:p w14:paraId="723F71D4" w14:textId="77777777" w:rsidR="00D019A8" w:rsidRPr="00EF18C5" w:rsidRDefault="00D019A8" w:rsidP="00B35C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D019A8" w:rsidRPr="00EF18C5" w14:paraId="4C8BF443" w14:textId="77777777" w:rsidTr="00B35C8D">
        <w:trPr>
          <w:cantSplit/>
          <w:trHeight w:val="364"/>
        </w:trPr>
        <w:tc>
          <w:tcPr>
            <w:tcW w:w="4230" w:type="dxa"/>
            <w:vAlign w:val="center"/>
          </w:tcPr>
          <w:p w14:paraId="754728F4" w14:textId="77777777" w:rsidR="00D019A8" w:rsidRPr="00EF18C5" w:rsidRDefault="00D019A8" w:rsidP="00B35C8D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6" w:type="dxa"/>
            <w:vAlign w:val="center"/>
          </w:tcPr>
          <w:p w14:paraId="45FB1D44" w14:textId="77777777" w:rsidR="00D019A8" w:rsidRPr="00EF18C5" w:rsidRDefault="00D019A8" w:rsidP="00B35C8D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4D9E80A9" w14:textId="25E8AA30" w:rsidR="00D019A8" w:rsidRPr="00EF18C5" w:rsidRDefault="00116B92" w:rsidP="00B35C8D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251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54BAADC2" w14:textId="77777777" w:rsidR="00D019A8" w:rsidRPr="00EF18C5" w:rsidRDefault="00D019A8" w:rsidP="00B35C8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18A8C791" w14:textId="27DA556C" w:rsidR="00D019A8" w:rsidRPr="00EF18C5" w:rsidRDefault="00116B92" w:rsidP="00B35C8D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(260)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1DFCC238" w14:textId="77777777" w:rsidR="00D019A8" w:rsidRPr="00EF18C5" w:rsidRDefault="00D019A8" w:rsidP="00B35C8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4B3AF32" w14:textId="3D6549FF" w:rsidR="00D019A8" w:rsidRPr="00EF18C5" w:rsidRDefault="00E72703" w:rsidP="00B35C8D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7C54C443" w14:textId="77777777" w:rsidR="00D019A8" w:rsidRPr="00EF18C5" w:rsidRDefault="00D019A8" w:rsidP="00B35C8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5AFA39E5" w14:textId="3D900A91" w:rsidR="00D019A8" w:rsidRPr="00EF18C5" w:rsidRDefault="00E72703" w:rsidP="00B35C8D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(107)</w:t>
            </w:r>
          </w:p>
        </w:tc>
      </w:tr>
    </w:tbl>
    <w:p w14:paraId="26FA1940" w14:textId="77777777" w:rsidR="00D019A8" w:rsidRPr="00EF18C5" w:rsidRDefault="00D019A8" w:rsidP="003B11D0">
      <w:pPr>
        <w:pStyle w:val="block"/>
        <w:spacing w:after="0" w:line="240" w:lineRule="atLeast"/>
        <w:ind w:left="562"/>
        <w:jc w:val="both"/>
        <w:rPr>
          <w:rFonts w:asciiTheme="majorBidi" w:hAnsiTheme="majorBidi" w:cstheme="majorBidi"/>
          <w:spacing w:val="-4"/>
          <w:sz w:val="30"/>
          <w:szCs w:val="30"/>
          <w:lang w:eastAsia="en-GB" w:bidi="th-TH"/>
        </w:rPr>
      </w:pPr>
    </w:p>
    <w:p w14:paraId="52F12A1F" w14:textId="73235612" w:rsidR="00B06AC9" w:rsidRPr="00EF18C5" w:rsidRDefault="00B06AC9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EF18C5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ภาระผูกพัน</w:t>
      </w:r>
      <w:r w:rsidR="00001FBB" w:rsidRPr="00EF18C5">
        <w:rPr>
          <w:rFonts w:asciiTheme="majorBidi" w:hAnsiTheme="majorBidi" w:cstheme="majorBidi"/>
          <w:sz w:val="30"/>
          <w:szCs w:val="30"/>
          <w:u w:val="none"/>
          <w:cs/>
        </w:rPr>
        <w:t>กับบุคคลหรือกิจการที่ไม่เกี่ยวข้องกัน</w:t>
      </w:r>
    </w:p>
    <w:p w14:paraId="1C480DA4" w14:textId="20CC1778" w:rsidR="00890F47" w:rsidRPr="00EF18C5" w:rsidRDefault="00890F47" w:rsidP="003B11D0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74"/>
        <w:gridCol w:w="1533"/>
        <w:gridCol w:w="374"/>
        <w:gridCol w:w="1531"/>
      </w:tblGrid>
      <w:tr w:rsidR="00D019A8" w:rsidRPr="00EF18C5" w14:paraId="4B7C2763" w14:textId="77777777" w:rsidTr="00B35C8D">
        <w:trPr>
          <w:trHeight w:val="282"/>
          <w:tblHeader/>
        </w:trPr>
        <w:tc>
          <w:tcPr>
            <w:tcW w:w="3154" w:type="pct"/>
            <w:shd w:val="clear" w:color="auto" w:fill="auto"/>
            <w:vAlign w:val="bottom"/>
          </w:tcPr>
          <w:p w14:paraId="093345CF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0F09BF1D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1" w:type="pct"/>
            <w:vAlign w:val="bottom"/>
          </w:tcPr>
          <w:p w14:paraId="03F575C2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7AB34C1E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019A8" w:rsidRPr="00EF18C5" w14:paraId="5E5DDE67" w14:textId="77777777" w:rsidTr="00B35C8D">
        <w:trPr>
          <w:trHeight w:val="282"/>
          <w:tblHeader/>
        </w:trPr>
        <w:tc>
          <w:tcPr>
            <w:tcW w:w="3154" w:type="pct"/>
            <w:shd w:val="clear" w:color="auto" w:fill="auto"/>
          </w:tcPr>
          <w:p w14:paraId="74FFF0FB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46" w:type="pct"/>
            <w:gridSpan w:val="3"/>
            <w:shd w:val="clear" w:color="auto" w:fill="auto"/>
          </w:tcPr>
          <w:p w14:paraId="19CCBC3B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019A8" w:rsidRPr="00EF18C5" w14:paraId="275F295C" w14:textId="77777777" w:rsidTr="00B35C8D">
        <w:trPr>
          <w:trHeight w:val="352"/>
        </w:trPr>
        <w:tc>
          <w:tcPr>
            <w:tcW w:w="3154" w:type="pct"/>
            <w:shd w:val="clear" w:color="auto" w:fill="auto"/>
            <w:vAlign w:val="bottom"/>
          </w:tcPr>
          <w:p w14:paraId="5229ED62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2D84ABE2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1" w:type="pct"/>
            <w:vAlign w:val="bottom"/>
          </w:tcPr>
          <w:p w14:paraId="55C2CA6D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2CDCA2D2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019A8" w:rsidRPr="00EF18C5" w14:paraId="1D866005" w14:textId="77777777" w:rsidTr="00B35C8D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08C26473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249441D5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" w:type="pct"/>
            <w:vAlign w:val="bottom"/>
          </w:tcPr>
          <w:p w14:paraId="66AE48BE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47297BFC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0FE1" w:rsidRPr="00EF18C5" w14:paraId="7AC29D23" w14:textId="77777777" w:rsidTr="00B35C8D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43DCC027" w14:textId="5EF9A321" w:rsidR="00CB0FE1" w:rsidRPr="00CB0FE1" w:rsidRDefault="00CB0FE1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64D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06C474C8" w14:textId="4783EC5A" w:rsidR="00CB0FE1" w:rsidRPr="00EF18C5" w:rsidRDefault="00CB0FE1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01" w:type="pct"/>
            <w:vAlign w:val="bottom"/>
          </w:tcPr>
          <w:p w14:paraId="39C0E39D" w14:textId="77777777" w:rsidR="00CB0FE1" w:rsidRPr="00EF18C5" w:rsidRDefault="00CB0FE1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37E8D866" w14:textId="2B0F1FB9" w:rsidR="00CB0FE1" w:rsidRPr="00EF18C5" w:rsidRDefault="00CB0FE1" w:rsidP="00BA4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019A8" w:rsidRPr="00EF18C5" w14:paraId="2B058090" w14:textId="77777777" w:rsidTr="00B35C8D">
        <w:trPr>
          <w:trHeight w:val="329"/>
        </w:trPr>
        <w:tc>
          <w:tcPr>
            <w:tcW w:w="3154" w:type="pct"/>
            <w:shd w:val="clear" w:color="auto" w:fill="auto"/>
            <w:vAlign w:val="bottom"/>
          </w:tcPr>
          <w:p w14:paraId="13396A2A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อาคารโรงงานและส่วนปรับปรุง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1CAA98DD" w14:textId="1FD0213C" w:rsidR="00D019A8" w:rsidRPr="00EF18C5" w:rsidRDefault="00342C4D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201" w:type="pct"/>
            <w:vAlign w:val="bottom"/>
          </w:tcPr>
          <w:p w14:paraId="57B71453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25939D47" w14:textId="0ECF2D75" w:rsidR="00D019A8" w:rsidRPr="00A77898" w:rsidRDefault="00342C4D" w:rsidP="00BA4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</w:tr>
      <w:tr w:rsidR="00D019A8" w:rsidRPr="00EF18C5" w14:paraId="7C19658F" w14:textId="77777777" w:rsidTr="00B35C8D">
        <w:trPr>
          <w:trHeight w:val="329"/>
        </w:trPr>
        <w:tc>
          <w:tcPr>
            <w:tcW w:w="3154" w:type="pct"/>
            <w:shd w:val="clear" w:color="auto" w:fill="auto"/>
            <w:vAlign w:val="bottom"/>
          </w:tcPr>
          <w:p w14:paraId="0D21F101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6A275AEC" w14:textId="544E805C" w:rsidR="00D019A8" w:rsidRPr="00EF18C5" w:rsidRDefault="00342C4D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CB0FE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01" w:type="pct"/>
            <w:vAlign w:val="bottom"/>
          </w:tcPr>
          <w:p w14:paraId="02D80C58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355E4211" w14:textId="0E189304" w:rsidR="00D019A8" w:rsidRPr="00A77898" w:rsidRDefault="00342C4D" w:rsidP="00BA4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B0FE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019A8" w:rsidRPr="00EF18C5" w14:paraId="7C192028" w14:textId="77777777" w:rsidTr="00B35C8D">
        <w:trPr>
          <w:trHeight w:val="329"/>
        </w:trPr>
        <w:tc>
          <w:tcPr>
            <w:tcW w:w="3154" w:type="pct"/>
            <w:shd w:val="clear" w:color="auto" w:fill="auto"/>
            <w:vAlign w:val="bottom"/>
          </w:tcPr>
          <w:p w14:paraId="755A188E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1C6CF84C" w14:textId="5D8EF447" w:rsidR="00D019A8" w:rsidRPr="00EF18C5" w:rsidRDefault="008222D2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22D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01" w:type="pct"/>
            <w:vAlign w:val="bottom"/>
          </w:tcPr>
          <w:p w14:paraId="1B7E4711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56790747" w14:textId="70ECA671" w:rsidR="00D019A8" w:rsidRPr="00A77898" w:rsidRDefault="005D2225" w:rsidP="00BA4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A7789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19A8" w:rsidRPr="00EF18C5" w14:paraId="5EB0657E" w14:textId="77777777" w:rsidTr="00B35C8D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6AF397EA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17CFBD" w14:textId="16F90C33" w:rsidR="00D019A8" w:rsidRPr="00EF18C5" w:rsidRDefault="00342C4D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="00CB0F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01" w:type="pct"/>
            <w:vAlign w:val="bottom"/>
          </w:tcPr>
          <w:p w14:paraId="12895683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C892B1" w14:textId="031ECE09" w:rsidR="00D019A8" w:rsidRPr="00A77898" w:rsidRDefault="00342C4D" w:rsidP="00BA4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right="-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B0F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</w:tr>
      <w:tr w:rsidR="00D019A8" w:rsidRPr="00EF18C5" w14:paraId="54547422" w14:textId="77777777" w:rsidTr="00B35C8D">
        <w:trPr>
          <w:trHeight w:val="50"/>
        </w:trPr>
        <w:tc>
          <w:tcPr>
            <w:tcW w:w="3154" w:type="pct"/>
            <w:shd w:val="clear" w:color="auto" w:fill="auto"/>
            <w:vAlign w:val="bottom"/>
          </w:tcPr>
          <w:p w14:paraId="303280C5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2D1EC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01" w:type="pct"/>
            <w:vAlign w:val="bottom"/>
          </w:tcPr>
          <w:p w14:paraId="61BC01BB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B4937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D019A8" w:rsidRPr="00EF18C5" w14:paraId="6AAF7138" w14:textId="77777777" w:rsidTr="00B35C8D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46F81C2F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hanging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ภาระผูกพันตามสัญญาบริการคลาวด์และ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>สัญญาค่าลิขสิทธิ์และบริการดูแลระบบ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375E1D21" w14:textId="0CDF0A03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1" w:type="pct"/>
            <w:vAlign w:val="bottom"/>
          </w:tcPr>
          <w:p w14:paraId="30903D9A" w14:textId="77777777" w:rsidR="00D019A8" w:rsidRPr="00EF18C5" w:rsidRDefault="00D019A8" w:rsidP="00B35C8D">
            <w:pPr>
              <w:pStyle w:val="acctfourfigures"/>
              <w:tabs>
                <w:tab w:val="clear" w:pos="765"/>
                <w:tab w:val="decimal" w:pos="200"/>
                <w:tab w:val="decimal" w:pos="470"/>
              </w:tabs>
              <w:spacing w:line="240" w:lineRule="atLeast"/>
              <w:ind w:left="-520" w:right="2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289802C8" w14:textId="77777777" w:rsidR="00D019A8" w:rsidRPr="00EF18C5" w:rsidRDefault="00D019A8" w:rsidP="00B35C8D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left="-108"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019A8" w:rsidRPr="00EF18C5" w14:paraId="58F928A2" w14:textId="77777777" w:rsidTr="00B35C8D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679764E2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EF18C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23" w:type="pct"/>
            <w:tcBorders>
              <w:bottom w:val="nil"/>
            </w:tcBorders>
            <w:shd w:val="clear" w:color="auto" w:fill="auto"/>
            <w:vAlign w:val="bottom"/>
          </w:tcPr>
          <w:p w14:paraId="36060F63" w14:textId="3BB5C533" w:rsidR="00D019A8" w:rsidRPr="00EF18C5" w:rsidRDefault="008222D2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22D2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01" w:type="pct"/>
            <w:vAlign w:val="bottom"/>
          </w:tcPr>
          <w:p w14:paraId="21892847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tcBorders>
              <w:bottom w:val="nil"/>
            </w:tcBorders>
            <w:shd w:val="clear" w:color="auto" w:fill="auto"/>
            <w:vAlign w:val="bottom"/>
          </w:tcPr>
          <w:p w14:paraId="25DAE112" w14:textId="3DEE6D18" w:rsidR="00D019A8" w:rsidRPr="00EF18C5" w:rsidRDefault="008222D2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8222D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B0FE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D019A8" w:rsidRPr="00EF18C5" w14:paraId="3865E9B1" w14:textId="77777777" w:rsidTr="00B35C8D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6998B86C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EF18C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ปีแต่ไม่เกิน </w:t>
            </w:r>
            <w:r w:rsidRPr="00EF18C5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804D1" w14:textId="17174E5D" w:rsidR="00D019A8" w:rsidRPr="00EF18C5" w:rsidRDefault="008222D2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22D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01" w:type="pct"/>
            <w:vAlign w:val="bottom"/>
          </w:tcPr>
          <w:p w14:paraId="3A0D89E3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F99A4" w14:textId="1A682FC0" w:rsidR="00D019A8" w:rsidRPr="00EF18C5" w:rsidRDefault="008222D2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22D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019A8" w:rsidRPr="00EF18C5" w14:paraId="797A86EF" w14:textId="77777777" w:rsidTr="00B35C8D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38C2FF39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C5F1F8" w14:textId="2CB1F12F" w:rsidR="00D019A8" w:rsidRPr="00EF18C5" w:rsidRDefault="008222D2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22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201" w:type="pct"/>
            <w:vAlign w:val="bottom"/>
          </w:tcPr>
          <w:p w14:paraId="63E07CC6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1FB549" w14:textId="59CE48F7" w:rsidR="00D019A8" w:rsidRPr="00EF18C5" w:rsidRDefault="008222D2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22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B0F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AA3D31" w:rsidRPr="00EF18C5" w14:paraId="4FD88DAC" w14:textId="77777777" w:rsidTr="00AA3D31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16994A2F" w14:textId="77777777" w:rsidR="00AA3D31" w:rsidRPr="00EF18C5" w:rsidRDefault="00AA3D31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BFA92B" w14:textId="77777777" w:rsidR="00AA3D31" w:rsidRPr="008222D2" w:rsidRDefault="00AA3D31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1" w:type="pct"/>
            <w:vAlign w:val="bottom"/>
          </w:tcPr>
          <w:p w14:paraId="00C9A407" w14:textId="77777777" w:rsidR="00AA3D31" w:rsidRPr="00EF18C5" w:rsidRDefault="00AA3D31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64602" w14:textId="77777777" w:rsidR="00AA3D31" w:rsidRPr="008222D2" w:rsidRDefault="00AA3D31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019A8" w:rsidRPr="00EF18C5" w14:paraId="4DAC40F8" w14:textId="77777777" w:rsidTr="00B35C8D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7CF642AF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0E693FC5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1" w:type="pct"/>
            <w:vAlign w:val="bottom"/>
          </w:tcPr>
          <w:p w14:paraId="76C01658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42262D7F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019A8" w:rsidRPr="00EF18C5" w14:paraId="70FF0EF6" w14:textId="77777777" w:rsidTr="00B35C8D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64455025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3" w:name="_Hlk117587793"/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  <w:bookmarkEnd w:id="3"/>
          </w:p>
        </w:tc>
        <w:tc>
          <w:tcPr>
            <w:tcW w:w="823" w:type="pct"/>
            <w:shd w:val="clear" w:color="auto" w:fill="auto"/>
            <w:vAlign w:val="bottom"/>
          </w:tcPr>
          <w:p w14:paraId="5220846A" w14:textId="45BEF280" w:rsidR="00D019A8" w:rsidRPr="00EF18C5" w:rsidRDefault="00AD761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7610">
              <w:rPr>
                <w:rFonts w:asciiTheme="majorBidi" w:hAnsiTheme="majorBidi" w:cstheme="majorBidi"/>
                <w:sz w:val="30"/>
                <w:szCs w:val="30"/>
              </w:rPr>
              <w:t>833</w:t>
            </w:r>
          </w:p>
        </w:tc>
        <w:tc>
          <w:tcPr>
            <w:tcW w:w="201" w:type="pct"/>
            <w:shd w:val="clear" w:color="auto" w:fill="auto"/>
            <w:vAlign w:val="bottom"/>
          </w:tcPr>
          <w:p w14:paraId="4484C2B4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342E5852" w14:textId="71EF9D07" w:rsidR="00D019A8" w:rsidRPr="00EF18C5" w:rsidRDefault="00A7789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A77898">
              <w:rPr>
                <w:rFonts w:asciiTheme="majorBidi" w:hAnsiTheme="majorBidi" w:cstheme="majorBidi"/>
                <w:sz w:val="30"/>
                <w:szCs w:val="30"/>
              </w:rPr>
              <w:t>751</w:t>
            </w:r>
          </w:p>
        </w:tc>
      </w:tr>
      <w:tr w:rsidR="00D019A8" w:rsidRPr="00EF18C5" w14:paraId="320AEA25" w14:textId="77777777" w:rsidTr="00B35C8D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03EDF705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</w:t>
            </w:r>
            <w:r w:rsidRPr="00EF18C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(ขาย) เงินตราต่างประเทศล่วงหน้า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5B2A33D6" w14:textId="189D47F4" w:rsidR="00D019A8" w:rsidRPr="00EF18C5" w:rsidRDefault="00EC3E3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C3E30">
              <w:rPr>
                <w:rFonts w:asciiTheme="majorBidi" w:hAnsiTheme="majorBidi" w:cstheme="majorBidi"/>
                <w:sz w:val="30"/>
                <w:szCs w:val="30"/>
              </w:rPr>
              <w:t>1,218</w:t>
            </w:r>
          </w:p>
        </w:tc>
        <w:tc>
          <w:tcPr>
            <w:tcW w:w="201" w:type="pct"/>
            <w:shd w:val="clear" w:color="auto" w:fill="auto"/>
            <w:vAlign w:val="bottom"/>
          </w:tcPr>
          <w:p w14:paraId="7D137B58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6F6FE0AB" w14:textId="347CBA48" w:rsidR="00D019A8" w:rsidRPr="00EF18C5" w:rsidRDefault="00A77898" w:rsidP="00BA4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19A8" w:rsidRPr="00EF18C5" w14:paraId="6195B0E8" w14:textId="77777777" w:rsidTr="00B35C8D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67C5682D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1B3A8547" w14:textId="77FFE36C" w:rsidR="00D019A8" w:rsidRPr="00EF18C5" w:rsidRDefault="00EC3E3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3E3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800C6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201" w:type="pct"/>
            <w:shd w:val="clear" w:color="auto" w:fill="auto"/>
            <w:vAlign w:val="bottom"/>
          </w:tcPr>
          <w:p w14:paraId="2F17C318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3DA44271" w14:textId="0FEADF82" w:rsidR="00D019A8" w:rsidRPr="00EF18C5" w:rsidRDefault="00E800C6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438</w:t>
            </w:r>
          </w:p>
        </w:tc>
      </w:tr>
      <w:tr w:rsidR="00D019A8" w:rsidRPr="00EF18C5" w14:paraId="2B3A189D" w14:textId="77777777" w:rsidTr="00B35C8D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46B0958A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ภาระผูกพันตามสัญญาเช่าระยะสั้นและที่มีมูลค่าต่ำ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7F65A020" w14:textId="45C52FF4" w:rsidR="00D019A8" w:rsidRPr="00EF18C5" w:rsidRDefault="00A7554F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E800C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01" w:type="pct"/>
            <w:shd w:val="clear" w:color="auto" w:fill="auto"/>
            <w:vAlign w:val="bottom"/>
          </w:tcPr>
          <w:p w14:paraId="78BCF963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04B83E49" w14:textId="1B2E60F7" w:rsidR="00D019A8" w:rsidRPr="00EF18C5" w:rsidRDefault="00A7554F" w:rsidP="00026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</w:tbl>
    <w:p w14:paraId="68B1A47F" w14:textId="2C8DF321" w:rsidR="00D11157" w:rsidRDefault="00D11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F6EED03" w14:textId="6C00750B" w:rsidR="00EC1B38" w:rsidRPr="00EC1B38" w:rsidRDefault="00A44246" w:rsidP="00EC1B38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="Angsana New"/>
          <w:sz w:val="30"/>
          <w:szCs w:val="30"/>
          <w:u w:val="none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</w:rPr>
        <w:t>เหตุการณ์</w:t>
      </w:r>
      <w:r w:rsidR="00EC1B38" w:rsidRPr="00EC1B38">
        <w:rPr>
          <w:rFonts w:asciiTheme="majorBidi" w:hAnsiTheme="majorBidi" w:cs="Angsana New" w:hint="cs"/>
          <w:sz w:val="30"/>
          <w:szCs w:val="30"/>
          <w:u w:val="none"/>
          <w:cs/>
        </w:rPr>
        <w:t>ภายหลังรอ</w:t>
      </w:r>
      <w:r w:rsidR="00033FCA">
        <w:rPr>
          <w:rFonts w:asciiTheme="majorBidi" w:hAnsiTheme="majorBidi" w:cs="Angsana New" w:hint="cs"/>
          <w:sz w:val="30"/>
          <w:szCs w:val="30"/>
          <w:u w:val="none"/>
          <w:cs/>
        </w:rPr>
        <w:t>บ</w:t>
      </w:r>
      <w:r w:rsidR="00EC1B38" w:rsidRPr="00EC1B38">
        <w:rPr>
          <w:rFonts w:asciiTheme="majorBidi" w:hAnsiTheme="majorBidi" w:cs="Angsana New" w:hint="cs"/>
          <w:sz w:val="30"/>
          <w:szCs w:val="30"/>
          <w:u w:val="none"/>
          <w:cs/>
        </w:rPr>
        <w:t>ระยะเวลารายงาน</w:t>
      </w:r>
    </w:p>
    <w:p w14:paraId="46381D42" w14:textId="77777777" w:rsidR="00EC1B38" w:rsidRDefault="00EC1B38" w:rsidP="00EC1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both"/>
        <w:rPr>
          <w:rFonts w:asciiTheme="majorBidi" w:hAnsiTheme="majorBidi" w:cstheme="majorBidi"/>
          <w:sz w:val="30"/>
          <w:szCs w:val="30"/>
        </w:rPr>
      </w:pPr>
    </w:p>
    <w:p w14:paraId="64D9D632" w14:textId="14A79F0A" w:rsidR="00A44246" w:rsidRPr="00A11D50" w:rsidRDefault="006600EC" w:rsidP="003B2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A11D50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A11D50">
        <w:rPr>
          <w:rFonts w:asciiTheme="majorBidi" w:hAnsiTheme="majorBidi" w:cstheme="majorBidi"/>
          <w:sz w:val="30"/>
          <w:szCs w:val="30"/>
        </w:rPr>
        <w:t>2</w:t>
      </w:r>
      <w:r w:rsidR="006543F0" w:rsidRPr="00A11D50">
        <w:rPr>
          <w:rFonts w:asciiTheme="majorBidi" w:hAnsiTheme="majorBidi" w:cstheme="majorBidi"/>
          <w:sz w:val="30"/>
          <w:szCs w:val="30"/>
        </w:rPr>
        <w:t>3</w:t>
      </w:r>
      <w:r w:rsidRPr="00A11D50">
        <w:rPr>
          <w:rFonts w:asciiTheme="majorBidi" w:hAnsiTheme="majorBidi" w:cstheme="majorBidi"/>
          <w:sz w:val="30"/>
          <w:szCs w:val="30"/>
        </w:rPr>
        <w:t xml:space="preserve"> </w:t>
      </w:r>
      <w:r w:rsidRPr="00A11D50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A11D50">
        <w:rPr>
          <w:rFonts w:asciiTheme="majorBidi" w:hAnsiTheme="majorBidi" w:cstheme="majorBidi"/>
          <w:sz w:val="30"/>
          <w:szCs w:val="30"/>
        </w:rPr>
        <w:t>256</w:t>
      </w:r>
      <w:r w:rsidR="006543F0" w:rsidRPr="00A11D50">
        <w:rPr>
          <w:rFonts w:asciiTheme="majorBidi" w:hAnsiTheme="majorBidi" w:cstheme="majorBidi"/>
          <w:sz w:val="30"/>
          <w:szCs w:val="30"/>
        </w:rPr>
        <w:t>7</w:t>
      </w:r>
      <w:r w:rsidRPr="00A11D50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ผู้ถือหุ้นมีมติอนุมัติการจัดสรร</w:t>
      </w:r>
      <w:r w:rsidRPr="00A11D50">
        <w:rPr>
          <w:rFonts w:asciiTheme="majorBidi" w:hAnsiTheme="majorBidi" w:cstheme="majorBidi" w:hint="cs"/>
          <w:sz w:val="30"/>
          <w:szCs w:val="30"/>
          <w:cs/>
        </w:rPr>
        <w:t>กำไรเป็น</w:t>
      </w:r>
      <w:r w:rsidR="00E923F3">
        <w:rPr>
          <w:rFonts w:asciiTheme="majorBidi" w:hAnsiTheme="majorBidi" w:cstheme="majorBidi" w:hint="cs"/>
          <w:sz w:val="30"/>
          <w:szCs w:val="30"/>
          <w:cs/>
        </w:rPr>
        <w:t>ทุน</w:t>
      </w:r>
      <w:r w:rsidRPr="00A11D50">
        <w:rPr>
          <w:rFonts w:asciiTheme="majorBidi" w:hAnsiTheme="majorBidi" w:cstheme="majorBidi" w:hint="cs"/>
          <w:sz w:val="30"/>
          <w:szCs w:val="30"/>
          <w:cs/>
        </w:rPr>
        <w:t xml:space="preserve">สำรองตามกฎหมายเป็นจำนวนเงิน </w:t>
      </w:r>
      <w:r w:rsidR="003B21DB" w:rsidRPr="00A11D50">
        <w:rPr>
          <w:rFonts w:asciiTheme="majorBidi" w:hAnsiTheme="majorBidi" w:cstheme="majorBidi"/>
          <w:sz w:val="30"/>
          <w:szCs w:val="30"/>
        </w:rPr>
        <w:t>84</w:t>
      </w:r>
      <w:r w:rsidR="009349D4" w:rsidRPr="00A11D50">
        <w:rPr>
          <w:rFonts w:asciiTheme="majorBidi" w:hAnsiTheme="majorBidi" w:cstheme="majorBidi"/>
          <w:sz w:val="30"/>
          <w:szCs w:val="30"/>
        </w:rPr>
        <w:t>.0</w:t>
      </w:r>
      <w:r w:rsidRPr="00A11D50">
        <w:rPr>
          <w:rFonts w:asciiTheme="majorBidi" w:hAnsiTheme="majorBidi" w:cstheme="majorBidi" w:hint="cs"/>
          <w:sz w:val="30"/>
          <w:szCs w:val="30"/>
          <w:cs/>
        </w:rPr>
        <w:t xml:space="preserve"> ล้านบาทและอนุมัติการจ่ายเงินปันผลในอัตราหุ้นละ </w:t>
      </w:r>
      <w:r w:rsidR="003B21DB" w:rsidRPr="00A11D50">
        <w:rPr>
          <w:rFonts w:asciiTheme="majorBidi" w:hAnsiTheme="majorBidi" w:cstheme="majorBidi"/>
          <w:sz w:val="30"/>
          <w:szCs w:val="30"/>
        </w:rPr>
        <w:t>0.25</w:t>
      </w:r>
      <w:r w:rsidRPr="00A11D50">
        <w:rPr>
          <w:rFonts w:asciiTheme="majorBidi" w:hAnsiTheme="majorBidi" w:cstheme="majorBidi"/>
          <w:sz w:val="30"/>
          <w:szCs w:val="30"/>
        </w:rPr>
        <w:t xml:space="preserve"> </w:t>
      </w:r>
      <w:r w:rsidRPr="00A11D50">
        <w:rPr>
          <w:rFonts w:asciiTheme="majorBidi" w:hAnsiTheme="majorBidi" w:cstheme="majorBidi" w:hint="cs"/>
          <w:sz w:val="30"/>
          <w:szCs w:val="30"/>
          <w:cs/>
        </w:rPr>
        <w:t xml:space="preserve">บาท เป็นจำนวนเงิน </w:t>
      </w:r>
      <w:r w:rsidR="001E7D24" w:rsidRPr="00A11D50">
        <w:rPr>
          <w:rFonts w:asciiTheme="majorBidi" w:hAnsiTheme="majorBidi" w:cstheme="majorBidi"/>
          <w:sz w:val="30"/>
          <w:szCs w:val="30"/>
        </w:rPr>
        <w:t>483.7</w:t>
      </w:r>
      <w:r w:rsidRPr="00A11D50">
        <w:rPr>
          <w:rFonts w:asciiTheme="majorBidi" w:hAnsiTheme="majorBidi" w:cstheme="majorBidi"/>
          <w:sz w:val="30"/>
          <w:szCs w:val="30"/>
        </w:rPr>
        <w:t xml:space="preserve"> </w:t>
      </w:r>
      <w:r w:rsidRPr="00A11D50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เงินปันผลดังกล่าวจะจ่ายให้แก่ผู้ถือหุ้นในเดือนพฤษภาคม </w:t>
      </w:r>
      <w:r w:rsidRPr="00A11D50">
        <w:rPr>
          <w:rFonts w:asciiTheme="majorBidi" w:hAnsiTheme="majorBidi" w:cstheme="majorBidi"/>
          <w:sz w:val="30"/>
          <w:szCs w:val="30"/>
        </w:rPr>
        <w:t>256</w:t>
      </w:r>
      <w:r w:rsidR="005C4FBE" w:rsidRPr="00A11D50">
        <w:rPr>
          <w:rFonts w:asciiTheme="majorBidi" w:hAnsiTheme="majorBidi" w:cstheme="majorBidi"/>
          <w:sz w:val="30"/>
          <w:szCs w:val="30"/>
        </w:rPr>
        <w:t>7</w:t>
      </w:r>
    </w:p>
    <w:p w14:paraId="1876CD24" w14:textId="77777777" w:rsidR="003A0594" w:rsidRPr="003A0594" w:rsidRDefault="003A0594" w:rsidP="003A0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both"/>
        <w:rPr>
          <w:rFonts w:asciiTheme="majorBidi" w:hAnsiTheme="majorBidi" w:cstheme="majorBidi"/>
          <w:sz w:val="30"/>
          <w:szCs w:val="30"/>
        </w:rPr>
      </w:pPr>
    </w:p>
    <w:sectPr w:rsidR="003A0594" w:rsidRPr="003A0594" w:rsidSect="007C79FB">
      <w:headerReference w:type="default" r:id="rId19"/>
      <w:headerReference w:type="first" r:id="rId20"/>
      <w:footerReference w:type="first" r:id="rId21"/>
      <w:type w:val="nextColumn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30049" w14:textId="77777777" w:rsidR="006A51F3" w:rsidRDefault="006A51F3">
      <w:r>
        <w:separator/>
      </w:r>
    </w:p>
  </w:endnote>
  <w:endnote w:type="continuationSeparator" w:id="0">
    <w:p w14:paraId="661EFE20" w14:textId="77777777" w:rsidR="006A51F3" w:rsidRDefault="006A51F3">
      <w:r>
        <w:continuationSeparator/>
      </w:r>
    </w:p>
  </w:endnote>
  <w:endnote w:type="continuationNotice" w:id="1">
    <w:p w14:paraId="25C08DC7" w14:textId="77777777" w:rsidR="006A51F3" w:rsidRDefault="006A51F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29F41" w14:textId="6F2F123B" w:rsidR="00B35C8D" w:rsidRPr="009D5A10" w:rsidRDefault="00B35C8D">
    <w:pPr>
      <w:pStyle w:val="Footer"/>
      <w:jc w:val="center"/>
      <w:rPr>
        <w:rFonts w:ascii="Angsana New" w:hAnsi="Angsana New"/>
        <w:sz w:val="30"/>
        <w:szCs w:val="30"/>
      </w:rPr>
    </w:pPr>
    <w:r w:rsidRPr="009D5A10">
      <w:rPr>
        <w:rFonts w:ascii="Angsana New" w:hAnsi="Angsana New"/>
        <w:sz w:val="30"/>
        <w:szCs w:val="30"/>
      </w:rPr>
      <w:fldChar w:fldCharType="begin"/>
    </w:r>
    <w:r w:rsidRPr="009D5A10">
      <w:rPr>
        <w:rFonts w:ascii="Angsana New" w:hAnsi="Angsana New"/>
        <w:sz w:val="30"/>
        <w:szCs w:val="30"/>
      </w:rPr>
      <w:instrText xml:space="preserve"> PAGE   \</w:instrText>
    </w:r>
    <w:r w:rsidRPr="009D5A10">
      <w:rPr>
        <w:rFonts w:ascii="Angsana New" w:hAnsi="Angsana New"/>
        <w:sz w:val="30"/>
        <w:szCs w:val="30"/>
        <w:cs/>
      </w:rPr>
      <w:instrText xml:space="preserve">* </w:instrText>
    </w:r>
    <w:r w:rsidRPr="009D5A10">
      <w:rPr>
        <w:rFonts w:ascii="Angsana New" w:hAnsi="Angsana New"/>
        <w:sz w:val="30"/>
        <w:szCs w:val="30"/>
      </w:rPr>
      <w:instrText xml:space="preserve">MERGEFORMAT </w:instrText>
    </w:r>
    <w:r w:rsidRPr="009D5A10">
      <w:rPr>
        <w:rFonts w:ascii="Angsana New" w:hAnsi="Angsana New"/>
        <w:sz w:val="30"/>
        <w:szCs w:val="30"/>
      </w:rPr>
      <w:fldChar w:fldCharType="separate"/>
    </w:r>
    <w:r w:rsidR="00013BB2">
      <w:rPr>
        <w:rFonts w:ascii="Angsana New" w:hAnsi="Angsana New"/>
        <w:noProof/>
        <w:sz w:val="30"/>
        <w:szCs w:val="30"/>
      </w:rPr>
      <w:t>20</w:t>
    </w:r>
    <w:r w:rsidRPr="009D5A10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0132" w14:textId="384C4503" w:rsidR="00B35C8D" w:rsidRPr="00B725EC" w:rsidRDefault="00B35C8D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 w:rsidR="00013BB2">
      <w:rPr>
        <w:rStyle w:val="PageNumber"/>
        <w:rFonts w:ascii="Angsana New" w:hAnsi="Angsana New"/>
        <w:noProof/>
        <w:sz w:val="30"/>
        <w:szCs w:val="30"/>
      </w:rPr>
      <w:t>14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445EC171" w14:textId="77777777" w:rsidR="00B35C8D" w:rsidRPr="00BA5365" w:rsidRDefault="00B35C8D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35779" w14:textId="49D79042" w:rsidR="00B35C8D" w:rsidRPr="009D5A10" w:rsidRDefault="00B35C8D">
    <w:pPr>
      <w:pStyle w:val="Footer"/>
      <w:jc w:val="center"/>
      <w:rPr>
        <w:rFonts w:ascii="Angsana New" w:hAnsi="Angsana New"/>
        <w:sz w:val="30"/>
        <w:szCs w:val="30"/>
      </w:rPr>
    </w:pPr>
    <w:r w:rsidRPr="009D5A10">
      <w:rPr>
        <w:rFonts w:ascii="Angsana New" w:hAnsi="Angsana New"/>
        <w:sz w:val="30"/>
        <w:szCs w:val="30"/>
      </w:rPr>
      <w:fldChar w:fldCharType="begin"/>
    </w:r>
    <w:r w:rsidRPr="009D5A10">
      <w:rPr>
        <w:rFonts w:ascii="Angsana New" w:hAnsi="Angsana New"/>
        <w:sz w:val="30"/>
        <w:szCs w:val="30"/>
      </w:rPr>
      <w:instrText xml:space="preserve"> PAGE   \</w:instrText>
    </w:r>
    <w:r w:rsidRPr="009D5A10">
      <w:rPr>
        <w:rFonts w:ascii="Angsana New" w:hAnsi="Angsana New"/>
        <w:sz w:val="30"/>
        <w:szCs w:val="30"/>
        <w:cs/>
      </w:rPr>
      <w:instrText xml:space="preserve">* </w:instrText>
    </w:r>
    <w:r w:rsidRPr="009D5A10">
      <w:rPr>
        <w:rFonts w:ascii="Angsana New" w:hAnsi="Angsana New"/>
        <w:sz w:val="30"/>
        <w:szCs w:val="30"/>
      </w:rPr>
      <w:instrText xml:space="preserve">MERGEFORMAT </w:instrText>
    </w:r>
    <w:r w:rsidRPr="009D5A10">
      <w:rPr>
        <w:rFonts w:ascii="Angsana New" w:hAnsi="Angsana New"/>
        <w:sz w:val="30"/>
        <w:szCs w:val="30"/>
      </w:rPr>
      <w:fldChar w:fldCharType="separate"/>
    </w:r>
    <w:r w:rsidR="00013BB2">
      <w:rPr>
        <w:rFonts w:ascii="Angsana New" w:hAnsi="Angsana New"/>
        <w:noProof/>
        <w:sz w:val="30"/>
        <w:szCs w:val="30"/>
      </w:rPr>
      <w:t>30</w:t>
    </w:r>
    <w:r w:rsidRPr="009D5A10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E1C20" w14:textId="34CE8227" w:rsidR="00B35C8D" w:rsidRPr="00B725EC" w:rsidRDefault="00B35C8D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 w:rsidR="00013BB2">
      <w:rPr>
        <w:rStyle w:val="PageNumber"/>
        <w:rFonts w:ascii="Angsana New" w:hAnsi="Angsana New"/>
        <w:noProof/>
        <w:sz w:val="30"/>
        <w:szCs w:val="30"/>
      </w:rPr>
      <w:t>21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5599DA3B" w14:textId="77777777" w:rsidR="00B35C8D" w:rsidRPr="00BA5365" w:rsidRDefault="00B35C8D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4D83A" w14:textId="2DA2601B" w:rsidR="00B35C8D" w:rsidRPr="00B725EC" w:rsidRDefault="00B35C8D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 w:rsidR="00013BB2">
      <w:rPr>
        <w:rStyle w:val="PageNumber"/>
        <w:rFonts w:ascii="Angsana New" w:hAnsi="Angsana New"/>
        <w:noProof/>
        <w:sz w:val="30"/>
        <w:szCs w:val="30"/>
      </w:rPr>
      <w:t>23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6957FEF0" w14:textId="77777777" w:rsidR="00B35C8D" w:rsidRPr="00BA5365" w:rsidRDefault="00B35C8D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910DA" w14:textId="77777777" w:rsidR="006A51F3" w:rsidRDefault="006A51F3">
      <w:r>
        <w:separator/>
      </w:r>
    </w:p>
  </w:footnote>
  <w:footnote w:type="continuationSeparator" w:id="0">
    <w:p w14:paraId="4D5C1947" w14:textId="77777777" w:rsidR="006A51F3" w:rsidRDefault="006A51F3">
      <w:r>
        <w:continuationSeparator/>
      </w:r>
    </w:p>
  </w:footnote>
  <w:footnote w:type="continuationNotice" w:id="1">
    <w:p w14:paraId="534D9385" w14:textId="77777777" w:rsidR="006A51F3" w:rsidRDefault="006A51F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3BC8A" w14:textId="77777777" w:rsidR="00B35C8D" w:rsidRPr="008E10A7" w:rsidRDefault="00B35C8D" w:rsidP="00375744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28750055" w14:textId="77777777" w:rsidR="00B35C8D" w:rsidRDefault="00B35C8D" w:rsidP="003757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B9A7CA5" w14:textId="5EA1F88F" w:rsidR="00B35C8D" w:rsidRDefault="00B35C8D" w:rsidP="003757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Pr="0002045B">
      <w:rPr>
        <w:rFonts w:ascii="Angsana New" w:hAnsi="Angsana New"/>
        <w:b/>
        <w:bCs/>
        <w:sz w:val="32"/>
        <w:szCs w:val="32"/>
        <w:cs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5915BF83" w14:textId="77777777" w:rsidR="00B35C8D" w:rsidRPr="002115BA" w:rsidRDefault="00B35C8D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E7103" w14:textId="77777777" w:rsidR="00B35C8D" w:rsidRPr="008E10A7" w:rsidRDefault="00B35C8D" w:rsidP="004923A9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3AD53516" w14:textId="77777777" w:rsidR="00B35C8D" w:rsidRDefault="00B35C8D" w:rsidP="00D46D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06265C9" w14:textId="674FC362" w:rsidR="00B35C8D" w:rsidRDefault="00B35C8D" w:rsidP="00D46D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Pr="0002045B">
      <w:rPr>
        <w:rFonts w:ascii="Angsana New" w:hAnsi="Angsana New"/>
        <w:b/>
        <w:bCs/>
        <w:sz w:val="32"/>
        <w:szCs w:val="32"/>
        <w:cs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5CA42DEB" w14:textId="77777777" w:rsidR="00B35C8D" w:rsidRPr="00AD2B97" w:rsidRDefault="00B35C8D">
    <w:pPr>
      <w:pStyle w:val="Head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C8F85" w14:textId="77777777" w:rsidR="00B35C8D" w:rsidRPr="008E10A7" w:rsidRDefault="00B35C8D" w:rsidP="00375744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570AC964" w14:textId="77777777" w:rsidR="00B35C8D" w:rsidRDefault="00B35C8D" w:rsidP="003757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3DCE6A1" w14:textId="667CF51B" w:rsidR="00B35C8D" w:rsidRDefault="00B35C8D" w:rsidP="003757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Pr="0002045B">
      <w:rPr>
        <w:rFonts w:ascii="Angsana New" w:hAnsi="Angsana New"/>
        <w:b/>
        <w:bCs/>
        <w:sz w:val="32"/>
        <w:szCs w:val="32"/>
        <w:cs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43F359DF" w14:textId="77777777" w:rsidR="00B35C8D" w:rsidRPr="002115BA" w:rsidRDefault="00B35C8D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89E81" w14:textId="77777777" w:rsidR="00B35C8D" w:rsidRPr="008E10A7" w:rsidRDefault="00B35C8D" w:rsidP="00375744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0035A9E9" w14:textId="77777777" w:rsidR="00B35C8D" w:rsidRDefault="00B35C8D" w:rsidP="003757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5C40A77" w14:textId="77E5291C" w:rsidR="00B35C8D" w:rsidRDefault="00B35C8D" w:rsidP="003757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Pr="0002045B">
      <w:rPr>
        <w:rFonts w:ascii="Angsana New" w:hAnsi="Angsana New"/>
        <w:b/>
        <w:bCs/>
        <w:sz w:val="32"/>
        <w:szCs w:val="32"/>
        <w:cs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6A815D27" w14:textId="77777777" w:rsidR="00B35C8D" w:rsidRPr="00AD2B97" w:rsidRDefault="00B35C8D">
    <w:pPr>
      <w:pStyle w:val="Header"/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0D7AF" w14:textId="77777777" w:rsidR="00B35C8D" w:rsidRPr="008E10A7" w:rsidRDefault="00B35C8D" w:rsidP="00D46D35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125F2619" w14:textId="77777777" w:rsidR="00B35C8D" w:rsidRDefault="00B35C8D" w:rsidP="00D46D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7455888" w14:textId="3509DBE7" w:rsidR="00B35C8D" w:rsidRDefault="00B35C8D" w:rsidP="00D46D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Pr="0002045B">
      <w:rPr>
        <w:rFonts w:ascii="Angsana New" w:hAnsi="Angsana New"/>
        <w:b/>
        <w:bCs/>
        <w:sz w:val="32"/>
        <w:szCs w:val="32"/>
        <w:cs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7BF8EB63" w14:textId="77777777" w:rsidR="00B35C8D" w:rsidRPr="002115BA" w:rsidRDefault="00B35C8D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24142" w14:textId="77777777" w:rsidR="00B35C8D" w:rsidRPr="008E10A7" w:rsidRDefault="00B35C8D" w:rsidP="00375744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591E7AE2" w14:textId="77777777" w:rsidR="00B35C8D" w:rsidRDefault="00B35C8D" w:rsidP="003757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15D1E53" w14:textId="79C237C1" w:rsidR="00B35C8D" w:rsidRDefault="00B35C8D" w:rsidP="003757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Pr="0002045B">
      <w:rPr>
        <w:rFonts w:ascii="Angsana New" w:hAnsi="Angsana New"/>
        <w:b/>
        <w:bCs/>
        <w:sz w:val="32"/>
        <w:szCs w:val="32"/>
        <w:cs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7040A44B" w14:textId="77777777" w:rsidR="00B35C8D" w:rsidRPr="00AD2B97" w:rsidRDefault="00B35C8D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315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BC8E0BAA"/>
    <w:lvl w:ilvl="0" w:tplc="F5C2D87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86C7E"/>
    <w:multiLevelType w:val="hybridMultilevel"/>
    <w:tmpl w:val="CE4E31F6"/>
    <w:name w:val="KIDS"/>
    <w:lvl w:ilvl="0" w:tplc="7C44DD36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B6865"/>
    <w:multiLevelType w:val="multilevel"/>
    <w:tmpl w:val="E53CDFC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096F16CA"/>
    <w:multiLevelType w:val="singleLevel"/>
    <w:tmpl w:val="3C281AB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" w15:restartNumberingAfterBreak="0">
    <w:nsid w:val="0C5008AF"/>
    <w:multiLevelType w:val="singleLevel"/>
    <w:tmpl w:val="E9E0C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8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E54D8F"/>
    <w:multiLevelType w:val="hybridMultilevel"/>
    <w:tmpl w:val="343EB6EE"/>
    <w:lvl w:ilvl="0" w:tplc="FEEC647E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45B1803"/>
    <w:multiLevelType w:val="hybridMultilevel"/>
    <w:tmpl w:val="48D22AF2"/>
    <w:lvl w:ilvl="0" w:tplc="5DAAB834">
      <w:start w:val="1"/>
      <w:numFmt w:val="thaiLetters"/>
      <w:lvlText w:val="%1.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E965D6"/>
    <w:multiLevelType w:val="singleLevel"/>
    <w:tmpl w:val="04090001"/>
    <w:lvl w:ilvl="0">
      <w:start w:val="1"/>
      <w:numFmt w:val="bullet"/>
      <w:lvlText w:val=""/>
      <w:lvlJc w:val="left"/>
      <w:pPr>
        <w:ind w:left="1621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20F57C16"/>
    <w:multiLevelType w:val="hybridMultilevel"/>
    <w:tmpl w:val="77022A14"/>
    <w:lvl w:ilvl="0" w:tplc="483ECDAA">
      <w:start w:val="1"/>
      <w:numFmt w:val="decimal"/>
      <w:lvlText w:val="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3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7C22CA"/>
    <w:multiLevelType w:val="multilevel"/>
    <w:tmpl w:val="9A400A3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27C02AEF"/>
    <w:multiLevelType w:val="multilevel"/>
    <w:tmpl w:val="EA16E59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28853B35"/>
    <w:multiLevelType w:val="singleLevel"/>
    <w:tmpl w:val="D06652F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2D3C0914"/>
    <w:multiLevelType w:val="multilevel"/>
    <w:tmpl w:val="ABECF32A"/>
    <w:lvl w:ilvl="0">
      <w:start w:val="1"/>
      <w:numFmt w:val="decimal"/>
      <w:lvlText w:val="%1"/>
      <w:lvlJc w:val="left"/>
      <w:pPr>
        <w:tabs>
          <w:tab w:val="num" w:pos="343"/>
        </w:tabs>
        <w:ind w:left="343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3"/>
        </w:tabs>
        <w:ind w:left="683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3"/>
        </w:tabs>
        <w:ind w:left="1023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4"/>
        </w:tabs>
        <w:ind w:left="1364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4"/>
        </w:tabs>
        <w:ind w:left="1704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4"/>
        </w:tabs>
        <w:ind w:left="2044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4"/>
        </w:tabs>
        <w:ind w:left="2384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4"/>
        </w:tabs>
        <w:ind w:left="2724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4"/>
        </w:tabs>
        <w:ind w:left="3064" w:hanging="340"/>
      </w:pPr>
      <w:rPr>
        <w:rFonts w:ascii="9999999" w:hAnsi="9999999"/>
      </w:rPr>
    </w:lvl>
  </w:abstractNum>
  <w:abstractNum w:abstractNumId="18" w15:restartNumberingAfterBreak="0">
    <w:nsid w:val="35640D6B"/>
    <w:multiLevelType w:val="hybridMultilevel"/>
    <w:tmpl w:val="78C4553C"/>
    <w:lvl w:ilvl="0" w:tplc="8F60EEE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21" w15:restartNumberingAfterBreak="0">
    <w:nsid w:val="42FE57E5"/>
    <w:multiLevelType w:val="hybridMultilevel"/>
    <w:tmpl w:val="279CCE4E"/>
    <w:lvl w:ilvl="0" w:tplc="FEEC64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83067E"/>
    <w:multiLevelType w:val="hybridMultilevel"/>
    <w:tmpl w:val="962475CE"/>
    <w:lvl w:ilvl="0" w:tplc="D06652FE">
      <w:start w:val="1"/>
      <w:numFmt w:val="bullet"/>
      <w:lvlText w:val="•"/>
      <w:lvlJc w:val="left"/>
      <w:pPr>
        <w:ind w:left="612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4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8D93423"/>
    <w:multiLevelType w:val="multilevel"/>
    <w:tmpl w:val="D4CAC3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5A2C0498"/>
    <w:multiLevelType w:val="hybridMultilevel"/>
    <w:tmpl w:val="BA46B834"/>
    <w:lvl w:ilvl="0" w:tplc="4844AA8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005721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E20BB7"/>
    <w:multiLevelType w:val="hybridMultilevel"/>
    <w:tmpl w:val="FB54714C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64FF5EE3"/>
    <w:multiLevelType w:val="hybridMultilevel"/>
    <w:tmpl w:val="D8C0E814"/>
    <w:lvl w:ilvl="0" w:tplc="76A8AE78">
      <w:start w:val="19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BF5680E"/>
    <w:multiLevelType w:val="hybridMultilevel"/>
    <w:tmpl w:val="DC507264"/>
    <w:lvl w:ilvl="0" w:tplc="4D2CF8B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9C4587"/>
    <w:multiLevelType w:val="multilevel"/>
    <w:tmpl w:val="085E57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92288066">
    <w:abstractNumId w:val="1"/>
  </w:num>
  <w:num w:numId="2" w16cid:durableId="268313797">
    <w:abstractNumId w:val="20"/>
  </w:num>
  <w:num w:numId="3" w16cid:durableId="1748264490">
    <w:abstractNumId w:val="13"/>
  </w:num>
  <w:num w:numId="4" w16cid:durableId="1752660563">
    <w:abstractNumId w:val="6"/>
  </w:num>
  <w:num w:numId="5" w16cid:durableId="687485171">
    <w:abstractNumId w:val="32"/>
  </w:num>
  <w:num w:numId="6" w16cid:durableId="47261830">
    <w:abstractNumId w:val="10"/>
  </w:num>
  <w:num w:numId="7" w16cid:durableId="1082988828">
    <w:abstractNumId w:val="11"/>
  </w:num>
  <w:num w:numId="8" w16cid:durableId="992830959">
    <w:abstractNumId w:val="27"/>
  </w:num>
  <w:num w:numId="9" w16cid:durableId="1137068363">
    <w:abstractNumId w:val="26"/>
  </w:num>
  <w:num w:numId="10" w16cid:durableId="1564489392">
    <w:abstractNumId w:val="24"/>
  </w:num>
  <w:num w:numId="11" w16cid:durableId="404105878">
    <w:abstractNumId w:val="22"/>
  </w:num>
  <w:num w:numId="12" w16cid:durableId="2093043541">
    <w:abstractNumId w:val="8"/>
  </w:num>
  <w:num w:numId="13" w16cid:durableId="300234165">
    <w:abstractNumId w:val="31"/>
  </w:num>
  <w:num w:numId="14" w16cid:durableId="1053887990">
    <w:abstractNumId w:val="36"/>
  </w:num>
  <w:num w:numId="15" w16cid:durableId="1889605270">
    <w:abstractNumId w:val="35"/>
  </w:num>
  <w:num w:numId="16" w16cid:durableId="1962564932">
    <w:abstractNumId w:val="34"/>
  </w:num>
  <w:num w:numId="17" w16cid:durableId="2142651256">
    <w:abstractNumId w:val="0"/>
  </w:num>
  <w:num w:numId="18" w16cid:durableId="1763331947">
    <w:abstractNumId w:val="19"/>
  </w:num>
  <w:num w:numId="19" w16cid:durableId="537470604">
    <w:abstractNumId w:val="28"/>
  </w:num>
  <w:num w:numId="20" w16cid:durableId="1010062370">
    <w:abstractNumId w:val="4"/>
  </w:num>
  <w:num w:numId="21" w16cid:durableId="523137421">
    <w:abstractNumId w:val="21"/>
  </w:num>
  <w:num w:numId="22" w16cid:durableId="1053626038">
    <w:abstractNumId w:val="30"/>
  </w:num>
  <w:num w:numId="23" w16cid:durableId="471294019">
    <w:abstractNumId w:val="2"/>
  </w:num>
  <w:num w:numId="24" w16cid:durableId="1808667791">
    <w:abstractNumId w:val="7"/>
  </w:num>
  <w:num w:numId="25" w16cid:durableId="796532426">
    <w:abstractNumId w:val="25"/>
  </w:num>
  <w:num w:numId="26" w16cid:durableId="1308783606">
    <w:abstractNumId w:val="15"/>
  </w:num>
  <w:num w:numId="27" w16cid:durableId="266543055">
    <w:abstractNumId w:val="14"/>
  </w:num>
  <w:num w:numId="28" w16cid:durableId="895774955">
    <w:abstractNumId w:val="33"/>
  </w:num>
  <w:num w:numId="29" w16cid:durableId="1346175034">
    <w:abstractNumId w:val="3"/>
  </w:num>
  <w:num w:numId="30" w16cid:durableId="378822320">
    <w:abstractNumId w:val="17"/>
  </w:num>
  <w:num w:numId="31" w16cid:durableId="1907643320">
    <w:abstractNumId w:val="18"/>
  </w:num>
  <w:num w:numId="32" w16cid:durableId="1179394656">
    <w:abstractNumId w:val="5"/>
  </w:num>
  <w:num w:numId="33" w16cid:durableId="1359311666">
    <w:abstractNumId w:val="16"/>
  </w:num>
  <w:num w:numId="34" w16cid:durableId="1152409406">
    <w:abstractNumId w:val="23"/>
  </w:num>
  <w:num w:numId="35" w16cid:durableId="825515561">
    <w:abstractNumId w:val="9"/>
  </w:num>
  <w:num w:numId="36" w16cid:durableId="1901358173">
    <w:abstractNumId w:val="29"/>
  </w:num>
  <w:num w:numId="37" w16cid:durableId="1785423896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44"/>
  <w:drawingGridVerticalSpacing w:val="144"/>
  <w:displayHorizontalDrawingGridEvery w:val="3"/>
  <w:displayVerticalDrawingGridEvery w:val="3"/>
  <w:doNotUseMarginsForDrawingGridOrigin/>
  <w:drawingGridHorizontalOrigin w:val="1152"/>
  <w:drawingGridVerticalOrigin w:val="691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D25"/>
    <w:rsid w:val="00000113"/>
    <w:rsid w:val="000002C1"/>
    <w:rsid w:val="000002D6"/>
    <w:rsid w:val="000005EA"/>
    <w:rsid w:val="000006E9"/>
    <w:rsid w:val="0000081F"/>
    <w:rsid w:val="0000082A"/>
    <w:rsid w:val="00000863"/>
    <w:rsid w:val="00000D32"/>
    <w:rsid w:val="0000117D"/>
    <w:rsid w:val="00001209"/>
    <w:rsid w:val="00001337"/>
    <w:rsid w:val="00001449"/>
    <w:rsid w:val="0000171C"/>
    <w:rsid w:val="0000177C"/>
    <w:rsid w:val="000017C8"/>
    <w:rsid w:val="0000196A"/>
    <w:rsid w:val="00001ACE"/>
    <w:rsid w:val="00001C03"/>
    <w:rsid w:val="00001D90"/>
    <w:rsid w:val="00001D96"/>
    <w:rsid w:val="00001DCB"/>
    <w:rsid w:val="00001EC2"/>
    <w:rsid w:val="00001EF7"/>
    <w:rsid w:val="00001FA4"/>
    <w:rsid w:val="00001FBB"/>
    <w:rsid w:val="00002076"/>
    <w:rsid w:val="00002273"/>
    <w:rsid w:val="00002500"/>
    <w:rsid w:val="00002668"/>
    <w:rsid w:val="000026FF"/>
    <w:rsid w:val="00002710"/>
    <w:rsid w:val="00002778"/>
    <w:rsid w:val="00002C9B"/>
    <w:rsid w:val="00002FDD"/>
    <w:rsid w:val="000031C2"/>
    <w:rsid w:val="0000326B"/>
    <w:rsid w:val="00003358"/>
    <w:rsid w:val="000035C3"/>
    <w:rsid w:val="000035FD"/>
    <w:rsid w:val="0000362C"/>
    <w:rsid w:val="00003640"/>
    <w:rsid w:val="000037F9"/>
    <w:rsid w:val="000038F7"/>
    <w:rsid w:val="00003992"/>
    <w:rsid w:val="00003ABF"/>
    <w:rsid w:val="00003BA5"/>
    <w:rsid w:val="00003CC7"/>
    <w:rsid w:val="0000413E"/>
    <w:rsid w:val="00004217"/>
    <w:rsid w:val="000043B0"/>
    <w:rsid w:val="0000457E"/>
    <w:rsid w:val="000045F7"/>
    <w:rsid w:val="00004714"/>
    <w:rsid w:val="000049D6"/>
    <w:rsid w:val="00004C13"/>
    <w:rsid w:val="00004CC8"/>
    <w:rsid w:val="00004D85"/>
    <w:rsid w:val="000051E2"/>
    <w:rsid w:val="00005450"/>
    <w:rsid w:val="00005586"/>
    <w:rsid w:val="000055B4"/>
    <w:rsid w:val="00005629"/>
    <w:rsid w:val="0000562C"/>
    <w:rsid w:val="0000569C"/>
    <w:rsid w:val="00005801"/>
    <w:rsid w:val="000059EB"/>
    <w:rsid w:val="00005C54"/>
    <w:rsid w:val="00005DE6"/>
    <w:rsid w:val="00005E82"/>
    <w:rsid w:val="0000678C"/>
    <w:rsid w:val="000068F7"/>
    <w:rsid w:val="000069D1"/>
    <w:rsid w:val="00006B36"/>
    <w:rsid w:val="00006CC7"/>
    <w:rsid w:val="00006CC9"/>
    <w:rsid w:val="00006DD2"/>
    <w:rsid w:val="000073FE"/>
    <w:rsid w:val="000076AD"/>
    <w:rsid w:val="000078C1"/>
    <w:rsid w:val="000079ED"/>
    <w:rsid w:val="00007BA8"/>
    <w:rsid w:val="00007C1A"/>
    <w:rsid w:val="00007C63"/>
    <w:rsid w:val="00007E43"/>
    <w:rsid w:val="00007FE1"/>
    <w:rsid w:val="00010256"/>
    <w:rsid w:val="0001030C"/>
    <w:rsid w:val="00010389"/>
    <w:rsid w:val="000103CE"/>
    <w:rsid w:val="00010586"/>
    <w:rsid w:val="00010A79"/>
    <w:rsid w:val="00010BB3"/>
    <w:rsid w:val="00010C17"/>
    <w:rsid w:val="00010F26"/>
    <w:rsid w:val="0001109D"/>
    <w:rsid w:val="000110A4"/>
    <w:rsid w:val="00011138"/>
    <w:rsid w:val="0001116D"/>
    <w:rsid w:val="00011183"/>
    <w:rsid w:val="00011212"/>
    <w:rsid w:val="000114D2"/>
    <w:rsid w:val="0001156C"/>
    <w:rsid w:val="00011614"/>
    <w:rsid w:val="000117D9"/>
    <w:rsid w:val="000119CC"/>
    <w:rsid w:val="000119F6"/>
    <w:rsid w:val="00011B53"/>
    <w:rsid w:val="00011ED7"/>
    <w:rsid w:val="0001206B"/>
    <w:rsid w:val="00012195"/>
    <w:rsid w:val="0001223C"/>
    <w:rsid w:val="0001225B"/>
    <w:rsid w:val="00012288"/>
    <w:rsid w:val="0001250B"/>
    <w:rsid w:val="00012547"/>
    <w:rsid w:val="0001255C"/>
    <w:rsid w:val="0001262C"/>
    <w:rsid w:val="00012814"/>
    <w:rsid w:val="000128A2"/>
    <w:rsid w:val="00012A1B"/>
    <w:rsid w:val="00012B18"/>
    <w:rsid w:val="00012B66"/>
    <w:rsid w:val="00012BC0"/>
    <w:rsid w:val="00012C09"/>
    <w:rsid w:val="000132CB"/>
    <w:rsid w:val="0001332E"/>
    <w:rsid w:val="0001352D"/>
    <w:rsid w:val="0001354F"/>
    <w:rsid w:val="00013574"/>
    <w:rsid w:val="0001367D"/>
    <w:rsid w:val="00013AD5"/>
    <w:rsid w:val="00013BB2"/>
    <w:rsid w:val="00013CAD"/>
    <w:rsid w:val="00013CB2"/>
    <w:rsid w:val="00013F9E"/>
    <w:rsid w:val="00014099"/>
    <w:rsid w:val="00014125"/>
    <w:rsid w:val="00014521"/>
    <w:rsid w:val="0001456A"/>
    <w:rsid w:val="000145A2"/>
    <w:rsid w:val="000146BF"/>
    <w:rsid w:val="00014870"/>
    <w:rsid w:val="00014F03"/>
    <w:rsid w:val="00014FE0"/>
    <w:rsid w:val="0001511D"/>
    <w:rsid w:val="00015246"/>
    <w:rsid w:val="0001528A"/>
    <w:rsid w:val="00015325"/>
    <w:rsid w:val="000153F9"/>
    <w:rsid w:val="00015625"/>
    <w:rsid w:val="00015992"/>
    <w:rsid w:val="000159EF"/>
    <w:rsid w:val="00015A99"/>
    <w:rsid w:val="00015ADE"/>
    <w:rsid w:val="00015B26"/>
    <w:rsid w:val="00015CAC"/>
    <w:rsid w:val="00015D76"/>
    <w:rsid w:val="00015E1C"/>
    <w:rsid w:val="00015E6C"/>
    <w:rsid w:val="00015F13"/>
    <w:rsid w:val="00016078"/>
    <w:rsid w:val="000160CA"/>
    <w:rsid w:val="0001628C"/>
    <w:rsid w:val="0001658C"/>
    <w:rsid w:val="000165F8"/>
    <w:rsid w:val="00016693"/>
    <w:rsid w:val="00016761"/>
    <w:rsid w:val="000169B5"/>
    <w:rsid w:val="00016A47"/>
    <w:rsid w:val="00016AE6"/>
    <w:rsid w:val="00016B3D"/>
    <w:rsid w:val="00017107"/>
    <w:rsid w:val="000172CA"/>
    <w:rsid w:val="000173F9"/>
    <w:rsid w:val="0001748B"/>
    <w:rsid w:val="0001755A"/>
    <w:rsid w:val="000175B5"/>
    <w:rsid w:val="00017821"/>
    <w:rsid w:val="00017851"/>
    <w:rsid w:val="00017EAA"/>
    <w:rsid w:val="00020263"/>
    <w:rsid w:val="000202EF"/>
    <w:rsid w:val="0002045B"/>
    <w:rsid w:val="0002077C"/>
    <w:rsid w:val="00020A85"/>
    <w:rsid w:val="00020B55"/>
    <w:rsid w:val="00020C5F"/>
    <w:rsid w:val="00020D04"/>
    <w:rsid w:val="00020F28"/>
    <w:rsid w:val="0002104B"/>
    <w:rsid w:val="0002125D"/>
    <w:rsid w:val="0002128A"/>
    <w:rsid w:val="00021299"/>
    <w:rsid w:val="00021695"/>
    <w:rsid w:val="0002184B"/>
    <w:rsid w:val="000219EA"/>
    <w:rsid w:val="00021C98"/>
    <w:rsid w:val="00021F0B"/>
    <w:rsid w:val="00022803"/>
    <w:rsid w:val="00022839"/>
    <w:rsid w:val="000229FA"/>
    <w:rsid w:val="00022B12"/>
    <w:rsid w:val="00022E3A"/>
    <w:rsid w:val="0002315F"/>
    <w:rsid w:val="000232AE"/>
    <w:rsid w:val="00023515"/>
    <w:rsid w:val="000235C6"/>
    <w:rsid w:val="000235C7"/>
    <w:rsid w:val="000235FF"/>
    <w:rsid w:val="000238CF"/>
    <w:rsid w:val="00023BD0"/>
    <w:rsid w:val="00023CAA"/>
    <w:rsid w:val="00024376"/>
    <w:rsid w:val="0002445B"/>
    <w:rsid w:val="000244E9"/>
    <w:rsid w:val="000247BB"/>
    <w:rsid w:val="0002480F"/>
    <w:rsid w:val="00024880"/>
    <w:rsid w:val="00024AC7"/>
    <w:rsid w:val="000251B4"/>
    <w:rsid w:val="000255E9"/>
    <w:rsid w:val="000257DB"/>
    <w:rsid w:val="00026234"/>
    <w:rsid w:val="00026362"/>
    <w:rsid w:val="000264A3"/>
    <w:rsid w:val="000265A7"/>
    <w:rsid w:val="000268C6"/>
    <w:rsid w:val="0002691F"/>
    <w:rsid w:val="00026D14"/>
    <w:rsid w:val="000270CF"/>
    <w:rsid w:val="000271F9"/>
    <w:rsid w:val="00027403"/>
    <w:rsid w:val="000274BF"/>
    <w:rsid w:val="00027732"/>
    <w:rsid w:val="000277E1"/>
    <w:rsid w:val="00027858"/>
    <w:rsid w:val="000279C1"/>
    <w:rsid w:val="00027C35"/>
    <w:rsid w:val="00027EAA"/>
    <w:rsid w:val="00030014"/>
    <w:rsid w:val="00030026"/>
    <w:rsid w:val="000301DA"/>
    <w:rsid w:val="000301EB"/>
    <w:rsid w:val="0003031D"/>
    <w:rsid w:val="00030408"/>
    <w:rsid w:val="00030760"/>
    <w:rsid w:val="00030A7F"/>
    <w:rsid w:val="00030AAB"/>
    <w:rsid w:val="00030BE8"/>
    <w:rsid w:val="00030C9F"/>
    <w:rsid w:val="00030D1F"/>
    <w:rsid w:val="00030D9D"/>
    <w:rsid w:val="00030DCA"/>
    <w:rsid w:val="00030F2D"/>
    <w:rsid w:val="00030FCD"/>
    <w:rsid w:val="00031009"/>
    <w:rsid w:val="00031019"/>
    <w:rsid w:val="00031185"/>
    <w:rsid w:val="0003134A"/>
    <w:rsid w:val="0003162A"/>
    <w:rsid w:val="0003175D"/>
    <w:rsid w:val="00031BE8"/>
    <w:rsid w:val="00031CFD"/>
    <w:rsid w:val="00032008"/>
    <w:rsid w:val="00032072"/>
    <w:rsid w:val="0003208B"/>
    <w:rsid w:val="00032183"/>
    <w:rsid w:val="000321B7"/>
    <w:rsid w:val="000322AC"/>
    <w:rsid w:val="0003247F"/>
    <w:rsid w:val="00032728"/>
    <w:rsid w:val="00032A02"/>
    <w:rsid w:val="00032AAB"/>
    <w:rsid w:val="00032C96"/>
    <w:rsid w:val="00032CD6"/>
    <w:rsid w:val="00033426"/>
    <w:rsid w:val="000336D0"/>
    <w:rsid w:val="00033734"/>
    <w:rsid w:val="00033B77"/>
    <w:rsid w:val="00033C57"/>
    <w:rsid w:val="00033ED0"/>
    <w:rsid w:val="00033FCA"/>
    <w:rsid w:val="0003405C"/>
    <w:rsid w:val="000340A4"/>
    <w:rsid w:val="000342EF"/>
    <w:rsid w:val="000343D8"/>
    <w:rsid w:val="000343E9"/>
    <w:rsid w:val="00034416"/>
    <w:rsid w:val="00034608"/>
    <w:rsid w:val="0003475C"/>
    <w:rsid w:val="00034859"/>
    <w:rsid w:val="00034A82"/>
    <w:rsid w:val="00034B90"/>
    <w:rsid w:val="00034E6F"/>
    <w:rsid w:val="00034FA3"/>
    <w:rsid w:val="000350F4"/>
    <w:rsid w:val="000356E6"/>
    <w:rsid w:val="00035996"/>
    <w:rsid w:val="000359A5"/>
    <w:rsid w:val="00035AC5"/>
    <w:rsid w:val="00035D19"/>
    <w:rsid w:val="00035E99"/>
    <w:rsid w:val="0003604B"/>
    <w:rsid w:val="000361C3"/>
    <w:rsid w:val="00036594"/>
    <w:rsid w:val="0003664B"/>
    <w:rsid w:val="00036655"/>
    <w:rsid w:val="0003665C"/>
    <w:rsid w:val="00036681"/>
    <w:rsid w:val="000366A6"/>
    <w:rsid w:val="000366F4"/>
    <w:rsid w:val="00036775"/>
    <w:rsid w:val="00036BE3"/>
    <w:rsid w:val="00036C82"/>
    <w:rsid w:val="00037092"/>
    <w:rsid w:val="0003717A"/>
    <w:rsid w:val="0003718E"/>
    <w:rsid w:val="000372FB"/>
    <w:rsid w:val="00037585"/>
    <w:rsid w:val="000375B6"/>
    <w:rsid w:val="00037660"/>
    <w:rsid w:val="0003767B"/>
    <w:rsid w:val="0003776F"/>
    <w:rsid w:val="000377C7"/>
    <w:rsid w:val="00037A39"/>
    <w:rsid w:val="00037B24"/>
    <w:rsid w:val="00037D3D"/>
    <w:rsid w:val="00037E54"/>
    <w:rsid w:val="000400A2"/>
    <w:rsid w:val="000401EB"/>
    <w:rsid w:val="000402BF"/>
    <w:rsid w:val="00040B5A"/>
    <w:rsid w:val="00040CC1"/>
    <w:rsid w:val="00040CD5"/>
    <w:rsid w:val="00040D8A"/>
    <w:rsid w:val="00040DAF"/>
    <w:rsid w:val="00040DCA"/>
    <w:rsid w:val="00040E81"/>
    <w:rsid w:val="00041159"/>
    <w:rsid w:val="0004139A"/>
    <w:rsid w:val="000414D3"/>
    <w:rsid w:val="000414D9"/>
    <w:rsid w:val="000415D5"/>
    <w:rsid w:val="0004164C"/>
    <w:rsid w:val="00041665"/>
    <w:rsid w:val="00041701"/>
    <w:rsid w:val="0004172E"/>
    <w:rsid w:val="0004175B"/>
    <w:rsid w:val="00041BE6"/>
    <w:rsid w:val="00041BF1"/>
    <w:rsid w:val="00041D56"/>
    <w:rsid w:val="00042878"/>
    <w:rsid w:val="00042998"/>
    <w:rsid w:val="00042ADD"/>
    <w:rsid w:val="00043078"/>
    <w:rsid w:val="000432F2"/>
    <w:rsid w:val="00043380"/>
    <w:rsid w:val="000437E8"/>
    <w:rsid w:val="000437F5"/>
    <w:rsid w:val="00043806"/>
    <w:rsid w:val="00043965"/>
    <w:rsid w:val="00043DB1"/>
    <w:rsid w:val="000440C9"/>
    <w:rsid w:val="000442B9"/>
    <w:rsid w:val="0004454C"/>
    <w:rsid w:val="0004470B"/>
    <w:rsid w:val="0004478F"/>
    <w:rsid w:val="000448ED"/>
    <w:rsid w:val="00044B8E"/>
    <w:rsid w:val="000450C4"/>
    <w:rsid w:val="000454E5"/>
    <w:rsid w:val="0004565B"/>
    <w:rsid w:val="000459FC"/>
    <w:rsid w:val="00045B37"/>
    <w:rsid w:val="00045BE1"/>
    <w:rsid w:val="00045EF4"/>
    <w:rsid w:val="000461C0"/>
    <w:rsid w:val="00046923"/>
    <w:rsid w:val="00046C2E"/>
    <w:rsid w:val="00046F0C"/>
    <w:rsid w:val="000472F5"/>
    <w:rsid w:val="00047384"/>
    <w:rsid w:val="000475CF"/>
    <w:rsid w:val="00047ADE"/>
    <w:rsid w:val="00047B0C"/>
    <w:rsid w:val="00047BE9"/>
    <w:rsid w:val="00047FFE"/>
    <w:rsid w:val="0005008B"/>
    <w:rsid w:val="000506FD"/>
    <w:rsid w:val="00050AA4"/>
    <w:rsid w:val="0005106E"/>
    <w:rsid w:val="000512F8"/>
    <w:rsid w:val="00051451"/>
    <w:rsid w:val="00051650"/>
    <w:rsid w:val="00051667"/>
    <w:rsid w:val="00051778"/>
    <w:rsid w:val="000518F2"/>
    <w:rsid w:val="00051941"/>
    <w:rsid w:val="00051CD3"/>
    <w:rsid w:val="00051D5D"/>
    <w:rsid w:val="00052216"/>
    <w:rsid w:val="00052459"/>
    <w:rsid w:val="000526D9"/>
    <w:rsid w:val="000526DF"/>
    <w:rsid w:val="0005299A"/>
    <w:rsid w:val="000529DD"/>
    <w:rsid w:val="00052F98"/>
    <w:rsid w:val="000531CB"/>
    <w:rsid w:val="0005321C"/>
    <w:rsid w:val="00053297"/>
    <w:rsid w:val="00053320"/>
    <w:rsid w:val="00053324"/>
    <w:rsid w:val="0005332E"/>
    <w:rsid w:val="0005337E"/>
    <w:rsid w:val="000534B9"/>
    <w:rsid w:val="000535E9"/>
    <w:rsid w:val="000536E5"/>
    <w:rsid w:val="00053B70"/>
    <w:rsid w:val="00053BA1"/>
    <w:rsid w:val="00053BA3"/>
    <w:rsid w:val="00053D0F"/>
    <w:rsid w:val="00053D90"/>
    <w:rsid w:val="00054348"/>
    <w:rsid w:val="00054377"/>
    <w:rsid w:val="00054393"/>
    <w:rsid w:val="0005447B"/>
    <w:rsid w:val="000546AC"/>
    <w:rsid w:val="00054735"/>
    <w:rsid w:val="0005475F"/>
    <w:rsid w:val="0005493B"/>
    <w:rsid w:val="00054F27"/>
    <w:rsid w:val="00054F36"/>
    <w:rsid w:val="00054F83"/>
    <w:rsid w:val="000552E5"/>
    <w:rsid w:val="000554D4"/>
    <w:rsid w:val="00055955"/>
    <w:rsid w:val="00055A11"/>
    <w:rsid w:val="00055D37"/>
    <w:rsid w:val="0005610F"/>
    <w:rsid w:val="00056146"/>
    <w:rsid w:val="000561BA"/>
    <w:rsid w:val="000566EF"/>
    <w:rsid w:val="00056750"/>
    <w:rsid w:val="000568D6"/>
    <w:rsid w:val="00056AA4"/>
    <w:rsid w:val="00056C42"/>
    <w:rsid w:val="00056D4F"/>
    <w:rsid w:val="00056E74"/>
    <w:rsid w:val="0005776A"/>
    <w:rsid w:val="00057AEE"/>
    <w:rsid w:val="00057B36"/>
    <w:rsid w:val="00057B8D"/>
    <w:rsid w:val="00057BE4"/>
    <w:rsid w:val="00057BF7"/>
    <w:rsid w:val="00057E11"/>
    <w:rsid w:val="00057EA1"/>
    <w:rsid w:val="000600FA"/>
    <w:rsid w:val="00060257"/>
    <w:rsid w:val="00060269"/>
    <w:rsid w:val="000608D2"/>
    <w:rsid w:val="00060A13"/>
    <w:rsid w:val="00060B19"/>
    <w:rsid w:val="00060BD5"/>
    <w:rsid w:val="00060D48"/>
    <w:rsid w:val="00060E36"/>
    <w:rsid w:val="00060F65"/>
    <w:rsid w:val="00061436"/>
    <w:rsid w:val="000615B6"/>
    <w:rsid w:val="0006180F"/>
    <w:rsid w:val="00061886"/>
    <w:rsid w:val="0006199E"/>
    <w:rsid w:val="000623BB"/>
    <w:rsid w:val="00062513"/>
    <w:rsid w:val="00062612"/>
    <w:rsid w:val="00062665"/>
    <w:rsid w:val="00062728"/>
    <w:rsid w:val="00062785"/>
    <w:rsid w:val="0006280B"/>
    <w:rsid w:val="00062A59"/>
    <w:rsid w:val="00062B0A"/>
    <w:rsid w:val="00062B9B"/>
    <w:rsid w:val="00062CBA"/>
    <w:rsid w:val="00063851"/>
    <w:rsid w:val="00063C8C"/>
    <w:rsid w:val="00063C9A"/>
    <w:rsid w:val="00063CA6"/>
    <w:rsid w:val="00063E92"/>
    <w:rsid w:val="00063EB9"/>
    <w:rsid w:val="0006427F"/>
    <w:rsid w:val="000643D2"/>
    <w:rsid w:val="0006440A"/>
    <w:rsid w:val="000645F1"/>
    <w:rsid w:val="00064668"/>
    <w:rsid w:val="000647D8"/>
    <w:rsid w:val="00064F3E"/>
    <w:rsid w:val="0006529D"/>
    <w:rsid w:val="000652E0"/>
    <w:rsid w:val="00065371"/>
    <w:rsid w:val="0006545C"/>
    <w:rsid w:val="00065738"/>
    <w:rsid w:val="000657BD"/>
    <w:rsid w:val="00065A1E"/>
    <w:rsid w:val="00065FBB"/>
    <w:rsid w:val="00066117"/>
    <w:rsid w:val="00066211"/>
    <w:rsid w:val="000663C4"/>
    <w:rsid w:val="0006641E"/>
    <w:rsid w:val="0006671A"/>
    <w:rsid w:val="00066830"/>
    <w:rsid w:val="0006684D"/>
    <w:rsid w:val="00066880"/>
    <w:rsid w:val="00066AA6"/>
    <w:rsid w:val="00066C88"/>
    <w:rsid w:val="00066D4E"/>
    <w:rsid w:val="00066EC8"/>
    <w:rsid w:val="00066F27"/>
    <w:rsid w:val="00066FEF"/>
    <w:rsid w:val="0006708F"/>
    <w:rsid w:val="000670AD"/>
    <w:rsid w:val="00067144"/>
    <w:rsid w:val="000672D0"/>
    <w:rsid w:val="00067310"/>
    <w:rsid w:val="0006732E"/>
    <w:rsid w:val="0006744E"/>
    <w:rsid w:val="0006763C"/>
    <w:rsid w:val="00067647"/>
    <w:rsid w:val="00067751"/>
    <w:rsid w:val="00067A39"/>
    <w:rsid w:val="00067A62"/>
    <w:rsid w:val="00067F5E"/>
    <w:rsid w:val="00070030"/>
    <w:rsid w:val="000702D9"/>
    <w:rsid w:val="000706A1"/>
    <w:rsid w:val="000707E4"/>
    <w:rsid w:val="00070E16"/>
    <w:rsid w:val="00070F45"/>
    <w:rsid w:val="00070FA0"/>
    <w:rsid w:val="00070FD0"/>
    <w:rsid w:val="0007177F"/>
    <w:rsid w:val="000717D1"/>
    <w:rsid w:val="000718E7"/>
    <w:rsid w:val="00071B8F"/>
    <w:rsid w:val="00071DFE"/>
    <w:rsid w:val="00071E98"/>
    <w:rsid w:val="00071F6D"/>
    <w:rsid w:val="0007210E"/>
    <w:rsid w:val="0007218C"/>
    <w:rsid w:val="000726E8"/>
    <w:rsid w:val="000727BD"/>
    <w:rsid w:val="00072A72"/>
    <w:rsid w:val="00072B3A"/>
    <w:rsid w:val="00072D31"/>
    <w:rsid w:val="00072EE7"/>
    <w:rsid w:val="000730DC"/>
    <w:rsid w:val="000730F9"/>
    <w:rsid w:val="0007321A"/>
    <w:rsid w:val="00073240"/>
    <w:rsid w:val="00073314"/>
    <w:rsid w:val="00073490"/>
    <w:rsid w:val="000737E6"/>
    <w:rsid w:val="00073998"/>
    <w:rsid w:val="00073AF8"/>
    <w:rsid w:val="00073DD0"/>
    <w:rsid w:val="00074614"/>
    <w:rsid w:val="000748AF"/>
    <w:rsid w:val="000749FE"/>
    <w:rsid w:val="00074C81"/>
    <w:rsid w:val="00074D2E"/>
    <w:rsid w:val="00075047"/>
    <w:rsid w:val="00075689"/>
    <w:rsid w:val="00075A6B"/>
    <w:rsid w:val="00075BE3"/>
    <w:rsid w:val="00075D93"/>
    <w:rsid w:val="00075E27"/>
    <w:rsid w:val="000762CE"/>
    <w:rsid w:val="000763D9"/>
    <w:rsid w:val="0007640C"/>
    <w:rsid w:val="00076664"/>
    <w:rsid w:val="000766AA"/>
    <w:rsid w:val="000768E2"/>
    <w:rsid w:val="00076A08"/>
    <w:rsid w:val="00076A1F"/>
    <w:rsid w:val="00076FBB"/>
    <w:rsid w:val="0007703A"/>
    <w:rsid w:val="000770DE"/>
    <w:rsid w:val="00077109"/>
    <w:rsid w:val="0007712A"/>
    <w:rsid w:val="0007719C"/>
    <w:rsid w:val="00077201"/>
    <w:rsid w:val="0007730D"/>
    <w:rsid w:val="00077343"/>
    <w:rsid w:val="000774A0"/>
    <w:rsid w:val="00077573"/>
    <w:rsid w:val="00077911"/>
    <w:rsid w:val="000779EB"/>
    <w:rsid w:val="00077CCD"/>
    <w:rsid w:val="00077D7F"/>
    <w:rsid w:val="00077DBD"/>
    <w:rsid w:val="00077FDB"/>
    <w:rsid w:val="0008017B"/>
    <w:rsid w:val="000801D5"/>
    <w:rsid w:val="0008036F"/>
    <w:rsid w:val="000804FA"/>
    <w:rsid w:val="00080A0B"/>
    <w:rsid w:val="00080A0F"/>
    <w:rsid w:val="00080E2E"/>
    <w:rsid w:val="00080F4F"/>
    <w:rsid w:val="00080FE4"/>
    <w:rsid w:val="00081056"/>
    <w:rsid w:val="000813CC"/>
    <w:rsid w:val="000814EA"/>
    <w:rsid w:val="000815D9"/>
    <w:rsid w:val="000818AB"/>
    <w:rsid w:val="000818CB"/>
    <w:rsid w:val="000819C1"/>
    <w:rsid w:val="00081B79"/>
    <w:rsid w:val="0008204B"/>
    <w:rsid w:val="00082106"/>
    <w:rsid w:val="0008221D"/>
    <w:rsid w:val="00082B70"/>
    <w:rsid w:val="00082BC3"/>
    <w:rsid w:val="00082D2F"/>
    <w:rsid w:val="00082DF0"/>
    <w:rsid w:val="00083029"/>
    <w:rsid w:val="00083227"/>
    <w:rsid w:val="00083269"/>
    <w:rsid w:val="00083301"/>
    <w:rsid w:val="000834B6"/>
    <w:rsid w:val="00083642"/>
    <w:rsid w:val="000837FC"/>
    <w:rsid w:val="00083BFE"/>
    <w:rsid w:val="0008402F"/>
    <w:rsid w:val="00084483"/>
    <w:rsid w:val="000844C4"/>
    <w:rsid w:val="00084835"/>
    <w:rsid w:val="000848B6"/>
    <w:rsid w:val="0008492A"/>
    <w:rsid w:val="00084A67"/>
    <w:rsid w:val="00084C93"/>
    <w:rsid w:val="00084CCD"/>
    <w:rsid w:val="00084FE4"/>
    <w:rsid w:val="000853FD"/>
    <w:rsid w:val="00085572"/>
    <w:rsid w:val="00085C8D"/>
    <w:rsid w:val="00085D36"/>
    <w:rsid w:val="00085D91"/>
    <w:rsid w:val="00085EA8"/>
    <w:rsid w:val="00085F24"/>
    <w:rsid w:val="000862E8"/>
    <w:rsid w:val="000864D5"/>
    <w:rsid w:val="00086793"/>
    <w:rsid w:val="000868C5"/>
    <w:rsid w:val="000869D1"/>
    <w:rsid w:val="000869DF"/>
    <w:rsid w:val="00086A32"/>
    <w:rsid w:val="00086AB0"/>
    <w:rsid w:val="00086D58"/>
    <w:rsid w:val="00086DAF"/>
    <w:rsid w:val="00087153"/>
    <w:rsid w:val="000873AA"/>
    <w:rsid w:val="00087A79"/>
    <w:rsid w:val="00087B39"/>
    <w:rsid w:val="00087B80"/>
    <w:rsid w:val="00087C02"/>
    <w:rsid w:val="00087F54"/>
    <w:rsid w:val="00087F72"/>
    <w:rsid w:val="00090051"/>
    <w:rsid w:val="00090396"/>
    <w:rsid w:val="000904CA"/>
    <w:rsid w:val="00090561"/>
    <w:rsid w:val="00090605"/>
    <w:rsid w:val="000908DB"/>
    <w:rsid w:val="00090E2F"/>
    <w:rsid w:val="00090F19"/>
    <w:rsid w:val="00090F9B"/>
    <w:rsid w:val="00091587"/>
    <w:rsid w:val="00091623"/>
    <w:rsid w:val="0009173F"/>
    <w:rsid w:val="00091CFB"/>
    <w:rsid w:val="0009202B"/>
    <w:rsid w:val="00092044"/>
    <w:rsid w:val="0009238E"/>
    <w:rsid w:val="000923AB"/>
    <w:rsid w:val="000925BC"/>
    <w:rsid w:val="000925F4"/>
    <w:rsid w:val="000927A8"/>
    <w:rsid w:val="0009298C"/>
    <w:rsid w:val="000929F0"/>
    <w:rsid w:val="00092C62"/>
    <w:rsid w:val="00092E3B"/>
    <w:rsid w:val="00092EDC"/>
    <w:rsid w:val="0009305F"/>
    <w:rsid w:val="00093717"/>
    <w:rsid w:val="000937CD"/>
    <w:rsid w:val="000938EB"/>
    <w:rsid w:val="00093A78"/>
    <w:rsid w:val="00093D09"/>
    <w:rsid w:val="00093D6D"/>
    <w:rsid w:val="00093E59"/>
    <w:rsid w:val="00093F27"/>
    <w:rsid w:val="00094113"/>
    <w:rsid w:val="0009478A"/>
    <w:rsid w:val="00094C03"/>
    <w:rsid w:val="00094C0B"/>
    <w:rsid w:val="000950EC"/>
    <w:rsid w:val="00095439"/>
    <w:rsid w:val="000954CC"/>
    <w:rsid w:val="00095549"/>
    <w:rsid w:val="000959AE"/>
    <w:rsid w:val="00095A01"/>
    <w:rsid w:val="00095B54"/>
    <w:rsid w:val="00095B5B"/>
    <w:rsid w:val="00095C4E"/>
    <w:rsid w:val="00095C7A"/>
    <w:rsid w:val="00095D28"/>
    <w:rsid w:val="00095DDD"/>
    <w:rsid w:val="00095E4F"/>
    <w:rsid w:val="0009612B"/>
    <w:rsid w:val="00096189"/>
    <w:rsid w:val="000962C3"/>
    <w:rsid w:val="00096491"/>
    <w:rsid w:val="000968BB"/>
    <w:rsid w:val="00096935"/>
    <w:rsid w:val="0009694C"/>
    <w:rsid w:val="00096F77"/>
    <w:rsid w:val="0009717A"/>
    <w:rsid w:val="000973A3"/>
    <w:rsid w:val="0009744D"/>
    <w:rsid w:val="00097688"/>
    <w:rsid w:val="0009777D"/>
    <w:rsid w:val="00097780"/>
    <w:rsid w:val="00097791"/>
    <w:rsid w:val="0009779B"/>
    <w:rsid w:val="00097816"/>
    <w:rsid w:val="00097B5C"/>
    <w:rsid w:val="00097BE0"/>
    <w:rsid w:val="00097C87"/>
    <w:rsid w:val="00097E15"/>
    <w:rsid w:val="000A00A2"/>
    <w:rsid w:val="000A0333"/>
    <w:rsid w:val="000A042B"/>
    <w:rsid w:val="000A047E"/>
    <w:rsid w:val="000A04A8"/>
    <w:rsid w:val="000A0869"/>
    <w:rsid w:val="000A0884"/>
    <w:rsid w:val="000A0AC4"/>
    <w:rsid w:val="000A0DAC"/>
    <w:rsid w:val="000A129E"/>
    <w:rsid w:val="000A13BE"/>
    <w:rsid w:val="000A1538"/>
    <w:rsid w:val="000A1565"/>
    <w:rsid w:val="000A1AA0"/>
    <w:rsid w:val="000A1D9B"/>
    <w:rsid w:val="000A1E35"/>
    <w:rsid w:val="000A2137"/>
    <w:rsid w:val="000A21C0"/>
    <w:rsid w:val="000A2456"/>
    <w:rsid w:val="000A2555"/>
    <w:rsid w:val="000A2A88"/>
    <w:rsid w:val="000A2EE1"/>
    <w:rsid w:val="000A2F81"/>
    <w:rsid w:val="000A2FD3"/>
    <w:rsid w:val="000A2FF0"/>
    <w:rsid w:val="000A31C0"/>
    <w:rsid w:val="000A3824"/>
    <w:rsid w:val="000A3A4B"/>
    <w:rsid w:val="000A3C52"/>
    <w:rsid w:val="000A3CFE"/>
    <w:rsid w:val="000A3E5D"/>
    <w:rsid w:val="000A3F77"/>
    <w:rsid w:val="000A3FC0"/>
    <w:rsid w:val="000A3FE4"/>
    <w:rsid w:val="000A3FFD"/>
    <w:rsid w:val="000A4088"/>
    <w:rsid w:val="000A42E1"/>
    <w:rsid w:val="000A43D0"/>
    <w:rsid w:val="000A44AA"/>
    <w:rsid w:val="000A46C1"/>
    <w:rsid w:val="000A4872"/>
    <w:rsid w:val="000A4B06"/>
    <w:rsid w:val="000A4CD5"/>
    <w:rsid w:val="000A4CDF"/>
    <w:rsid w:val="000A4E1A"/>
    <w:rsid w:val="000A5143"/>
    <w:rsid w:val="000A5291"/>
    <w:rsid w:val="000A5328"/>
    <w:rsid w:val="000A5402"/>
    <w:rsid w:val="000A55E2"/>
    <w:rsid w:val="000A5658"/>
    <w:rsid w:val="000A5660"/>
    <w:rsid w:val="000A5664"/>
    <w:rsid w:val="000A57D3"/>
    <w:rsid w:val="000A5966"/>
    <w:rsid w:val="000A5974"/>
    <w:rsid w:val="000A5C93"/>
    <w:rsid w:val="000A5D07"/>
    <w:rsid w:val="000A606C"/>
    <w:rsid w:val="000A6147"/>
    <w:rsid w:val="000A6151"/>
    <w:rsid w:val="000A61FB"/>
    <w:rsid w:val="000A6341"/>
    <w:rsid w:val="000A64C5"/>
    <w:rsid w:val="000A6508"/>
    <w:rsid w:val="000A6530"/>
    <w:rsid w:val="000A688B"/>
    <w:rsid w:val="000A6957"/>
    <w:rsid w:val="000A6EE1"/>
    <w:rsid w:val="000A6F44"/>
    <w:rsid w:val="000A72ED"/>
    <w:rsid w:val="000A7302"/>
    <w:rsid w:val="000A77A5"/>
    <w:rsid w:val="000A77B4"/>
    <w:rsid w:val="000A782C"/>
    <w:rsid w:val="000A78D8"/>
    <w:rsid w:val="000A7B01"/>
    <w:rsid w:val="000A7CA0"/>
    <w:rsid w:val="000A7FA4"/>
    <w:rsid w:val="000B0084"/>
    <w:rsid w:val="000B03AA"/>
    <w:rsid w:val="000B05A8"/>
    <w:rsid w:val="000B0671"/>
    <w:rsid w:val="000B06DD"/>
    <w:rsid w:val="000B0760"/>
    <w:rsid w:val="000B07F2"/>
    <w:rsid w:val="000B09CD"/>
    <w:rsid w:val="000B0FFF"/>
    <w:rsid w:val="000B1096"/>
    <w:rsid w:val="000B18BF"/>
    <w:rsid w:val="000B18E2"/>
    <w:rsid w:val="000B1A97"/>
    <w:rsid w:val="000B1B0A"/>
    <w:rsid w:val="000B1BD9"/>
    <w:rsid w:val="000B1CC7"/>
    <w:rsid w:val="000B1DD9"/>
    <w:rsid w:val="000B22ED"/>
    <w:rsid w:val="000B246E"/>
    <w:rsid w:val="000B2750"/>
    <w:rsid w:val="000B2801"/>
    <w:rsid w:val="000B2A3B"/>
    <w:rsid w:val="000B2AE2"/>
    <w:rsid w:val="000B2BA5"/>
    <w:rsid w:val="000B301E"/>
    <w:rsid w:val="000B307C"/>
    <w:rsid w:val="000B34CB"/>
    <w:rsid w:val="000B371E"/>
    <w:rsid w:val="000B3815"/>
    <w:rsid w:val="000B38BC"/>
    <w:rsid w:val="000B39CA"/>
    <w:rsid w:val="000B3AE2"/>
    <w:rsid w:val="000B3C85"/>
    <w:rsid w:val="000B4067"/>
    <w:rsid w:val="000B419C"/>
    <w:rsid w:val="000B4457"/>
    <w:rsid w:val="000B45B3"/>
    <w:rsid w:val="000B48BF"/>
    <w:rsid w:val="000B4B0E"/>
    <w:rsid w:val="000B4C52"/>
    <w:rsid w:val="000B4D2B"/>
    <w:rsid w:val="000B4E53"/>
    <w:rsid w:val="000B507D"/>
    <w:rsid w:val="000B516E"/>
    <w:rsid w:val="000B529C"/>
    <w:rsid w:val="000B5604"/>
    <w:rsid w:val="000B595B"/>
    <w:rsid w:val="000B5AA0"/>
    <w:rsid w:val="000B5B1F"/>
    <w:rsid w:val="000B5B80"/>
    <w:rsid w:val="000B5CFE"/>
    <w:rsid w:val="000B6157"/>
    <w:rsid w:val="000B61E7"/>
    <w:rsid w:val="000B69C5"/>
    <w:rsid w:val="000B6AB7"/>
    <w:rsid w:val="000B6C8A"/>
    <w:rsid w:val="000B6CB0"/>
    <w:rsid w:val="000B6FF4"/>
    <w:rsid w:val="000B7059"/>
    <w:rsid w:val="000B73F7"/>
    <w:rsid w:val="000B748D"/>
    <w:rsid w:val="000B7785"/>
    <w:rsid w:val="000B78B7"/>
    <w:rsid w:val="000B792B"/>
    <w:rsid w:val="000B7ADA"/>
    <w:rsid w:val="000B7CD4"/>
    <w:rsid w:val="000C01A3"/>
    <w:rsid w:val="000C02AE"/>
    <w:rsid w:val="000C0341"/>
    <w:rsid w:val="000C048F"/>
    <w:rsid w:val="000C0745"/>
    <w:rsid w:val="000C09C9"/>
    <w:rsid w:val="000C0C74"/>
    <w:rsid w:val="000C0E71"/>
    <w:rsid w:val="000C0F12"/>
    <w:rsid w:val="000C1301"/>
    <w:rsid w:val="000C1342"/>
    <w:rsid w:val="000C1593"/>
    <w:rsid w:val="000C17AD"/>
    <w:rsid w:val="000C17F0"/>
    <w:rsid w:val="000C1E17"/>
    <w:rsid w:val="000C204E"/>
    <w:rsid w:val="000C213B"/>
    <w:rsid w:val="000C21E7"/>
    <w:rsid w:val="000C255B"/>
    <w:rsid w:val="000C2766"/>
    <w:rsid w:val="000C2A87"/>
    <w:rsid w:val="000C2C30"/>
    <w:rsid w:val="000C3561"/>
    <w:rsid w:val="000C3AA2"/>
    <w:rsid w:val="000C3DAF"/>
    <w:rsid w:val="000C3DD7"/>
    <w:rsid w:val="000C3E3A"/>
    <w:rsid w:val="000C40D7"/>
    <w:rsid w:val="000C41F3"/>
    <w:rsid w:val="000C4323"/>
    <w:rsid w:val="000C448C"/>
    <w:rsid w:val="000C467E"/>
    <w:rsid w:val="000C495F"/>
    <w:rsid w:val="000C4F88"/>
    <w:rsid w:val="000C5197"/>
    <w:rsid w:val="000C55EB"/>
    <w:rsid w:val="000C5671"/>
    <w:rsid w:val="000C571E"/>
    <w:rsid w:val="000C5BAF"/>
    <w:rsid w:val="000C5D6D"/>
    <w:rsid w:val="000C617F"/>
    <w:rsid w:val="000C6322"/>
    <w:rsid w:val="000C63D1"/>
    <w:rsid w:val="000C64B6"/>
    <w:rsid w:val="000C6662"/>
    <w:rsid w:val="000C66D9"/>
    <w:rsid w:val="000C69C7"/>
    <w:rsid w:val="000C6B12"/>
    <w:rsid w:val="000C6E9A"/>
    <w:rsid w:val="000C6FC3"/>
    <w:rsid w:val="000C70BD"/>
    <w:rsid w:val="000C7187"/>
    <w:rsid w:val="000C71D8"/>
    <w:rsid w:val="000C728A"/>
    <w:rsid w:val="000C74B5"/>
    <w:rsid w:val="000C78C3"/>
    <w:rsid w:val="000C7A26"/>
    <w:rsid w:val="000C7D06"/>
    <w:rsid w:val="000C7D28"/>
    <w:rsid w:val="000C7E64"/>
    <w:rsid w:val="000C7E9F"/>
    <w:rsid w:val="000C7EDE"/>
    <w:rsid w:val="000C7FB7"/>
    <w:rsid w:val="000D0139"/>
    <w:rsid w:val="000D0177"/>
    <w:rsid w:val="000D028B"/>
    <w:rsid w:val="000D0654"/>
    <w:rsid w:val="000D0CC9"/>
    <w:rsid w:val="000D0EEB"/>
    <w:rsid w:val="000D0FC4"/>
    <w:rsid w:val="000D10B1"/>
    <w:rsid w:val="000D10E5"/>
    <w:rsid w:val="000D1240"/>
    <w:rsid w:val="000D1522"/>
    <w:rsid w:val="000D152B"/>
    <w:rsid w:val="000D1659"/>
    <w:rsid w:val="000D17E5"/>
    <w:rsid w:val="000D1900"/>
    <w:rsid w:val="000D1A30"/>
    <w:rsid w:val="000D1AF5"/>
    <w:rsid w:val="000D1CB1"/>
    <w:rsid w:val="000D1CD0"/>
    <w:rsid w:val="000D2067"/>
    <w:rsid w:val="000D2195"/>
    <w:rsid w:val="000D2299"/>
    <w:rsid w:val="000D2308"/>
    <w:rsid w:val="000D23E6"/>
    <w:rsid w:val="000D242D"/>
    <w:rsid w:val="000D2552"/>
    <w:rsid w:val="000D2624"/>
    <w:rsid w:val="000D2753"/>
    <w:rsid w:val="000D278D"/>
    <w:rsid w:val="000D286D"/>
    <w:rsid w:val="000D296F"/>
    <w:rsid w:val="000D2973"/>
    <w:rsid w:val="000D29D8"/>
    <w:rsid w:val="000D2C3B"/>
    <w:rsid w:val="000D2CD3"/>
    <w:rsid w:val="000D2E2C"/>
    <w:rsid w:val="000D2E78"/>
    <w:rsid w:val="000D3174"/>
    <w:rsid w:val="000D3374"/>
    <w:rsid w:val="000D33D8"/>
    <w:rsid w:val="000D3A6E"/>
    <w:rsid w:val="000D3B21"/>
    <w:rsid w:val="000D3C7F"/>
    <w:rsid w:val="000D3D8F"/>
    <w:rsid w:val="000D40E2"/>
    <w:rsid w:val="000D44A5"/>
    <w:rsid w:val="000D4695"/>
    <w:rsid w:val="000D486A"/>
    <w:rsid w:val="000D4BD1"/>
    <w:rsid w:val="000D4CBB"/>
    <w:rsid w:val="000D4F25"/>
    <w:rsid w:val="000D4FC5"/>
    <w:rsid w:val="000D500C"/>
    <w:rsid w:val="000D5140"/>
    <w:rsid w:val="000D53CC"/>
    <w:rsid w:val="000D53D2"/>
    <w:rsid w:val="000D544E"/>
    <w:rsid w:val="000D5720"/>
    <w:rsid w:val="000D573F"/>
    <w:rsid w:val="000D57EF"/>
    <w:rsid w:val="000D59F5"/>
    <w:rsid w:val="000D5A50"/>
    <w:rsid w:val="000D5E91"/>
    <w:rsid w:val="000D5FAB"/>
    <w:rsid w:val="000D60A2"/>
    <w:rsid w:val="000D61AE"/>
    <w:rsid w:val="000D61D3"/>
    <w:rsid w:val="000D6601"/>
    <w:rsid w:val="000D66B1"/>
    <w:rsid w:val="000D674E"/>
    <w:rsid w:val="000D6EF9"/>
    <w:rsid w:val="000D71F4"/>
    <w:rsid w:val="000D7348"/>
    <w:rsid w:val="000D7936"/>
    <w:rsid w:val="000D7943"/>
    <w:rsid w:val="000D7AD0"/>
    <w:rsid w:val="000D7B29"/>
    <w:rsid w:val="000D7C4E"/>
    <w:rsid w:val="000D7D7A"/>
    <w:rsid w:val="000E01C2"/>
    <w:rsid w:val="000E01E9"/>
    <w:rsid w:val="000E0206"/>
    <w:rsid w:val="000E0265"/>
    <w:rsid w:val="000E085D"/>
    <w:rsid w:val="000E08E4"/>
    <w:rsid w:val="000E09E0"/>
    <w:rsid w:val="000E0B2B"/>
    <w:rsid w:val="000E0BFB"/>
    <w:rsid w:val="000E0EC9"/>
    <w:rsid w:val="000E0FF7"/>
    <w:rsid w:val="000E102F"/>
    <w:rsid w:val="000E10BF"/>
    <w:rsid w:val="000E1233"/>
    <w:rsid w:val="000E1795"/>
    <w:rsid w:val="000E17D6"/>
    <w:rsid w:val="000E1CBC"/>
    <w:rsid w:val="000E1CE3"/>
    <w:rsid w:val="000E1DDF"/>
    <w:rsid w:val="000E1E36"/>
    <w:rsid w:val="000E1E84"/>
    <w:rsid w:val="000E1F5F"/>
    <w:rsid w:val="000E1FA2"/>
    <w:rsid w:val="000E21FF"/>
    <w:rsid w:val="000E241D"/>
    <w:rsid w:val="000E2581"/>
    <w:rsid w:val="000E25AC"/>
    <w:rsid w:val="000E25CC"/>
    <w:rsid w:val="000E2962"/>
    <w:rsid w:val="000E3287"/>
    <w:rsid w:val="000E386D"/>
    <w:rsid w:val="000E3A28"/>
    <w:rsid w:val="000E3E80"/>
    <w:rsid w:val="000E3ECC"/>
    <w:rsid w:val="000E4035"/>
    <w:rsid w:val="000E40F1"/>
    <w:rsid w:val="000E4127"/>
    <w:rsid w:val="000E4293"/>
    <w:rsid w:val="000E439E"/>
    <w:rsid w:val="000E4709"/>
    <w:rsid w:val="000E4BA5"/>
    <w:rsid w:val="000E4BC2"/>
    <w:rsid w:val="000E4CD5"/>
    <w:rsid w:val="000E4EF3"/>
    <w:rsid w:val="000E4F52"/>
    <w:rsid w:val="000E4FB9"/>
    <w:rsid w:val="000E59B9"/>
    <w:rsid w:val="000E5DB2"/>
    <w:rsid w:val="000E5F05"/>
    <w:rsid w:val="000E5F6B"/>
    <w:rsid w:val="000E5FA9"/>
    <w:rsid w:val="000E611D"/>
    <w:rsid w:val="000E645E"/>
    <w:rsid w:val="000E654C"/>
    <w:rsid w:val="000E663F"/>
    <w:rsid w:val="000E68B3"/>
    <w:rsid w:val="000E6A46"/>
    <w:rsid w:val="000E6C1B"/>
    <w:rsid w:val="000E7140"/>
    <w:rsid w:val="000E737C"/>
    <w:rsid w:val="000E745A"/>
    <w:rsid w:val="000E748A"/>
    <w:rsid w:val="000E7580"/>
    <w:rsid w:val="000E75D8"/>
    <w:rsid w:val="000E78A8"/>
    <w:rsid w:val="000E799F"/>
    <w:rsid w:val="000E7A10"/>
    <w:rsid w:val="000E7D64"/>
    <w:rsid w:val="000E7DCD"/>
    <w:rsid w:val="000E7FD1"/>
    <w:rsid w:val="000F01EA"/>
    <w:rsid w:val="000F03DC"/>
    <w:rsid w:val="000F041D"/>
    <w:rsid w:val="000F04DE"/>
    <w:rsid w:val="000F061B"/>
    <w:rsid w:val="000F0745"/>
    <w:rsid w:val="000F0B74"/>
    <w:rsid w:val="000F0C35"/>
    <w:rsid w:val="000F0C8E"/>
    <w:rsid w:val="000F0D8B"/>
    <w:rsid w:val="000F0DE8"/>
    <w:rsid w:val="000F0E37"/>
    <w:rsid w:val="000F13A8"/>
    <w:rsid w:val="000F19E7"/>
    <w:rsid w:val="000F19FE"/>
    <w:rsid w:val="000F1BED"/>
    <w:rsid w:val="000F1C4B"/>
    <w:rsid w:val="000F1D15"/>
    <w:rsid w:val="000F1E05"/>
    <w:rsid w:val="000F1E9A"/>
    <w:rsid w:val="000F1ED4"/>
    <w:rsid w:val="000F214D"/>
    <w:rsid w:val="000F221D"/>
    <w:rsid w:val="000F2346"/>
    <w:rsid w:val="000F23A4"/>
    <w:rsid w:val="000F23D2"/>
    <w:rsid w:val="000F247A"/>
    <w:rsid w:val="000F2505"/>
    <w:rsid w:val="000F2708"/>
    <w:rsid w:val="000F27AD"/>
    <w:rsid w:val="000F2A4E"/>
    <w:rsid w:val="000F2ADA"/>
    <w:rsid w:val="000F2B9B"/>
    <w:rsid w:val="000F2C8F"/>
    <w:rsid w:val="000F2CD4"/>
    <w:rsid w:val="000F2DA8"/>
    <w:rsid w:val="000F3169"/>
    <w:rsid w:val="000F31EF"/>
    <w:rsid w:val="000F32E2"/>
    <w:rsid w:val="000F33E7"/>
    <w:rsid w:val="000F37E0"/>
    <w:rsid w:val="000F3B2C"/>
    <w:rsid w:val="000F3D53"/>
    <w:rsid w:val="000F3F60"/>
    <w:rsid w:val="000F411F"/>
    <w:rsid w:val="000F4407"/>
    <w:rsid w:val="000F4EE3"/>
    <w:rsid w:val="000F4F01"/>
    <w:rsid w:val="000F5353"/>
    <w:rsid w:val="000F53C4"/>
    <w:rsid w:val="000F5910"/>
    <w:rsid w:val="000F5AC3"/>
    <w:rsid w:val="000F5B38"/>
    <w:rsid w:val="000F5BA4"/>
    <w:rsid w:val="000F5C9D"/>
    <w:rsid w:val="000F5F0E"/>
    <w:rsid w:val="000F6369"/>
    <w:rsid w:val="000F6568"/>
    <w:rsid w:val="000F6639"/>
    <w:rsid w:val="000F66F2"/>
    <w:rsid w:val="000F6822"/>
    <w:rsid w:val="000F691B"/>
    <w:rsid w:val="000F6941"/>
    <w:rsid w:val="000F69C3"/>
    <w:rsid w:val="000F733E"/>
    <w:rsid w:val="000F74ED"/>
    <w:rsid w:val="000F755F"/>
    <w:rsid w:val="000F7635"/>
    <w:rsid w:val="000F7874"/>
    <w:rsid w:val="000F79DE"/>
    <w:rsid w:val="000F7C1F"/>
    <w:rsid w:val="000F7CDD"/>
    <w:rsid w:val="000F7D27"/>
    <w:rsid w:val="000F7DF0"/>
    <w:rsid w:val="000F7E69"/>
    <w:rsid w:val="000F7F60"/>
    <w:rsid w:val="00100265"/>
    <w:rsid w:val="00100459"/>
    <w:rsid w:val="001009C0"/>
    <w:rsid w:val="00100D3E"/>
    <w:rsid w:val="00100E40"/>
    <w:rsid w:val="00100FE9"/>
    <w:rsid w:val="00101666"/>
    <w:rsid w:val="0010172D"/>
    <w:rsid w:val="00101A13"/>
    <w:rsid w:val="00101AD9"/>
    <w:rsid w:val="00101C7F"/>
    <w:rsid w:val="00101D10"/>
    <w:rsid w:val="00101D80"/>
    <w:rsid w:val="001022BC"/>
    <w:rsid w:val="00102343"/>
    <w:rsid w:val="001023F7"/>
    <w:rsid w:val="00102623"/>
    <w:rsid w:val="00102734"/>
    <w:rsid w:val="00102763"/>
    <w:rsid w:val="001029B8"/>
    <w:rsid w:val="001029D9"/>
    <w:rsid w:val="00102CD1"/>
    <w:rsid w:val="00102D9B"/>
    <w:rsid w:val="00102E1C"/>
    <w:rsid w:val="00102F7A"/>
    <w:rsid w:val="00103041"/>
    <w:rsid w:val="00103397"/>
    <w:rsid w:val="0010345D"/>
    <w:rsid w:val="00103564"/>
    <w:rsid w:val="00103876"/>
    <w:rsid w:val="0010394F"/>
    <w:rsid w:val="00103C2D"/>
    <w:rsid w:val="00103CF0"/>
    <w:rsid w:val="00103D3D"/>
    <w:rsid w:val="00103D3F"/>
    <w:rsid w:val="00104000"/>
    <w:rsid w:val="001040E9"/>
    <w:rsid w:val="001040F1"/>
    <w:rsid w:val="00104354"/>
    <w:rsid w:val="0010467B"/>
    <w:rsid w:val="0010496B"/>
    <w:rsid w:val="00104A3F"/>
    <w:rsid w:val="00104A7A"/>
    <w:rsid w:val="00104AB5"/>
    <w:rsid w:val="00104CE7"/>
    <w:rsid w:val="0010515C"/>
    <w:rsid w:val="00105333"/>
    <w:rsid w:val="00105362"/>
    <w:rsid w:val="00105607"/>
    <w:rsid w:val="00105908"/>
    <w:rsid w:val="00105B9B"/>
    <w:rsid w:val="00105C2E"/>
    <w:rsid w:val="00105E34"/>
    <w:rsid w:val="00106738"/>
    <w:rsid w:val="0010683B"/>
    <w:rsid w:val="00106922"/>
    <w:rsid w:val="001069E4"/>
    <w:rsid w:val="00106AD1"/>
    <w:rsid w:val="00107304"/>
    <w:rsid w:val="0010743A"/>
    <w:rsid w:val="00107487"/>
    <w:rsid w:val="001074D0"/>
    <w:rsid w:val="00107583"/>
    <w:rsid w:val="001076EB"/>
    <w:rsid w:val="0010792F"/>
    <w:rsid w:val="001079BC"/>
    <w:rsid w:val="00107A62"/>
    <w:rsid w:val="00110146"/>
    <w:rsid w:val="001101D8"/>
    <w:rsid w:val="00110948"/>
    <w:rsid w:val="00110AC1"/>
    <w:rsid w:val="00110FEC"/>
    <w:rsid w:val="001110B9"/>
    <w:rsid w:val="0011163A"/>
    <w:rsid w:val="00111AFB"/>
    <w:rsid w:val="00111D31"/>
    <w:rsid w:val="001120EE"/>
    <w:rsid w:val="00112126"/>
    <w:rsid w:val="001122CE"/>
    <w:rsid w:val="0011245F"/>
    <w:rsid w:val="001127F4"/>
    <w:rsid w:val="00112910"/>
    <w:rsid w:val="00112B6E"/>
    <w:rsid w:val="00112B8E"/>
    <w:rsid w:val="00112BD4"/>
    <w:rsid w:val="00112DE5"/>
    <w:rsid w:val="00112E2B"/>
    <w:rsid w:val="001130F3"/>
    <w:rsid w:val="0011331E"/>
    <w:rsid w:val="0011336F"/>
    <w:rsid w:val="001135A6"/>
    <w:rsid w:val="00113BC3"/>
    <w:rsid w:val="00113BF6"/>
    <w:rsid w:val="00114283"/>
    <w:rsid w:val="001143C9"/>
    <w:rsid w:val="001143FD"/>
    <w:rsid w:val="001144DA"/>
    <w:rsid w:val="00114A70"/>
    <w:rsid w:val="00114C04"/>
    <w:rsid w:val="00114D64"/>
    <w:rsid w:val="0011518B"/>
    <w:rsid w:val="001153C0"/>
    <w:rsid w:val="0011544C"/>
    <w:rsid w:val="001155CD"/>
    <w:rsid w:val="001156CE"/>
    <w:rsid w:val="001159D3"/>
    <w:rsid w:val="00115F3F"/>
    <w:rsid w:val="00115FE0"/>
    <w:rsid w:val="00116027"/>
    <w:rsid w:val="00116642"/>
    <w:rsid w:val="0011669D"/>
    <w:rsid w:val="00116B61"/>
    <w:rsid w:val="00116B87"/>
    <w:rsid w:val="00116B92"/>
    <w:rsid w:val="00116F09"/>
    <w:rsid w:val="00117051"/>
    <w:rsid w:val="00117454"/>
    <w:rsid w:val="001174DF"/>
    <w:rsid w:val="00117596"/>
    <w:rsid w:val="001177C2"/>
    <w:rsid w:val="001179FB"/>
    <w:rsid w:val="00117AD3"/>
    <w:rsid w:val="00117B16"/>
    <w:rsid w:val="00117C7C"/>
    <w:rsid w:val="00117CB1"/>
    <w:rsid w:val="00117CC8"/>
    <w:rsid w:val="00117E15"/>
    <w:rsid w:val="00117E5A"/>
    <w:rsid w:val="0012018B"/>
    <w:rsid w:val="001204C7"/>
    <w:rsid w:val="0012053D"/>
    <w:rsid w:val="001206FF"/>
    <w:rsid w:val="00120B26"/>
    <w:rsid w:val="00120D34"/>
    <w:rsid w:val="00120FB9"/>
    <w:rsid w:val="0012142E"/>
    <w:rsid w:val="0012172B"/>
    <w:rsid w:val="00121AC4"/>
    <w:rsid w:val="00121D5B"/>
    <w:rsid w:val="001221C7"/>
    <w:rsid w:val="0012224A"/>
    <w:rsid w:val="001223A7"/>
    <w:rsid w:val="001227A4"/>
    <w:rsid w:val="0012284D"/>
    <w:rsid w:val="00122B8D"/>
    <w:rsid w:val="00122D24"/>
    <w:rsid w:val="00122E50"/>
    <w:rsid w:val="00122EB6"/>
    <w:rsid w:val="00122EF5"/>
    <w:rsid w:val="00122FD1"/>
    <w:rsid w:val="0012309B"/>
    <w:rsid w:val="00123148"/>
    <w:rsid w:val="001231F6"/>
    <w:rsid w:val="0012361E"/>
    <w:rsid w:val="00123D9E"/>
    <w:rsid w:val="00124345"/>
    <w:rsid w:val="001243D4"/>
    <w:rsid w:val="00124580"/>
    <w:rsid w:val="001245DA"/>
    <w:rsid w:val="00124AFC"/>
    <w:rsid w:val="00124F71"/>
    <w:rsid w:val="00125247"/>
    <w:rsid w:val="0012532F"/>
    <w:rsid w:val="001255B7"/>
    <w:rsid w:val="00125923"/>
    <w:rsid w:val="00125A9F"/>
    <w:rsid w:val="00125D6E"/>
    <w:rsid w:val="00125E6A"/>
    <w:rsid w:val="00125F5F"/>
    <w:rsid w:val="00126085"/>
    <w:rsid w:val="001264F5"/>
    <w:rsid w:val="001265A5"/>
    <w:rsid w:val="00126626"/>
    <w:rsid w:val="00126679"/>
    <w:rsid w:val="00126846"/>
    <w:rsid w:val="00126E1C"/>
    <w:rsid w:val="00126EEE"/>
    <w:rsid w:val="00126F67"/>
    <w:rsid w:val="00126F9D"/>
    <w:rsid w:val="001270C9"/>
    <w:rsid w:val="00127635"/>
    <w:rsid w:val="001277D8"/>
    <w:rsid w:val="00127969"/>
    <w:rsid w:val="001279F6"/>
    <w:rsid w:val="00127C53"/>
    <w:rsid w:val="00127E32"/>
    <w:rsid w:val="00127E9E"/>
    <w:rsid w:val="00127EA4"/>
    <w:rsid w:val="001301B4"/>
    <w:rsid w:val="001305C0"/>
    <w:rsid w:val="001305CB"/>
    <w:rsid w:val="0013092D"/>
    <w:rsid w:val="00130A4F"/>
    <w:rsid w:val="00130BBD"/>
    <w:rsid w:val="00130E05"/>
    <w:rsid w:val="001311DB"/>
    <w:rsid w:val="0013137D"/>
    <w:rsid w:val="001313E3"/>
    <w:rsid w:val="0013150A"/>
    <w:rsid w:val="0013150E"/>
    <w:rsid w:val="0013165A"/>
    <w:rsid w:val="001319BD"/>
    <w:rsid w:val="00131A36"/>
    <w:rsid w:val="00131AFA"/>
    <w:rsid w:val="00131C65"/>
    <w:rsid w:val="00131F3A"/>
    <w:rsid w:val="0013222C"/>
    <w:rsid w:val="00132259"/>
    <w:rsid w:val="0013225E"/>
    <w:rsid w:val="00132526"/>
    <w:rsid w:val="0013261D"/>
    <w:rsid w:val="00132832"/>
    <w:rsid w:val="00132ACC"/>
    <w:rsid w:val="00132DB8"/>
    <w:rsid w:val="00132F94"/>
    <w:rsid w:val="00133061"/>
    <w:rsid w:val="00133476"/>
    <w:rsid w:val="001334B5"/>
    <w:rsid w:val="001334BB"/>
    <w:rsid w:val="00133634"/>
    <w:rsid w:val="001336A0"/>
    <w:rsid w:val="00133707"/>
    <w:rsid w:val="00133731"/>
    <w:rsid w:val="001338E5"/>
    <w:rsid w:val="00133B62"/>
    <w:rsid w:val="00133FF7"/>
    <w:rsid w:val="001340F5"/>
    <w:rsid w:val="0013456E"/>
    <w:rsid w:val="001348F0"/>
    <w:rsid w:val="00134A45"/>
    <w:rsid w:val="00134C0C"/>
    <w:rsid w:val="00134C45"/>
    <w:rsid w:val="00134D05"/>
    <w:rsid w:val="00134D81"/>
    <w:rsid w:val="00134E29"/>
    <w:rsid w:val="00135876"/>
    <w:rsid w:val="00135A5D"/>
    <w:rsid w:val="00135ACB"/>
    <w:rsid w:val="00135D7F"/>
    <w:rsid w:val="00135E26"/>
    <w:rsid w:val="00135F3E"/>
    <w:rsid w:val="00136109"/>
    <w:rsid w:val="00136224"/>
    <w:rsid w:val="001362DE"/>
    <w:rsid w:val="001365A4"/>
    <w:rsid w:val="0013664B"/>
    <w:rsid w:val="001366F4"/>
    <w:rsid w:val="0013699C"/>
    <w:rsid w:val="00136A19"/>
    <w:rsid w:val="00136A2E"/>
    <w:rsid w:val="00136E08"/>
    <w:rsid w:val="00136EB7"/>
    <w:rsid w:val="00137022"/>
    <w:rsid w:val="001371EB"/>
    <w:rsid w:val="001374FF"/>
    <w:rsid w:val="001375D4"/>
    <w:rsid w:val="00137684"/>
    <w:rsid w:val="001377DF"/>
    <w:rsid w:val="00137865"/>
    <w:rsid w:val="00140354"/>
    <w:rsid w:val="001406AC"/>
    <w:rsid w:val="001407B0"/>
    <w:rsid w:val="001408C5"/>
    <w:rsid w:val="001409A3"/>
    <w:rsid w:val="00140A24"/>
    <w:rsid w:val="00140C3E"/>
    <w:rsid w:val="0014111F"/>
    <w:rsid w:val="001411DC"/>
    <w:rsid w:val="00141202"/>
    <w:rsid w:val="001413B0"/>
    <w:rsid w:val="00141494"/>
    <w:rsid w:val="001415DD"/>
    <w:rsid w:val="001416DB"/>
    <w:rsid w:val="00141B89"/>
    <w:rsid w:val="00141CEF"/>
    <w:rsid w:val="00141D69"/>
    <w:rsid w:val="00141E18"/>
    <w:rsid w:val="00142041"/>
    <w:rsid w:val="00142373"/>
    <w:rsid w:val="001424F5"/>
    <w:rsid w:val="00142863"/>
    <w:rsid w:val="00142868"/>
    <w:rsid w:val="001428B7"/>
    <w:rsid w:val="00142AC6"/>
    <w:rsid w:val="00142ACA"/>
    <w:rsid w:val="00142B03"/>
    <w:rsid w:val="00142E2E"/>
    <w:rsid w:val="00143089"/>
    <w:rsid w:val="001430B7"/>
    <w:rsid w:val="001433ED"/>
    <w:rsid w:val="00143DA4"/>
    <w:rsid w:val="001443E7"/>
    <w:rsid w:val="00144821"/>
    <w:rsid w:val="0014484D"/>
    <w:rsid w:val="001449CC"/>
    <w:rsid w:val="00144AB7"/>
    <w:rsid w:val="00144C86"/>
    <w:rsid w:val="00144D38"/>
    <w:rsid w:val="00145380"/>
    <w:rsid w:val="0014542C"/>
    <w:rsid w:val="0014573D"/>
    <w:rsid w:val="00145D09"/>
    <w:rsid w:val="00145D26"/>
    <w:rsid w:val="00145E23"/>
    <w:rsid w:val="00145F17"/>
    <w:rsid w:val="0014605C"/>
    <w:rsid w:val="00146090"/>
    <w:rsid w:val="00146119"/>
    <w:rsid w:val="0014624C"/>
    <w:rsid w:val="0014637C"/>
    <w:rsid w:val="00146B18"/>
    <w:rsid w:val="00146BF6"/>
    <w:rsid w:val="00146C34"/>
    <w:rsid w:val="001470AD"/>
    <w:rsid w:val="0014710A"/>
    <w:rsid w:val="00147309"/>
    <w:rsid w:val="00147406"/>
    <w:rsid w:val="001476F0"/>
    <w:rsid w:val="00147985"/>
    <w:rsid w:val="00147B9B"/>
    <w:rsid w:val="00147FC7"/>
    <w:rsid w:val="00147FE6"/>
    <w:rsid w:val="00150199"/>
    <w:rsid w:val="00150617"/>
    <w:rsid w:val="00150942"/>
    <w:rsid w:val="00150A4A"/>
    <w:rsid w:val="00150B95"/>
    <w:rsid w:val="00150F6B"/>
    <w:rsid w:val="00151049"/>
    <w:rsid w:val="00151094"/>
    <w:rsid w:val="001511FC"/>
    <w:rsid w:val="0015179F"/>
    <w:rsid w:val="00151D5F"/>
    <w:rsid w:val="001520FF"/>
    <w:rsid w:val="00152234"/>
    <w:rsid w:val="00152278"/>
    <w:rsid w:val="001523FE"/>
    <w:rsid w:val="0015245A"/>
    <w:rsid w:val="00152620"/>
    <w:rsid w:val="001527B6"/>
    <w:rsid w:val="0015287C"/>
    <w:rsid w:val="00152E06"/>
    <w:rsid w:val="00152F0A"/>
    <w:rsid w:val="00153611"/>
    <w:rsid w:val="00153640"/>
    <w:rsid w:val="00153744"/>
    <w:rsid w:val="00153994"/>
    <w:rsid w:val="00153A37"/>
    <w:rsid w:val="00153AA5"/>
    <w:rsid w:val="00153F8A"/>
    <w:rsid w:val="00153FB8"/>
    <w:rsid w:val="00154317"/>
    <w:rsid w:val="00154355"/>
    <w:rsid w:val="0015446E"/>
    <w:rsid w:val="001549AD"/>
    <w:rsid w:val="00154D2F"/>
    <w:rsid w:val="00154EF7"/>
    <w:rsid w:val="0015520C"/>
    <w:rsid w:val="00155940"/>
    <w:rsid w:val="00155BEB"/>
    <w:rsid w:val="00155E46"/>
    <w:rsid w:val="001569BE"/>
    <w:rsid w:val="001569C4"/>
    <w:rsid w:val="00156E17"/>
    <w:rsid w:val="001570EF"/>
    <w:rsid w:val="001575CF"/>
    <w:rsid w:val="0015763A"/>
    <w:rsid w:val="00157656"/>
    <w:rsid w:val="0015788A"/>
    <w:rsid w:val="001578CE"/>
    <w:rsid w:val="00157A51"/>
    <w:rsid w:val="00157F78"/>
    <w:rsid w:val="00157FE0"/>
    <w:rsid w:val="001600D3"/>
    <w:rsid w:val="001601C0"/>
    <w:rsid w:val="001602DF"/>
    <w:rsid w:val="0016062C"/>
    <w:rsid w:val="0016065F"/>
    <w:rsid w:val="00160A5F"/>
    <w:rsid w:val="00160C95"/>
    <w:rsid w:val="00160CA9"/>
    <w:rsid w:val="00160F9D"/>
    <w:rsid w:val="00160FD4"/>
    <w:rsid w:val="00161215"/>
    <w:rsid w:val="0016148D"/>
    <w:rsid w:val="001614A5"/>
    <w:rsid w:val="001614A8"/>
    <w:rsid w:val="00161AC1"/>
    <w:rsid w:val="00161B6C"/>
    <w:rsid w:val="00161EBA"/>
    <w:rsid w:val="00161F9B"/>
    <w:rsid w:val="00162003"/>
    <w:rsid w:val="00162375"/>
    <w:rsid w:val="0016253B"/>
    <w:rsid w:val="00162628"/>
    <w:rsid w:val="001626AB"/>
    <w:rsid w:val="001628A2"/>
    <w:rsid w:val="00162ADE"/>
    <w:rsid w:val="00162F4E"/>
    <w:rsid w:val="00162FBE"/>
    <w:rsid w:val="001631FB"/>
    <w:rsid w:val="00163207"/>
    <w:rsid w:val="001633BA"/>
    <w:rsid w:val="00163698"/>
    <w:rsid w:val="0016373A"/>
    <w:rsid w:val="0016397A"/>
    <w:rsid w:val="001639DA"/>
    <w:rsid w:val="00163A9F"/>
    <w:rsid w:val="00163B62"/>
    <w:rsid w:val="00163D97"/>
    <w:rsid w:val="00163F98"/>
    <w:rsid w:val="0016441C"/>
    <w:rsid w:val="00164A2D"/>
    <w:rsid w:val="00164C2A"/>
    <w:rsid w:val="00164F77"/>
    <w:rsid w:val="00164FB6"/>
    <w:rsid w:val="0016525D"/>
    <w:rsid w:val="00165E9F"/>
    <w:rsid w:val="00166300"/>
    <w:rsid w:val="001664F2"/>
    <w:rsid w:val="00166B17"/>
    <w:rsid w:val="0016716A"/>
    <w:rsid w:val="00167450"/>
    <w:rsid w:val="0016769D"/>
    <w:rsid w:val="001677E3"/>
    <w:rsid w:val="00167AAA"/>
    <w:rsid w:val="00167ADB"/>
    <w:rsid w:val="00167C40"/>
    <w:rsid w:val="00167D36"/>
    <w:rsid w:val="00167EC1"/>
    <w:rsid w:val="00167F50"/>
    <w:rsid w:val="00167F97"/>
    <w:rsid w:val="001701D1"/>
    <w:rsid w:val="001701EC"/>
    <w:rsid w:val="00170253"/>
    <w:rsid w:val="0017040E"/>
    <w:rsid w:val="00170512"/>
    <w:rsid w:val="0017054E"/>
    <w:rsid w:val="001706F4"/>
    <w:rsid w:val="001707FE"/>
    <w:rsid w:val="0017091D"/>
    <w:rsid w:val="00170A46"/>
    <w:rsid w:val="00170ACD"/>
    <w:rsid w:val="00170E41"/>
    <w:rsid w:val="001710B3"/>
    <w:rsid w:val="0017119D"/>
    <w:rsid w:val="001711C9"/>
    <w:rsid w:val="00171226"/>
    <w:rsid w:val="0017134C"/>
    <w:rsid w:val="00171468"/>
    <w:rsid w:val="00171ACC"/>
    <w:rsid w:val="00171C01"/>
    <w:rsid w:val="00171F97"/>
    <w:rsid w:val="001722BD"/>
    <w:rsid w:val="00172406"/>
    <w:rsid w:val="00172527"/>
    <w:rsid w:val="00172888"/>
    <w:rsid w:val="0017300E"/>
    <w:rsid w:val="001730B4"/>
    <w:rsid w:val="0017316C"/>
    <w:rsid w:val="00173212"/>
    <w:rsid w:val="0017325B"/>
    <w:rsid w:val="00173401"/>
    <w:rsid w:val="0017353E"/>
    <w:rsid w:val="0017367B"/>
    <w:rsid w:val="001736BE"/>
    <w:rsid w:val="00173C88"/>
    <w:rsid w:val="00173EA4"/>
    <w:rsid w:val="00173F96"/>
    <w:rsid w:val="0017412D"/>
    <w:rsid w:val="001744A7"/>
    <w:rsid w:val="0017472C"/>
    <w:rsid w:val="0017473D"/>
    <w:rsid w:val="00174978"/>
    <w:rsid w:val="00174B9F"/>
    <w:rsid w:val="00174D26"/>
    <w:rsid w:val="00174DDE"/>
    <w:rsid w:val="00175033"/>
    <w:rsid w:val="0017509B"/>
    <w:rsid w:val="00175162"/>
    <w:rsid w:val="001751A4"/>
    <w:rsid w:val="0017539C"/>
    <w:rsid w:val="001753EF"/>
    <w:rsid w:val="001758C0"/>
    <w:rsid w:val="00175A2E"/>
    <w:rsid w:val="00175BE1"/>
    <w:rsid w:val="001760D5"/>
    <w:rsid w:val="00176292"/>
    <w:rsid w:val="0017637E"/>
    <w:rsid w:val="001763E8"/>
    <w:rsid w:val="00176406"/>
    <w:rsid w:val="00176688"/>
    <w:rsid w:val="0017701D"/>
    <w:rsid w:val="00177184"/>
    <w:rsid w:val="00177417"/>
    <w:rsid w:val="001776A7"/>
    <w:rsid w:val="0017775F"/>
    <w:rsid w:val="001777AC"/>
    <w:rsid w:val="00177991"/>
    <w:rsid w:val="00177C21"/>
    <w:rsid w:val="00177D84"/>
    <w:rsid w:val="00177DDF"/>
    <w:rsid w:val="00177E26"/>
    <w:rsid w:val="00177F59"/>
    <w:rsid w:val="0018029C"/>
    <w:rsid w:val="0018035A"/>
    <w:rsid w:val="0018055B"/>
    <w:rsid w:val="00180A67"/>
    <w:rsid w:val="00180B45"/>
    <w:rsid w:val="00180CC1"/>
    <w:rsid w:val="00180D1C"/>
    <w:rsid w:val="00180D7A"/>
    <w:rsid w:val="00180E27"/>
    <w:rsid w:val="00180EEE"/>
    <w:rsid w:val="00180F91"/>
    <w:rsid w:val="001810BA"/>
    <w:rsid w:val="0018132A"/>
    <w:rsid w:val="00181426"/>
    <w:rsid w:val="001815E0"/>
    <w:rsid w:val="00181708"/>
    <w:rsid w:val="0018174E"/>
    <w:rsid w:val="001817F9"/>
    <w:rsid w:val="00181A9A"/>
    <w:rsid w:val="00181BA4"/>
    <w:rsid w:val="00181CD9"/>
    <w:rsid w:val="00181D87"/>
    <w:rsid w:val="00181F8F"/>
    <w:rsid w:val="0018200F"/>
    <w:rsid w:val="00182113"/>
    <w:rsid w:val="00182142"/>
    <w:rsid w:val="001823DB"/>
    <w:rsid w:val="00182425"/>
    <w:rsid w:val="0018251E"/>
    <w:rsid w:val="0018264B"/>
    <w:rsid w:val="001826AE"/>
    <w:rsid w:val="0018275E"/>
    <w:rsid w:val="001829BC"/>
    <w:rsid w:val="00182A5F"/>
    <w:rsid w:val="00182AE3"/>
    <w:rsid w:val="00182D1F"/>
    <w:rsid w:val="00182D46"/>
    <w:rsid w:val="00182D88"/>
    <w:rsid w:val="00182E2B"/>
    <w:rsid w:val="00182FA3"/>
    <w:rsid w:val="001831AD"/>
    <w:rsid w:val="00183272"/>
    <w:rsid w:val="001837CB"/>
    <w:rsid w:val="00183800"/>
    <w:rsid w:val="00183852"/>
    <w:rsid w:val="00183CF7"/>
    <w:rsid w:val="001841C9"/>
    <w:rsid w:val="001841E5"/>
    <w:rsid w:val="001841EB"/>
    <w:rsid w:val="00184567"/>
    <w:rsid w:val="0018489A"/>
    <w:rsid w:val="0018496F"/>
    <w:rsid w:val="001849E0"/>
    <w:rsid w:val="00184A5F"/>
    <w:rsid w:val="00184BAF"/>
    <w:rsid w:val="00184C15"/>
    <w:rsid w:val="00184C2A"/>
    <w:rsid w:val="00184CBE"/>
    <w:rsid w:val="00185032"/>
    <w:rsid w:val="00185043"/>
    <w:rsid w:val="001851A1"/>
    <w:rsid w:val="001853D3"/>
    <w:rsid w:val="00185506"/>
    <w:rsid w:val="0018577A"/>
    <w:rsid w:val="001857E3"/>
    <w:rsid w:val="0018616F"/>
    <w:rsid w:val="0018620E"/>
    <w:rsid w:val="001864C8"/>
    <w:rsid w:val="00186796"/>
    <w:rsid w:val="0018695E"/>
    <w:rsid w:val="00186C34"/>
    <w:rsid w:val="00186C9F"/>
    <w:rsid w:val="00186CC4"/>
    <w:rsid w:val="00186CFA"/>
    <w:rsid w:val="00186E62"/>
    <w:rsid w:val="001870AC"/>
    <w:rsid w:val="001871E4"/>
    <w:rsid w:val="00187272"/>
    <w:rsid w:val="001872A9"/>
    <w:rsid w:val="00187358"/>
    <w:rsid w:val="001873E9"/>
    <w:rsid w:val="001874F3"/>
    <w:rsid w:val="0018752A"/>
    <w:rsid w:val="0018763E"/>
    <w:rsid w:val="001878C8"/>
    <w:rsid w:val="00187A1D"/>
    <w:rsid w:val="00187A8D"/>
    <w:rsid w:val="00187B1A"/>
    <w:rsid w:val="00187B9D"/>
    <w:rsid w:val="00187BF8"/>
    <w:rsid w:val="00187CB8"/>
    <w:rsid w:val="00187FC7"/>
    <w:rsid w:val="001902CB"/>
    <w:rsid w:val="00190346"/>
    <w:rsid w:val="0019034F"/>
    <w:rsid w:val="0019053B"/>
    <w:rsid w:val="00190622"/>
    <w:rsid w:val="0019092B"/>
    <w:rsid w:val="00190986"/>
    <w:rsid w:val="001909FD"/>
    <w:rsid w:val="00190BF4"/>
    <w:rsid w:val="00190C0B"/>
    <w:rsid w:val="00191184"/>
    <w:rsid w:val="0019130A"/>
    <w:rsid w:val="0019143A"/>
    <w:rsid w:val="001914D6"/>
    <w:rsid w:val="0019151F"/>
    <w:rsid w:val="00191610"/>
    <w:rsid w:val="00191A2A"/>
    <w:rsid w:val="00191CA4"/>
    <w:rsid w:val="00191E4E"/>
    <w:rsid w:val="00191F7A"/>
    <w:rsid w:val="00192058"/>
    <w:rsid w:val="00192108"/>
    <w:rsid w:val="00192370"/>
    <w:rsid w:val="00192573"/>
    <w:rsid w:val="00192588"/>
    <w:rsid w:val="00192611"/>
    <w:rsid w:val="00192669"/>
    <w:rsid w:val="001928B7"/>
    <w:rsid w:val="001929CF"/>
    <w:rsid w:val="00193038"/>
    <w:rsid w:val="00193055"/>
    <w:rsid w:val="001934BB"/>
    <w:rsid w:val="00193698"/>
    <w:rsid w:val="001937F8"/>
    <w:rsid w:val="00193969"/>
    <w:rsid w:val="00193A2B"/>
    <w:rsid w:val="00193AD7"/>
    <w:rsid w:val="00193D42"/>
    <w:rsid w:val="00193F3E"/>
    <w:rsid w:val="00193FB8"/>
    <w:rsid w:val="00193FCB"/>
    <w:rsid w:val="00193FF5"/>
    <w:rsid w:val="00194234"/>
    <w:rsid w:val="00194363"/>
    <w:rsid w:val="001943DB"/>
    <w:rsid w:val="00194564"/>
    <w:rsid w:val="00194617"/>
    <w:rsid w:val="00194625"/>
    <w:rsid w:val="00194844"/>
    <w:rsid w:val="00194A31"/>
    <w:rsid w:val="00194BCB"/>
    <w:rsid w:val="00194C7C"/>
    <w:rsid w:val="00194DB8"/>
    <w:rsid w:val="0019515B"/>
    <w:rsid w:val="001954FB"/>
    <w:rsid w:val="001956CE"/>
    <w:rsid w:val="00195768"/>
    <w:rsid w:val="0019594C"/>
    <w:rsid w:val="0019596F"/>
    <w:rsid w:val="00195C13"/>
    <w:rsid w:val="00195C7A"/>
    <w:rsid w:val="00195CBE"/>
    <w:rsid w:val="00195EB5"/>
    <w:rsid w:val="00195F1F"/>
    <w:rsid w:val="001960C9"/>
    <w:rsid w:val="001966B3"/>
    <w:rsid w:val="001967C2"/>
    <w:rsid w:val="00196830"/>
    <w:rsid w:val="0019683D"/>
    <w:rsid w:val="00196852"/>
    <w:rsid w:val="00196CF8"/>
    <w:rsid w:val="00196D06"/>
    <w:rsid w:val="001970B2"/>
    <w:rsid w:val="001971AC"/>
    <w:rsid w:val="0019778F"/>
    <w:rsid w:val="0019785A"/>
    <w:rsid w:val="001978AD"/>
    <w:rsid w:val="00197924"/>
    <w:rsid w:val="00197B32"/>
    <w:rsid w:val="00197F85"/>
    <w:rsid w:val="001A0442"/>
    <w:rsid w:val="001A0540"/>
    <w:rsid w:val="001A0600"/>
    <w:rsid w:val="001A069B"/>
    <w:rsid w:val="001A0752"/>
    <w:rsid w:val="001A09E9"/>
    <w:rsid w:val="001A0A4E"/>
    <w:rsid w:val="001A0D01"/>
    <w:rsid w:val="001A0D82"/>
    <w:rsid w:val="001A0E84"/>
    <w:rsid w:val="001A12C4"/>
    <w:rsid w:val="001A137C"/>
    <w:rsid w:val="001A151E"/>
    <w:rsid w:val="001A177E"/>
    <w:rsid w:val="001A185A"/>
    <w:rsid w:val="001A1958"/>
    <w:rsid w:val="001A1B50"/>
    <w:rsid w:val="001A1B70"/>
    <w:rsid w:val="001A1F1B"/>
    <w:rsid w:val="001A215F"/>
    <w:rsid w:val="001A22F6"/>
    <w:rsid w:val="001A2447"/>
    <w:rsid w:val="001A24DA"/>
    <w:rsid w:val="001A24FB"/>
    <w:rsid w:val="001A2534"/>
    <w:rsid w:val="001A2616"/>
    <w:rsid w:val="001A276D"/>
    <w:rsid w:val="001A279F"/>
    <w:rsid w:val="001A2894"/>
    <w:rsid w:val="001A2A70"/>
    <w:rsid w:val="001A330F"/>
    <w:rsid w:val="001A3409"/>
    <w:rsid w:val="001A358A"/>
    <w:rsid w:val="001A35FC"/>
    <w:rsid w:val="001A3AEC"/>
    <w:rsid w:val="001A3EDE"/>
    <w:rsid w:val="001A3FC9"/>
    <w:rsid w:val="001A4025"/>
    <w:rsid w:val="001A4045"/>
    <w:rsid w:val="001A40B8"/>
    <w:rsid w:val="001A42C7"/>
    <w:rsid w:val="001A442A"/>
    <w:rsid w:val="001A445E"/>
    <w:rsid w:val="001A45DB"/>
    <w:rsid w:val="001A4632"/>
    <w:rsid w:val="001A46F9"/>
    <w:rsid w:val="001A4A48"/>
    <w:rsid w:val="001A4C28"/>
    <w:rsid w:val="001A4F0C"/>
    <w:rsid w:val="001A5084"/>
    <w:rsid w:val="001A5149"/>
    <w:rsid w:val="001A5284"/>
    <w:rsid w:val="001A5879"/>
    <w:rsid w:val="001A5D64"/>
    <w:rsid w:val="001A5DCC"/>
    <w:rsid w:val="001A5F18"/>
    <w:rsid w:val="001A608A"/>
    <w:rsid w:val="001A60CE"/>
    <w:rsid w:val="001A6386"/>
    <w:rsid w:val="001A66CD"/>
    <w:rsid w:val="001A673B"/>
    <w:rsid w:val="001A67BF"/>
    <w:rsid w:val="001A68CC"/>
    <w:rsid w:val="001A68E2"/>
    <w:rsid w:val="001A726A"/>
    <w:rsid w:val="001A731A"/>
    <w:rsid w:val="001A7401"/>
    <w:rsid w:val="001A7610"/>
    <w:rsid w:val="001A7B3D"/>
    <w:rsid w:val="001A7C00"/>
    <w:rsid w:val="001A7C76"/>
    <w:rsid w:val="001A7D66"/>
    <w:rsid w:val="001A7DF6"/>
    <w:rsid w:val="001B0005"/>
    <w:rsid w:val="001B05C6"/>
    <w:rsid w:val="001B066E"/>
    <w:rsid w:val="001B08D4"/>
    <w:rsid w:val="001B09F3"/>
    <w:rsid w:val="001B0B67"/>
    <w:rsid w:val="001B124D"/>
    <w:rsid w:val="001B1364"/>
    <w:rsid w:val="001B13EB"/>
    <w:rsid w:val="001B14C1"/>
    <w:rsid w:val="001B162E"/>
    <w:rsid w:val="001B1891"/>
    <w:rsid w:val="001B1AF4"/>
    <w:rsid w:val="001B1B7A"/>
    <w:rsid w:val="001B1C05"/>
    <w:rsid w:val="001B1DEC"/>
    <w:rsid w:val="001B22EB"/>
    <w:rsid w:val="001B22EC"/>
    <w:rsid w:val="001B235A"/>
    <w:rsid w:val="001B2581"/>
    <w:rsid w:val="001B2639"/>
    <w:rsid w:val="001B2998"/>
    <w:rsid w:val="001B2AED"/>
    <w:rsid w:val="001B2BB1"/>
    <w:rsid w:val="001B2C1F"/>
    <w:rsid w:val="001B2F87"/>
    <w:rsid w:val="001B310F"/>
    <w:rsid w:val="001B3228"/>
    <w:rsid w:val="001B394A"/>
    <w:rsid w:val="001B3A57"/>
    <w:rsid w:val="001B3CBE"/>
    <w:rsid w:val="001B3DAA"/>
    <w:rsid w:val="001B3DFC"/>
    <w:rsid w:val="001B3E1E"/>
    <w:rsid w:val="001B3FA5"/>
    <w:rsid w:val="001B410E"/>
    <w:rsid w:val="001B435D"/>
    <w:rsid w:val="001B4561"/>
    <w:rsid w:val="001B4BAF"/>
    <w:rsid w:val="001B4C3D"/>
    <w:rsid w:val="001B4CB8"/>
    <w:rsid w:val="001B4D6B"/>
    <w:rsid w:val="001B5577"/>
    <w:rsid w:val="001B559C"/>
    <w:rsid w:val="001B571D"/>
    <w:rsid w:val="001B574C"/>
    <w:rsid w:val="001B581B"/>
    <w:rsid w:val="001B581C"/>
    <w:rsid w:val="001B587E"/>
    <w:rsid w:val="001B588D"/>
    <w:rsid w:val="001B58A1"/>
    <w:rsid w:val="001B58D1"/>
    <w:rsid w:val="001B59B6"/>
    <w:rsid w:val="001B59E3"/>
    <w:rsid w:val="001B5B21"/>
    <w:rsid w:val="001B5C27"/>
    <w:rsid w:val="001B60CE"/>
    <w:rsid w:val="001B6130"/>
    <w:rsid w:val="001B61F0"/>
    <w:rsid w:val="001B637A"/>
    <w:rsid w:val="001B64A9"/>
    <w:rsid w:val="001B6587"/>
    <w:rsid w:val="001B696F"/>
    <w:rsid w:val="001B6BA4"/>
    <w:rsid w:val="001B6E55"/>
    <w:rsid w:val="001B6F45"/>
    <w:rsid w:val="001B7078"/>
    <w:rsid w:val="001B72BA"/>
    <w:rsid w:val="001B7338"/>
    <w:rsid w:val="001B747C"/>
    <w:rsid w:val="001B76FE"/>
    <w:rsid w:val="001B7AF6"/>
    <w:rsid w:val="001B7C5B"/>
    <w:rsid w:val="001B7CC8"/>
    <w:rsid w:val="001C03A4"/>
    <w:rsid w:val="001C0536"/>
    <w:rsid w:val="001C054F"/>
    <w:rsid w:val="001C0562"/>
    <w:rsid w:val="001C06E7"/>
    <w:rsid w:val="001C06F0"/>
    <w:rsid w:val="001C089E"/>
    <w:rsid w:val="001C0A20"/>
    <w:rsid w:val="001C0A8A"/>
    <w:rsid w:val="001C0B3B"/>
    <w:rsid w:val="001C0E92"/>
    <w:rsid w:val="001C10BE"/>
    <w:rsid w:val="001C1453"/>
    <w:rsid w:val="001C16DC"/>
    <w:rsid w:val="001C1A9E"/>
    <w:rsid w:val="001C1BB9"/>
    <w:rsid w:val="001C212A"/>
    <w:rsid w:val="001C2277"/>
    <w:rsid w:val="001C2366"/>
    <w:rsid w:val="001C2754"/>
    <w:rsid w:val="001C2AA3"/>
    <w:rsid w:val="001C2AEB"/>
    <w:rsid w:val="001C2DA2"/>
    <w:rsid w:val="001C2F19"/>
    <w:rsid w:val="001C3078"/>
    <w:rsid w:val="001C3973"/>
    <w:rsid w:val="001C3A4F"/>
    <w:rsid w:val="001C3ABC"/>
    <w:rsid w:val="001C3BF5"/>
    <w:rsid w:val="001C3D12"/>
    <w:rsid w:val="001C3F41"/>
    <w:rsid w:val="001C401F"/>
    <w:rsid w:val="001C404B"/>
    <w:rsid w:val="001C427D"/>
    <w:rsid w:val="001C440C"/>
    <w:rsid w:val="001C4B5D"/>
    <w:rsid w:val="001C4C7C"/>
    <w:rsid w:val="001C4D05"/>
    <w:rsid w:val="001C4E5B"/>
    <w:rsid w:val="001C4F6C"/>
    <w:rsid w:val="001C50F7"/>
    <w:rsid w:val="001C51F3"/>
    <w:rsid w:val="001C537E"/>
    <w:rsid w:val="001C5483"/>
    <w:rsid w:val="001C5788"/>
    <w:rsid w:val="001C59C5"/>
    <w:rsid w:val="001C5A90"/>
    <w:rsid w:val="001C5F01"/>
    <w:rsid w:val="001C60E5"/>
    <w:rsid w:val="001C6328"/>
    <w:rsid w:val="001C6461"/>
    <w:rsid w:val="001C6661"/>
    <w:rsid w:val="001C66D7"/>
    <w:rsid w:val="001C6883"/>
    <w:rsid w:val="001C6918"/>
    <w:rsid w:val="001C6A29"/>
    <w:rsid w:val="001C6B40"/>
    <w:rsid w:val="001C6F50"/>
    <w:rsid w:val="001C6FC4"/>
    <w:rsid w:val="001C70B7"/>
    <w:rsid w:val="001C70D3"/>
    <w:rsid w:val="001C7162"/>
    <w:rsid w:val="001C716E"/>
    <w:rsid w:val="001C7196"/>
    <w:rsid w:val="001C7285"/>
    <w:rsid w:val="001C73B4"/>
    <w:rsid w:val="001C775A"/>
    <w:rsid w:val="001C7787"/>
    <w:rsid w:val="001C783D"/>
    <w:rsid w:val="001C7975"/>
    <w:rsid w:val="001C7A4B"/>
    <w:rsid w:val="001C7E95"/>
    <w:rsid w:val="001C7F4B"/>
    <w:rsid w:val="001D00E5"/>
    <w:rsid w:val="001D01D6"/>
    <w:rsid w:val="001D0250"/>
    <w:rsid w:val="001D0280"/>
    <w:rsid w:val="001D0430"/>
    <w:rsid w:val="001D07E5"/>
    <w:rsid w:val="001D0B3D"/>
    <w:rsid w:val="001D0F13"/>
    <w:rsid w:val="001D0F9F"/>
    <w:rsid w:val="001D12B1"/>
    <w:rsid w:val="001D154B"/>
    <w:rsid w:val="001D1A1B"/>
    <w:rsid w:val="001D1AA5"/>
    <w:rsid w:val="001D1AAF"/>
    <w:rsid w:val="001D1D98"/>
    <w:rsid w:val="001D1DEE"/>
    <w:rsid w:val="001D2055"/>
    <w:rsid w:val="001D217B"/>
    <w:rsid w:val="001D21FD"/>
    <w:rsid w:val="001D23C3"/>
    <w:rsid w:val="001D242D"/>
    <w:rsid w:val="001D25D6"/>
    <w:rsid w:val="001D2826"/>
    <w:rsid w:val="001D288F"/>
    <w:rsid w:val="001D2970"/>
    <w:rsid w:val="001D29A8"/>
    <w:rsid w:val="001D2A68"/>
    <w:rsid w:val="001D2E7B"/>
    <w:rsid w:val="001D2EBA"/>
    <w:rsid w:val="001D3533"/>
    <w:rsid w:val="001D3600"/>
    <w:rsid w:val="001D361A"/>
    <w:rsid w:val="001D36E6"/>
    <w:rsid w:val="001D3BCE"/>
    <w:rsid w:val="001D3BD7"/>
    <w:rsid w:val="001D3CB0"/>
    <w:rsid w:val="001D3CF3"/>
    <w:rsid w:val="001D3E30"/>
    <w:rsid w:val="001D3EFF"/>
    <w:rsid w:val="001D3F43"/>
    <w:rsid w:val="001D3FC8"/>
    <w:rsid w:val="001D40BE"/>
    <w:rsid w:val="001D4144"/>
    <w:rsid w:val="001D4176"/>
    <w:rsid w:val="001D4791"/>
    <w:rsid w:val="001D4898"/>
    <w:rsid w:val="001D4AB3"/>
    <w:rsid w:val="001D4B80"/>
    <w:rsid w:val="001D4C2D"/>
    <w:rsid w:val="001D4D3C"/>
    <w:rsid w:val="001D4DDB"/>
    <w:rsid w:val="001D4E6E"/>
    <w:rsid w:val="001D4E8D"/>
    <w:rsid w:val="001D503C"/>
    <w:rsid w:val="001D5051"/>
    <w:rsid w:val="001D57DB"/>
    <w:rsid w:val="001D590E"/>
    <w:rsid w:val="001D5C1D"/>
    <w:rsid w:val="001D5FA5"/>
    <w:rsid w:val="001D628F"/>
    <w:rsid w:val="001D6324"/>
    <w:rsid w:val="001D634F"/>
    <w:rsid w:val="001D644C"/>
    <w:rsid w:val="001D64E3"/>
    <w:rsid w:val="001D66FD"/>
    <w:rsid w:val="001D6818"/>
    <w:rsid w:val="001D6842"/>
    <w:rsid w:val="001D6879"/>
    <w:rsid w:val="001D6977"/>
    <w:rsid w:val="001D6A41"/>
    <w:rsid w:val="001D6BD0"/>
    <w:rsid w:val="001D6D43"/>
    <w:rsid w:val="001D6DA1"/>
    <w:rsid w:val="001D6F59"/>
    <w:rsid w:val="001D7090"/>
    <w:rsid w:val="001D7105"/>
    <w:rsid w:val="001D7527"/>
    <w:rsid w:val="001D76E9"/>
    <w:rsid w:val="001D78EB"/>
    <w:rsid w:val="001D7D6C"/>
    <w:rsid w:val="001D7D76"/>
    <w:rsid w:val="001E0038"/>
    <w:rsid w:val="001E0043"/>
    <w:rsid w:val="001E0132"/>
    <w:rsid w:val="001E0310"/>
    <w:rsid w:val="001E047B"/>
    <w:rsid w:val="001E0601"/>
    <w:rsid w:val="001E0D29"/>
    <w:rsid w:val="001E1018"/>
    <w:rsid w:val="001E10B2"/>
    <w:rsid w:val="001E1260"/>
    <w:rsid w:val="001E1360"/>
    <w:rsid w:val="001E13A6"/>
    <w:rsid w:val="001E140E"/>
    <w:rsid w:val="001E1530"/>
    <w:rsid w:val="001E15D1"/>
    <w:rsid w:val="001E185A"/>
    <w:rsid w:val="001E197F"/>
    <w:rsid w:val="001E1C3A"/>
    <w:rsid w:val="001E1F87"/>
    <w:rsid w:val="001E209A"/>
    <w:rsid w:val="001E229D"/>
    <w:rsid w:val="001E2503"/>
    <w:rsid w:val="001E269E"/>
    <w:rsid w:val="001E2755"/>
    <w:rsid w:val="001E28F2"/>
    <w:rsid w:val="001E2B2A"/>
    <w:rsid w:val="001E2BDB"/>
    <w:rsid w:val="001E2C61"/>
    <w:rsid w:val="001E2EE3"/>
    <w:rsid w:val="001E2F35"/>
    <w:rsid w:val="001E2F60"/>
    <w:rsid w:val="001E2FA2"/>
    <w:rsid w:val="001E3163"/>
    <w:rsid w:val="001E334D"/>
    <w:rsid w:val="001E3375"/>
    <w:rsid w:val="001E33FB"/>
    <w:rsid w:val="001E364A"/>
    <w:rsid w:val="001E3951"/>
    <w:rsid w:val="001E3D74"/>
    <w:rsid w:val="001E4050"/>
    <w:rsid w:val="001E42E1"/>
    <w:rsid w:val="001E4492"/>
    <w:rsid w:val="001E44C9"/>
    <w:rsid w:val="001E4564"/>
    <w:rsid w:val="001E45C1"/>
    <w:rsid w:val="001E4757"/>
    <w:rsid w:val="001E4B19"/>
    <w:rsid w:val="001E4B32"/>
    <w:rsid w:val="001E4D69"/>
    <w:rsid w:val="001E4DE4"/>
    <w:rsid w:val="001E4E95"/>
    <w:rsid w:val="001E4F6F"/>
    <w:rsid w:val="001E519D"/>
    <w:rsid w:val="001E51E1"/>
    <w:rsid w:val="001E5201"/>
    <w:rsid w:val="001E5319"/>
    <w:rsid w:val="001E533D"/>
    <w:rsid w:val="001E5362"/>
    <w:rsid w:val="001E53C1"/>
    <w:rsid w:val="001E5639"/>
    <w:rsid w:val="001E56AE"/>
    <w:rsid w:val="001E5A2E"/>
    <w:rsid w:val="001E6314"/>
    <w:rsid w:val="001E64A3"/>
    <w:rsid w:val="001E65A9"/>
    <w:rsid w:val="001E65BE"/>
    <w:rsid w:val="001E6786"/>
    <w:rsid w:val="001E6885"/>
    <w:rsid w:val="001E69D2"/>
    <w:rsid w:val="001E6A6F"/>
    <w:rsid w:val="001E6AC8"/>
    <w:rsid w:val="001E6BB5"/>
    <w:rsid w:val="001E6D2C"/>
    <w:rsid w:val="001E6DD4"/>
    <w:rsid w:val="001E6E32"/>
    <w:rsid w:val="001E7189"/>
    <w:rsid w:val="001E7352"/>
    <w:rsid w:val="001E756E"/>
    <w:rsid w:val="001E77CC"/>
    <w:rsid w:val="001E7ACF"/>
    <w:rsid w:val="001E7D24"/>
    <w:rsid w:val="001E7E3A"/>
    <w:rsid w:val="001E7FE1"/>
    <w:rsid w:val="001F0021"/>
    <w:rsid w:val="001F00A5"/>
    <w:rsid w:val="001F02B0"/>
    <w:rsid w:val="001F03C6"/>
    <w:rsid w:val="001F04CC"/>
    <w:rsid w:val="001F076D"/>
    <w:rsid w:val="001F0833"/>
    <w:rsid w:val="001F0A7A"/>
    <w:rsid w:val="001F0BEE"/>
    <w:rsid w:val="001F0CDC"/>
    <w:rsid w:val="001F11D7"/>
    <w:rsid w:val="001F11F6"/>
    <w:rsid w:val="001F1243"/>
    <w:rsid w:val="001F13AE"/>
    <w:rsid w:val="001F141F"/>
    <w:rsid w:val="001F196D"/>
    <w:rsid w:val="001F1BFF"/>
    <w:rsid w:val="001F1EEE"/>
    <w:rsid w:val="001F208E"/>
    <w:rsid w:val="001F214E"/>
    <w:rsid w:val="001F21B7"/>
    <w:rsid w:val="001F2330"/>
    <w:rsid w:val="001F253B"/>
    <w:rsid w:val="001F2551"/>
    <w:rsid w:val="001F278D"/>
    <w:rsid w:val="001F29FE"/>
    <w:rsid w:val="001F2A85"/>
    <w:rsid w:val="001F304F"/>
    <w:rsid w:val="001F3180"/>
    <w:rsid w:val="001F3234"/>
    <w:rsid w:val="001F33FD"/>
    <w:rsid w:val="001F37CA"/>
    <w:rsid w:val="001F3833"/>
    <w:rsid w:val="001F38D7"/>
    <w:rsid w:val="001F38F0"/>
    <w:rsid w:val="001F3908"/>
    <w:rsid w:val="001F3912"/>
    <w:rsid w:val="001F3A8C"/>
    <w:rsid w:val="001F3F75"/>
    <w:rsid w:val="001F40BC"/>
    <w:rsid w:val="001F40BF"/>
    <w:rsid w:val="001F4111"/>
    <w:rsid w:val="001F4343"/>
    <w:rsid w:val="001F44E2"/>
    <w:rsid w:val="001F47B3"/>
    <w:rsid w:val="001F48A0"/>
    <w:rsid w:val="001F492E"/>
    <w:rsid w:val="001F4A15"/>
    <w:rsid w:val="001F4A66"/>
    <w:rsid w:val="001F4A9F"/>
    <w:rsid w:val="001F4CD5"/>
    <w:rsid w:val="001F4D84"/>
    <w:rsid w:val="001F4E16"/>
    <w:rsid w:val="001F4E1B"/>
    <w:rsid w:val="001F5082"/>
    <w:rsid w:val="001F5157"/>
    <w:rsid w:val="001F538A"/>
    <w:rsid w:val="001F54D5"/>
    <w:rsid w:val="001F5623"/>
    <w:rsid w:val="001F56C2"/>
    <w:rsid w:val="001F56F8"/>
    <w:rsid w:val="001F5861"/>
    <w:rsid w:val="001F5B7F"/>
    <w:rsid w:val="001F5CA5"/>
    <w:rsid w:val="001F5D7E"/>
    <w:rsid w:val="001F5E76"/>
    <w:rsid w:val="001F6067"/>
    <w:rsid w:val="001F6122"/>
    <w:rsid w:val="001F6293"/>
    <w:rsid w:val="001F629D"/>
    <w:rsid w:val="001F64A5"/>
    <w:rsid w:val="001F64E5"/>
    <w:rsid w:val="001F6594"/>
    <w:rsid w:val="001F6778"/>
    <w:rsid w:val="001F69B1"/>
    <w:rsid w:val="001F6B57"/>
    <w:rsid w:val="001F6D1C"/>
    <w:rsid w:val="001F6D3C"/>
    <w:rsid w:val="001F6DA2"/>
    <w:rsid w:val="001F6FC1"/>
    <w:rsid w:val="001F70B3"/>
    <w:rsid w:val="001F7133"/>
    <w:rsid w:val="001F7198"/>
    <w:rsid w:val="001F73A0"/>
    <w:rsid w:val="001F7572"/>
    <w:rsid w:val="001F79FC"/>
    <w:rsid w:val="001F7F58"/>
    <w:rsid w:val="002001E0"/>
    <w:rsid w:val="00200308"/>
    <w:rsid w:val="00200422"/>
    <w:rsid w:val="002004EA"/>
    <w:rsid w:val="00200584"/>
    <w:rsid w:val="00200595"/>
    <w:rsid w:val="002005AA"/>
    <w:rsid w:val="0020061F"/>
    <w:rsid w:val="00200779"/>
    <w:rsid w:val="0020095F"/>
    <w:rsid w:val="00200A1F"/>
    <w:rsid w:val="00200A4B"/>
    <w:rsid w:val="00200D64"/>
    <w:rsid w:val="00200DEB"/>
    <w:rsid w:val="00200DF2"/>
    <w:rsid w:val="00200EA6"/>
    <w:rsid w:val="00200EE9"/>
    <w:rsid w:val="00200FCC"/>
    <w:rsid w:val="002010A0"/>
    <w:rsid w:val="0020118A"/>
    <w:rsid w:val="002011A6"/>
    <w:rsid w:val="002013AD"/>
    <w:rsid w:val="00201608"/>
    <w:rsid w:val="00201662"/>
    <w:rsid w:val="002016E6"/>
    <w:rsid w:val="00201715"/>
    <w:rsid w:val="0020192D"/>
    <w:rsid w:val="00201949"/>
    <w:rsid w:val="00201A8F"/>
    <w:rsid w:val="00201C18"/>
    <w:rsid w:val="00201D31"/>
    <w:rsid w:val="00201EF3"/>
    <w:rsid w:val="00202008"/>
    <w:rsid w:val="002020BB"/>
    <w:rsid w:val="002020F1"/>
    <w:rsid w:val="002020F8"/>
    <w:rsid w:val="002022C0"/>
    <w:rsid w:val="0020240F"/>
    <w:rsid w:val="00202444"/>
    <w:rsid w:val="00202501"/>
    <w:rsid w:val="00202A0D"/>
    <w:rsid w:val="00202A16"/>
    <w:rsid w:val="00202DD2"/>
    <w:rsid w:val="00202F42"/>
    <w:rsid w:val="00203089"/>
    <w:rsid w:val="002033AF"/>
    <w:rsid w:val="002035F2"/>
    <w:rsid w:val="0020381C"/>
    <w:rsid w:val="00203846"/>
    <w:rsid w:val="00203946"/>
    <w:rsid w:val="00203A25"/>
    <w:rsid w:val="00203B2F"/>
    <w:rsid w:val="00203EA7"/>
    <w:rsid w:val="00204633"/>
    <w:rsid w:val="0020482C"/>
    <w:rsid w:val="002048E3"/>
    <w:rsid w:val="0020496D"/>
    <w:rsid w:val="00204C52"/>
    <w:rsid w:val="002050B2"/>
    <w:rsid w:val="00205139"/>
    <w:rsid w:val="00205201"/>
    <w:rsid w:val="00205305"/>
    <w:rsid w:val="0020534B"/>
    <w:rsid w:val="00205564"/>
    <w:rsid w:val="00205617"/>
    <w:rsid w:val="002056BE"/>
    <w:rsid w:val="002058B0"/>
    <w:rsid w:val="00205ABF"/>
    <w:rsid w:val="00205B66"/>
    <w:rsid w:val="002061E8"/>
    <w:rsid w:val="002063D8"/>
    <w:rsid w:val="002064BA"/>
    <w:rsid w:val="002067D0"/>
    <w:rsid w:val="00206A0E"/>
    <w:rsid w:val="00206C62"/>
    <w:rsid w:val="00206D6A"/>
    <w:rsid w:val="00206FBF"/>
    <w:rsid w:val="00206FF4"/>
    <w:rsid w:val="0020753C"/>
    <w:rsid w:val="002078D3"/>
    <w:rsid w:val="00207E47"/>
    <w:rsid w:val="00210107"/>
    <w:rsid w:val="00210297"/>
    <w:rsid w:val="0021032C"/>
    <w:rsid w:val="002103CD"/>
    <w:rsid w:val="002106C3"/>
    <w:rsid w:val="00210798"/>
    <w:rsid w:val="00210838"/>
    <w:rsid w:val="00210AF8"/>
    <w:rsid w:val="00210C34"/>
    <w:rsid w:val="00210DD8"/>
    <w:rsid w:val="00210EFC"/>
    <w:rsid w:val="00211027"/>
    <w:rsid w:val="0021145F"/>
    <w:rsid w:val="002115BA"/>
    <w:rsid w:val="00211697"/>
    <w:rsid w:val="00211C30"/>
    <w:rsid w:val="00211D6B"/>
    <w:rsid w:val="00211FD0"/>
    <w:rsid w:val="00212218"/>
    <w:rsid w:val="0021239B"/>
    <w:rsid w:val="0021257F"/>
    <w:rsid w:val="00212837"/>
    <w:rsid w:val="002129A2"/>
    <w:rsid w:val="002129AC"/>
    <w:rsid w:val="00212A30"/>
    <w:rsid w:val="00212ABD"/>
    <w:rsid w:val="00212B9D"/>
    <w:rsid w:val="00212E47"/>
    <w:rsid w:val="00212E51"/>
    <w:rsid w:val="00212E67"/>
    <w:rsid w:val="00212FE1"/>
    <w:rsid w:val="002134A6"/>
    <w:rsid w:val="0021391A"/>
    <w:rsid w:val="002139A7"/>
    <w:rsid w:val="00213EAF"/>
    <w:rsid w:val="0021422F"/>
    <w:rsid w:val="002143CA"/>
    <w:rsid w:val="00214537"/>
    <w:rsid w:val="00214770"/>
    <w:rsid w:val="00214C14"/>
    <w:rsid w:val="00214DA4"/>
    <w:rsid w:val="00214ED4"/>
    <w:rsid w:val="00214F1A"/>
    <w:rsid w:val="00215006"/>
    <w:rsid w:val="0021501F"/>
    <w:rsid w:val="00215743"/>
    <w:rsid w:val="002158AD"/>
    <w:rsid w:val="00215963"/>
    <w:rsid w:val="00215BA0"/>
    <w:rsid w:val="00215C36"/>
    <w:rsid w:val="00215D5F"/>
    <w:rsid w:val="00215F18"/>
    <w:rsid w:val="002161D4"/>
    <w:rsid w:val="002164A1"/>
    <w:rsid w:val="0021654A"/>
    <w:rsid w:val="002165B0"/>
    <w:rsid w:val="0021666C"/>
    <w:rsid w:val="00216830"/>
    <w:rsid w:val="00216B62"/>
    <w:rsid w:val="00216D68"/>
    <w:rsid w:val="00216EBD"/>
    <w:rsid w:val="00216EE1"/>
    <w:rsid w:val="0021709E"/>
    <w:rsid w:val="00217208"/>
    <w:rsid w:val="002172FE"/>
    <w:rsid w:val="002173F8"/>
    <w:rsid w:val="00217ADA"/>
    <w:rsid w:val="00217BBE"/>
    <w:rsid w:val="00217BF3"/>
    <w:rsid w:val="00220016"/>
    <w:rsid w:val="00220B72"/>
    <w:rsid w:val="00221303"/>
    <w:rsid w:val="002213C4"/>
    <w:rsid w:val="00221629"/>
    <w:rsid w:val="002217B6"/>
    <w:rsid w:val="002217C8"/>
    <w:rsid w:val="00221B25"/>
    <w:rsid w:val="00221BE4"/>
    <w:rsid w:val="0022201B"/>
    <w:rsid w:val="0022209C"/>
    <w:rsid w:val="002222B0"/>
    <w:rsid w:val="00222415"/>
    <w:rsid w:val="002226DB"/>
    <w:rsid w:val="00222730"/>
    <w:rsid w:val="00222749"/>
    <w:rsid w:val="002227C4"/>
    <w:rsid w:val="00222A91"/>
    <w:rsid w:val="00222BD0"/>
    <w:rsid w:val="00222DB9"/>
    <w:rsid w:val="00222DF9"/>
    <w:rsid w:val="00223445"/>
    <w:rsid w:val="0022356A"/>
    <w:rsid w:val="00223763"/>
    <w:rsid w:val="00223798"/>
    <w:rsid w:val="00223A77"/>
    <w:rsid w:val="00223BB6"/>
    <w:rsid w:val="00224331"/>
    <w:rsid w:val="0022433D"/>
    <w:rsid w:val="00224439"/>
    <w:rsid w:val="00224565"/>
    <w:rsid w:val="002245FF"/>
    <w:rsid w:val="00224673"/>
    <w:rsid w:val="002247CC"/>
    <w:rsid w:val="00224946"/>
    <w:rsid w:val="00224A05"/>
    <w:rsid w:val="00224C25"/>
    <w:rsid w:val="00225130"/>
    <w:rsid w:val="00225257"/>
    <w:rsid w:val="002252FF"/>
    <w:rsid w:val="00225405"/>
    <w:rsid w:val="0022570F"/>
    <w:rsid w:val="002257F0"/>
    <w:rsid w:val="00225824"/>
    <w:rsid w:val="00225A6B"/>
    <w:rsid w:val="00225C94"/>
    <w:rsid w:val="00225DEC"/>
    <w:rsid w:val="00226292"/>
    <w:rsid w:val="0022629E"/>
    <w:rsid w:val="002262FE"/>
    <w:rsid w:val="0022639D"/>
    <w:rsid w:val="00226451"/>
    <w:rsid w:val="0022695F"/>
    <w:rsid w:val="00226AD3"/>
    <w:rsid w:val="00226C43"/>
    <w:rsid w:val="00226D1C"/>
    <w:rsid w:val="00226F6B"/>
    <w:rsid w:val="00226FF7"/>
    <w:rsid w:val="0022709D"/>
    <w:rsid w:val="0022712F"/>
    <w:rsid w:val="002272A6"/>
    <w:rsid w:val="002273CA"/>
    <w:rsid w:val="002275F7"/>
    <w:rsid w:val="00227613"/>
    <w:rsid w:val="00227733"/>
    <w:rsid w:val="00227787"/>
    <w:rsid w:val="002279CF"/>
    <w:rsid w:val="00227A8E"/>
    <w:rsid w:val="0023041D"/>
    <w:rsid w:val="00230609"/>
    <w:rsid w:val="002306E5"/>
    <w:rsid w:val="00230D60"/>
    <w:rsid w:val="00230EB4"/>
    <w:rsid w:val="00230FAC"/>
    <w:rsid w:val="0023125E"/>
    <w:rsid w:val="00231420"/>
    <w:rsid w:val="002315C4"/>
    <w:rsid w:val="00231708"/>
    <w:rsid w:val="002319F3"/>
    <w:rsid w:val="00231ED7"/>
    <w:rsid w:val="00231F36"/>
    <w:rsid w:val="00232345"/>
    <w:rsid w:val="00232770"/>
    <w:rsid w:val="00232845"/>
    <w:rsid w:val="0023289C"/>
    <w:rsid w:val="002328FE"/>
    <w:rsid w:val="00232B29"/>
    <w:rsid w:val="00232C9A"/>
    <w:rsid w:val="00232CEB"/>
    <w:rsid w:val="00232DCD"/>
    <w:rsid w:val="002330DA"/>
    <w:rsid w:val="002333D9"/>
    <w:rsid w:val="002334C1"/>
    <w:rsid w:val="00233548"/>
    <w:rsid w:val="002335E0"/>
    <w:rsid w:val="0023374C"/>
    <w:rsid w:val="0023390D"/>
    <w:rsid w:val="0023393B"/>
    <w:rsid w:val="00233AC8"/>
    <w:rsid w:val="00233D33"/>
    <w:rsid w:val="00233DDE"/>
    <w:rsid w:val="002341CA"/>
    <w:rsid w:val="002344C5"/>
    <w:rsid w:val="002344CB"/>
    <w:rsid w:val="002345CB"/>
    <w:rsid w:val="002346D1"/>
    <w:rsid w:val="00234718"/>
    <w:rsid w:val="002348EB"/>
    <w:rsid w:val="00234AD1"/>
    <w:rsid w:val="00234B73"/>
    <w:rsid w:val="00234BB1"/>
    <w:rsid w:val="00234C03"/>
    <w:rsid w:val="00234F5F"/>
    <w:rsid w:val="002350E7"/>
    <w:rsid w:val="0023524E"/>
    <w:rsid w:val="002352F6"/>
    <w:rsid w:val="0023539C"/>
    <w:rsid w:val="002356B8"/>
    <w:rsid w:val="00235A31"/>
    <w:rsid w:val="00235DCF"/>
    <w:rsid w:val="00235ED3"/>
    <w:rsid w:val="00235FF5"/>
    <w:rsid w:val="00236008"/>
    <w:rsid w:val="002361C4"/>
    <w:rsid w:val="002363AD"/>
    <w:rsid w:val="002364CC"/>
    <w:rsid w:val="002365FB"/>
    <w:rsid w:val="002366EA"/>
    <w:rsid w:val="0023670A"/>
    <w:rsid w:val="0023671D"/>
    <w:rsid w:val="0023686C"/>
    <w:rsid w:val="00236A93"/>
    <w:rsid w:val="00236C37"/>
    <w:rsid w:val="00236D4E"/>
    <w:rsid w:val="00236FCB"/>
    <w:rsid w:val="00237028"/>
    <w:rsid w:val="002371C3"/>
    <w:rsid w:val="002372C4"/>
    <w:rsid w:val="00237481"/>
    <w:rsid w:val="00237762"/>
    <w:rsid w:val="00237A3E"/>
    <w:rsid w:val="00237A9E"/>
    <w:rsid w:val="00237DAA"/>
    <w:rsid w:val="00237ECE"/>
    <w:rsid w:val="00237F03"/>
    <w:rsid w:val="0024002A"/>
    <w:rsid w:val="00240484"/>
    <w:rsid w:val="00240812"/>
    <w:rsid w:val="00240876"/>
    <w:rsid w:val="002409B1"/>
    <w:rsid w:val="00240C5E"/>
    <w:rsid w:val="002412B9"/>
    <w:rsid w:val="0024145B"/>
    <w:rsid w:val="00241631"/>
    <w:rsid w:val="00241A6A"/>
    <w:rsid w:val="00241ACB"/>
    <w:rsid w:val="00241F60"/>
    <w:rsid w:val="0024276C"/>
    <w:rsid w:val="00242880"/>
    <w:rsid w:val="002428C9"/>
    <w:rsid w:val="002428DF"/>
    <w:rsid w:val="002429D8"/>
    <w:rsid w:val="00242A96"/>
    <w:rsid w:val="00242C5D"/>
    <w:rsid w:val="00242EED"/>
    <w:rsid w:val="00242F6E"/>
    <w:rsid w:val="00243020"/>
    <w:rsid w:val="002431C5"/>
    <w:rsid w:val="0024372C"/>
    <w:rsid w:val="00243768"/>
    <w:rsid w:val="00243976"/>
    <w:rsid w:val="00243B6B"/>
    <w:rsid w:val="00243F5C"/>
    <w:rsid w:val="00243FCA"/>
    <w:rsid w:val="00244088"/>
    <w:rsid w:val="0024436E"/>
    <w:rsid w:val="00244792"/>
    <w:rsid w:val="00244798"/>
    <w:rsid w:val="00244811"/>
    <w:rsid w:val="00244F47"/>
    <w:rsid w:val="00245050"/>
    <w:rsid w:val="00245151"/>
    <w:rsid w:val="002452D0"/>
    <w:rsid w:val="00245301"/>
    <w:rsid w:val="00245394"/>
    <w:rsid w:val="00245649"/>
    <w:rsid w:val="00245706"/>
    <w:rsid w:val="00245739"/>
    <w:rsid w:val="002457CB"/>
    <w:rsid w:val="002457E8"/>
    <w:rsid w:val="00245C47"/>
    <w:rsid w:val="00245F82"/>
    <w:rsid w:val="002460F4"/>
    <w:rsid w:val="002463C3"/>
    <w:rsid w:val="00246443"/>
    <w:rsid w:val="002466DF"/>
    <w:rsid w:val="00246923"/>
    <w:rsid w:val="0024697F"/>
    <w:rsid w:val="00246C76"/>
    <w:rsid w:val="00247134"/>
    <w:rsid w:val="00247552"/>
    <w:rsid w:val="002476A7"/>
    <w:rsid w:val="002478ED"/>
    <w:rsid w:val="002479F1"/>
    <w:rsid w:val="00247A49"/>
    <w:rsid w:val="00247DF3"/>
    <w:rsid w:val="002500EE"/>
    <w:rsid w:val="0025033B"/>
    <w:rsid w:val="00250347"/>
    <w:rsid w:val="00250648"/>
    <w:rsid w:val="00250698"/>
    <w:rsid w:val="002507EF"/>
    <w:rsid w:val="00250B1D"/>
    <w:rsid w:val="00250B60"/>
    <w:rsid w:val="00250FB9"/>
    <w:rsid w:val="00251088"/>
    <w:rsid w:val="002512D2"/>
    <w:rsid w:val="002519C4"/>
    <w:rsid w:val="00251A32"/>
    <w:rsid w:val="00251AC9"/>
    <w:rsid w:val="00251CE9"/>
    <w:rsid w:val="00251D40"/>
    <w:rsid w:val="0025201F"/>
    <w:rsid w:val="00252174"/>
    <w:rsid w:val="002522C7"/>
    <w:rsid w:val="00252557"/>
    <w:rsid w:val="00252608"/>
    <w:rsid w:val="0025267B"/>
    <w:rsid w:val="002526E4"/>
    <w:rsid w:val="00252948"/>
    <w:rsid w:val="00252982"/>
    <w:rsid w:val="002529BB"/>
    <w:rsid w:val="00252A3C"/>
    <w:rsid w:val="00252CA0"/>
    <w:rsid w:val="00252DD8"/>
    <w:rsid w:val="00252E50"/>
    <w:rsid w:val="00252F36"/>
    <w:rsid w:val="00253361"/>
    <w:rsid w:val="00253396"/>
    <w:rsid w:val="002534AA"/>
    <w:rsid w:val="00253B6C"/>
    <w:rsid w:val="00254233"/>
    <w:rsid w:val="002545AB"/>
    <w:rsid w:val="002545B7"/>
    <w:rsid w:val="002545C1"/>
    <w:rsid w:val="002545F4"/>
    <w:rsid w:val="0025492A"/>
    <w:rsid w:val="00254D1E"/>
    <w:rsid w:val="00254D61"/>
    <w:rsid w:val="00254ECB"/>
    <w:rsid w:val="002550BD"/>
    <w:rsid w:val="00255112"/>
    <w:rsid w:val="00255492"/>
    <w:rsid w:val="00255E15"/>
    <w:rsid w:val="00255EA8"/>
    <w:rsid w:val="0025628D"/>
    <w:rsid w:val="002562DF"/>
    <w:rsid w:val="0025652A"/>
    <w:rsid w:val="002566CC"/>
    <w:rsid w:val="00256815"/>
    <w:rsid w:val="00256993"/>
    <w:rsid w:val="00256AEA"/>
    <w:rsid w:val="00256F21"/>
    <w:rsid w:val="00256FC1"/>
    <w:rsid w:val="00257052"/>
    <w:rsid w:val="002570FF"/>
    <w:rsid w:val="00257315"/>
    <w:rsid w:val="0025731B"/>
    <w:rsid w:val="0025767C"/>
    <w:rsid w:val="002576CE"/>
    <w:rsid w:val="00257CE5"/>
    <w:rsid w:val="00257D11"/>
    <w:rsid w:val="00257DE7"/>
    <w:rsid w:val="0026054D"/>
    <w:rsid w:val="00260693"/>
    <w:rsid w:val="002608A3"/>
    <w:rsid w:val="002608F4"/>
    <w:rsid w:val="00260C95"/>
    <w:rsid w:val="00260D53"/>
    <w:rsid w:val="00260EF7"/>
    <w:rsid w:val="002610BA"/>
    <w:rsid w:val="002613B2"/>
    <w:rsid w:val="00261531"/>
    <w:rsid w:val="00261677"/>
    <w:rsid w:val="00261684"/>
    <w:rsid w:val="002617A6"/>
    <w:rsid w:val="00261852"/>
    <w:rsid w:val="00261977"/>
    <w:rsid w:val="00261981"/>
    <w:rsid w:val="00261993"/>
    <w:rsid w:val="00261AFF"/>
    <w:rsid w:val="00261B79"/>
    <w:rsid w:val="00261B7B"/>
    <w:rsid w:val="00261CD4"/>
    <w:rsid w:val="00261D1F"/>
    <w:rsid w:val="00261E0A"/>
    <w:rsid w:val="00261F14"/>
    <w:rsid w:val="0026202E"/>
    <w:rsid w:val="002621D3"/>
    <w:rsid w:val="00262440"/>
    <w:rsid w:val="00262505"/>
    <w:rsid w:val="00262B06"/>
    <w:rsid w:val="00262B2D"/>
    <w:rsid w:val="00262C50"/>
    <w:rsid w:val="00262CC1"/>
    <w:rsid w:val="002630F6"/>
    <w:rsid w:val="0026320D"/>
    <w:rsid w:val="00263541"/>
    <w:rsid w:val="00263605"/>
    <w:rsid w:val="00263890"/>
    <w:rsid w:val="00263935"/>
    <w:rsid w:val="00263B0B"/>
    <w:rsid w:val="00263CAA"/>
    <w:rsid w:val="00263F1E"/>
    <w:rsid w:val="0026439D"/>
    <w:rsid w:val="0026481A"/>
    <w:rsid w:val="00264851"/>
    <w:rsid w:val="00264BFB"/>
    <w:rsid w:val="00264CCE"/>
    <w:rsid w:val="00264DFA"/>
    <w:rsid w:val="00264FCB"/>
    <w:rsid w:val="002651A7"/>
    <w:rsid w:val="002651B9"/>
    <w:rsid w:val="00265577"/>
    <w:rsid w:val="002657C7"/>
    <w:rsid w:val="00265B5A"/>
    <w:rsid w:val="00265C1A"/>
    <w:rsid w:val="00265DD7"/>
    <w:rsid w:val="00265E93"/>
    <w:rsid w:val="002664C1"/>
    <w:rsid w:val="00266683"/>
    <w:rsid w:val="002666BB"/>
    <w:rsid w:val="002666C8"/>
    <w:rsid w:val="0026677D"/>
    <w:rsid w:val="002667B5"/>
    <w:rsid w:val="002668D6"/>
    <w:rsid w:val="002668E2"/>
    <w:rsid w:val="00266976"/>
    <w:rsid w:val="00266A83"/>
    <w:rsid w:val="00266C83"/>
    <w:rsid w:val="00266D75"/>
    <w:rsid w:val="00266F95"/>
    <w:rsid w:val="00267095"/>
    <w:rsid w:val="002672C0"/>
    <w:rsid w:val="0026739E"/>
    <w:rsid w:val="00267520"/>
    <w:rsid w:val="0026762E"/>
    <w:rsid w:val="002679E9"/>
    <w:rsid w:val="00267A66"/>
    <w:rsid w:val="00267CDB"/>
    <w:rsid w:val="00267F53"/>
    <w:rsid w:val="00267F5F"/>
    <w:rsid w:val="00267FC9"/>
    <w:rsid w:val="00270103"/>
    <w:rsid w:val="0027010A"/>
    <w:rsid w:val="0027044B"/>
    <w:rsid w:val="00270619"/>
    <w:rsid w:val="0027082D"/>
    <w:rsid w:val="002708A6"/>
    <w:rsid w:val="00270972"/>
    <w:rsid w:val="00270D28"/>
    <w:rsid w:val="00271166"/>
    <w:rsid w:val="002711E6"/>
    <w:rsid w:val="0027124F"/>
    <w:rsid w:val="00271273"/>
    <w:rsid w:val="00271448"/>
    <w:rsid w:val="00271454"/>
    <w:rsid w:val="00271684"/>
    <w:rsid w:val="00271A67"/>
    <w:rsid w:val="00271BAF"/>
    <w:rsid w:val="00271BBF"/>
    <w:rsid w:val="00271BC5"/>
    <w:rsid w:val="00271F31"/>
    <w:rsid w:val="00271F5C"/>
    <w:rsid w:val="00271FF7"/>
    <w:rsid w:val="00272179"/>
    <w:rsid w:val="0027282F"/>
    <w:rsid w:val="002728A3"/>
    <w:rsid w:val="002728A4"/>
    <w:rsid w:val="002729A0"/>
    <w:rsid w:val="00272C3F"/>
    <w:rsid w:val="00272EA1"/>
    <w:rsid w:val="00273195"/>
    <w:rsid w:val="00273567"/>
    <w:rsid w:val="0027388D"/>
    <w:rsid w:val="002739B2"/>
    <w:rsid w:val="00273B43"/>
    <w:rsid w:val="00273D72"/>
    <w:rsid w:val="00273DAE"/>
    <w:rsid w:val="002745D8"/>
    <w:rsid w:val="00274688"/>
    <w:rsid w:val="002746C2"/>
    <w:rsid w:val="00274788"/>
    <w:rsid w:val="002748BC"/>
    <w:rsid w:val="00274918"/>
    <w:rsid w:val="00274919"/>
    <w:rsid w:val="00274B2F"/>
    <w:rsid w:val="00274BC5"/>
    <w:rsid w:val="00274C34"/>
    <w:rsid w:val="00274CFD"/>
    <w:rsid w:val="00274F7E"/>
    <w:rsid w:val="002755C7"/>
    <w:rsid w:val="00275B8B"/>
    <w:rsid w:val="00275C2F"/>
    <w:rsid w:val="00275C69"/>
    <w:rsid w:val="00275E1A"/>
    <w:rsid w:val="00275F91"/>
    <w:rsid w:val="00276193"/>
    <w:rsid w:val="0027623D"/>
    <w:rsid w:val="00276302"/>
    <w:rsid w:val="00276326"/>
    <w:rsid w:val="002769F6"/>
    <w:rsid w:val="00276BD1"/>
    <w:rsid w:val="00276BFE"/>
    <w:rsid w:val="00276C47"/>
    <w:rsid w:val="00276CE8"/>
    <w:rsid w:val="00276DC2"/>
    <w:rsid w:val="00276F4D"/>
    <w:rsid w:val="002772AC"/>
    <w:rsid w:val="00277338"/>
    <w:rsid w:val="0027748F"/>
    <w:rsid w:val="002774F9"/>
    <w:rsid w:val="0027776A"/>
    <w:rsid w:val="00277B37"/>
    <w:rsid w:val="00277CF8"/>
    <w:rsid w:val="0028026F"/>
    <w:rsid w:val="002803B5"/>
    <w:rsid w:val="00280862"/>
    <w:rsid w:val="002809BA"/>
    <w:rsid w:val="00280A28"/>
    <w:rsid w:val="00280BFE"/>
    <w:rsid w:val="00280D09"/>
    <w:rsid w:val="00281015"/>
    <w:rsid w:val="002810C1"/>
    <w:rsid w:val="002810E5"/>
    <w:rsid w:val="00281180"/>
    <w:rsid w:val="002811AC"/>
    <w:rsid w:val="0028166B"/>
    <w:rsid w:val="00281734"/>
    <w:rsid w:val="0028180E"/>
    <w:rsid w:val="00281BB3"/>
    <w:rsid w:val="00281C43"/>
    <w:rsid w:val="00281D9A"/>
    <w:rsid w:val="0028234C"/>
    <w:rsid w:val="002823E3"/>
    <w:rsid w:val="00282417"/>
    <w:rsid w:val="00282482"/>
    <w:rsid w:val="002825D3"/>
    <w:rsid w:val="0028270C"/>
    <w:rsid w:val="00282739"/>
    <w:rsid w:val="00282803"/>
    <w:rsid w:val="00282B11"/>
    <w:rsid w:val="00282EBB"/>
    <w:rsid w:val="002831C0"/>
    <w:rsid w:val="002833DF"/>
    <w:rsid w:val="0028420D"/>
    <w:rsid w:val="002842F7"/>
    <w:rsid w:val="0028442F"/>
    <w:rsid w:val="002846B9"/>
    <w:rsid w:val="00284846"/>
    <w:rsid w:val="002849CD"/>
    <w:rsid w:val="00284A94"/>
    <w:rsid w:val="00285120"/>
    <w:rsid w:val="00285267"/>
    <w:rsid w:val="00285522"/>
    <w:rsid w:val="00285544"/>
    <w:rsid w:val="002856EE"/>
    <w:rsid w:val="0028589F"/>
    <w:rsid w:val="00285B20"/>
    <w:rsid w:val="00285EB5"/>
    <w:rsid w:val="002863FF"/>
    <w:rsid w:val="00286491"/>
    <w:rsid w:val="0028662A"/>
    <w:rsid w:val="0028687E"/>
    <w:rsid w:val="00286A0A"/>
    <w:rsid w:val="00286A3A"/>
    <w:rsid w:val="00286E94"/>
    <w:rsid w:val="002873B7"/>
    <w:rsid w:val="0028747D"/>
    <w:rsid w:val="002875AF"/>
    <w:rsid w:val="0028768D"/>
    <w:rsid w:val="0028770C"/>
    <w:rsid w:val="00287795"/>
    <w:rsid w:val="002879B7"/>
    <w:rsid w:val="00287AD9"/>
    <w:rsid w:val="00287D58"/>
    <w:rsid w:val="00290183"/>
    <w:rsid w:val="002901F5"/>
    <w:rsid w:val="0029028C"/>
    <w:rsid w:val="00290431"/>
    <w:rsid w:val="00290535"/>
    <w:rsid w:val="00290588"/>
    <w:rsid w:val="00290643"/>
    <w:rsid w:val="00290818"/>
    <w:rsid w:val="00290AE2"/>
    <w:rsid w:val="00290CBA"/>
    <w:rsid w:val="00290D1C"/>
    <w:rsid w:val="00290EAE"/>
    <w:rsid w:val="0029133F"/>
    <w:rsid w:val="002915AB"/>
    <w:rsid w:val="0029172C"/>
    <w:rsid w:val="00291958"/>
    <w:rsid w:val="002919B9"/>
    <w:rsid w:val="002919C5"/>
    <w:rsid w:val="00291AB0"/>
    <w:rsid w:val="00291D66"/>
    <w:rsid w:val="00291EE6"/>
    <w:rsid w:val="00291FEB"/>
    <w:rsid w:val="00292469"/>
    <w:rsid w:val="002929E3"/>
    <w:rsid w:val="00292A3A"/>
    <w:rsid w:val="00292C21"/>
    <w:rsid w:val="00292CFC"/>
    <w:rsid w:val="00292DAC"/>
    <w:rsid w:val="00292F42"/>
    <w:rsid w:val="00293013"/>
    <w:rsid w:val="00293054"/>
    <w:rsid w:val="002932CB"/>
    <w:rsid w:val="002933BC"/>
    <w:rsid w:val="00293489"/>
    <w:rsid w:val="00293518"/>
    <w:rsid w:val="00293579"/>
    <w:rsid w:val="002935CA"/>
    <w:rsid w:val="0029384D"/>
    <w:rsid w:val="002938E7"/>
    <w:rsid w:val="002939E4"/>
    <w:rsid w:val="002939FB"/>
    <w:rsid w:val="00293B5F"/>
    <w:rsid w:val="00293C1D"/>
    <w:rsid w:val="00293C5E"/>
    <w:rsid w:val="00293C8D"/>
    <w:rsid w:val="002941BA"/>
    <w:rsid w:val="002943D9"/>
    <w:rsid w:val="0029443A"/>
    <w:rsid w:val="0029453F"/>
    <w:rsid w:val="002945A1"/>
    <w:rsid w:val="002947D1"/>
    <w:rsid w:val="00294BA8"/>
    <w:rsid w:val="00294DEB"/>
    <w:rsid w:val="00294E41"/>
    <w:rsid w:val="00295353"/>
    <w:rsid w:val="0029563F"/>
    <w:rsid w:val="002956CB"/>
    <w:rsid w:val="002956E5"/>
    <w:rsid w:val="0029594B"/>
    <w:rsid w:val="00295C48"/>
    <w:rsid w:val="00295CA2"/>
    <w:rsid w:val="0029607D"/>
    <w:rsid w:val="002960E2"/>
    <w:rsid w:val="00296122"/>
    <w:rsid w:val="002966F7"/>
    <w:rsid w:val="00296A48"/>
    <w:rsid w:val="00296A98"/>
    <w:rsid w:val="00297000"/>
    <w:rsid w:val="002972FB"/>
    <w:rsid w:val="00297766"/>
    <w:rsid w:val="002977C3"/>
    <w:rsid w:val="00297C63"/>
    <w:rsid w:val="00297F9D"/>
    <w:rsid w:val="002A016B"/>
    <w:rsid w:val="002A0236"/>
    <w:rsid w:val="002A033F"/>
    <w:rsid w:val="002A0379"/>
    <w:rsid w:val="002A0473"/>
    <w:rsid w:val="002A05B0"/>
    <w:rsid w:val="002A061A"/>
    <w:rsid w:val="002A08AB"/>
    <w:rsid w:val="002A0D67"/>
    <w:rsid w:val="002A0E04"/>
    <w:rsid w:val="002A0E53"/>
    <w:rsid w:val="002A128E"/>
    <w:rsid w:val="002A1376"/>
    <w:rsid w:val="002A15C1"/>
    <w:rsid w:val="002A15E6"/>
    <w:rsid w:val="002A1651"/>
    <w:rsid w:val="002A1789"/>
    <w:rsid w:val="002A17D5"/>
    <w:rsid w:val="002A1A98"/>
    <w:rsid w:val="002A1C28"/>
    <w:rsid w:val="002A1C2A"/>
    <w:rsid w:val="002A1D54"/>
    <w:rsid w:val="002A1DBA"/>
    <w:rsid w:val="002A1E23"/>
    <w:rsid w:val="002A2377"/>
    <w:rsid w:val="002A2731"/>
    <w:rsid w:val="002A282D"/>
    <w:rsid w:val="002A28FD"/>
    <w:rsid w:val="002A2940"/>
    <w:rsid w:val="002A2AA4"/>
    <w:rsid w:val="002A2ADA"/>
    <w:rsid w:val="002A2C27"/>
    <w:rsid w:val="002A2CD3"/>
    <w:rsid w:val="002A2D0C"/>
    <w:rsid w:val="002A2ED6"/>
    <w:rsid w:val="002A32D0"/>
    <w:rsid w:val="002A3473"/>
    <w:rsid w:val="002A35A0"/>
    <w:rsid w:val="002A3601"/>
    <w:rsid w:val="002A3666"/>
    <w:rsid w:val="002A37D5"/>
    <w:rsid w:val="002A420D"/>
    <w:rsid w:val="002A4234"/>
    <w:rsid w:val="002A4309"/>
    <w:rsid w:val="002A432C"/>
    <w:rsid w:val="002A440F"/>
    <w:rsid w:val="002A46EC"/>
    <w:rsid w:val="002A49C3"/>
    <w:rsid w:val="002A4AA6"/>
    <w:rsid w:val="002A4B33"/>
    <w:rsid w:val="002A4E0E"/>
    <w:rsid w:val="002A5231"/>
    <w:rsid w:val="002A5364"/>
    <w:rsid w:val="002A5945"/>
    <w:rsid w:val="002A60B0"/>
    <w:rsid w:val="002A6178"/>
    <w:rsid w:val="002A6398"/>
    <w:rsid w:val="002A64C3"/>
    <w:rsid w:val="002A67D7"/>
    <w:rsid w:val="002A692D"/>
    <w:rsid w:val="002A6AF0"/>
    <w:rsid w:val="002A6D54"/>
    <w:rsid w:val="002A74FE"/>
    <w:rsid w:val="002A779D"/>
    <w:rsid w:val="002A7A57"/>
    <w:rsid w:val="002A7ADD"/>
    <w:rsid w:val="002A7BA3"/>
    <w:rsid w:val="002A7BC7"/>
    <w:rsid w:val="002A7F1D"/>
    <w:rsid w:val="002A7FFB"/>
    <w:rsid w:val="002B02D7"/>
    <w:rsid w:val="002B04DE"/>
    <w:rsid w:val="002B04F6"/>
    <w:rsid w:val="002B059A"/>
    <w:rsid w:val="002B094E"/>
    <w:rsid w:val="002B0A2B"/>
    <w:rsid w:val="002B0ACA"/>
    <w:rsid w:val="002B0AF5"/>
    <w:rsid w:val="002B0BDF"/>
    <w:rsid w:val="002B0BF9"/>
    <w:rsid w:val="002B0C02"/>
    <w:rsid w:val="002B0D5F"/>
    <w:rsid w:val="002B129C"/>
    <w:rsid w:val="002B16D3"/>
    <w:rsid w:val="002B1726"/>
    <w:rsid w:val="002B180D"/>
    <w:rsid w:val="002B1C07"/>
    <w:rsid w:val="002B1CD1"/>
    <w:rsid w:val="002B1DDC"/>
    <w:rsid w:val="002B20F4"/>
    <w:rsid w:val="002B23CA"/>
    <w:rsid w:val="002B27DA"/>
    <w:rsid w:val="002B2801"/>
    <w:rsid w:val="002B2BA6"/>
    <w:rsid w:val="002B2E70"/>
    <w:rsid w:val="002B3277"/>
    <w:rsid w:val="002B32BA"/>
    <w:rsid w:val="002B32F8"/>
    <w:rsid w:val="002B34A4"/>
    <w:rsid w:val="002B3576"/>
    <w:rsid w:val="002B386B"/>
    <w:rsid w:val="002B38B4"/>
    <w:rsid w:val="002B3A13"/>
    <w:rsid w:val="002B40A3"/>
    <w:rsid w:val="002B4103"/>
    <w:rsid w:val="002B41F7"/>
    <w:rsid w:val="002B49EB"/>
    <w:rsid w:val="002B4A3F"/>
    <w:rsid w:val="002B4BAE"/>
    <w:rsid w:val="002B4BC1"/>
    <w:rsid w:val="002B4BD5"/>
    <w:rsid w:val="002B4CCA"/>
    <w:rsid w:val="002B4DC0"/>
    <w:rsid w:val="002B4FDF"/>
    <w:rsid w:val="002B500E"/>
    <w:rsid w:val="002B5019"/>
    <w:rsid w:val="002B5174"/>
    <w:rsid w:val="002B52A7"/>
    <w:rsid w:val="002B538C"/>
    <w:rsid w:val="002B53E2"/>
    <w:rsid w:val="002B5546"/>
    <w:rsid w:val="002B56FB"/>
    <w:rsid w:val="002B5857"/>
    <w:rsid w:val="002B5B0A"/>
    <w:rsid w:val="002B5C6B"/>
    <w:rsid w:val="002B6080"/>
    <w:rsid w:val="002B6622"/>
    <w:rsid w:val="002B66E9"/>
    <w:rsid w:val="002B6859"/>
    <w:rsid w:val="002B68D5"/>
    <w:rsid w:val="002B6A52"/>
    <w:rsid w:val="002B6B8E"/>
    <w:rsid w:val="002B6BAC"/>
    <w:rsid w:val="002B6FFF"/>
    <w:rsid w:val="002B7006"/>
    <w:rsid w:val="002B7155"/>
    <w:rsid w:val="002B7196"/>
    <w:rsid w:val="002B7272"/>
    <w:rsid w:val="002B7551"/>
    <w:rsid w:val="002B7590"/>
    <w:rsid w:val="002B7607"/>
    <w:rsid w:val="002B7898"/>
    <w:rsid w:val="002B7ACC"/>
    <w:rsid w:val="002B7CA3"/>
    <w:rsid w:val="002B7CB1"/>
    <w:rsid w:val="002B7D61"/>
    <w:rsid w:val="002B7F95"/>
    <w:rsid w:val="002C0206"/>
    <w:rsid w:val="002C02B3"/>
    <w:rsid w:val="002C02BC"/>
    <w:rsid w:val="002C07EC"/>
    <w:rsid w:val="002C08C0"/>
    <w:rsid w:val="002C08F4"/>
    <w:rsid w:val="002C0F9B"/>
    <w:rsid w:val="002C0FBF"/>
    <w:rsid w:val="002C107F"/>
    <w:rsid w:val="002C10EA"/>
    <w:rsid w:val="002C1858"/>
    <w:rsid w:val="002C18CC"/>
    <w:rsid w:val="002C1949"/>
    <w:rsid w:val="002C1AC4"/>
    <w:rsid w:val="002C1D5E"/>
    <w:rsid w:val="002C1DE2"/>
    <w:rsid w:val="002C20F6"/>
    <w:rsid w:val="002C2134"/>
    <w:rsid w:val="002C2221"/>
    <w:rsid w:val="002C2307"/>
    <w:rsid w:val="002C2392"/>
    <w:rsid w:val="002C24E9"/>
    <w:rsid w:val="002C2615"/>
    <w:rsid w:val="002C2729"/>
    <w:rsid w:val="002C2748"/>
    <w:rsid w:val="002C2754"/>
    <w:rsid w:val="002C291D"/>
    <w:rsid w:val="002C2A1C"/>
    <w:rsid w:val="002C2B38"/>
    <w:rsid w:val="002C2B3A"/>
    <w:rsid w:val="002C2D9D"/>
    <w:rsid w:val="002C2E14"/>
    <w:rsid w:val="002C2F85"/>
    <w:rsid w:val="002C31D1"/>
    <w:rsid w:val="002C34FF"/>
    <w:rsid w:val="002C36A1"/>
    <w:rsid w:val="002C3839"/>
    <w:rsid w:val="002C3A73"/>
    <w:rsid w:val="002C3AB6"/>
    <w:rsid w:val="002C3CB3"/>
    <w:rsid w:val="002C413F"/>
    <w:rsid w:val="002C416C"/>
    <w:rsid w:val="002C43E6"/>
    <w:rsid w:val="002C44B4"/>
    <w:rsid w:val="002C4518"/>
    <w:rsid w:val="002C47E2"/>
    <w:rsid w:val="002C4918"/>
    <w:rsid w:val="002C4B24"/>
    <w:rsid w:val="002C4B8E"/>
    <w:rsid w:val="002C4DB8"/>
    <w:rsid w:val="002C4E3E"/>
    <w:rsid w:val="002C50E1"/>
    <w:rsid w:val="002C51EE"/>
    <w:rsid w:val="002C5265"/>
    <w:rsid w:val="002C528D"/>
    <w:rsid w:val="002C5537"/>
    <w:rsid w:val="002C561C"/>
    <w:rsid w:val="002C5769"/>
    <w:rsid w:val="002C57A6"/>
    <w:rsid w:val="002C5A3A"/>
    <w:rsid w:val="002C5A6A"/>
    <w:rsid w:val="002C5A90"/>
    <w:rsid w:val="002C5B59"/>
    <w:rsid w:val="002C5BC9"/>
    <w:rsid w:val="002C5D6B"/>
    <w:rsid w:val="002C5DB0"/>
    <w:rsid w:val="002C5EA8"/>
    <w:rsid w:val="002C649C"/>
    <w:rsid w:val="002C677E"/>
    <w:rsid w:val="002C6CD8"/>
    <w:rsid w:val="002C6CEB"/>
    <w:rsid w:val="002C6D38"/>
    <w:rsid w:val="002C702E"/>
    <w:rsid w:val="002C745C"/>
    <w:rsid w:val="002C7529"/>
    <w:rsid w:val="002C7883"/>
    <w:rsid w:val="002C7A16"/>
    <w:rsid w:val="002C7A33"/>
    <w:rsid w:val="002C7A67"/>
    <w:rsid w:val="002C7B83"/>
    <w:rsid w:val="002C7DB2"/>
    <w:rsid w:val="002C7ECC"/>
    <w:rsid w:val="002C7FA1"/>
    <w:rsid w:val="002D01ED"/>
    <w:rsid w:val="002D02AD"/>
    <w:rsid w:val="002D0AC7"/>
    <w:rsid w:val="002D0DD6"/>
    <w:rsid w:val="002D0EAA"/>
    <w:rsid w:val="002D0F16"/>
    <w:rsid w:val="002D12B4"/>
    <w:rsid w:val="002D181E"/>
    <w:rsid w:val="002D19A8"/>
    <w:rsid w:val="002D1AEA"/>
    <w:rsid w:val="002D20FC"/>
    <w:rsid w:val="002D2320"/>
    <w:rsid w:val="002D2646"/>
    <w:rsid w:val="002D2739"/>
    <w:rsid w:val="002D281F"/>
    <w:rsid w:val="002D28CD"/>
    <w:rsid w:val="002D2B87"/>
    <w:rsid w:val="002D2BDA"/>
    <w:rsid w:val="002D2D64"/>
    <w:rsid w:val="002D2ECB"/>
    <w:rsid w:val="002D32DF"/>
    <w:rsid w:val="002D3379"/>
    <w:rsid w:val="002D3512"/>
    <w:rsid w:val="002D3E70"/>
    <w:rsid w:val="002D3E71"/>
    <w:rsid w:val="002D3EBC"/>
    <w:rsid w:val="002D3F6E"/>
    <w:rsid w:val="002D3FAF"/>
    <w:rsid w:val="002D46EA"/>
    <w:rsid w:val="002D47DC"/>
    <w:rsid w:val="002D4864"/>
    <w:rsid w:val="002D4B12"/>
    <w:rsid w:val="002D4DB0"/>
    <w:rsid w:val="002D4FFA"/>
    <w:rsid w:val="002D5043"/>
    <w:rsid w:val="002D50D7"/>
    <w:rsid w:val="002D53E7"/>
    <w:rsid w:val="002D5433"/>
    <w:rsid w:val="002D543F"/>
    <w:rsid w:val="002D547D"/>
    <w:rsid w:val="002D5622"/>
    <w:rsid w:val="002D5633"/>
    <w:rsid w:val="002D5695"/>
    <w:rsid w:val="002D57AE"/>
    <w:rsid w:val="002D5904"/>
    <w:rsid w:val="002D5BF4"/>
    <w:rsid w:val="002D5F5C"/>
    <w:rsid w:val="002D6297"/>
    <w:rsid w:val="002D6356"/>
    <w:rsid w:val="002D6360"/>
    <w:rsid w:val="002D645E"/>
    <w:rsid w:val="002D6587"/>
    <w:rsid w:val="002D67B5"/>
    <w:rsid w:val="002D688F"/>
    <w:rsid w:val="002D6BB8"/>
    <w:rsid w:val="002D6C3B"/>
    <w:rsid w:val="002D6D75"/>
    <w:rsid w:val="002D6DAF"/>
    <w:rsid w:val="002D6EDD"/>
    <w:rsid w:val="002D6FC7"/>
    <w:rsid w:val="002D74B6"/>
    <w:rsid w:val="002D7592"/>
    <w:rsid w:val="002D7706"/>
    <w:rsid w:val="002D78F4"/>
    <w:rsid w:val="002D7C08"/>
    <w:rsid w:val="002D7D4F"/>
    <w:rsid w:val="002D7D9B"/>
    <w:rsid w:val="002E0072"/>
    <w:rsid w:val="002E01A9"/>
    <w:rsid w:val="002E07C4"/>
    <w:rsid w:val="002E09D0"/>
    <w:rsid w:val="002E0B90"/>
    <w:rsid w:val="002E0EA3"/>
    <w:rsid w:val="002E1635"/>
    <w:rsid w:val="002E1836"/>
    <w:rsid w:val="002E1970"/>
    <w:rsid w:val="002E1D42"/>
    <w:rsid w:val="002E1D60"/>
    <w:rsid w:val="002E1F30"/>
    <w:rsid w:val="002E1FA5"/>
    <w:rsid w:val="002E2866"/>
    <w:rsid w:val="002E2971"/>
    <w:rsid w:val="002E2983"/>
    <w:rsid w:val="002E2B8C"/>
    <w:rsid w:val="002E2DB1"/>
    <w:rsid w:val="002E2F9C"/>
    <w:rsid w:val="002E3149"/>
    <w:rsid w:val="002E3316"/>
    <w:rsid w:val="002E3353"/>
    <w:rsid w:val="002E35B7"/>
    <w:rsid w:val="002E3832"/>
    <w:rsid w:val="002E3AA4"/>
    <w:rsid w:val="002E3C1D"/>
    <w:rsid w:val="002E3C6B"/>
    <w:rsid w:val="002E3C98"/>
    <w:rsid w:val="002E3D2F"/>
    <w:rsid w:val="002E42C6"/>
    <w:rsid w:val="002E4461"/>
    <w:rsid w:val="002E4A84"/>
    <w:rsid w:val="002E4BDE"/>
    <w:rsid w:val="002E5157"/>
    <w:rsid w:val="002E5180"/>
    <w:rsid w:val="002E518C"/>
    <w:rsid w:val="002E5390"/>
    <w:rsid w:val="002E569B"/>
    <w:rsid w:val="002E5B3E"/>
    <w:rsid w:val="002E5D44"/>
    <w:rsid w:val="002E5DD7"/>
    <w:rsid w:val="002E608C"/>
    <w:rsid w:val="002E6175"/>
    <w:rsid w:val="002E6260"/>
    <w:rsid w:val="002E6867"/>
    <w:rsid w:val="002E698C"/>
    <w:rsid w:val="002E6A17"/>
    <w:rsid w:val="002E6C19"/>
    <w:rsid w:val="002E6CA0"/>
    <w:rsid w:val="002E6D9D"/>
    <w:rsid w:val="002E6DA0"/>
    <w:rsid w:val="002E6F9A"/>
    <w:rsid w:val="002E71E9"/>
    <w:rsid w:val="002E7716"/>
    <w:rsid w:val="002E77BD"/>
    <w:rsid w:val="002E7827"/>
    <w:rsid w:val="002E79DD"/>
    <w:rsid w:val="002F0115"/>
    <w:rsid w:val="002F0242"/>
    <w:rsid w:val="002F024E"/>
    <w:rsid w:val="002F02B2"/>
    <w:rsid w:val="002F03F8"/>
    <w:rsid w:val="002F0A72"/>
    <w:rsid w:val="002F0AD2"/>
    <w:rsid w:val="002F0D22"/>
    <w:rsid w:val="002F0FFF"/>
    <w:rsid w:val="002F10D2"/>
    <w:rsid w:val="002F1712"/>
    <w:rsid w:val="002F1836"/>
    <w:rsid w:val="002F183B"/>
    <w:rsid w:val="002F18EB"/>
    <w:rsid w:val="002F19CF"/>
    <w:rsid w:val="002F1B0D"/>
    <w:rsid w:val="002F1ECF"/>
    <w:rsid w:val="002F1F19"/>
    <w:rsid w:val="002F1F75"/>
    <w:rsid w:val="002F1FC6"/>
    <w:rsid w:val="002F20BB"/>
    <w:rsid w:val="002F2223"/>
    <w:rsid w:val="002F23C8"/>
    <w:rsid w:val="002F24BC"/>
    <w:rsid w:val="002F2AA7"/>
    <w:rsid w:val="002F2DBA"/>
    <w:rsid w:val="002F2FA4"/>
    <w:rsid w:val="002F2FBA"/>
    <w:rsid w:val="002F30C1"/>
    <w:rsid w:val="002F30DD"/>
    <w:rsid w:val="002F368B"/>
    <w:rsid w:val="002F3726"/>
    <w:rsid w:val="002F3AB9"/>
    <w:rsid w:val="002F3AD8"/>
    <w:rsid w:val="002F3B00"/>
    <w:rsid w:val="002F3BAA"/>
    <w:rsid w:val="002F3D8B"/>
    <w:rsid w:val="002F42FB"/>
    <w:rsid w:val="002F4797"/>
    <w:rsid w:val="002F497F"/>
    <w:rsid w:val="002F4EE7"/>
    <w:rsid w:val="002F4F9F"/>
    <w:rsid w:val="002F5249"/>
    <w:rsid w:val="002F5266"/>
    <w:rsid w:val="002F5599"/>
    <w:rsid w:val="002F562C"/>
    <w:rsid w:val="002F5681"/>
    <w:rsid w:val="002F5B43"/>
    <w:rsid w:val="002F5C98"/>
    <w:rsid w:val="002F5D96"/>
    <w:rsid w:val="002F6131"/>
    <w:rsid w:val="002F6189"/>
    <w:rsid w:val="002F6517"/>
    <w:rsid w:val="002F660D"/>
    <w:rsid w:val="002F674E"/>
    <w:rsid w:val="002F69E4"/>
    <w:rsid w:val="002F6F81"/>
    <w:rsid w:val="002F7286"/>
    <w:rsid w:val="002F72A0"/>
    <w:rsid w:val="002F7334"/>
    <w:rsid w:val="002F74B4"/>
    <w:rsid w:val="002F776F"/>
    <w:rsid w:val="002F7888"/>
    <w:rsid w:val="002F7931"/>
    <w:rsid w:val="002F7CD1"/>
    <w:rsid w:val="002F7D9E"/>
    <w:rsid w:val="002F7E1E"/>
    <w:rsid w:val="002F7F89"/>
    <w:rsid w:val="003001C3"/>
    <w:rsid w:val="0030033C"/>
    <w:rsid w:val="0030055A"/>
    <w:rsid w:val="00300696"/>
    <w:rsid w:val="0030087A"/>
    <w:rsid w:val="00300CC4"/>
    <w:rsid w:val="00300F7A"/>
    <w:rsid w:val="0030135B"/>
    <w:rsid w:val="003013B9"/>
    <w:rsid w:val="003014F4"/>
    <w:rsid w:val="0030152F"/>
    <w:rsid w:val="0030155E"/>
    <w:rsid w:val="00301753"/>
    <w:rsid w:val="00301852"/>
    <w:rsid w:val="003019D4"/>
    <w:rsid w:val="00301A55"/>
    <w:rsid w:val="00301B1B"/>
    <w:rsid w:val="00301EEE"/>
    <w:rsid w:val="00301FDD"/>
    <w:rsid w:val="00302098"/>
    <w:rsid w:val="003022A9"/>
    <w:rsid w:val="003022D7"/>
    <w:rsid w:val="003026DC"/>
    <w:rsid w:val="003026E6"/>
    <w:rsid w:val="0030295A"/>
    <w:rsid w:val="00302C23"/>
    <w:rsid w:val="003031C5"/>
    <w:rsid w:val="003031DC"/>
    <w:rsid w:val="00303272"/>
    <w:rsid w:val="003032C3"/>
    <w:rsid w:val="00303430"/>
    <w:rsid w:val="00303556"/>
    <w:rsid w:val="00303626"/>
    <w:rsid w:val="00303928"/>
    <w:rsid w:val="003039C9"/>
    <w:rsid w:val="00303A1A"/>
    <w:rsid w:val="00303AFE"/>
    <w:rsid w:val="00303D9D"/>
    <w:rsid w:val="0030436C"/>
    <w:rsid w:val="00304377"/>
    <w:rsid w:val="00304422"/>
    <w:rsid w:val="003046EE"/>
    <w:rsid w:val="00304896"/>
    <w:rsid w:val="00304B98"/>
    <w:rsid w:val="003051D1"/>
    <w:rsid w:val="00305241"/>
    <w:rsid w:val="003052EF"/>
    <w:rsid w:val="00305554"/>
    <w:rsid w:val="00305560"/>
    <w:rsid w:val="003055A8"/>
    <w:rsid w:val="00305633"/>
    <w:rsid w:val="00305960"/>
    <w:rsid w:val="00305A1B"/>
    <w:rsid w:val="00305C1E"/>
    <w:rsid w:val="00305D1B"/>
    <w:rsid w:val="00305E96"/>
    <w:rsid w:val="00305F18"/>
    <w:rsid w:val="00305F52"/>
    <w:rsid w:val="00306045"/>
    <w:rsid w:val="0030658E"/>
    <w:rsid w:val="00306AD9"/>
    <w:rsid w:val="00306C8D"/>
    <w:rsid w:val="00306F6A"/>
    <w:rsid w:val="0030708F"/>
    <w:rsid w:val="003071D8"/>
    <w:rsid w:val="00307222"/>
    <w:rsid w:val="00307249"/>
    <w:rsid w:val="003072B3"/>
    <w:rsid w:val="00307301"/>
    <w:rsid w:val="003073C3"/>
    <w:rsid w:val="003073D3"/>
    <w:rsid w:val="00307902"/>
    <w:rsid w:val="00307990"/>
    <w:rsid w:val="003079A9"/>
    <w:rsid w:val="00307A01"/>
    <w:rsid w:val="00307B1B"/>
    <w:rsid w:val="00307C9B"/>
    <w:rsid w:val="00310156"/>
    <w:rsid w:val="0031031B"/>
    <w:rsid w:val="003104B4"/>
    <w:rsid w:val="0031067F"/>
    <w:rsid w:val="00310785"/>
    <w:rsid w:val="00310878"/>
    <w:rsid w:val="00310970"/>
    <w:rsid w:val="00310C32"/>
    <w:rsid w:val="00310CF2"/>
    <w:rsid w:val="00311016"/>
    <w:rsid w:val="003116D8"/>
    <w:rsid w:val="0031176D"/>
    <w:rsid w:val="003117D8"/>
    <w:rsid w:val="00311D5E"/>
    <w:rsid w:val="00311F9C"/>
    <w:rsid w:val="00312263"/>
    <w:rsid w:val="0031239D"/>
    <w:rsid w:val="0031241B"/>
    <w:rsid w:val="00312482"/>
    <w:rsid w:val="0031274D"/>
    <w:rsid w:val="003128B5"/>
    <w:rsid w:val="00312F0F"/>
    <w:rsid w:val="00312F96"/>
    <w:rsid w:val="003134FF"/>
    <w:rsid w:val="003135DA"/>
    <w:rsid w:val="003136A5"/>
    <w:rsid w:val="00313B3F"/>
    <w:rsid w:val="00313CB7"/>
    <w:rsid w:val="00313CD5"/>
    <w:rsid w:val="00313F42"/>
    <w:rsid w:val="003141FB"/>
    <w:rsid w:val="00314638"/>
    <w:rsid w:val="003147D4"/>
    <w:rsid w:val="003147F9"/>
    <w:rsid w:val="003149E2"/>
    <w:rsid w:val="00314A66"/>
    <w:rsid w:val="00314D98"/>
    <w:rsid w:val="003155D8"/>
    <w:rsid w:val="003155F5"/>
    <w:rsid w:val="0031592B"/>
    <w:rsid w:val="00315BF2"/>
    <w:rsid w:val="00315C01"/>
    <w:rsid w:val="00315D68"/>
    <w:rsid w:val="00315E11"/>
    <w:rsid w:val="00315F2E"/>
    <w:rsid w:val="00315F63"/>
    <w:rsid w:val="00316064"/>
    <w:rsid w:val="003160F6"/>
    <w:rsid w:val="0031621F"/>
    <w:rsid w:val="0031630C"/>
    <w:rsid w:val="00316635"/>
    <w:rsid w:val="003168AD"/>
    <w:rsid w:val="003168B8"/>
    <w:rsid w:val="00316A97"/>
    <w:rsid w:val="00316CCA"/>
    <w:rsid w:val="00316F51"/>
    <w:rsid w:val="0031705E"/>
    <w:rsid w:val="003170DE"/>
    <w:rsid w:val="00317193"/>
    <w:rsid w:val="0031723D"/>
    <w:rsid w:val="00317418"/>
    <w:rsid w:val="0031765B"/>
    <w:rsid w:val="0031787C"/>
    <w:rsid w:val="00317A15"/>
    <w:rsid w:val="00317B12"/>
    <w:rsid w:val="0032003A"/>
    <w:rsid w:val="00320311"/>
    <w:rsid w:val="003203BD"/>
    <w:rsid w:val="00320422"/>
    <w:rsid w:val="0032047F"/>
    <w:rsid w:val="00320568"/>
    <w:rsid w:val="0032069C"/>
    <w:rsid w:val="00320725"/>
    <w:rsid w:val="003208F7"/>
    <w:rsid w:val="00320A04"/>
    <w:rsid w:val="00320EA4"/>
    <w:rsid w:val="00320F26"/>
    <w:rsid w:val="0032113D"/>
    <w:rsid w:val="0032130A"/>
    <w:rsid w:val="00321397"/>
    <w:rsid w:val="003214EE"/>
    <w:rsid w:val="0032157E"/>
    <w:rsid w:val="003215C9"/>
    <w:rsid w:val="003215D6"/>
    <w:rsid w:val="003216EC"/>
    <w:rsid w:val="0032196D"/>
    <w:rsid w:val="00321A58"/>
    <w:rsid w:val="00321AF9"/>
    <w:rsid w:val="00321BC7"/>
    <w:rsid w:val="00321C35"/>
    <w:rsid w:val="00321D16"/>
    <w:rsid w:val="00322050"/>
    <w:rsid w:val="003220C0"/>
    <w:rsid w:val="0032241E"/>
    <w:rsid w:val="003225E1"/>
    <w:rsid w:val="003225FC"/>
    <w:rsid w:val="003226E5"/>
    <w:rsid w:val="00322739"/>
    <w:rsid w:val="00322942"/>
    <w:rsid w:val="00322AF2"/>
    <w:rsid w:val="00323140"/>
    <w:rsid w:val="003231A1"/>
    <w:rsid w:val="003233D2"/>
    <w:rsid w:val="0032357A"/>
    <w:rsid w:val="00323693"/>
    <w:rsid w:val="00323981"/>
    <w:rsid w:val="00323999"/>
    <w:rsid w:val="00323C36"/>
    <w:rsid w:val="00323C61"/>
    <w:rsid w:val="0032467B"/>
    <w:rsid w:val="00324968"/>
    <w:rsid w:val="00324B48"/>
    <w:rsid w:val="00324C23"/>
    <w:rsid w:val="00324CA6"/>
    <w:rsid w:val="00324D2E"/>
    <w:rsid w:val="00324DE4"/>
    <w:rsid w:val="00324F39"/>
    <w:rsid w:val="00324F59"/>
    <w:rsid w:val="003250C5"/>
    <w:rsid w:val="003250C8"/>
    <w:rsid w:val="00325319"/>
    <w:rsid w:val="0032547F"/>
    <w:rsid w:val="003254A2"/>
    <w:rsid w:val="00325754"/>
    <w:rsid w:val="003258B4"/>
    <w:rsid w:val="00325AB9"/>
    <w:rsid w:val="00325B06"/>
    <w:rsid w:val="00325BDB"/>
    <w:rsid w:val="00325FB1"/>
    <w:rsid w:val="0032601C"/>
    <w:rsid w:val="003261C2"/>
    <w:rsid w:val="003263DE"/>
    <w:rsid w:val="0032645B"/>
    <w:rsid w:val="00326473"/>
    <w:rsid w:val="003265F8"/>
    <w:rsid w:val="00326608"/>
    <w:rsid w:val="0032685F"/>
    <w:rsid w:val="003268EA"/>
    <w:rsid w:val="00326913"/>
    <w:rsid w:val="003269CC"/>
    <w:rsid w:val="00326A47"/>
    <w:rsid w:val="00326ECD"/>
    <w:rsid w:val="00327226"/>
    <w:rsid w:val="00327363"/>
    <w:rsid w:val="003273B7"/>
    <w:rsid w:val="0032779A"/>
    <w:rsid w:val="0032785B"/>
    <w:rsid w:val="00327BD0"/>
    <w:rsid w:val="00327F2D"/>
    <w:rsid w:val="003300C7"/>
    <w:rsid w:val="00330226"/>
    <w:rsid w:val="00330492"/>
    <w:rsid w:val="00330643"/>
    <w:rsid w:val="00330B15"/>
    <w:rsid w:val="00331133"/>
    <w:rsid w:val="0033122B"/>
    <w:rsid w:val="003313FC"/>
    <w:rsid w:val="003316AE"/>
    <w:rsid w:val="003317BC"/>
    <w:rsid w:val="00331D1E"/>
    <w:rsid w:val="00332087"/>
    <w:rsid w:val="0033218C"/>
    <w:rsid w:val="003322E5"/>
    <w:rsid w:val="003327F9"/>
    <w:rsid w:val="00332A54"/>
    <w:rsid w:val="00332AD5"/>
    <w:rsid w:val="00332E26"/>
    <w:rsid w:val="00332E6A"/>
    <w:rsid w:val="00332F85"/>
    <w:rsid w:val="0033307C"/>
    <w:rsid w:val="00333104"/>
    <w:rsid w:val="003332ED"/>
    <w:rsid w:val="003335B1"/>
    <w:rsid w:val="0033361B"/>
    <w:rsid w:val="0033377D"/>
    <w:rsid w:val="003338EE"/>
    <w:rsid w:val="00333CC6"/>
    <w:rsid w:val="00333D2E"/>
    <w:rsid w:val="00333EA6"/>
    <w:rsid w:val="0033443A"/>
    <w:rsid w:val="003344F5"/>
    <w:rsid w:val="003347C0"/>
    <w:rsid w:val="003348F4"/>
    <w:rsid w:val="0033490E"/>
    <w:rsid w:val="0033492C"/>
    <w:rsid w:val="00334990"/>
    <w:rsid w:val="00334D90"/>
    <w:rsid w:val="00334EF3"/>
    <w:rsid w:val="00335355"/>
    <w:rsid w:val="00335724"/>
    <w:rsid w:val="003357CC"/>
    <w:rsid w:val="00335AE5"/>
    <w:rsid w:val="00335BEE"/>
    <w:rsid w:val="00335C38"/>
    <w:rsid w:val="00335C67"/>
    <w:rsid w:val="00335D42"/>
    <w:rsid w:val="00336128"/>
    <w:rsid w:val="0033619C"/>
    <w:rsid w:val="00336218"/>
    <w:rsid w:val="0033638F"/>
    <w:rsid w:val="00336390"/>
    <w:rsid w:val="003367BD"/>
    <w:rsid w:val="00336A0F"/>
    <w:rsid w:val="003370B1"/>
    <w:rsid w:val="0033720C"/>
    <w:rsid w:val="00337510"/>
    <w:rsid w:val="00337559"/>
    <w:rsid w:val="00337624"/>
    <w:rsid w:val="00337916"/>
    <w:rsid w:val="00337A32"/>
    <w:rsid w:val="00337B3C"/>
    <w:rsid w:val="00337E01"/>
    <w:rsid w:val="0034015B"/>
    <w:rsid w:val="00340204"/>
    <w:rsid w:val="00340642"/>
    <w:rsid w:val="0034065E"/>
    <w:rsid w:val="00340792"/>
    <w:rsid w:val="003409CB"/>
    <w:rsid w:val="00340A43"/>
    <w:rsid w:val="00340D0A"/>
    <w:rsid w:val="00340D4D"/>
    <w:rsid w:val="00340DA7"/>
    <w:rsid w:val="0034126D"/>
    <w:rsid w:val="0034171D"/>
    <w:rsid w:val="00341752"/>
    <w:rsid w:val="003419C3"/>
    <w:rsid w:val="00341A3C"/>
    <w:rsid w:val="00341CA6"/>
    <w:rsid w:val="00341E13"/>
    <w:rsid w:val="00342247"/>
    <w:rsid w:val="00342407"/>
    <w:rsid w:val="00342421"/>
    <w:rsid w:val="0034269A"/>
    <w:rsid w:val="0034290F"/>
    <w:rsid w:val="0034295C"/>
    <w:rsid w:val="00342C4D"/>
    <w:rsid w:val="00342E20"/>
    <w:rsid w:val="00342E24"/>
    <w:rsid w:val="00343058"/>
    <w:rsid w:val="0034333E"/>
    <w:rsid w:val="00343431"/>
    <w:rsid w:val="00343569"/>
    <w:rsid w:val="00343579"/>
    <w:rsid w:val="0034359D"/>
    <w:rsid w:val="0034382B"/>
    <w:rsid w:val="0034391E"/>
    <w:rsid w:val="00343B4D"/>
    <w:rsid w:val="00343BC2"/>
    <w:rsid w:val="00343D44"/>
    <w:rsid w:val="00343DFB"/>
    <w:rsid w:val="00343ECE"/>
    <w:rsid w:val="0034402C"/>
    <w:rsid w:val="003440BD"/>
    <w:rsid w:val="003440D4"/>
    <w:rsid w:val="0034414A"/>
    <w:rsid w:val="00344166"/>
    <w:rsid w:val="00344187"/>
    <w:rsid w:val="00344233"/>
    <w:rsid w:val="003449D6"/>
    <w:rsid w:val="00344F59"/>
    <w:rsid w:val="003451BA"/>
    <w:rsid w:val="003453FA"/>
    <w:rsid w:val="003454A5"/>
    <w:rsid w:val="0034551E"/>
    <w:rsid w:val="003455F0"/>
    <w:rsid w:val="0034581C"/>
    <w:rsid w:val="00345847"/>
    <w:rsid w:val="00345B23"/>
    <w:rsid w:val="00345C35"/>
    <w:rsid w:val="00345DA2"/>
    <w:rsid w:val="00345DCD"/>
    <w:rsid w:val="00345FF9"/>
    <w:rsid w:val="0034618D"/>
    <w:rsid w:val="003461BE"/>
    <w:rsid w:val="00346255"/>
    <w:rsid w:val="00346513"/>
    <w:rsid w:val="00346B01"/>
    <w:rsid w:val="00346C64"/>
    <w:rsid w:val="00346F3E"/>
    <w:rsid w:val="003470E9"/>
    <w:rsid w:val="0034713E"/>
    <w:rsid w:val="003471D6"/>
    <w:rsid w:val="00347343"/>
    <w:rsid w:val="0034738B"/>
    <w:rsid w:val="003474F5"/>
    <w:rsid w:val="0034768B"/>
    <w:rsid w:val="003477B6"/>
    <w:rsid w:val="003479C6"/>
    <w:rsid w:val="00347A6E"/>
    <w:rsid w:val="00347A90"/>
    <w:rsid w:val="00347BA5"/>
    <w:rsid w:val="00347DC0"/>
    <w:rsid w:val="00347EA4"/>
    <w:rsid w:val="00347F3A"/>
    <w:rsid w:val="00350087"/>
    <w:rsid w:val="00350224"/>
    <w:rsid w:val="0035043D"/>
    <w:rsid w:val="00350536"/>
    <w:rsid w:val="003505DB"/>
    <w:rsid w:val="00350746"/>
    <w:rsid w:val="003509C5"/>
    <w:rsid w:val="00350B3B"/>
    <w:rsid w:val="00350C2B"/>
    <w:rsid w:val="00350C39"/>
    <w:rsid w:val="00350C66"/>
    <w:rsid w:val="00350CE9"/>
    <w:rsid w:val="00350E41"/>
    <w:rsid w:val="00350ECF"/>
    <w:rsid w:val="0035135E"/>
    <w:rsid w:val="00351442"/>
    <w:rsid w:val="003514A4"/>
    <w:rsid w:val="003514F8"/>
    <w:rsid w:val="00351503"/>
    <w:rsid w:val="0035151A"/>
    <w:rsid w:val="003515AD"/>
    <w:rsid w:val="00351921"/>
    <w:rsid w:val="003519D6"/>
    <w:rsid w:val="00351E0F"/>
    <w:rsid w:val="00351EB5"/>
    <w:rsid w:val="00352039"/>
    <w:rsid w:val="0035219B"/>
    <w:rsid w:val="003526D5"/>
    <w:rsid w:val="00352C7C"/>
    <w:rsid w:val="00352E8B"/>
    <w:rsid w:val="00352EB7"/>
    <w:rsid w:val="00352EBE"/>
    <w:rsid w:val="003530DA"/>
    <w:rsid w:val="00353102"/>
    <w:rsid w:val="003533D7"/>
    <w:rsid w:val="00353468"/>
    <w:rsid w:val="003537F0"/>
    <w:rsid w:val="00353913"/>
    <w:rsid w:val="00353B7F"/>
    <w:rsid w:val="00353C0B"/>
    <w:rsid w:val="00353FD5"/>
    <w:rsid w:val="003540C3"/>
    <w:rsid w:val="00354533"/>
    <w:rsid w:val="00354603"/>
    <w:rsid w:val="00354643"/>
    <w:rsid w:val="003547C1"/>
    <w:rsid w:val="00354A34"/>
    <w:rsid w:val="00354B5B"/>
    <w:rsid w:val="0035522C"/>
    <w:rsid w:val="003553D8"/>
    <w:rsid w:val="003554C9"/>
    <w:rsid w:val="003557BD"/>
    <w:rsid w:val="0035583D"/>
    <w:rsid w:val="00355B70"/>
    <w:rsid w:val="00355B8D"/>
    <w:rsid w:val="00355C3C"/>
    <w:rsid w:val="00355FCE"/>
    <w:rsid w:val="00355FD1"/>
    <w:rsid w:val="00356183"/>
    <w:rsid w:val="003561BF"/>
    <w:rsid w:val="0035626C"/>
    <w:rsid w:val="0035638F"/>
    <w:rsid w:val="00356436"/>
    <w:rsid w:val="003565CD"/>
    <w:rsid w:val="00356777"/>
    <w:rsid w:val="0035699B"/>
    <w:rsid w:val="0035705E"/>
    <w:rsid w:val="0035716D"/>
    <w:rsid w:val="00357307"/>
    <w:rsid w:val="0035730C"/>
    <w:rsid w:val="003574E8"/>
    <w:rsid w:val="003575AF"/>
    <w:rsid w:val="0035774E"/>
    <w:rsid w:val="00357ADE"/>
    <w:rsid w:val="00357AE7"/>
    <w:rsid w:val="00357B6C"/>
    <w:rsid w:val="00357BD4"/>
    <w:rsid w:val="00360407"/>
    <w:rsid w:val="003604E8"/>
    <w:rsid w:val="00360525"/>
    <w:rsid w:val="00360DD7"/>
    <w:rsid w:val="003610B4"/>
    <w:rsid w:val="003610E3"/>
    <w:rsid w:val="0036119E"/>
    <w:rsid w:val="00361208"/>
    <w:rsid w:val="00361722"/>
    <w:rsid w:val="00361759"/>
    <w:rsid w:val="0036185A"/>
    <w:rsid w:val="00361AB2"/>
    <w:rsid w:val="00361E00"/>
    <w:rsid w:val="00362032"/>
    <w:rsid w:val="003620E7"/>
    <w:rsid w:val="00362203"/>
    <w:rsid w:val="003624C2"/>
    <w:rsid w:val="00362851"/>
    <w:rsid w:val="00362DA5"/>
    <w:rsid w:val="00362DB7"/>
    <w:rsid w:val="0036314A"/>
    <w:rsid w:val="003632D5"/>
    <w:rsid w:val="00363304"/>
    <w:rsid w:val="003635BB"/>
    <w:rsid w:val="00363653"/>
    <w:rsid w:val="0036373B"/>
    <w:rsid w:val="00363A48"/>
    <w:rsid w:val="00363A4A"/>
    <w:rsid w:val="00363AEB"/>
    <w:rsid w:val="00363DAB"/>
    <w:rsid w:val="00364078"/>
    <w:rsid w:val="003640DC"/>
    <w:rsid w:val="003641AF"/>
    <w:rsid w:val="0036423C"/>
    <w:rsid w:val="0036441F"/>
    <w:rsid w:val="003645DD"/>
    <w:rsid w:val="003646E2"/>
    <w:rsid w:val="003649B9"/>
    <w:rsid w:val="00364A03"/>
    <w:rsid w:val="00364AF6"/>
    <w:rsid w:val="00364B62"/>
    <w:rsid w:val="00364DB7"/>
    <w:rsid w:val="00365232"/>
    <w:rsid w:val="0036523D"/>
    <w:rsid w:val="00365485"/>
    <w:rsid w:val="00365930"/>
    <w:rsid w:val="00365A3B"/>
    <w:rsid w:val="00365C9C"/>
    <w:rsid w:val="00365D70"/>
    <w:rsid w:val="00365E9A"/>
    <w:rsid w:val="00365EA0"/>
    <w:rsid w:val="00365EC6"/>
    <w:rsid w:val="00365EE3"/>
    <w:rsid w:val="00366016"/>
    <w:rsid w:val="00366046"/>
    <w:rsid w:val="003660CA"/>
    <w:rsid w:val="003660FF"/>
    <w:rsid w:val="0036640D"/>
    <w:rsid w:val="00366581"/>
    <w:rsid w:val="003667DD"/>
    <w:rsid w:val="00366888"/>
    <w:rsid w:val="00366962"/>
    <w:rsid w:val="00366A44"/>
    <w:rsid w:val="00366AAF"/>
    <w:rsid w:val="00366EEF"/>
    <w:rsid w:val="00366FD5"/>
    <w:rsid w:val="0036700A"/>
    <w:rsid w:val="00367027"/>
    <w:rsid w:val="00367369"/>
    <w:rsid w:val="00367450"/>
    <w:rsid w:val="00367526"/>
    <w:rsid w:val="003675CE"/>
    <w:rsid w:val="00367B6E"/>
    <w:rsid w:val="00367EE9"/>
    <w:rsid w:val="00367FC1"/>
    <w:rsid w:val="00370001"/>
    <w:rsid w:val="00370041"/>
    <w:rsid w:val="003700E7"/>
    <w:rsid w:val="003706DA"/>
    <w:rsid w:val="003709D0"/>
    <w:rsid w:val="003709D3"/>
    <w:rsid w:val="00370C77"/>
    <w:rsid w:val="00370D0C"/>
    <w:rsid w:val="00370DE0"/>
    <w:rsid w:val="00370EBC"/>
    <w:rsid w:val="00371201"/>
    <w:rsid w:val="0037121B"/>
    <w:rsid w:val="00371879"/>
    <w:rsid w:val="00371907"/>
    <w:rsid w:val="003719EC"/>
    <w:rsid w:val="00371BAB"/>
    <w:rsid w:val="00371ED2"/>
    <w:rsid w:val="00371F77"/>
    <w:rsid w:val="00371F87"/>
    <w:rsid w:val="0037211B"/>
    <w:rsid w:val="00372166"/>
    <w:rsid w:val="0037221B"/>
    <w:rsid w:val="0037238C"/>
    <w:rsid w:val="003725A3"/>
    <w:rsid w:val="003725D9"/>
    <w:rsid w:val="003725EE"/>
    <w:rsid w:val="00372797"/>
    <w:rsid w:val="0037284D"/>
    <w:rsid w:val="00372865"/>
    <w:rsid w:val="003729D8"/>
    <w:rsid w:val="00372A20"/>
    <w:rsid w:val="00372CDD"/>
    <w:rsid w:val="00372D62"/>
    <w:rsid w:val="00372E46"/>
    <w:rsid w:val="003731A6"/>
    <w:rsid w:val="003731BF"/>
    <w:rsid w:val="0037323C"/>
    <w:rsid w:val="00373889"/>
    <w:rsid w:val="00373B03"/>
    <w:rsid w:val="00373B27"/>
    <w:rsid w:val="00373D19"/>
    <w:rsid w:val="00373D35"/>
    <w:rsid w:val="00373D5F"/>
    <w:rsid w:val="00373ECE"/>
    <w:rsid w:val="00373ECF"/>
    <w:rsid w:val="00373EF3"/>
    <w:rsid w:val="00374335"/>
    <w:rsid w:val="003743E2"/>
    <w:rsid w:val="00374421"/>
    <w:rsid w:val="00374583"/>
    <w:rsid w:val="0037458F"/>
    <w:rsid w:val="003745AB"/>
    <w:rsid w:val="003748F4"/>
    <w:rsid w:val="00374A24"/>
    <w:rsid w:val="00374C1E"/>
    <w:rsid w:val="00374E8A"/>
    <w:rsid w:val="003752C0"/>
    <w:rsid w:val="0037538F"/>
    <w:rsid w:val="003753AE"/>
    <w:rsid w:val="0037548E"/>
    <w:rsid w:val="00375564"/>
    <w:rsid w:val="0037567F"/>
    <w:rsid w:val="003756B1"/>
    <w:rsid w:val="00375744"/>
    <w:rsid w:val="00375A7B"/>
    <w:rsid w:val="00375B63"/>
    <w:rsid w:val="00375F10"/>
    <w:rsid w:val="00376159"/>
    <w:rsid w:val="003762A0"/>
    <w:rsid w:val="00376778"/>
    <w:rsid w:val="003767C7"/>
    <w:rsid w:val="00376899"/>
    <w:rsid w:val="003768C8"/>
    <w:rsid w:val="00376B85"/>
    <w:rsid w:val="00376FF7"/>
    <w:rsid w:val="003770C4"/>
    <w:rsid w:val="0037721C"/>
    <w:rsid w:val="0037733A"/>
    <w:rsid w:val="00377433"/>
    <w:rsid w:val="003774B7"/>
    <w:rsid w:val="00377660"/>
    <w:rsid w:val="00377A91"/>
    <w:rsid w:val="00377D26"/>
    <w:rsid w:val="00377E8A"/>
    <w:rsid w:val="00380250"/>
    <w:rsid w:val="00380471"/>
    <w:rsid w:val="003804B5"/>
    <w:rsid w:val="00380589"/>
    <w:rsid w:val="00380836"/>
    <w:rsid w:val="00380A36"/>
    <w:rsid w:val="00380D4B"/>
    <w:rsid w:val="00380DF8"/>
    <w:rsid w:val="00381212"/>
    <w:rsid w:val="0038168F"/>
    <w:rsid w:val="00381871"/>
    <w:rsid w:val="0038196F"/>
    <w:rsid w:val="00381988"/>
    <w:rsid w:val="00381CB9"/>
    <w:rsid w:val="00381E44"/>
    <w:rsid w:val="00381EAF"/>
    <w:rsid w:val="00381EB8"/>
    <w:rsid w:val="00382017"/>
    <w:rsid w:val="00382099"/>
    <w:rsid w:val="00382109"/>
    <w:rsid w:val="0038220E"/>
    <w:rsid w:val="00382260"/>
    <w:rsid w:val="00382A11"/>
    <w:rsid w:val="00382A2B"/>
    <w:rsid w:val="003832CA"/>
    <w:rsid w:val="00383567"/>
    <w:rsid w:val="003836A8"/>
    <w:rsid w:val="00383DFB"/>
    <w:rsid w:val="00383ECD"/>
    <w:rsid w:val="00383FA1"/>
    <w:rsid w:val="003844FD"/>
    <w:rsid w:val="00384613"/>
    <w:rsid w:val="003847C8"/>
    <w:rsid w:val="00384876"/>
    <w:rsid w:val="00384884"/>
    <w:rsid w:val="003848E5"/>
    <w:rsid w:val="00384AAD"/>
    <w:rsid w:val="00384D16"/>
    <w:rsid w:val="00384D88"/>
    <w:rsid w:val="00384E04"/>
    <w:rsid w:val="00384E7D"/>
    <w:rsid w:val="0038508F"/>
    <w:rsid w:val="003854C1"/>
    <w:rsid w:val="003855CF"/>
    <w:rsid w:val="0038587A"/>
    <w:rsid w:val="003859B2"/>
    <w:rsid w:val="00385EF8"/>
    <w:rsid w:val="00385FAE"/>
    <w:rsid w:val="003860F7"/>
    <w:rsid w:val="003862D8"/>
    <w:rsid w:val="00386430"/>
    <w:rsid w:val="00386630"/>
    <w:rsid w:val="00386780"/>
    <w:rsid w:val="00386919"/>
    <w:rsid w:val="00386C15"/>
    <w:rsid w:val="00386ED2"/>
    <w:rsid w:val="00386FB1"/>
    <w:rsid w:val="003870E3"/>
    <w:rsid w:val="00387225"/>
    <w:rsid w:val="00387280"/>
    <w:rsid w:val="00387425"/>
    <w:rsid w:val="00387845"/>
    <w:rsid w:val="0038786F"/>
    <w:rsid w:val="00387956"/>
    <w:rsid w:val="00387C2E"/>
    <w:rsid w:val="00387E76"/>
    <w:rsid w:val="00387F52"/>
    <w:rsid w:val="003901AA"/>
    <w:rsid w:val="003901B9"/>
    <w:rsid w:val="003901F9"/>
    <w:rsid w:val="0039029A"/>
    <w:rsid w:val="00390366"/>
    <w:rsid w:val="0039052E"/>
    <w:rsid w:val="003905A3"/>
    <w:rsid w:val="00390909"/>
    <w:rsid w:val="00390D57"/>
    <w:rsid w:val="00390D91"/>
    <w:rsid w:val="00390E89"/>
    <w:rsid w:val="00390F13"/>
    <w:rsid w:val="003912F2"/>
    <w:rsid w:val="00391475"/>
    <w:rsid w:val="003916F0"/>
    <w:rsid w:val="0039189A"/>
    <w:rsid w:val="003920C9"/>
    <w:rsid w:val="00392122"/>
    <w:rsid w:val="0039218A"/>
    <w:rsid w:val="003921B5"/>
    <w:rsid w:val="003924C7"/>
    <w:rsid w:val="00392635"/>
    <w:rsid w:val="00392BF2"/>
    <w:rsid w:val="00392BFE"/>
    <w:rsid w:val="00393031"/>
    <w:rsid w:val="00393660"/>
    <w:rsid w:val="00393847"/>
    <w:rsid w:val="00393899"/>
    <w:rsid w:val="00393C5D"/>
    <w:rsid w:val="00393DFC"/>
    <w:rsid w:val="00393DFF"/>
    <w:rsid w:val="00393E78"/>
    <w:rsid w:val="00393F13"/>
    <w:rsid w:val="00394252"/>
    <w:rsid w:val="00394288"/>
    <w:rsid w:val="003942E7"/>
    <w:rsid w:val="0039463A"/>
    <w:rsid w:val="0039470D"/>
    <w:rsid w:val="00394766"/>
    <w:rsid w:val="00394811"/>
    <w:rsid w:val="00394EE7"/>
    <w:rsid w:val="0039598E"/>
    <w:rsid w:val="00395A93"/>
    <w:rsid w:val="00395B28"/>
    <w:rsid w:val="00395BEC"/>
    <w:rsid w:val="00395F2F"/>
    <w:rsid w:val="003962ED"/>
    <w:rsid w:val="003962EE"/>
    <w:rsid w:val="0039649A"/>
    <w:rsid w:val="003964AF"/>
    <w:rsid w:val="003964B2"/>
    <w:rsid w:val="003964D4"/>
    <w:rsid w:val="003964FC"/>
    <w:rsid w:val="00396649"/>
    <w:rsid w:val="003967A6"/>
    <w:rsid w:val="00396BDF"/>
    <w:rsid w:val="00396F26"/>
    <w:rsid w:val="0039704E"/>
    <w:rsid w:val="003971DF"/>
    <w:rsid w:val="00397233"/>
    <w:rsid w:val="0039738B"/>
    <w:rsid w:val="00397460"/>
    <w:rsid w:val="0039753A"/>
    <w:rsid w:val="00397598"/>
    <w:rsid w:val="003977E3"/>
    <w:rsid w:val="00397E78"/>
    <w:rsid w:val="003A011B"/>
    <w:rsid w:val="003A02C4"/>
    <w:rsid w:val="003A049F"/>
    <w:rsid w:val="003A0594"/>
    <w:rsid w:val="003A0735"/>
    <w:rsid w:val="003A08E2"/>
    <w:rsid w:val="003A092C"/>
    <w:rsid w:val="003A09C0"/>
    <w:rsid w:val="003A09E4"/>
    <w:rsid w:val="003A0CF5"/>
    <w:rsid w:val="003A0F11"/>
    <w:rsid w:val="003A0FA8"/>
    <w:rsid w:val="003A11D5"/>
    <w:rsid w:val="003A12A4"/>
    <w:rsid w:val="003A1331"/>
    <w:rsid w:val="003A13F5"/>
    <w:rsid w:val="003A1711"/>
    <w:rsid w:val="003A17AB"/>
    <w:rsid w:val="003A17E0"/>
    <w:rsid w:val="003A183F"/>
    <w:rsid w:val="003A1866"/>
    <w:rsid w:val="003A18F3"/>
    <w:rsid w:val="003A1A3E"/>
    <w:rsid w:val="003A1ACD"/>
    <w:rsid w:val="003A1B5D"/>
    <w:rsid w:val="003A1C9A"/>
    <w:rsid w:val="003A1CE5"/>
    <w:rsid w:val="003A1D8E"/>
    <w:rsid w:val="003A1F86"/>
    <w:rsid w:val="003A1FF4"/>
    <w:rsid w:val="003A22E2"/>
    <w:rsid w:val="003A2450"/>
    <w:rsid w:val="003A2571"/>
    <w:rsid w:val="003A257D"/>
    <w:rsid w:val="003A25C8"/>
    <w:rsid w:val="003A26B8"/>
    <w:rsid w:val="003A2DBF"/>
    <w:rsid w:val="003A2F1E"/>
    <w:rsid w:val="003A330B"/>
    <w:rsid w:val="003A34BC"/>
    <w:rsid w:val="003A384B"/>
    <w:rsid w:val="003A3883"/>
    <w:rsid w:val="003A3C08"/>
    <w:rsid w:val="003A3CA2"/>
    <w:rsid w:val="003A3CBC"/>
    <w:rsid w:val="003A3F2C"/>
    <w:rsid w:val="003A4172"/>
    <w:rsid w:val="003A497F"/>
    <w:rsid w:val="003A4A32"/>
    <w:rsid w:val="003A4D64"/>
    <w:rsid w:val="003A4FE3"/>
    <w:rsid w:val="003A51C5"/>
    <w:rsid w:val="003A51F1"/>
    <w:rsid w:val="003A539C"/>
    <w:rsid w:val="003A5495"/>
    <w:rsid w:val="003A5D8A"/>
    <w:rsid w:val="003A5FF1"/>
    <w:rsid w:val="003A60AF"/>
    <w:rsid w:val="003A63BE"/>
    <w:rsid w:val="003A6780"/>
    <w:rsid w:val="003A67DB"/>
    <w:rsid w:val="003A6863"/>
    <w:rsid w:val="003A6B5B"/>
    <w:rsid w:val="003A6D0A"/>
    <w:rsid w:val="003A6E69"/>
    <w:rsid w:val="003A6F2E"/>
    <w:rsid w:val="003A7189"/>
    <w:rsid w:val="003A761A"/>
    <w:rsid w:val="003A79B0"/>
    <w:rsid w:val="003A7D5F"/>
    <w:rsid w:val="003A7F1B"/>
    <w:rsid w:val="003A7F8A"/>
    <w:rsid w:val="003B0126"/>
    <w:rsid w:val="003B020D"/>
    <w:rsid w:val="003B0260"/>
    <w:rsid w:val="003B053A"/>
    <w:rsid w:val="003B06B9"/>
    <w:rsid w:val="003B0A6A"/>
    <w:rsid w:val="003B0ADD"/>
    <w:rsid w:val="003B0CAF"/>
    <w:rsid w:val="003B0EA1"/>
    <w:rsid w:val="003B11D0"/>
    <w:rsid w:val="003B14AB"/>
    <w:rsid w:val="003B17BC"/>
    <w:rsid w:val="003B17E0"/>
    <w:rsid w:val="003B1BC4"/>
    <w:rsid w:val="003B1CFE"/>
    <w:rsid w:val="003B1E6A"/>
    <w:rsid w:val="003B21DB"/>
    <w:rsid w:val="003B2390"/>
    <w:rsid w:val="003B24E4"/>
    <w:rsid w:val="003B26FB"/>
    <w:rsid w:val="003B27E1"/>
    <w:rsid w:val="003B2986"/>
    <w:rsid w:val="003B2A1D"/>
    <w:rsid w:val="003B2B0B"/>
    <w:rsid w:val="003B2BD6"/>
    <w:rsid w:val="003B2C0D"/>
    <w:rsid w:val="003B2C5F"/>
    <w:rsid w:val="003B2CE5"/>
    <w:rsid w:val="003B2D56"/>
    <w:rsid w:val="003B2E81"/>
    <w:rsid w:val="003B34E2"/>
    <w:rsid w:val="003B38DF"/>
    <w:rsid w:val="003B3CAD"/>
    <w:rsid w:val="003B40AB"/>
    <w:rsid w:val="003B4174"/>
    <w:rsid w:val="003B41C6"/>
    <w:rsid w:val="003B4432"/>
    <w:rsid w:val="003B4C6F"/>
    <w:rsid w:val="003B4CC3"/>
    <w:rsid w:val="003B4D20"/>
    <w:rsid w:val="003B4D30"/>
    <w:rsid w:val="003B4DDB"/>
    <w:rsid w:val="003B5055"/>
    <w:rsid w:val="003B52BD"/>
    <w:rsid w:val="003B5573"/>
    <w:rsid w:val="003B5735"/>
    <w:rsid w:val="003B5A22"/>
    <w:rsid w:val="003B5CF9"/>
    <w:rsid w:val="003B6287"/>
    <w:rsid w:val="003B62C0"/>
    <w:rsid w:val="003B6472"/>
    <w:rsid w:val="003B670D"/>
    <w:rsid w:val="003B67B0"/>
    <w:rsid w:val="003B69CF"/>
    <w:rsid w:val="003B6A75"/>
    <w:rsid w:val="003B6AF6"/>
    <w:rsid w:val="003B6C34"/>
    <w:rsid w:val="003B6C72"/>
    <w:rsid w:val="003B6CAE"/>
    <w:rsid w:val="003B6CEF"/>
    <w:rsid w:val="003B6E09"/>
    <w:rsid w:val="003B711A"/>
    <w:rsid w:val="003B746E"/>
    <w:rsid w:val="003B7550"/>
    <w:rsid w:val="003B77A8"/>
    <w:rsid w:val="003B7BBD"/>
    <w:rsid w:val="003B7C0E"/>
    <w:rsid w:val="003B7C27"/>
    <w:rsid w:val="003B7C61"/>
    <w:rsid w:val="003B7D02"/>
    <w:rsid w:val="003B7DD1"/>
    <w:rsid w:val="003C0057"/>
    <w:rsid w:val="003C00C3"/>
    <w:rsid w:val="003C01A1"/>
    <w:rsid w:val="003C0218"/>
    <w:rsid w:val="003C025D"/>
    <w:rsid w:val="003C0389"/>
    <w:rsid w:val="003C05BD"/>
    <w:rsid w:val="003C0624"/>
    <w:rsid w:val="003C0874"/>
    <w:rsid w:val="003C0DB3"/>
    <w:rsid w:val="003C0E60"/>
    <w:rsid w:val="003C12D6"/>
    <w:rsid w:val="003C15B0"/>
    <w:rsid w:val="003C19D6"/>
    <w:rsid w:val="003C1AAF"/>
    <w:rsid w:val="003C1D4E"/>
    <w:rsid w:val="003C1E96"/>
    <w:rsid w:val="003C1FCB"/>
    <w:rsid w:val="003C2005"/>
    <w:rsid w:val="003C22E3"/>
    <w:rsid w:val="003C22F7"/>
    <w:rsid w:val="003C23C3"/>
    <w:rsid w:val="003C2738"/>
    <w:rsid w:val="003C2AE6"/>
    <w:rsid w:val="003C2C35"/>
    <w:rsid w:val="003C2D66"/>
    <w:rsid w:val="003C2F99"/>
    <w:rsid w:val="003C30AD"/>
    <w:rsid w:val="003C3990"/>
    <w:rsid w:val="003C3DDB"/>
    <w:rsid w:val="003C4059"/>
    <w:rsid w:val="003C4377"/>
    <w:rsid w:val="003C4460"/>
    <w:rsid w:val="003C4498"/>
    <w:rsid w:val="003C45A4"/>
    <w:rsid w:val="003C45BC"/>
    <w:rsid w:val="003C47AF"/>
    <w:rsid w:val="003C4AAE"/>
    <w:rsid w:val="003C4BB2"/>
    <w:rsid w:val="003C4BC7"/>
    <w:rsid w:val="003C4DF5"/>
    <w:rsid w:val="003C5095"/>
    <w:rsid w:val="003C53F6"/>
    <w:rsid w:val="003C54E3"/>
    <w:rsid w:val="003C5567"/>
    <w:rsid w:val="003C576E"/>
    <w:rsid w:val="003C599F"/>
    <w:rsid w:val="003C59E4"/>
    <w:rsid w:val="003C5B27"/>
    <w:rsid w:val="003C5BC1"/>
    <w:rsid w:val="003C5BC2"/>
    <w:rsid w:val="003C5C35"/>
    <w:rsid w:val="003C5C3B"/>
    <w:rsid w:val="003C5CFD"/>
    <w:rsid w:val="003C5DA9"/>
    <w:rsid w:val="003C5E42"/>
    <w:rsid w:val="003C5EE1"/>
    <w:rsid w:val="003C6221"/>
    <w:rsid w:val="003C622C"/>
    <w:rsid w:val="003C63AB"/>
    <w:rsid w:val="003C6733"/>
    <w:rsid w:val="003C68B3"/>
    <w:rsid w:val="003C69A8"/>
    <w:rsid w:val="003C6ECA"/>
    <w:rsid w:val="003C6EFC"/>
    <w:rsid w:val="003C76E6"/>
    <w:rsid w:val="003C78B5"/>
    <w:rsid w:val="003C78EA"/>
    <w:rsid w:val="003C7AD2"/>
    <w:rsid w:val="003C7AE1"/>
    <w:rsid w:val="003C7B37"/>
    <w:rsid w:val="003C7CB5"/>
    <w:rsid w:val="003D0044"/>
    <w:rsid w:val="003D0070"/>
    <w:rsid w:val="003D050D"/>
    <w:rsid w:val="003D0757"/>
    <w:rsid w:val="003D0884"/>
    <w:rsid w:val="003D08B8"/>
    <w:rsid w:val="003D08DE"/>
    <w:rsid w:val="003D0946"/>
    <w:rsid w:val="003D0951"/>
    <w:rsid w:val="003D0D8C"/>
    <w:rsid w:val="003D1037"/>
    <w:rsid w:val="003D1258"/>
    <w:rsid w:val="003D1352"/>
    <w:rsid w:val="003D1418"/>
    <w:rsid w:val="003D1860"/>
    <w:rsid w:val="003D186B"/>
    <w:rsid w:val="003D1B66"/>
    <w:rsid w:val="003D1E70"/>
    <w:rsid w:val="003D1F1F"/>
    <w:rsid w:val="003D1F44"/>
    <w:rsid w:val="003D2462"/>
    <w:rsid w:val="003D2525"/>
    <w:rsid w:val="003D2681"/>
    <w:rsid w:val="003D2A80"/>
    <w:rsid w:val="003D2B08"/>
    <w:rsid w:val="003D2CF8"/>
    <w:rsid w:val="003D2F9F"/>
    <w:rsid w:val="003D30C7"/>
    <w:rsid w:val="003D323F"/>
    <w:rsid w:val="003D3293"/>
    <w:rsid w:val="003D335B"/>
    <w:rsid w:val="003D36F4"/>
    <w:rsid w:val="003D370E"/>
    <w:rsid w:val="003D3A31"/>
    <w:rsid w:val="003D3A8C"/>
    <w:rsid w:val="003D3C72"/>
    <w:rsid w:val="003D3D6F"/>
    <w:rsid w:val="003D3ECA"/>
    <w:rsid w:val="003D3FAA"/>
    <w:rsid w:val="003D3FD6"/>
    <w:rsid w:val="003D408C"/>
    <w:rsid w:val="003D40A3"/>
    <w:rsid w:val="003D40F7"/>
    <w:rsid w:val="003D4163"/>
    <w:rsid w:val="003D43F8"/>
    <w:rsid w:val="003D45D6"/>
    <w:rsid w:val="003D4AF6"/>
    <w:rsid w:val="003D4C75"/>
    <w:rsid w:val="003D4F23"/>
    <w:rsid w:val="003D4F58"/>
    <w:rsid w:val="003D4FAC"/>
    <w:rsid w:val="003D504A"/>
    <w:rsid w:val="003D5176"/>
    <w:rsid w:val="003D51CC"/>
    <w:rsid w:val="003D52A8"/>
    <w:rsid w:val="003D54D7"/>
    <w:rsid w:val="003D5584"/>
    <w:rsid w:val="003D5839"/>
    <w:rsid w:val="003D596B"/>
    <w:rsid w:val="003D5A38"/>
    <w:rsid w:val="003D5B4C"/>
    <w:rsid w:val="003D5CFC"/>
    <w:rsid w:val="003D5DEB"/>
    <w:rsid w:val="003D61EB"/>
    <w:rsid w:val="003D62E5"/>
    <w:rsid w:val="003D632D"/>
    <w:rsid w:val="003D66F9"/>
    <w:rsid w:val="003D6F39"/>
    <w:rsid w:val="003D6F74"/>
    <w:rsid w:val="003D6F7C"/>
    <w:rsid w:val="003D72E3"/>
    <w:rsid w:val="003D73EB"/>
    <w:rsid w:val="003D747A"/>
    <w:rsid w:val="003D787C"/>
    <w:rsid w:val="003D78CD"/>
    <w:rsid w:val="003D794B"/>
    <w:rsid w:val="003D7A3C"/>
    <w:rsid w:val="003D7A41"/>
    <w:rsid w:val="003D7BA4"/>
    <w:rsid w:val="003D7CC6"/>
    <w:rsid w:val="003D7DBC"/>
    <w:rsid w:val="003D7FFD"/>
    <w:rsid w:val="003E034B"/>
    <w:rsid w:val="003E03A6"/>
    <w:rsid w:val="003E05AD"/>
    <w:rsid w:val="003E05B5"/>
    <w:rsid w:val="003E0618"/>
    <w:rsid w:val="003E0926"/>
    <w:rsid w:val="003E09B9"/>
    <w:rsid w:val="003E0D06"/>
    <w:rsid w:val="003E0E53"/>
    <w:rsid w:val="003E0EAC"/>
    <w:rsid w:val="003E13B2"/>
    <w:rsid w:val="003E13CD"/>
    <w:rsid w:val="003E166E"/>
    <w:rsid w:val="003E167F"/>
    <w:rsid w:val="003E1775"/>
    <w:rsid w:val="003E190E"/>
    <w:rsid w:val="003E1940"/>
    <w:rsid w:val="003E1D12"/>
    <w:rsid w:val="003E1D2B"/>
    <w:rsid w:val="003E1D2D"/>
    <w:rsid w:val="003E2132"/>
    <w:rsid w:val="003E23B0"/>
    <w:rsid w:val="003E2591"/>
    <w:rsid w:val="003E2795"/>
    <w:rsid w:val="003E28A2"/>
    <w:rsid w:val="003E2DB9"/>
    <w:rsid w:val="003E2DCA"/>
    <w:rsid w:val="003E2DFE"/>
    <w:rsid w:val="003E3040"/>
    <w:rsid w:val="003E33AC"/>
    <w:rsid w:val="003E33F2"/>
    <w:rsid w:val="003E3659"/>
    <w:rsid w:val="003E3B12"/>
    <w:rsid w:val="003E3E14"/>
    <w:rsid w:val="003E409C"/>
    <w:rsid w:val="003E4130"/>
    <w:rsid w:val="003E444E"/>
    <w:rsid w:val="003E44FA"/>
    <w:rsid w:val="003E4517"/>
    <w:rsid w:val="003E4619"/>
    <w:rsid w:val="003E46CE"/>
    <w:rsid w:val="003E487F"/>
    <w:rsid w:val="003E4C9B"/>
    <w:rsid w:val="003E4CA3"/>
    <w:rsid w:val="003E500F"/>
    <w:rsid w:val="003E50C9"/>
    <w:rsid w:val="003E5237"/>
    <w:rsid w:val="003E5583"/>
    <w:rsid w:val="003E56BA"/>
    <w:rsid w:val="003E56D8"/>
    <w:rsid w:val="003E5708"/>
    <w:rsid w:val="003E5EEA"/>
    <w:rsid w:val="003E600C"/>
    <w:rsid w:val="003E661C"/>
    <w:rsid w:val="003E67F4"/>
    <w:rsid w:val="003E68FC"/>
    <w:rsid w:val="003E6A82"/>
    <w:rsid w:val="003E6CB8"/>
    <w:rsid w:val="003E6F66"/>
    <w:rsid w:val="003E6F89"/>
    <w:rsid w:val="003E713A"/>
    <w:rsid w:val="003E71E1"/>
    <w:rsid w:val="003E72A9"/>
    <w:rsid w:val="003E72F3"/>
    <w:rsid w:val="003E7419"/>
    <w:rsid w:val="003E74FD"/>
    <w:rsid w:val="003E774A"/>
    <w:rsid w:val="003E77D5"/>
    <w:rsid w:val="003E7939"/>
    <w:rsid w:val="003E7CF7"/>
    <w:rsid w:val="003E7ECF"/>
    <w:rsid w:val="003E7FA5"/>
    <w:rsid w:val="003F006F"/>
    <w:rsid w:val="003F013D"/>
    <w:rsid w:val="003F0425"/>
    <w:rsid w:val="003F0450"/>
    <w:rsid w:val="003F0511"/>
    <w:rsid w:val="003F082E"/>
    <w:rsid w:val="003F08B4"/>
    <w:rsid w:val="003F0959"/>
    <w:rsid w:val="003F0E0F"/>
    <w:rsid w:val="003F105F"/>
    <w:rsid w:val="003F106F"/>
    <w:rsid w:val="003F12EE"/>
    <w:rsid w:val="003F14D3"/>
    <w:rsid w:val="003F1526"/>
    <w:rsid w:val="003F1596"/>
    <w:rsid w:val="003F1A44"/>
    <w:rsid w:val="003F1AD4"/>
    <w:rsid w:val="003F1EC6"/>
    <w:rsid w:val="003F1F8A"/>
    <w:rsid w:val="003F205F"/>
    <w:rsid w:val="003F23C5"/>
    <w:rsid w:val="003F24B1"/>
    <w:rsid w:val="003F24C6"/>
    <w:rsid w:val="003F2588"/>
    <w:rsid w:val="003F2738"/>
    <w:rsid w:val="003F274F"/>
    <w:rsid w:val="003F2756"/>
    <w:rsid w:val="003F2A72"/>
    <w:rsid w:val="003F2B24"/>
    <w:rsid w:val="003F2C0D"/>
    <w:rsid w:val="003F2C3A"/>
    <w:rsid w:val="003F2CF4"/>
    <w:rsid w:val="003F316B"/>
    <w:rsid w:val="003F317B"/>
    <w:rsid w:val="003F31C9"/>
    <w:rsid w:val="003F3353"/>
    <w:rsid w:val="003F33A0"/>
    <w:rsid w:val="003F34B9"/>
    <w:rsid w:val="003F3529"/>
    <w:rsid w:val="003F3895"/>
    <w:rsid w:val="003F3A77"/>
    <w:rsid w:val="003F3B22"/>
    <w:rsid w:val="003F3C67"/>
    <w:rsid w:val="003F4102"/>
    <w:rsid w:val="003F4461"/>
    <w:rsid w:val="003F4740"/>
    <w:rsid w:val="003F4AEE"/>
    <w:rsid w:val="003F4C12"/>
    <w:rsid w:val="003F4D18"/>
    <w:rsid w:val="003F4DAD"/>
    <w:rsid w:val="003F4E1C"/>
    <w:rsid w:val="003F4FA4"/>
    <w:rsid w:val="003F5156"/>
    <w:rsid w:val="003F5260"/>
    <w:rsid w:val="003F585D"/>
    <w:rsid w:val="003F5899"/>
    <w:rsid w:val="003F589B"/>
    <w:rsid w:val="003F5C33"/>
    <w:rsid w:val="003F5DB4"/>
    <w:rsid w:val="003F5DCD"/>
    <w:rsid w:val="003F62B7"/>
    <w:rsid w:val="003F656B"/>
    <w:rsid w:val="003F6882"/>
    <w:rsid w:val="003F69AF"/>
    <w:rsid w:val="003F6A44"/>
    <w:rsid w:val="003F6D36"/>
    <w:rsid w:val="003F6E6C"/>
    <w:rsid w:val="003F6F6F"/>
    <w:rsid w:val="003F70AE"/>
    <w:rsid w:val="003F7296"/>
    <w:rsid w:val="003F75D8"/>
    <w:rsid w:val="003F78C6"/>
    <w:rsid w:val="003F7A06"/>
    <w:rsid w:val="003F7A4A"/>
    <w:rsid w:val="0040014D"/>
    <w:rsid w:val="0040036E"/>
    <w:rsid w:val="004003E2"/>
    <w:rsid w:val="0040083D"/>
    <w:rsid w:val="00400884"/>
    <w:rsid w:val="004009F5"/>
    <w:rsid w:val="00400B13"/>
    <w:rsid w:val="00400BF6"/>
    <w:rsid w:val="00400F8E"/>
    <w:rsid w:val="004011B7"/>
    <w:rsid w:val="004011FA"/>
    <w:rsid w:val="00401246"/>
    <w:rsid w:val="00401486"/>
    <w:rsid w:val="0040163A"/>
    <w:rsid w:val="00401684"/>
    <w:rsid w:val="004016FE"/>
    <w:rsid w:val="0040171F"/>
    <w:rsid w:val="00401860"/>
    <w:rsid w:val="00401975"/>
    <w:rsid w:val="00401A9F"/>
    <w:rsid w:val="00401B4F"/>
    <w:rsid w:val="004020B9"/>
    <w:rsid w:val="00402109"/>
    <w:rsid w:val="00402232"/>
    <w:rsid w:val="004025EC"/>
    <w:rsid w:val="0040290B"/>
    <w:rsid w:val="00402B86"/>
    <w:rsid w:val="00402B9E"/>
    <w:rsid w:val="00402C01"/>
    <w:rsid w:val="00402D06"/>
    <w:rsid w:val="00402E78"/>
    <w:rsid w:val="00402F0D"/>
    <w:rsid w:val="00402F69"/>
    <w:rsid w:val="0040306E"/>
    <w:rsid w:val="004031BD"/>
    <w:rsid w:val="00403225"/>
    <w:rsid w:val="00403358"/>
    <w:rsid w:val="0040364D"/>
    <w:rsid w:val="00403DE5"/>
    <w:rsid w:val="00403E0D"/>
    <w:rsid w:val="00403E11"/>
    <w:rsid w:val="00403E9D"/>
    <w:rsid w:val="00403F01"/>
    <w:rsid w:val="00403FB7"/>
    <w:rsid w:val="00404017"/>
    <w:rsid w:val="004043C0"/>
    <w:rsid w:val="00404462"/>
    <w:rsid w:val="004045A0"/>
    <w:rsid w:val="0040468F"/>
    <w:rsid w:val="0040479A"/>
    <w:rsid w:val="00405258"/>
    <w:rsid w:val="00405493"/>
    <w:rsid w:val="00405541"/>
    <w:rsid w:val="004055D9"/>
    <w:rsid w:val="0040576C"/>
    <w:rsid w:val="004057B5"/>
    <w:rsid w:val="00405A8B"/>
    <w:rsid w:val="00405C2F"/>
    <w:rsid w:val="00405D36"/>
    <w:rsid w:val="00405E0F"/>
    <w:rsid w:val="00405FC4"/>
    <w:rsid w:val="0040626B"/>
    <w:rsid w:val="004065D3"/>
    <w:rsid w:val="00406672"/>
    <w:rsid w:val="00406799"/>
    <w:rsid w:val="00406892"/>
    <w:rsid w:val="004069DD"/>
    <w:rsid w:val="00406A3C"/>
    <w:rsid w:val="00407003"/>
    <w:rsid w:val="0040718A"/>
    <w:rsid w:val="004071E7"/>
    <w:rsid w:val="004075F8"/>
    <w:rsid w:val="00407748"/>
    <w:rsid w:val="00407749"/>
    <w:rsid w:val="004078EB"/>
    <w:rsid w:val="00407921"/>
    <w:rsid w:val="00407C65"/>
    <w:rsid w:val="00407ED5"/>
    <w:rsid w:val="00407F4E"/>
    <w:rsid w:val="00407F72"/>
    <w:rsid w:val="004102CE"/>
    <w:rsid w:val="00410982"/>
    <w:rsid w:val="004109AB"/>
    <w:rsid w:val="00410B45"/>
    <w:rsid w:val="00410B76"/>
    <w:rsid w:val="00410CC3"/>
    <w:rsid w:val="00410CED"/>
    <w:rsid w:val="00410D95"/>
    <w:rsid w:val="00410DE3"/>
    <w:rsid w:val="00410FFC"/>
    <w:rsid w:val="00411154"/>
    <w:rsid w:val="00411428"/>
    <w:rsid w:val="004115A9"/>
    <w:rsid w:val="004118B6"/>
    <w:rsid w:val="00411FE2"/>
    <w:rsid w:val="0041215E"/>
    <w:rsid w:val="004121FE"/>
    <w:rsid w:val="0041241A"/>
    <w:rsid w:val="004124D4"/>
    <w:rsid w:val="004124FC"/>
    <w:rsid w:val="00412763"/>
    <w:rsid w:val="00412777"/>
    <w:rsid w:val="00412AB5"/>
    <w:rsid w:val="00412C87"/>
    <w:rsid w:val="00412C98"/>
    <w:rsid w:val="00412CB1"/>
    <w:rsid w:val="00412D69"/>
    <w:rsid w:val="00412DE7"/>
    <w:rsid w:val="00412DF3"/>
    <w:rsid w:val="00412EE1"/>
    <w:rsid w:val="00412F7F"/>
    <w:rsid w:val="004131C3"/>
    <w:rsid w:val="004131C7"/>
    <w:rsid w:val="0041324A"/>
    <w:rsid w:val="004136FF"/>
    <w:rsid w:val="004137CC"/>
    <w:rsid w:val="0041388E"/>
    <w:rsid w:val="004138B6"/>
    <w:rsid w:val="00414051"/>
    <w:rsid w:val="00414171"/>
    <w:rsid w:val="004143E1"/>
    <w:rsid w:val="004146FF"/>
    <w:rsid w:val="004148D0"/>
    <w:rsid w:val="00414C53"/>
    <w:rsid w:val="00414F2A"/>
    <w:rsid w:val="004151C5"/>
    <w:rsid w:val="004152BF"/>
    <w:rsid w:val="0041544F"/>
    <w:rsid w:val="00415495"/>
    <w:rsid w:val="00415527"/>
    <w:rsid w:val="00415835"/>
    <w:rsid w:val="004158B5"/>
    <w:rsid w:val="0041609F"/>
    <w:rsid w:val="00416309"/>
    <w:rsid w:val="004164F0"/>
    <w:rsid w:val="00416595"/>
    <w:rsid w:val="004165B4"/>
    <w:rsid w:val="00416646"/>
    <w:rsid w:val="00416739"/>
    <w:rsid w:val="0041676F"/>
    <w:rsid w:val="00416773"/>
    <w:rsid w:val="00416B55"/>
    <w:rsid w:val="00416C7F"/>
    <w:rsid w:val="00416F4B"/>
    <w:rsid w:val="00416F6A"/>
    <w:rsid w:val="00417078"/>
    <w:rsid w:val="00417208"/>
    <w:rsid w:val="00417229"/>
    <w:rsid w:val="004172B2"/>
    <w:rsid w:val="0041739D"/>
    <w:rsid w:val="004173B1"/>
    <w:rsid w:val="004174A6"/>
    <w:rsid w:val="004175E2"/>
    <w:rsid w:val="0041763E"/>
    <w:rsid w:val="00417818"/>
    <w:rsid w:val="0041786D"/>
    <w:rsid w:val="004178D3"/>
    <w:rsid w:val="004178E7"/>
    <w:rsid w:val="0041794E"/>
    <w:rsid w:val="00417DB2"/>
    <w:rsid w:val="00417F8F"/>
    <w:rsid w:val="00417F99"/>
    <w:rsid w:val="00420008"/>
    <w:rsid w:val="004202AE"/>
    <w:rsid w:val="0042049E"/>
    <w:rsid w:val="004205BE"/>
    <w:rsid w:val="004206BB"/>
    <w:rsid w:val="0042097C"/>
    <w:rsid w:val="00420A14"/>
    <w:rsid w:val="00420E22"/>
    <w:rsid w:val="00420F97"/>
    <w:rsid w:val="00421416"/>
    <w:rsid w:val="00421592"/>
    <w:rsid w:val="004215F5"/>
    <w:rsid w:val="004216CF"/>
    <w:rsid w:val="00421A6A"/>
    <w:rsid w:val="00421A70"/>
    <w:rsid w:val="00421AA0"/>
    <w:rsid w:val="00421AA9"/>
    <w:rsid w:val="00421B73"/>
    <w:rsid w:val="00421BD3"/>
    <w:rsid w:val="00421C11"/>
    <w:rsid w:val="00422309"/>
    <w:rsid w:val="00422578"/>
    <w:rsid w:val="004225A2"/>
    <w:rsid w:val="00422789"/>
    <w:rsid w:val="00422980"/>
    <w:rsid w:val="00422992"/>
    <w:rsid w:val="00422C22"/>
    <w:rsid w:val="00422CDF"/>
    <w:rsid w:val="00422D89"/>
    <w:rsid w:val="00422DBD"/>
    <w:rsid w:val="00422EDB"/>
    <w:rsid w:val="004232A7"/>
    <w:rsid w:val="00423301"/>
    <w:rsid w:val="00423499"/>
    <w:rsid w:val="0042360D"/>
    <w:rsid w:val="00423711"/>
    <w:rsid w:val="0042392A"/>
    <w:rsid w:val="00423A25"/>
    <w:rsid w:val="00423A57"/>
    <w:rsid w:val="00423C4D"/>
    <w:rsid w:val="00423F5B"/>
    <w:rsid w:val="00424007"/>
    <w:rsid w:val="00424018"/>
    <w:rsid w:val="004241C5"/>
    <w:rsid w:val="00424258"/>
    <w:rsid w:val="00424606"/>
    <w:rsid w:val="00424745"/>
    <w:rsid w:val="004248E0"/>
    <w:rsid w:val="00424932"/>
    <w:rsid w:val="0042498A"/>
    <w:rsid w:val="004249C7"/>
    <w:rsid w:val="00424F45"/>
    <w:rsid w:val="00425195"/>
    <w:rsid w:val="004251F1"/>
    <w:rsid w:val="004253AF"/>
    <w:rsid w:val="004255AA"/>
    <w:rsid w:val="004256ED"/>
    <w:rsid w:val="00425768"/>
    <w:rsid w:val="004257D5"/>
    <w:rsid w:val="00425980"/>
    <w:rsid w:val="004259B1"/>
    <w:rsid w:val="00425BEC"/>
    <w:rsid w:val="00425D49"/>
    <w:rsid w:val="00425E3B"/>
    <w:rsid w:val="00425FA7"/>
    <w:rsid w:val="004260EB"/>
    <w:rsid w:val="004262D8"/>
    <w:rsid w:val="004263EC"/>
    <w:rsid w:val="004267E6"/>
    <w:rsid w:val="00426803"/>
    <w:rsid w:val="00426812"/>
    <w:rsid w:val="00426A8C"/>
    <w:rsid w:val="00426AFB"/>
    <w:rsid w:val="00426C13"/>
    <w:rsid w:val="00426C36"/>
    <w:rsid w:val="0042712F"/>
    <w:rsid w:val="004273F1"/>
    <w:rsid w:val="004275CC"/>
    <w:rsid w:val="004278E6"/>
    <w:rsid w:val="00427924"/>
    <w:rsid w:val="0042798B"/>
    <w:rsid w:val="00427C4E"/>
    <w:rsid w:val="00427C6E"/>
    <w:rsid w:val="00427D3F"/>
    <w:rsid w:val="00427F77"/>
    <w:rsid w:val="0043000D"/>
    <w:rsid w:val="004301B5"/>
    <w:rsid w:val="004304A9"/>
    <w:rsid w:val="004304BE"/>
    <w:rsid w:val="004304C4"/>
    <w:rsid w:val="00430605"/>
    <w:rsid w:val="00430707"/>
    <w:rsid w:val="0043073F"/>
    <w:rsid w:val="004308BB"/>
    <w:rsid w:val="00430A6A"/>
    <w:rsid w:val="00430A81"/>
    <w:rsid w:val="00430B55"/>
    <w:rsid w:val="00430B89"/>
    <w:rsid w:val="00431002"/>
    <w:rsid w:val="00431246"/>
    <w:rsid w:val="004315DC"/>
    <w:rsid w:val="00431875"/>
    <w:rsid w:val="00431922"/>
    <w:rsid w:val="004319D4"/>
    <w:rsid w:val="00431C6D"/>
    <w:rsid w:val="00431CB4"/>
    <w:rsid w:val="00431D3F"/>
    <w:rsid w:val="00431F81"/>
    <w:rsid w:val="00432220"/>
    <w:rsid w:val="004324FF"/>
    <w:rsid w:val="0043263F"/>
    <w:rsid w:val="004328D8"/>
    <w:rsid w:val="00432939"/>
    <w:rsid w:val="00432B61"/>
    <w:rsid w:val="00432D61"/>
    <w:rsid w:val="00432DE5"/>
    <w:rsid w:val="00432EBE"/>
    <w:rsid w:val="00432F2A"/>
    <w:rsid w:val="00433136"/>
    <w:rsid w:val="00433199"/>
    <w:rsid w:val="004331BA"/>
    <w:rsid w:val="004334F6"/>
    <w:rsid w:val="00433645"/>
    <w:rsid w:val="00433925"/>
    <w:rsid w:val="004339F8"/>
    <w:rsid w:val="00433A05"/>
    <w:rsid w:val="00433A1F"/>
    <w:rsid w:val="004341CC"/>
    <w:rsid w:val="00434297"/>
    <w:rsid w:val="00434500"/>
    <w:rsid w:val="00434507"/>
    <w:rsid w:val="004345AC"/>
    <w:rsid w:val="00434854"/>
    <w:rsid w:val="00434869"/>
    <w:rsid w:val="00434A74"/>
    <w:rsid w:val="00434ACB"/>
    <w:rsid w:val="00434CAC"/>
    <w:rsid w:val="00434E0E"/>
    <w:rsid w:val="004350E2"/>
    <w:rsid w:val="004355DD"/>
    <w:rsid w:val="004356AB"/>
    <w:rsid w:val="00435A9F"/>
    <w:rsid w:val="00435DF2"/>
    <w:rsid w:val="00435EAA"/>
    <w:rsid w:val="0043644A"/>
    <w:rsid w:val="00436624"/>
    <w:rsid w:val="0043662C"/>
    <w:rsid w:val="00436747"/>
    <w:rsid w:val="00436B3B"/>
    <w:rsid w:val="00436B8F"/>
    <w:rsid w:val="00436CE2"/>
    <w:rsid w:val="00436DC4"/>
    <w:rsid w:val="00437325"/>
    <w:rsid w:val="0043732C"/>
    <w:rsid w:val="004373CE"/>
    <w:rsid w:val="004375BE"/>
    <w:rsid w:val="004376A7"/>
    <w:rsid w:val="0043787E"/>
    <w:rsid w:val="004378F1"/>
    <w:rsid w:val="00437C61"/>
    <w:rsid w:val="00437CD8"/>
    <w:rsid w:val="0044007E"/>
    <w:rsid w:val="004400A5"/>
    <w:rsid w:val="004402D4"/>
    <w:rsid w:val="0044034D"/>
    <w:rsid w:val="00440425"/>
    <w:rsid w:val="0044051F"/>
    <w:rsid w:val="00440689"/>
    <w:rsid w:val="004406AB"/>
    <w:rsid w:val="00440975"/>
    <w:rsid w:val="0044098C"/>
    <w:rsid w:val="00440F01"/>
    <w:rsid w:val="0044102A"/>
    <w:rsid w:val="00441155"/>
    <w:rsid w:val="004415F9"/>
    <w:rsid w:val="0044162B"/>
    <w:rsid w:val="004416FF"/>
    <w:rsid w:val="00441AA9"/>
    <w:rsid w:val="00441ABB"/>
    <w:rsid w:val="00441BB9"/>
    <w:rsid w:val="00441E5F"/>
    <w:rsid w:val="0044219C"/>
    <w:rsid w:val="0044238B"/>
    <w:rsid w:val="00442616"/>
    <w:rsid w:val="004427E6"/>
    <w:rsid w:val="0044286D"/>
    <w:rsid w:val="00442AE9"/>
    <w:rsid w:val="00442CBD"/>
    <w:rsid w:val="00442E9F"/>
    <w:rsid w:val="00442F00"/>
    <w:rsid w:val="00442F40"/>
    <w:rsid w:val="00442FC4"/>
    <w:rsid w:val="00443057"/>
    <w:rsid w:val="0044337B"/>
    <w:rsid w:val="004433D1"/>
    <w:rsid w:val="0044379F"/>
    <w:rsid w:val="004439D8"/>
    <w:rsid w:val="00443DD8"/>
    <w:rsid w:val="00443EDE"/>
    <w:rsid w:val="00444096"/>
    <w:rsid w:val="004440FC"/>
    <w:rsid w:val="004443A7"/>
    <w:rsid w:val="00444490"/>
    <w:rsid w:val="00444594"/>
    <w:rsid w:val="00444788"/>
    <w:rsid w:val="00444E6B"/>
    <w:rsid w:val="00444E8A"/>
    <w:rsid w:val="00444F0C"/>
    <w:rsid w:val="004452FE"/>
    <w:rsid w:val="00445847"/>
    <w:rsid w:val="004458F2"/>
    <w:rsid w:val="004459D6"/>
    <w:rsid w:val="00445D74"/>
    <w:rsid w:val="00445F58"/>
    <w:rsid w:val="00446041"/>
    <w:rsid w:val="004460B1"/>
    <w:rsid w:val="004463DD"/>
    <w:rsid w:val="004463FA"/>
    <w:rsid w:val="004464D2"/>
    <w:rsid w:val="004464EA"/>
    <w:rsid w:val="004464F1"/>
    <w:rsid w:val="00446771"/>
    <w:rsid w:val="004467E9"/>
    <w:rsid w:val="004467FC"/>
    <w:rsid w:val="004468ED"/>
    <w:rsid w:val="0044696D"/>
    <w:rsid w:val="00446985"/>
    <w:rsid w:val="00446A4F"/>
    <w:rsid w:val="00446A6C"/>
    <w:rsid w:val="00446D12"/>
    <w:rsid w:val="00446D72"/>
    <w:rsid w:val="00446EFC"/>
    <w:rsid w:val="00446F3B"/>
    <w:rsid w:val="00446F4E"/>
    <w:rsid w:val="00447096"/>
    <w:rsid w:val="004470DF"/>
    <w:rsid w:val="00447248"/>
    <w:rsid w:val="00447258"/>
    <w:rsid w:val="004473C7"/>
    <w:rsid w:val="004475F5"/>
    <w:rsid w:val="004476B2"/>
    <w:rsid w:val="004479AF"/>
    <w:rsid w:val="004479EE"/>
    <w:rsid w:val="00447CF9"/>
    <w:rsid w:val="00447F8C"/>
    <w:rsid w:val="004500CD"/>
    <w:rsid w:val="00450340"/>
    <w:rsid w:val="0045064B"/>
    <w:rsid w:val="00450674"/>
    <w:rsid w:val="004508DE"/>
    <w:rsid w:val="00450948"/>
    <w:rsid w:val="004509C4"/>
    <w:rsid w:val="004509F7"/>
    <w:rsid w:val="00450C3A"/>
    <w:rsid w:val="00450CA3"/>
    <w:rsid w:val="00450E0B"/>
    <w:rsid w:val="00450EB1"/>
    <w:rsid w:val="00450FA8"/>
    <w:rsid w:val="00451344"/>
    <w:rsid w:val="004514B0"/>
    <w:rsid w:val="0045156F"/>
    <w:rsid w:val="00451607"/>
    <w:rsid w:val="00451A4C"/>
    <w:rsid w:val="00451C4E"/>
    <w:rsid w:val="00451F2C"/>
    <w:rsid w:val="00452517"/>
    <w:rsid w:val="00452838"/>
    <w:rsid w:val="00452850"/>
    <w:rsid w:val="00452956"/>
    <w:rsid w:val="004529BB"/>
    <w:rsid w:val="00452A22"/>
    <w:rsid w:val="00452AA5"/>
    <w:rsid w:val="00452BBD"/>
    <w:rsid w:val="00452C1F"/>
    <w:rsid w:val="004536C4"/>
    <w:rsid w:val="004538AC"/>
    <w:rsid w:val="0045397E"/>
    <w:rsid w:val="00453AF0"/>
    <w:rsid w:val="00453C68"/>
    <w:rsid w:val="00453DC2"/>
    <w:rsid w:val="00453E82"/>
    <w:rsid w:val="00453F4C"/>
    <w:rsid w:val="00453F52"/>
    <w:rsid w:val="0045448F"/>
    <w:rsid w:val="00454535"/>
    <w:rsid w:val="004545F0"/>
    <w:rsid w:val="00454619"/>
    <w:rsid w:val="00454CBF"/>
    <w:rsid w:val="00454DBD"/>
    <w:rsid w:val="00455246"/>
    <w:rsid w:val="004555EA"/>
    <w:rsid w:val="004558CD"/>
    <w:rsid w:val="0045593A"/>
    <w:rsid w:val="00455CE0"/>
    <w:rsid w:val="00455E7B"/>
    <w:rsid w:val="00456583"/>
    <w:rsid w:val="004566CB"/>
    <w:rsid w:val="004567A6"/>
    <w:rsid w:val="004567D8"/>
    <w:rsid w:val="00456859"/>
    <w:rsid w:val="00456C46"/>
    <w:rsid w:val="00456F8F"/>
    <w:rsid w:val="00457064"/>
    <w:rsid w:val="0045711F"/>
    <w:rsid w:val="00457360"/>
    <w:rsid w:val="004575B0"/>
    <w:rsid w:val="004579E9"/>
    <w:rsid w:val="00457BB1"/>
    <w:rsid w:val="00457CDC"/>
    <w:rsid w:val="00457F5E"/>
    <w:rsid w:val="00457F99"/>
    <w:rsid w:val="004605E7"/>
    <w:rsid w:val="00460660"/>
    <w:rsid w:val="00460750"/>
    <w:rsid w:val="00460B68"/>
    <w:rsid w:val="00460D2E"/>
    <w:rsid w:val="00460EC1"/>
    <w:rsid w:val="00461218"/>
    <w:rsid w:val="004612E8"/>
    <w:rsid w:val="00461478"/>
    <w:rsid w:val="00461693"/>
    <w:rsid w:val="0046184E"/>
    <w:rsid w:val="00461C01"/>
    <w:rsid w:val="00461C07"/>
    <w:rsid w:val="00461C91"/>
    <w:rsid w:val="00461CB4"/>
    <w:rsid w:val="00461DF0"/>
    <w:rsid w:val="00462485"/>
    <w:rsid w:val="004624A1"/>
    <w:rsid w:val="00462583"/>
    <w:rsid w:val="00462691"/>
    <w:rsid w:val="00462794"/>
    <w:rsid w:val="004627BE"/>
    <w:rsid w:val="004629F5"/>
    <w:rsid w:val="00462A07"/>
    <w:rsid w:val="00462A23"/>
    <w:rsid w:val="00462A7F"/>
    <w:rsid w:val="00462B50"/>
    <w:rsid w:val="00462D0F"/>
    <w:rsid w:val="00462D1A"/>
    <w:rsid w:val="00462E0F"/>
    <w:rsid w:val="00462FA2"/>
    <w:rsid w:val="004633B7"/>
    <w:rsid w:val="0046343D"/>
    <w:rsid w:val="004637F4"/>
    <w:rsid w:val="004638C1"/>
    <w:rsid w:val="004639C2"/>
    <w:rsid w:val="00463C27"/>
    <w:rsid w:val="00463E61"/>
    <w:rsid w:val="00464115"/>
    <w:rsid w:val="00464510"/>
    <w:rsid w:val="004646BC"/>
    <w:rsid w:val="00464739"/>
    <w:rsid w:val="004648DC"/>
    <w:rsid w:val="00464936"/>
    <w:rsid w:val="00465154"/>
    <w:rsid w:val="0046528A"/>
    <w:rsid w:val="004653F5"/>
    <w:rsid w:val="00465589"/>
    <w:rsid w:val="00465607"/>
    <w:rsid w:val="00465641"/>
    <w:rsid w:val="00465914"/>
    <w:rsid w:val="0046592B"/>
    <w:rsid w:val="00465BE1"/>
    <w:rsid w:val="00465EEB"/>
    <w:rsid w:val="004660D8"/>
    <w:rsid w:val="004660E5"/>
    <w:rsid w:val="0046623A"/>
    <w:rsid w:val="00466460"/>
    <w:rsid w:val="004665D8"/>
    <w:rsid w:val="00466747"/>
    <w:rsid w:val="00466874"/>
    <w:rsid w:val="00466880"/>
    <w:rsid w:val="004668AB"/>
    <w:rsid w:val="00466A70"/>
    <w:rsid w:val="00466CF5"/>
    <w:rsid w:val="00466D83"/>
    <w:rsid w:val="00466F45"/>
    <w:rsid w:val="00466F6F"/>
    <w:rsid w:val="00466FCC"/>
    <w:rsid w:val="00467107"/>
    <w:rsid w:val="00467462"/>
    <w:rsid w:val="00467D14"/>
    <w:rsid w:val="00467E1D"/>
    <w:rsid w:val="00470062"/>
    <w:rsid w:val="00470369"/>
    <w:rsid w:val="00470504"/>
    <w:rsid w:val="00470611"/>
    <w:rsid w:val="00470659"/>
    <w:rsid w:val="00470773"/>
    <w:rsid w:val="004707F3"/>
    <w:rsid w:val="00470BF4"/>
    <w:rsid w:val="00470EA3"/>
    <w:rsid w:val="00470F79"/>
    <w:rsid w:val="0047111A"/>
    <w:rsid w:val="00471573"/>
    <w:rsid w:val="004715F7"/>
    <w:rsid w:val="0047184D"/>
    <w:rsid w:val="004718E9"/>
    <w:rsid w:val="00471B09"/>
    <w:rsid w:val="00471B6F"/>
    <w:rsid w:val="00471BA6"/>
    <w:rsid w:val="00471D44"/>
    <w:rsid w:val="00471E62"/>
    <w:rsid w:val="00472240"/>
    <w:rsid w:val="00472249"/>
    <w:rsid w:val="0047226C"/>
    <w:rsid w:val="00472523"/>
    <w:rsid w:val="00472591"/>
    <w:rsid w:val="004725D6"/>
    <w:rsid w:val="0047266D"/>
    <w:rsid w:val="0047270E"/>
    <w:rsid w:val="00472784"/>
    <w:rsid w:val="004728CC"/>
    <w:rsid w:val="00472A27"/>
    <w:rsid w:val="00472CB3"/>
    <w:rsid w:val="00472DB9"/>
    <w:rsid w:val="00473229"/>
    <w:rsid w:val="0047340D"/>
    <w:rsid w:val="00473749"/>
    <w:rsid w:val="004738CD"/>
    <w:rsid w:val="00473963"/>
    <w:rsid w:val="00473A58"/>
    <w:rsid w:val="00473B0C"/>
    <w:rsid w:val="004741D6"/>
    <w:rsid w:val="00474564"/>
    <w:rsid w:val="00474694"/>
    <w:rsid w:val="0047471C"/>
    <w:rsid w:val="0047479F"/>
    <w:rsid w:val="004747F5"/>
    <w:rsid w:val="004749C9"/>
    <w:rsid w:val="00474B7D"/>
    <w:rsid w:val="00474C65"/>
    <w:rsid w:val="00474DF4"/>
    <w:rsid w:val="00474EFB"/>
    <w:rsid w:val="00474F18"/>
    <w:rsid w:val="00474F47"/>
    <w:rsid w:val="00474F9C"/>
    <w:rsid w:val="00475362"/>
    <w:rsid w:val="00475368"/>
    <w:rsid w:val="0047544B"/>
    <w:rsid w:val="00475565"/>
    <w:rsid w:val="00475585"/>
    <w:rsid w:val="0047571C"/>
    <w:rsid w:val="00475736"/>
    <w:rsid w:val="004758D6"/>
    <w:rsid w:val="004758E3"/>
    <w:rsid w:val="004759E6"/>
    <w:rsid w:val="00475CB4"/>
    <w:rsid w:val="00475D1F"/>
    <w:rsid w:val="00475DD1"/>
    <w:rsid w:val="004760C1"/>
    <w:rsid w:val="00476347"/>
    <w:rsid w:val="00476B21"/>
    <w:rsid w:val="00476C21"/>
    <w:rsid w:val="00476E56"/>
    <w:rsid w:val="00476FEC"/>
    <w:rsid w:val="00477147"/>
    <w:rsid w:val="0047729C"/>
    <w:rsid w:val="00477386"/>
    <w:rsid w:val="004773D4"/>
    <w:rsid w:val="00477460"/>
    <w:rsid w:val="004774A2"/>
    <w:rsid w:val="0047757B"/>
    <w:rsid w:val="004775F1"/>
    <w:rsid w:val="00477B03"/>
    <w:rsid w:val="00477C89"/>
    <w:rsid w:val="00477D42"/>
    <w:rsid w:val="00477DD8"/>
    <w:rsid w:val="00477F59"/>
    <w:rsid w:val="00480058"/>
    <w:rsid w:val="004800A9"/>
    <w:rsid w:val="00480207"/>
    <w:rsid w:val="00480418"/>
    <w:rsid w:val="00480573"/>
    <w:rsid w:val="00480645"/>
    <w:rsid w:val="00480779"/>
    <w:rsid w:val="00480A89"/>
    <w:rsid w:val="00480C1B"/>
    <w:rsid w:val="004811DE"/>
    <w:rsid w:val="0048132E"/>
    <w:rsid w:val="00481683"/>
    <w:rsid w:val="00481869"/>
    <w:rsid w:val="00481948"/>
    <w:rsid w:val="00481C62"/>
    <w:rsid w:val="00481CE9"/>
    <w:rsid w:val="00481CF6"/>
    <w:rsid w:val="00481E9A"/>
    <w:rsid w:val="004821AE"/>
    <w:rsid w:val="00482353"/>
    <w:rsid w:val="00482484"/>
    <w:rsid w:val="00482853"/>
    <w:rsid w:val="00482877"/>
    <w:rsid w:val="00482A4F"/>
    <w:rsid w:val="00482D32"/>
    <w:rsid w:val="00482DEF"/>
    <w:rsid w:val="00482EEF"/>
    <w:rsid w:val="004830C4"/>
    <w:rsid w:val="004830D0"/>
    <w:rsid w:val="0048332F"/>
    <w:rsid w:val="00483A6E"/>
    <w:rsid w:val="00483AA0"/>
    <w:rsid w:val="00483ED6"/>
    <w:rsid w:val="00483EF8"/>
    <w:rsid w:val="00483F85"/>
    <w:rsid w:val="004840DB"/>
    <w:rsid w:val="00484209"/>
    <w:rsid w:val="00484254"/>
    <w:rsid w:val="004844B4"/>
    <w:rsid w:val="00484678"/>
    <w:rsid w:val="004846A7"/>
    <w:rsid w:val="00484872"/>
    <w:rsid w:val="004848C3"/>
    <w:rsid w:val="00484CB5"/>
    <w:rsid w:val="00484DD8"/>
    <w:rsid w:val="00484EE2"/>
    <w:rsid w:val="0048579B"/>
    <w:rsid w:val="00485B3B"/>
    <w:rsid w:val="00486098"/>
    <w:rsid w:val="004860B0"/>
    <w:rsid w:val="0048614B"/>
    <w:rsid w:val="00486307"/>
    <w:rsid w:val="0048656B"/>
    <w:rsid w:val="004868D5"/>
    <w:rsid w:val="00486ADB"/>
    <w:rsid w:val="00486D7B"/>
    <w:rsid w:val="00486EE8"/>
    <w:rsid w:val="00486F2D"/>
    <w:rsid w:val="0048719B"/>
    <w:rsid w:val="00487534"/>
    <w:rsid w:val="004876ED"/>
    <w:rsid w:val="00487BE4"/>
    <w:rsid w:val="00487C04"/>
    <w:rsid w:val="00487C8A"/>
    <w:rsid w:val="004900F4"/>
    <w:rsid w:val="00490274"/>
    <w:rsid w:val="004902DB"/>
    <w:rsid w:val="0049088A"/>
    <w:rsid w:val="004908A3"/>
    <w:rsid w:val="004909C3"/>
    <w:rsid w:val="00490DD8"/>
    <w:rsid w:val="00491680"/>
    <w:rsid w:val="00491746"/>
    <w:rsid w:val="004917AA"/>
    <w:rsid w:val="00491B80"/>
    <w:rsid w:val="00491BF0"/>
    <w:rsid w:val="00491C57"/>
    <w:rsid w:val="00491DC6"/>
    <w:rsid w:val="00491FA1"/>
    <w:rsid w:val="00491FF1"/>
    <w:rsid w:val="004923A9"/>
    <w:rsid w:val="0049266F"/>
    <w:rsid w:val="00492720"/>
    <w:rsid w:val="0049283F"/>
    <w:rsid w:val="00492AC2"/>
    <w:rsid w:val="00492DEA"/>
    <w:rsid w:val="00492ED0"/>
    <w:rsid w:val="00492F43"/>
    <w:rsid w:val="00492F5B"/>
    <w:rsid w:val="00493010"/>
    <w:rsid w:val="00493102"/>
    <w:rsid w:val="004932AA"/>
    <w:rsid w:val="00493367"/>
    <w:rsid w:val="004935C8"/>
    <w:rsid w:val="00493627"/>
    <w:rsid w:val="0049369A"/>
    <w:rsid w:val="00493750"/>
    <w:rsid w:val="004937D7"/>
    <w:rsid w:val="00493866"/>
    <w:rsid w:val="004938B3"/>
    <w:rsid w:val="004938C1"/>
    <w:rsid w:val="00493C04"/>
    <w:rsid w:val="00493D7A"/>
    <w:rsid w:val="00493E09"/>
    <w:rsid w:val="00493E9C"/>
    <w:rsid w:val="00493EC5"/>
    <w:rsid w:val="00493FE6"/>
    <w:rsid w:val="0049406D"/>
    <w:rsid w:val="004940F5"/>
    <w:rsid w:val="004944D8"/>
    <w:rsid w:val="00494713"/>
    <w:rsid w:val="00494A38"/>
    <w:rsid w:val="00494B92"/>
    <w:rsid w:val="00494C8A"/>
    <w:rsid w:val="00494E13"/>
    <w:rsid w:val="00494E79"/>
    <w:rsid w:val="00494F1A"/>
    <w:rsid w:val="00495192"/>
    <w:rsid w:val="00495358"/>
    <w:rsid w:val="004955F5"/>
    <w:rsid w:val="00495D40"/>
    <w:rsid w:val="00496383"/>
    <w:rsid w:val="0049638E"/>
    <w:rsid w:val="004963CD"/>
    <w:rsid w:val="004964AE"/>
    <w:rsid w:val="0049652A"/>
    <w:rsid w:val="004966BB"/>
    <w:rsid w:val="00496768"/>
    <w:rsid w:val="00496824"/>
    <w:rsid w:val="004969E9"/>
    <w:rsid w:val="00496A5F"/>
    <w:rsid w:val="00496B51"/>
    <w:rsid w:val="00496B6B"/>
    <w:rsid w:val="00496BB9"/>
    <w:rsid w:val="00496C05"/>
    <w:rsid w:val="00496CF4"/>
    <w:rsid w:val="00496F8E"/>
    <w:rsid w:val="004970D3"/>
    <w:rsid w:val="004975DC"/>
    <w:rsid w:val="0049760D"/>
    <w:rsid w:val="00497808"/>
    <w:rsid w:val="00497A14"/>
    <w:rsid w:val="00497A7C"/>
    <w:rsid w:val="004A014D"/>
    <w:rsid w:val="004A016C"/>
    <w:rsid w:val="004A03A7"/>
    <w:rsid w:val="004A0417"/>
    <w:rsid w:val="004A0616"/>
    <w:rsid w:val="004A0648"/>
    <w:rsid w:val="004A0671"/>
    <w:rsid w:val="004A0BA9"/>
    <w:rsid w:val="004A0D20"/>
    <w:rsid w:val="004A102B"/>
    <w:rsid w:val="004A1054"/>
    <w:rsid w:val="004A110C"/>
    <w:rsid w:val="004A12F9"/>
    <w:rsid w:val="004A13A3"/>
    <w:rsid w:val="004A13D2"/>
    <w:rsid w:val="004A1682"/>
    <w:rsid w:val="004A1903"/>
    <w:rsid w:val="004A19F8"/>
    <w:rsid w:val="004A1A57"/>
    <w:rsid w:val="004A1D46"/>
    <w:rsid w:val="004A1F9E"/>
    <w:rsid w:val="004A2108"/>
    <w:rsid w:val="004A2287"/>
    <w:rsid w:val="004A2680"/>
    <w:rsid w:val="004A27C1"/>
    <w:rsid w:val="004A2804"/>
    <w:rsid w:val="004A28D3"/>
    <w:rsid w:val="004A297A"/>
    <w:rsid w:val="004A2B89"/>
    <w:rsid w:val="004A2B96"/>
    <w:rsid w:val="004A2CAF"/>
    <w:rsid w:val="004A2E34"/>
    <w:rsid w:val="004A2F06"/>
    <w:rsid w:val="004A313B"/>
    <w:rsid w:val="004A3257"/>
    <w:rsid w:val="004A3960"/>
    <w:rsid w:val="004A3984"/>
    <w:rsid w:val="004A39A9"/>
    <w:rsid w:val="004A3DA9"/>
    <w:rsid w:val="004A3DC7"/>
    <w:rsid w:val="004A3E5B"/>
    <w:rsid w:val="004A4039"/>
    <w:rsid w:val="004A417D"/>
    <w:rsid w:val="004A4290"/>
    <w:rsid w:val="004A4414"/>
    <w:rsid w:val="004A45FC"/>
    <w:rsid w:val="004A467F"/>
    <w:rsid w:val="004A46A0"/>
    <w:rsid w:val="004A477A"/>
    <w:rsid w:val="004A4AE3"/>
    <w:rsid w:val="004A4AF6"/>
    <w:rsid w:val="004A4B6B"/>
    <w:rsid w:val="004A5030"/>
    <w:rsid w:val="004A520B"/>
    <w:rsid w:val="004A528E"/>
    <w:rsid w:val="004A5A16"/>
    <w:rsid w:val="004A5A40"/>
    <w:rsid w:val="004A5B1B"/>
    <w:rsid w:val="004A5DC1"/>
    <w:rsid w:val="004A5E3D"/>
    <w:rsid w:val="004A6196"/>
    <w:rsid w:val="004A61EA"/>
    <w:rsid w:val="004A6424"/>
    <w:rsid w:val="004A6564"/>
    <w:rsid w:val="004A66B0"/>
    <w:rsid w:val="004A68A5"/>
    <w:rsid w:val="004A6C58"/>
    <w:rsid w:val="004A6E95"/>
    <w:rsid w:val="004A6F7E"/>
    <w:rsid w:val="004A71CD"/>
    <w:rsid w:val="004A7437"/>
    <w:rsid w:val="004A7463"/>
    <w:rsid w:val="004A75FC"/>
    <w:rsid w:val="004A76C7"/>
    <w:rsid w:val="004A781C"/>
    <w:rsid w:val="004A7A77"/>
    <w:rsid w:val="004A7B90"/>
    <w:rsid w:val="004A7E8E"/>
    <w:rsid w:val="004A7EB8"/>
    <w:rsid w:val="004A7F70"/>
    <w:rsid w:val="004B01FD"/>
    <w:rsid w:val="004B0245"/>
    <w:rsid w:val="004B0333"/>
    <w:rsid w:val="004B04BA"/>
    <w:rsid w:val="004B0509"/>
    <w:rsid w:val="004B0555"/>
    <w:rsid w:val="004B055E"/>
    <w:rsid w:val="004B0AB8"/>
    <w:rsid w:val="004B0D5B"/>
    <w:rsid w:val="004B0FEB"/>
    <w:rsid w:val="004B126A"/>
    <w:rsid w:val="004B139D"/>
    <w:rsid w:val="004B15AE"/>
    <w:rsid w:val="004B15C8"/>
    <w:rsid w:val="004B16E7"/>
    <w:rsid w:val="004B17D7"/>
    <w:rsid w:val="004B1B11"/>
    <w:rsid w:val="004B2264"/>
    <w:rsid w:val="004B25DF"/>
    <w:rsid w:val="004B269B"/>
    <w:rsid w:val="004B27E7"/>
    <w:rsid w:val="004B2832"/>
    <w:rsid w:val="004B2C0A"/>
    <w:rsid w:val="004B2C11"/>
    <w:rsid w:val="004B2C9A"/>
    <w:rsid w:val="004B30F2"/>
    <w:rsid w:val="004B330F"/>
    <w:rsid w:val="004B33B8"/>
    <w:rsid w:val="004B36A3"/>
    <w:rsid w:val="004B39B9"/>
    <w:rsid w:val="004B3B97"/>
    <w:rsid w:val="004B3C87"/>
    <w:rsid w:val="004B3CC6"/>
    <w:rsid w:val="004B3D10"/>
    <w:rsid w:val="004B408A"/>
    <w:rsid w:val="004B411B"/>
    <w:rsid w:val="004B41BC"/>
    <w:rsid w:val="004B4268"/>
    <w:rsid w:val="004B43E3"/>
    <w:rsid w:val="004B44F7"/>
    <w:rsid w:val="004B473D"/>
    <w:rsid w:val="004B4791"/>
    <w:rsid w:val="004B4816"/>
    <w:rsid w:val="004B487F"/>
    <w:rsid w:val="004B4999"/>
    <w:rsid w:val="004B4C87"/>
    <w:rsid w:val="004B4D54"/>
    <w:rsid w:val="004B4DBE"/>
    <w:rsid w:val="004B4E4D"/>
    <w:rsid w:val="004B4FCF"/>
    <w:rsid w:val="004B5044"/>
    <w:rsid w:val="004B509B"/>
    <w:rsid w:val="004B50E9"/>
    <w:rsid w:val="004B50EA"/>
    <w:rsid w:val="004B52B1"/>
    <w:rsid w:val="004B5326"/>
    <w:rsid w:val="004B5806"/>
    <w:rsid w:val="004B5889"/>
    <w:rsid w:val="004B5945"/>
    <w:rsid w:val="004B5992"/>
    <w:rsid w:val="004B5FF9"/>
    <w:rsid w:val="004B6460"/>
    <w:rsid w:val="004B64FB"/>
    <w:rsid w:val="004B6519"/>
    <w:rsid w:val="004B665E"/>
    <w:rsid w:val="004B679C"/>
    <w:rsid w:val="004B67E9"/>
    <w:rsid w:val="004B69DA"/>
    <w:rsid w:val="004B6AFE"/>
    <w:rsid w:val="004B6B62"/>
    <w:rsid w:val="004B6CAA"/>
    <w:rsid w:val="004B6D4F"/>
    <w:rsid w:val="004B6EF7"/>
    <w:rsid w:val="004B70B1"/>
    <w:rsid w:val="004B70D0"/>
    <w:rsid w:val="004B722C"/>
    <w:rsid w:val="004B739D"/>
    <w:rsid w:val="004B774D"/>
    <w:rsid w:val="004B77A1"/>
    <w:rsid w:val="004B79BB"/>
    <w:rsid w:val="004B7ABE"/>
    <w:rsid w:val="004B7B73"/>
    <w:rsid w:val="004B7D0F"/>
    <w:rsid w:val="004B7EAD"/>
    <w:rsid w:val="004B7EFE"/>
    <w:rsid w:val="004B7F3F"/>
    <w:rsid w:val="004B7F47"/>
    <w:rsid w:val="004C02DE"/>
    <w:rsid w:val="004C08F2"/>
    <w:rsid w:val="004C0931"/>
    <w:rsid w:val="004C0CEA"/>
    <w:rsid w:val="004C0F6B"/>
    <w:rsid w:val="004C1046"/>
    <w:rsid w:val="004C1326"/>
    <w:rsid w:val="004C13AC"/>
    <w:rsid w:val="004C1441"/>
    <w:rsid w:val="004C17A5"/>
    <w:rsid w:val="004C19A9"/>
    <w:rsid w:val="004C1A95"/>
    <w:rsid w:val="004C1D77"/>
    <w:rsid w:val="004C1DFE"/>
    <w:rsid w:val="004C1E64"/>
    <w:rsid w:val="004C1F03"/>
    <w:rsid w:val="004C1F65"/>
    <w:rsid w:val="004C2498"/>
    <w:rsid w:val="004C24F5"/>
    <w:rsid w:val="004C26CE"/>
    <w:rsid w:val="004C26CF"/>
    <w:rsid w:val="004C27CA"/>
    <w:rsid w:val="004C28CF"/>
    <w:rsid w:val="004C295B"/>
    <w:rsid w:val="004C2A3C"/>
    <w:rsid w:val="004C2A43"/>
    <w:rsid w:val="004C2AC8"/>
    <w:rsid w:val="004C2BC6"/>
    <w:rsid w:val="004C2D85"/>
    <w:rsid w:val="004C2E0E"/>
    <w:rsid w:val="004C2E48"/>
    <w:rsid w:val="004C2E8F"/>
    <w:rsid w:val="004C2F9B"/>
    <w:rsid w:val="004C33DC"/>
    <w:rsid w:val="004C343C"/>
    <w:rsid w:val="004C348E"/>
    <w:rsid w:val="004C35B6"/>
    <w:rsid w:val="004C35BF"/>
    <w:rsid w:val="004C3687"/>
    <w:rsid w:val="004C37FB"/>
    <w:rsid w:val="004C3980"/>
    <w:rsid w:val="004C3992"/>
    <w:rsid w:val="004C3C70"/>
    <w:rsid w:val="004C3D9F"/>
    <w:rsid w:val="004C3DC6"/>
    <w:rsid w:val="004C3E68"/>
    <w:rsid w:val="004C3EF9"/>
    <w:rsid w:val="004C41A3"/>
    <w:rsid w:val="004C41FC"/>
    <w:rsid w:val="004C4595"/>
    <w:rsid w:val="004C45A3"/>
    <w:rsid w:val="004C480B"/>
    <w:rsid w:val="004C49B3"/>
    <w:rsid w:val="004C49E0"/>
    <w:rsid w:val="004C49E3"/>
    <w:rsid w:val="004C4B6D"/>
    <w:rsid w:val="004C4D54"/>
    <w:rsid w:val="004C4F52"/>
    <w:rsid w:val="004C5066"/>
    <w:rsid w:val="004C51E1"/>
    <w:rsid w:val="004C59C0"/>
    <w:rsid w:val="004C5BB1"/>
    <w:rsid w:val="004C5F87"/>
    <w:rsid w:val="004C5FC9"/>
    <w:rsid w:val="004C645E"/>
    <w:rsid w:val="004C64B7"/>
    <w:rsid w:val="004C662D"/>
    <w:rsid w:val="004C6905"/>
    <w:rsid w:val="004C6D6B"/>
    <w:rsid w:val="004C7181"/>
    <w:rsid w:val="004C744C"/>
    <w:rsid w:val="004C745F"/>
    <w:rsid w:val="004C7561"/>
    <w:rsid w:val="004C75B9"/>
    <w:rsid w:val="004C7619"/>
    <w:rsid w:val="004C7B6A"/>
    <w:rsid w:val="004C7BAE"/>
    <w:rsid w:val="004C7BD0"/>
    <w:rsid w:val="004C7D8D"/>
    <w:rsid w:val="004C7D9A"/>
    <w:rsid w:val="004C7DFF"/>
    <w:rsid w:val="004C7EDA"/>
    <w:rsid w:val="004C7EFE"/>
    <w:rsid w:val="004D01AD"/>
    <w:rsid w:val="004D0499"/>
    <w:rsid w:val="004D06FE"/>
    <w:rsid w:val="004D0877"/>
    <w:rsid w:val="004D0CB7"/>
    <w:rsid w:val="004D140F"/>
    <w:rsid w:val="004D1977"/>
    <w:rsid w:val="004D1C5F"/>
    <w:rsid w:val="004D1CF4"/>
    <w:rsid w:val="004D1DE6"/>
    <w:rsid w:val="004D1F72"/>
    <w:rsid w:val="004D2278"/>
    <w:rsid w:val="004D2300"/>
    <w:rsid w:val="004D2890"/>
    <w:rsid w:val="004D28B6"/>
    <w:rsid w:val="004D29AE"/>
    <w:rsid w:val="004D2B1A"/>
    <w:rsid w:val="004D2D28"/>
    <w:rsid w:val="004D2ECB"/>
    <w:rsid w:val="004D2F41"/>
    <w:rsid w:val="004D302C"/>
    <w:rsid w:val="004D304E"/>
    <w:rsid w:val="004D30EC"/>
    <w:rsid w:val="004D322B"/>
    <w:rsid w:val="004D32C4"/>
    <w:rsid w:val="004D3589"/>
    <w:rsid w:val="004D371A"/>
    <w:rsid w:val="004D37A2"/>
    <w:rsid w:val="004D39B4"/>
    <w:rsid w:val="004D3AC5"/>
    <w:rsid w:val="004D4163"/>
    <w:rsid w:val="004D438E"/>
    <w:rsid w:val="004D4556"/>
    <w:rsid w:val="004D4656"/>
    <w:rsid w:val="004D49D1"/>
    <w:rsid w:val="004D4B23"/>
    <w:rsid w:val="004D4BF8"/>
    <w:rsid w:val="004D4EE7"/>
    <w:rsid w:val="004D5166"/>
    <w:rsid w:val="004D533D"/>
    <w:rsid w:val="004D53D9"/>
    <w:rsid w:val="004D56A1"/>
    <w:rsid w:val="004D56C3"/>
    <w:rsid w:val="004D56C9"/>
    <w:rsid w:val="004D5929"/>
    <w:rsid w:val="004D5ACC"/>
    <w:rsid w:val="004D5D1B"/>
    <w:rsid w:val="004D5D95"/>
    <w:rsid w:val="004D5E1D"/>
    <w:rsid w:val="004D5EF4"/>
    <w:rsid w:val="004D5F90"/>
    <w:rsid w:val="004D689D"/>
    <w:rsid w:val="004D6AA5"/>
    <w:rsid w:val="004D6AC4"/>
    <w:rsid w:val="004D6ACB"/>
    <w:rsid w:val="004D6B50"/>
    <w:rsid w:val="004D6D87"/>
    <w:rsid w:val="004D6E8D"/>
    <w:rsid w:val="004D6ED3"/>
    <w:rsid w:val="004D7051"/>
    <w:rsid w:val="004D71E5"/>
    <w:rsid w:val="004D73A6"/>
    <w:rsid w:val="004D778C"/>
    <w:rsid w:val="004D7876"/>
    <w:rsid w:val="004D7C68"/>
    <w:rsid w:val="004D7F4F"/>
    <w:rsid w:val="004E0389"/>
    <w:rsid w:val="004E07C1"/>
    <w:rsid w:val="004E0BF6"/>
    <w:rsid w:val="004E0DD1"/>
    <w:rsid w:val="004E0F1A"/>
    <w:rsid w:val="004E12D1"/>
    <w:rsid w:val="004E138A"/>
    <w:rsid w:val="004E152D"/>
    <w:rsid w:val="004E1781"/>
    <w:rsid w:val="004E187F"/>
    <w:rsid w:val="004E1A62"/>
    <w:rsid w:val="004E1CE3"/>
    <w:rsid w:val="004E1DF5"/>
    <w:rsid w:val="004E21F5"/>
    <w:rsid w:val="004E2428"/>
    <w:rsid w:val="004E247B"/>
    <w:rsid w:val="004E27F0"/>
    <w:rsid w:val="004E2AFA"/>
    <w:rsid w:val="004E2B8A"/>
    <w:rsid w:val="004E2CE2"/>
    <w:rsid w:val="004E2D42"/>
    <w:rsid w:val="004E2E23"/>
    <w:rsid w:val="004E2E45"/>
    <w:rsid w:val="004E2F6F"/>
    <w:rsid w:val="004E311E"/>
    <w:rsid w:val="004E3940"/>
    <w:rsid w:val="004E3A4F"/>
    <w:rsid w:val="004E3BAA"/>
    <w:rsid w:val="004E3CF8"/>
    <w:rsid w:val="004E3EF8"/>
    <w:rsid w:val="004E4098"/>
    <w:rsid w:val="004E447B"/>
    <w:rsid w:val="004E46D6"/>
    <w:rsid w:val="004E49F1"/>
    <w:rsid w:val="004E4AFE"/>
    <w:rsid w:val="004E4CA9"/>
    <w:rsid w:val="004E4DAD"/>
    <w:rsid w:val="004E52DC"/>
    <w:rsid w:val="004E538B"/>
    <w:rsid w:val="004E54D1"/>
    <w:rsid w:val="004E55C6"/>
    <w:rsid w:val="004E5662"/>
    <w:rsid w:val="004E56C5"/>
    <w:rsid w:val="004E5B91"/>
    <w:rsid w:val="004E5E62"/>
    <w:rsid w:val="004E5FE9"/>
    <w:rsid w:val="004E6011"/>
    <w:rsid w:val="004E6172"/>
    <w:rsid w:val="004E61ED"/>
    <w:rsid w:val="004E6251"/>
    <w:rsid w:val="004E62F2"/>
    <w:rsid w:val="004E65A7"/>
    <w:rsid w:val="004E67C5"/>
    <w:rsid w:val="004E67F3"/>
    <w:rsid w:val="004E6A9D"/>
    <w:rsid w:val="004E6C16"/>
    <w:rsid w:val="004E6CCA"/>
    <w:rsid w:val="004E6D44"/>
    <w:rsid w:val="004E6DE3"/>
    <w:rsid w:val="004E6DF8"/>
    <w:rsid w:val="004E6EA8"/>
    <w:rsid w:val="004E6FDF"/>
    <w:rsid w:val="004E7001"/>
    <w:rsid w:val="004E7262"/>
    <w:rsid w:val="004E769D"/>
    <w:rsid w:val="004E79CA"/>
    <w:rsid w:val="004E79D5"/>
    <w:rsid w:val="004E79DA"/>
    <w:rsid w:val="004E7CCE"/>
    <w:rsid w:val="004F001F"/>
    <w:rsid w:val="004F00E2"/>
    <w:rsid w:val="004F00EC"/>
    <w:rsid w:val="004F014B"/>
    <w:rsid w:val="004F0387"/>
    <w:rsid w:val="004F03AF"/>
    <w:rsid w:val="004F0503"/>
    <w:rsid w:val="004F057D"/>
    <w:rsid w:val="004F05BA"/>
    <w:rsid w:val="004F0BD5"/>
    <w:rsid w:val="004F0CF5"/>
    <w:rsid w:val="004F0D91"/>
    <w:rsid w:val="004F0F36"/>
    <w:rsid w:val="004F10A9"/>
    <w:rsid w:val="004F1141"/>
    <w:rsid w:val="004F1235"/>
    <w:rsid w:val="004F1467"/>
    <w:rsid w:val="004F181E"/>
    <w:rsid w:val="004F1AE7"/>
    <w:rsid w:val="004F1BAE"/>
    <w:rsid w:val="004F1CC5"/>
    <w:rsid w:val="004F1DDB"/>
    <w:rsid w:val="004F1E74"/>
    <w:rsid w:val="004F2021"/>
    <w:rsid w:val="004F2376"/>
    <w:rsid w:val="004F23E9"/>
    <w:rsid w:val="004F2738"/>
    <w:rsid w:val="004F2749"/>
    <w:rsid w:val="004F289E"/>
    <w:rsid w:val="004F2B06"/>
    <w:rsid w:val="004F2B12"/>
    <w:rsid w:val="004F2E45"/>
    <w:rsid w:val="004F2E72"/>
    <w:rsid w:val="004F2F62"/>
    <w:rsid w:val="004F3004"/>
    <w:rsid w:val="004F310F"/>
    <w:rsid w:val="004F3356"/>
    <w:rsid w:val="004F37A1"/>
    <w:rsid w:val="004F39C0"/>
    <w:rsid w:val="004F3CE2"/>
    <w:rsid w:val="004F3E34"/>
    <w:rsid w:val="004F3F31"/>
    <w:rsid w:val="004F42EC"/>
    <w:rsid w:val="004F45B4"/>
    <w:rsid w:val="004F466B"/>
    <w:rsid w:val="004F48DC"/>
    <w:rsid w:val="004F49E0"/>
    <w:rsid w:val="004F4A34"/>
    <w:rsid w:val="004F4A73"/>
    <w:rsid w:val="004F4CA0"/>
    <w:rsid w:val="004F532B"/>
    <w:rsid w:val="004F54E5"/>
    <w:rsid w:val="004F56D5"/>
    <w:rsid w:val="004F5715"/>
    <w:rsid w:val="004F5B05"/>
    <w:rsid w:val="004F5DD5"/>
    <w:rsid w:val="004F5EF1"/>
    <w:rsid w:val="004F606F"/>
    <w:rsid w:val="004F6165"/>
    <w:rsid w:val="004F63D0"/>
    <w:rsid w:val="004F6446"/>
    <w:rsid w:val="004F651D"/>
    <w:rsid w:val="004F6605"/>
    <w:rsid w:val="004F67AA"/>
    <w:rsid w:val="004F68CC"/>
    <w:rsid w:val="004F6ABE"/>
    <w:rsid w:val="004F6D62"/>
    <w:rsid w:val="004F6EFB"/>
    <w:rsid w:val="004F7809"/>
    <w:rsid w:val="004F7A25"/>
    <w:rsid w:val="004F7AA7"/>
    <w:rsid w:val="004F7B61"/>
    <w:rsid w:val="004F7D57"/>
    <w:rsid w:val="004F7FF8"/>
    <w:rsid w:val="0050039D"/>
    <w:rsid w:val="00500488"/>
    <w:rsid w:val="0050058C"/>
    <w:rsid w:val="005009AD"/>
    <w:rsid w:val="00500E2C"/>
    <w:rsid w:val="0050105E"/>
    <w:rsid w:val="0050164B"/>
    <w:rsid w:val="005016A6"/>
    <w:rsid w:val="0050185C"/>
    <w:rsid w:val="005018E1"/>
    <w:rsid w:val="00501959"/>
    <w:rsid w:val="0050195C"/>
    <w:rsid w:val="00501BF7"/>
    <w:rsid w:val="00501CAF"/>
    <w:rsid w:val="00501E1D"/>
    <w:rsid w:val="00501E9C"/>
    <w:rsid w:val="00501EE8"/>
    <w:rsid w:val="005020F2"/>
    <w:rsid w:val="00502125"/>
    <w:rsid w:val="005022F0"/>
    <w:rsid w:val="00502352"/>
    <w:rsid w:val="005024B1"/>
    <w:rsid w:val="005024CC"/>
    <w:rsid w:val="005025ED"/>
    <w:rsid w:val="005027BE"/>
    <w:rsid w:val="00502993"/>
    <w:rsid w:val="00502A45"/>
    <w:rsid w:val="00502B2C"/>
    <w:rsid w:val="00502F56"/>
    <w:rsid w:val="005033FF"/>
    <w:rsid w:val="0050353B"/>
    <w:rsid w:val="0050372E"/>
    <w:rsid w:val="00503952"/>
    <w:rsid w:val="00503CD5"/>
    <w:rsid w:val="00503CF2"/>
    <w:rsid w:val="00503D21"/>
    <w:rsid w:val="00503EB1"/>
    <w:rsid w:val="005040D2"/>
    <w:rsid w:val="00504103"/>
    <w:rsid w:val="00504222"/>
    <w:rsid w:val="0050430D"/>
    <w:rsid w:val="005044AB"/>
    <w:rsid w:val="005044E0"/>
    <w:rsid w:val="0050489B"/>
    <w:rsid w:val="00504B50"/>
    <w:rsid w:val="00504E04"/>
    <w:rsid w:val="005052D5"/>
    <w:rsid w:val="0050598C"/>
    <w:rsid w:val="00505A70"/>
    <w:rsid w:val="00505B0C"/>
    <w:rsid w:val="00505BF3"/>
    <w:rsid w:val="00505D92"/>
    <w:rsid w:val="00505E22"/>
    <w:rsid w:val="00505FC1"/>
    <w:rsid w:val="0050608F"/>
    <w:rsid w:val="005060BD"/>
    <w:rsid w:val="00506384"/>
    <w:rsid w:val="0050658B"/>
    <w:rsid w:val="00506977"/>
    <w:rsid w:val="00506B5B"/>
    <w:rsid w:val="00506C61"/>
    <w:rsid w:val="00506CEF"/>
    <w:rsid w:val="00506DB7"/>
    <w:rsid w:val="00506EAB"/>
    <w:rsid w:val="00507286"/>
    <w:rsid w:val="00507610"/>
    <w:rsid w:val="0050782B"/>
    <w:rsid w:val="0050785E"/>
    <w:rsid w:val="005078A4"/>
    <w:rsid w:val="005079FC"/>
    <w:rsid w:val="00507A80"/>
    <w:rsid w:val="00507AF9"/>
    <w:rsid w:val="00507F4F"/>
    <w:rsid w:val="00510004"/>
    <w:rsid w:val="0051017A"/>
    <w:rsid w:val="005102D5"/>
    <w:rsid w:val="00510336"/>
    <w:rsid w:val="00510627"/>
    <w:rsid w:val="0051072F"/>
    <w:rsid w:val="00510873"/>
    <w:rsid w:val="005108C7"/>
    <w:rsid w:val="005108D7"/>
    <w:rsid w:val="00510920"/>
    <w:rsid w:val="00510B14"/>
    <w:rsid w:val="00510DE8"/>
    <w:rsid w:val="00510F6A"/>
    <w:rsid w:val="00511042"/>
    <w:rsid w:val="0051115A"/>
    <w:rsid w:val="005112F6"/>
    <w:rsid w:val="005115CB"/>
    <w:rsid w:val="005115E7"/>
    <w:rsid w:val="0051163D"/>
    <w:rsid w:val="00511A3A"/>
    <w:rsid w:val="00511C7D"/>
    <w:rsid w:val="00511CDB"/>
    <w:rsid w:val="00511FAF"/>
    <w:rsid w:val="00511FDB"/>
    <w:rsid w:val="00512208"/>
    <w:rsid w:val="00512544"/>
    <w:rsid w:val="00512599"/>
    <w:rsid w:val="00512647"/>
    <w:rsid w:val="005126D0"/>
    <w:rsid w:val="005126E3"/>
    <w:rsid w:val="005126F7"/>
    <w:rsid w:val="00512855"/>
    <w:rsid w:val="0051289E"/>
    <w:rsid w:val="0051291C"/>
    <w:rsid w:val="005129FC"/>
    <w:rsid w:val="00512A5A"/>
    <w:rsid w:val="00512BA9"/>
    <w:rsid w:val="00512D0D"/>
    <w:rsid w:val="00512DFF"/>
    <w:rsid w:val="00512ED8"/>
    <w:rsid w:val="005130CB"/>
    <w:rsid w:val="005131B1"/>
    <w:rsid w:val="00513210"/>
    <w:rsid w:val="00513451"/>
    <w:rsid w:val="00513AFF"/>
    <w:rsid w:val="00513B5F"/>
    <w:rsid w:val="00513BA1"/>
    <w:rsid w:val="00513C89"/>
    <w:rsid w:val="00513E7E"/>
    <w:rsid w:val="00513FC1"/>
    <w:rsid w:val="005141FF"/>
    <w:rsid w:val="00514448"/>
    <w:rsid w:val="005145A2"/>
    <w:rsid w:val="005146BD"/>
    <w:rsid w:val="005149ED"/>
    <w:rsid w:val="005149FD"/>
    <w:rsid w:val="00514A79"/>
    <w:rsid w:val="00514BB3"/>
    <w:rsid w:val="00514CF9"/>
    <w:rsid w:val="00514DC6"/>
    <w:rsid w:val="00514E50"/>
    <w:rsid w:val="00515175"/>
    <w:rsid w:val="00515277"/>
    <w:rsid w:val="00515669"/>
    <w:rsid w:val="005158CA"/>
    <w:rsid w:val="005158FC"/>
    <w:rsid w:val="00515AE2"/>
    <w:rsid w:val="00515C45"/>
    <w:rsid w:val="00515FF9"/>
    <w:rsid w:val="00516484"/>
    <w:rsid w:val="0051660E"/>
    <w:rsid w:val="00516BE2"/>
    <w:rsid w:val="00516C20"/>
    <w:rsid w:val="00516CB0"/>
    <w:rsid w:val="00516FD9"/>
    <w:rsid w:val="00517103"/>
    <w:rsid w:val="005173B7"/>
    <w:rsid w:val="0051754E"/>
    <w:rsid w:val="00517778"/>
    <w:rsid w:val="0051785E"/>
    <w:rsid w:val="00517912"/>
    <w:rsid w:val="00517A4B"/>
    <w:rsid w:val="00517AA2"/>
    <w:rsid w:val="00517CB4"/>
    <w:rsid w:val="00517DFE"/>
    <w:rsid w:val="00517EA1"/>
    <w:rsid w:val="0052005E"/>
    <w:rsid w:val="00520192"/>
    <w:rsid w:val="00520199"/>
    <w:rsid w:val="005203AC"/>
    <w:rsid w:val="0052046C"/>
    <w:rsid w:val="0052070A"/>
    <w:rsid w:val="005207CC"/>
    <w:rsid w:val="005207D5"/>
    <w:rsid w:val="00520818"/>
    <w:rsid w:val="00520857"/>
    <w:rsid w:val="00520BF2"/>
    <w:rsid w:val="00520C00"/>
    <w:rsid w:val="00520FFC"/>
    <w:rsid w:val="0052107D"/>
    <w:rsid w:val="00521257"/>
    <w:rsid w:val="0052125D"/>
    <w:rsid w:val="00521412"/>
    <w:rsid w:val="00521779"/>
    <w:rsid w:val="005219B3"/>
    <w:rsid w:val="005219EA"/>
    <w:rsid w:val="00521C97"/>
    <w:rsid w:val="00522057"/>
    <w:rsid w:val="0052225C"/>
    <w:rsid w:val="00522282"/>
    <w:rsid w:val="005228A3"/>
    <w:rsid w:val="00522C1C"/>
    <w:rsid w:val="00522C4A"/>
    <w:rsid w:val="00522E30"/>
    <w:rsid w:val="00522F91"/>
    <w:rsid w:val="005230D0"/>
    <w:rsid w:val="00523176"/>
    <w:rsid w:val="005232FF"/>
    <w:rsid w:val="00523599"/>
    <w:rsid w:val="00523D00"/>
    <w:rsid w:val="00523EE1"/>
    <w:rsid w:val="00523F5B"/>
    <w:rsid w:val="00524095"/>
    <w:rsid w:val="00524191"/>
    <w:rsid w:val="00524316"/>
    <w:rsid w:val="0052444B"/>
    <w:rsid w:val="005244BD"/>
    <w:rsid w:val="00524551"/>
    <w:rsid w:val="0052478B"/>
    <w:rsid w:val="00524792"/>
    <w:rsid w:val="00524854"/>
    <w:rsid w:val="00524AED"/>
    <w:rsid w:val="00524DDC"/>
    <w:rsid w:val="00525060"/>
    <w:rsid w:val="005251A0"/>
    <w:rsid w:val="00525398"/>
    <w:rsid w:val="0052540F"/>
    <w:rsid w:val="0052564D"/>
    <w:rsid w:val="00525857"/>
    <w:rsid w:val="00525C98"/>
    <w:rsid w:val="00525CD7"/>
    <w:rsid w:val="00525E94"/>
    <w:rsid w:val="005260CE"/>
    <w:rsid w:val="005260D5"/>
    <w:rsid w:val="00526413"/>
    <w:rsid w:val="00526628"/>
    <w:rsid w:val="00526700"/>
    <w:rsid w:val="005267BE"/>
    <w:rsid w:val="005269E0"/>
    <w:rsid w:val="005269F8"/>
    <w:rsid w:val="00526C60"/>
    <w:rsid w:val="00526E24"/>
    <w:rsid w:val="00526E8A"/>
    <w:rsid w:val="00526EF2"/>
    <w:rsid w:val="005272C6"/>
    <w:rsid w:val="00527862"/>
    <w:rsid w:val="0052799A"/>
    <w:rsid w:val="00527A11"/>
    <w:rsid w:val="00527AB0"/>
    <w:rsid w:val="00527D90"/>
    <w:rsid w:val="00527E93"/>
    <w:rsid w:val="00527F73"/>
    <w:rsid w:val="00527FC6"/>
    <w:rsid w:val="00530117"/>
    <w:rsid w:val="0053038D"/>
    <w:rsid w:val="00530553"/>
    <w:rsid w:val="0053057D"/>
    <w:rsid w:val="005308B3"/>
    <w:rsid w:val="00530A71"/>
    <w:rsid w:val="00530B6F"/>
    <w:rsid w:val="00530C66"/>
    <w:rsid w:val="00530FB4"/>
    <w:rsid w:val="00531491"/>
    <w:rsid w:val="0053150D"/>
    <w:rsid w:val="00531520"/>
    <w:rsid w:val="0053167F"/>
    <w:rsid w:val="00531A5D"/>
    <w:rsid w:val="00531B03"/>
    <w:rsid w:val="00531E5A"/>
    <w:rsid w:val="00531E5C"/>
    <w:rsid w:val="00531EC7"/>
    <w:rsid w:val="00531EFA"/>
    <w:rsid w:val="00532220"/>
    <w:rsid w:val="0053222A"/>
    <w:rsid w:val="0053227F"/>
    <w:rsid w:val="005323BA"/>
    <w:rsid w:val="005323F8"/>
    <w:rsid w:val="00532474"/>
    <w:rsid w:val="00532612"/>
    <w:rsid w:val="0053281D"/>
    <w:rsid w:val="00532880"/>
    <w:rsid w:val="00532B87"/>
    <w:rsid w:val="00532BE5"/>
    <w:rsid w:val="00532EB3"/>
    <w:rsid w:val="00532EF2"/>
    <w:rsid w:val="00533745"/>
    <w:rsid w:val="005339F0"/>
    <w:rsid w:val="00533AAA"/>
    <w:rsid w:val="00533EC8"/>
    <w:rsid w:val="00533ED9"/>
    <w:rsid w:val="00533FDB"/>
    <w:rsid w:val="00533FEB"/>
    <w:rsid w:val="005341F3"/>
    <w:rsid w:val="00534207"/>
    <w:rsid w:val="0053431C"/>
    <w:rsid w:val="00534663"/>
    <w:rsid w:val="0053483F"/>
    <w:rsid w:val="00534AA9"/>
    <w:rsid w:val="00534CA7"/>
    <w:rsid w:val="00534E0D"/>
    <w:rsid w:val="00535534"/>
    <w:rsid w:val="0053562B"/>
    <w:rsid w:val="005358B7"/>
    <w:rsid w:val="00535909"/>
    <w:rsid w:val="0053590C"/>
    <w:rsid w:val="0053598C"/>
    <w:rsid w:val="005359CE"/>
    <w:rsid w:val="00535D83"/>
    <w:rsid w:val="00535FF0"/>
    <w:rsid w:val="005361F3"/>
    <w:rsid w:val="00536244"/>
    <w:rsid w:val="0053625E"/>
    <w:rsid w:val="0053634A"/>
    <w:rsid w:val="0053687F"/>
    <w:rsid w:val="00536DDC"/>
    <w:rsid w:val="005371CF"/>
    <w:rsid w:val="00537579"/>
    <w:rsid w:val="005375F0"/>
    <w:rsid w:val="00537696"/>
    <w:rsid w:val="005377F8"/>
    <w:rsid w:val="00537811"/>
    <w:rsid w:val="00537973"/>
    <w:rsid w:val="00537ADC"/>
    <w:rsid w:val="00537C93"/>
    <w:rsid w:val="00537D13"/>
    <w:rsid w:val="00537F71"/>
    <w:rsid w:val="00540016"/>
    <w:rsid w:val="00540172"/>
    <w:rsid w:val="0054025A"/>
    <w:rsid w:val="00540359"/>
    <w:rsid w:val="005407B0"/>
    <w:rsid w:val="00540881"/>
    <w:rsid w:val="00540AE5"/>
    <w:rsid w:val="00540C58"/>
    <w:rsid w:val="00540C5B"/>
    <w:rsid w:val="00540F62"/>
    <w:rsid w:val="005410D4"/>
    <w:rsid w:val="005411A5"/>
    <w:rsid w:val="005412A5"/>
    <w:rsid w:val="00541395"/>
    <w:rsid w:val="005413E2"/>
    <w:rsid w:val="00541679"/>
    <w:rsid w:val="0054179F"/>
    <w:rsid w:val="0054197D"/>
    <w:rsid w:val="00541A02"/>
    <w:rsid w:val="00541A72"/>
    <w:rsid w:val="00541BA6"/>
    <w:rsid w:val="00541ECB"/>
    <w:rsid w:val="00541ED7"/>
    <w:rsid w:val="005421FB"/>
    <w:rsid w:val="0054244B"/>
    <w:rsid w:val="0054249E"/>
    <w:rsid w:val="00542546"/>
    <w:rsid w:val="0054270B"/>
    <w:rsid w:val="005427D9"/>
    <w:rsid w:val="00542839"/>
    <w:rsid w:val="00542A40"/>
    <w:rsid w:val="00542BAF"/>
    <w:rsid w:val="00542E96"/>
    <w:rsid w:val="00543340"/>
    <w:rsid w:val="00543365"/>
    <w:rsid w:val="005433E6"/>
    <w:rsid w:val="005434D3"/>
    <w:rsid w:val="00543CD7"/>
    <w:rsid w:val="00543EC3"/>
    <w:rsid w:val="00543FFC"/>
    <w:rsid w:val="0054424B"/>
    <w:rsid w:val="005442EB"/>
    <w:rsid w:val="0054499A"/>
    <w:rsid w:val="00544C8A"/>
    <w:rsid w:val="00544F4C"/>
    <w:rsid w:val="0054511D"/>
    <w:rsid w:val="005452EF"/>
    <w:rsid w:val="005453B2"/>
    <w:rsid w:val="005453C1"/>
    <w:rsid w:val="005453C3"/>
    <w:rsid w:val="005453CC"/>
    <w:rsid w:val="005457E1"/>
    <w:rsid w:val="00545850"/>
    <w:rsid w:val="00545CAA"/>
    <w:rsid w:val="00545D46"/>
    <w:rsid w:val="00545FE6"/>
    <w:rsid w:val="0054650C"/>
    <w:rsid w:val="005465AA"/>
    <w:rsid w:val="005469A6"/>
    <w:rsid w:val="00546B88"/>
    <w:rsid w:val="00546D30"/>
    <w:rsid w:val="00546DAA"/>
    <w:rsid w:val="00546E24"/>
    <w:rsid w:val="00546F20"/>
    <w:rsid w:val="00547572"/>
    <w:rsid w:val="0054797C"/>
    <w:rsid w:val="00547ACB"/>
    <w:rsid w:val="00547AE0"/>
    <w:rsid w:val="00547B49"/>
    <w:rsid w:val="00547B94"/>
    <w:rsid w:val="00547BB9"/>
    <w:rsid w:val="00547BE6"/>
    <w:rsid w:val="00547F8C"/>
    <w:rsid w:val="00550054"/>
    <w:rsid w:val="0055015B"/>
    <w:rsid w:val="005501A5"/>
    <w:rsid w:val="005502CD"/>
    <w:rsid w:val="00550398"/>
    <w:rsid w:val="00550568"/>
    <w:rsid w:val="00550809"/>
    <w:rsid w:val="00550821"/>
    <w:rsid w:val="00550A41"/>
    <w:rsid w:val="00550C2B"/>
    <w:rsid w:val="00550E6A"/>
    <w:rsid w:val="005512A4"/>
    <w:rsid w:val="00551393"/>
    <w:rsid w:val="0055150D"/>
    <w:rsid w:val="0055181E"/>
    <w:rsid w:val="00551851"/>
    <w:rsid w:val="005518ED"/>
    <w:rsid w:val="00551AA8"/>
    <w:rsid w:val="00551C96"/>
    <w:rsid w:val="00551D61"/>
    <w:rsid w:val="00551FC8"/>
    <w:rsid w:val="00552583"/>
    <w:rsid w:val="005525EF"/>
    <w:rsid w:val="005525F0"/>
    <w:rsid w:val="00552A2F"/>
    <w:rsid w:val="00552A46"/>
    <w:rsid w:val="00552B61"/>
    <w:rsid w:val="00553146"/>
    <w:rsid w:val="0055314F"/>
    <w:rsid w:val="00553371"/>
    <w:rsid w:val="00553389"/>
    <w:rsid w:val="005533FE"/>
    <w:rsid w:val="00553466"/>
    <w:rsid w:val="00553652"/>
    <w:rsid w:val="005536BD"/>
    <w:rsid w:val="005539FD"/>
    <w:rsid w:val="00553B73"/>
    <w:rsid w:val="00553C81"/>
    <w:rsid w:val="00553DC1"/>
    <w:rsid w:val="00553E9B"/>
    <w:rsid w:val="00553EA9"/>
    <w:rsid w:val="0055409E"/>
    <w:rsid w:val="00554135"/>
    <w:rsid w:val="0055420C"/>
    <w:rsid w:val="00554329"/>
    <w:rsid w:val="005545C5"/>
    <w:rsid w:val="005547D4"/>
    <w:rsid w:val="00554B14"/>
    <w:rsid w:val="00554C56"/>
    <w:rsid w:val="00554CA0"/>
    <w:rsid w:val="00554DE0"/>
    <w:rsid w:val="00554F3C"/>
    <w:rsid w:val="0055502B"/>
    <w:rsid w:val="00555152"/>
    <w:rsid w:val="005551F9"/>
    <w:rsid w:val="00555213"/>
    <w:rsid w:val="005555B2"/>
    <w:rsid w:val="005556F5"/>
    <w:rsid w:val="00555AB4"/>
    <w:rsid w:val="00555B15"/>
    <w:rsid w:val="00555D9E"/>
    <w:rsid w:val="00555DA3"/>
    <w:rsid w:val="00555DD7"/>
    <w:rsid w:val="00555E38"/>
    <w:rsid w:val="00555F9B"/>
    <w:rsid w:val="00556017"/>
    <w:rsid w:val="00556081"/>
    <w:rsid w:val="00556328"/>
    <w:rsid w:val="00556545"/>
    <w:rsid w:val="0055660B"/>
    <w:rsid w:val="005566D4"/>
    <w:rsid w:val="00556927"/>
    <w:rsid w:val="00556A50"/>
    <w:rsid w:val="00556A58"/>
    <w:rsid w:val="00556D29"/>
    <w:rsid w:val="00556DAF"/>
    <w:rsid w:val="0055716F"/>
    <w:rsid w:val="005571C6"/>
    <w:rsid w:val="005574F7"/>
    <w:rsid w:val="00557A66"/>
    <w:rsid w:val="00557A72"/>
    <w:rsid w:val="00557C4E"/>
    <w:rsid w:val="00557C70"/>
    <w:rsid w:val="00557CEA"/>
    <w:rsid w:val="00557EA7"/>
    <w:rsid w:val="00557F85"/>
    <w:rsid w:val="0056046E"/>
    <w:rsid w:val="00560C24"/>
    <w:rsid w:val="00560D9A"/>
    <w:rsid w:val="00560F35"/>
    <w:rsid w:val="0056104A"/>
    <w:rsid w:val="005615DC"/>
    <w:rsid w:val="00561612"/>
    <w:rsid w:val="0056168B"/>
    <w:rsid w:val="00561867"/>
    <w:rsid w:val="00561995"/>
    <w:rsid w:val="005619F8"/>
    <w:rsid w:val="00561C41"/>
    <w:rsid w:val="00561D61"/>
    <w:rsid w:val="00561F1E"/>
    <w:rsid w:val="00562242"/>
    <w:rsid w:val="00562355"/>
    <w:rsid w:val="00562396"/>
    <w:rsid w:val="00562473"/>
    <w:rsid w:val="005628F0"/>
    <w:rsid w:val="00562946"/>
    <w:rsid w:val="005629BC"/>
    <w:rsid w:val="00562FC4"/>
    <w:rsid w:val="00563534"/>
    <w:rsid w:val="005635D0"/>
    <w:rsid w:val="00563978"/>
    <w:rsid w:val="005639DB"/>
    <w:rsid w:val="00563A1A"/>
    <w:rsid w:val="00563C17"/>
    <w:rsid w:val="00563F29"/>
    <w:rsid w:val="005640A1"/>
    <w:rsid w:val="00564347"/>
    <w:rsid w:val="0056437C"/>
    <w:rsid w:val="0056441A"/>
    <w:rsid w:val="00564A17"/>
    <w:rsid w:val="00564CA5"/>
    <w:rsid w:val="00564CB4"/>
    <w:rsid w:val="00564EBE"/>
    <w:rsid w:val="00564FD0"/>
    <w:rsid w:val="005651EA"/>
    <w:rsid w:val="005654F3"/>
    <w:rsid w:val="00565598"/>
    <w:rsid w:val="005655A4"/>
    <w:rsid w:val="00565708"/>
    <w:rsid w:val="00565771"/>
    <w:rsid w:val="00565798"/>
    <w:rsid w:val="00565E9D"/>
    <w:rsid w:val="00565EDD"/>
    <w:rsid w:val="005660C0"/>
    <w:rsid w:val="005662C6"/>
    <w:rsid w:val="0056666E"/>
    <w:rsid w:val="00566774"/>
    <w:rsid w:val="00566A79"/>
    <w:rsid w:val="00566F60"/>
    <w:rsid w:val="005671F2"/>
    <w:rsid w:val="00567313"/>
    <w:rsid w:val="0056779E"/>
    <w:rsid w:val="005677A0"/>
    <w:rsid w:val="0056792A"/>
    <w:rsid w:val="005679FA"/>
    <w:rsid w:val="00567C7C"/>
    <w:rsid w:val="00567D04"/>
    <w:rsid w:val="005705B8"/>
    <w:rsid w:val="00570A2A"/>
    <w:rsid w:val="00570DEE"/>
    <w:rsid w:val="00570E39"/>
    <w:rsid w:val="005710F6"/>
    <w:rsid w:val="0057123A"/>
    <w:rsid w:val="00571271"/>
    <w:rsid w:val="00571574"/>
    <w:rsid w:val="00571609"/>
    <w:rsid w:val="0057174E"/>
    <w:rsid w:val="00571BF7"/>
    <w:rsid w:val="00571EBD"/>
    <w:rsid w:val="005724CB"/>
    <w:rsid w:val="005727A5"/>
    <w:rsid w:val="00572A4B"/>
    <w:rsid w:val="00572CEA"/>
    <w:rsid w:val="005731E3"/>
    <w:rsid w:val="00573360"/>
    <w:rsid w:val="0057374F"/>
    <w:rsid w:val="0057375F"/>
    <w:rsid w:val="00573858"/>
    <w:rsid w:val="00573CF9"/>
    <w:rsid w:val="00573F22"/>
    <w:rsid w:val="00574070"/>
    <w:rsid w:val="00574236"/>
    <w:rsid w:val="0057426C"/>
    <w:rsid w:val="005745A9"/>
    <w:rsid w:val="00574C6C"/>
    <w:rsid w:val="00574D02"/>
    <w:rsid w:val="00574DE0"/>
    <w:rsid w:val="00574EAB"/>
    <w:rsid w:val="00574EE5"/>
    <w:rsid w:val="00575063"/>
    <w:rsid w:val="005754F9"/>
    <w:rsid w:val="005756DD"/>
    <w:rsid w:val="00575801"/>
    <w:rsid w:val="00575A24"/>
    <w:rsid w:val="00575BD0"/>
    <w:rsid w:val="00575C4C"/>
    <w:rsid w:val="00575FA4"/>
    <w:rsid w:val="005761DA"/>
    <w:rsid w:val="0057658A"/>
    <w:rsid w:val="005765CD"/>
    <w:rsid w:val="00576D55"/>
    <w:rsid w:val="00576F2F"/>
    <w:rsid w:val="00577011"/>
    <w:rsid w:val="0057728D"/>
    <w:rsid w:val="00577328"/>
    <w:rsid w:val="005773F2"/>
    <w:rsid w:val="005774B7"/>
    <w:rsid w:val="0057772A"/>
    <w:rsid w:val="00577C3C"/>
    <w:rsid w:val="00577F77"/>
    <w:rsid w:val="005802C5"/>
    <w:rsid w:val="00580345"/>
    <w:rsid w:val="005804DF"/>
    <w:rsid w:val="00580999"/>
    <w:rsid w:val="005809B6"/>
    <w:rsid w:val="00580AD1"/>
    <w:rsid w:val="00580B92"/>
    <w:rsid w:val="00580C14"/>
    <w:rsid w:val="00580C59"/>
    <w:rsid w:val="00580DE5"/>
    <w:rsid w:val="00581386"/>
    <w:rsid w:val="005813CA"/>
    <w:rsid w:val="00581601"/>
    <w:rsid w:val="005817B1"/>
    <w:rsid w:val="005817F3"/>
    <w:rsid w:val="005818FA"/>
    <w:rsid w:val="005821D1"/>
    <w:rsid w:val="00582327"/>
    <w:rsid w:val="00582652"/>
    <w:rsid w:val="005828EC"/>
    <w:rsid w:val="00582D7F"/>
    <w:rsid w:val="00582E1B"/>
    <w:rsid w:val="00582E40"/>
    <w:rsid w:val="00582EF3"/>
    <w:rsid w:val="00582F32"/>
    <w:rsid w:val="0058329C"/>
    <w:rsid w:val="005836E6"/>
    <w:rsid w:val="005837C8"/>
    <w:rsid w:val="005838D9"/>
    <w:rsid w:val="005838E9"/>
    <w:rsid w:val="0058399B"/>
    <w:rsid w:val="00583A76"/>
    <w:rsid w:val="00583A9D"/>
    <w:rsid w:val="00583AD1"/>
    <w:rsid w:val="00583B6F"/>
    <w:rsid w:val="00583BE6"/>
    <w:rsid w:val="00583FF8"/>
    <w:rsid w:val="0058401F"/>
    <w:rsid w:val="005840C1"/>
    <w:rsid w:val="00584356"/>
    <w:rsid w:val="005846F5"/>
    <w:rsid w:val="00584736"/>
    <w:rsid w:val="005847AB"/>
    <w:rsid w:val="00584811"/>
    <w:rsid w:val="0058495A"/>
    <w:rsid w:val="00584961"/>
    <w:rsid w:val="00584A08"/>
    <w:rsid w:val="00584D55"/>
    <w:rsid w:val="00584D6C"/>
    <w:rsid w:val="00584FEF"/>
    <w:rsid w:val="0058500A"/>
    <w:rsid w:val="00585406"/>
    <w:rsid w:val="005855EE"/>
    <w:rsid w:val="00585969"/>
    <w:rsid w:val="00585B3A"/>
    <w:rsid w:val="00585EEA"/>
    <w:rsid w:val="00586128"/>
    <w:rsid w:val="005861D3"/>
    <w:rsid w:val="0058627C"/>
    <w:rsid w:val="005863AD"/>
    <w:rsid w:val="005864C1"/>
    <w:rsid w:val="005865C3"/>
    <w:rsid w:val="00586612"/>
    <w:rsid w:val="00586C17"/>
    <w:rsid w:val="00586C7A"/>
    <w:rsid w:val="00586CF2"/>
    <w:rsid w:val="00586E9B"/>
    <w:rsid w:val="00586FA9"/>
    <w:rsid w:val="00587004"/>
    <w:rsid w:val="005870C6"/>
    <w:rsid w:val="0058759D"/>
    <w:rsid w:val="0058767F"/>
    <w:rsid w:val="00587C13"/>
    <w:rsid w:val="00587D39"/>
    <w:rsid w:val="00587DB5"/>
    <w:rsid w:val="005902AE"/>
    <w:rsid w:val="005902ED"/>
    <w:rsid w:val="005903E2"/>
    <w:rsid w:val="00590474"/>
    <w:rsid w:val="0059065B"/>
    <w:rsid w:val="0059077C"/>
    <w:rsid w:val="005907E1"/>
    <w:rsid w:val="00590AB3"/>
    <w:rsid w:val="00590C48"/>
    <w:rsid w:val="00590EDA"/>
    <w:rsid w:val="00590F88"/>
    <w:rsid w:val="0059101C"/>
    <w:rsid w:val="00591178"/>
    <w:rsid w:val="0059137C"/>
    <w:rsid w:val="005914A8"/>
    <w:rsid w:val="0059161D"/>
    <w:rsid w:val="0059165F"/>
    <w:rsid w:val="005917FB"/>
    <w:rsid w:val="005918FA"/>
    <w:rsid w:val="00591DC8"/>
    <w:rsid w:val="005920CC"/>
    <w:rsid w:val="005924C9"/>
    <w:rsid w:val="00592726"/>
    <w:rsid w:val="0059275C"/>
    <w:rsid w:val="00592A40"/>
    <w:rsid w:val="00592F5E"/>
    <w:rsid w:val="00592F89"/>
    <w:rsid w:val="005933DC"/>
    <w:rsid w:val="005938C3"/>
    <w:rsid w:val="00593A31"/>
    <w:rsid w:val="00593F43"/>
    <w:rsid w:val="0059411D"/>
    <w:rsid w:val="005943B1"/>
    <w:rsid w:val="00594887"/>
    <w:rsid w:val="00594A11"/>
    <w:rsid w:val="00594A8C"/>
    <w:rsid w:val="00594AB7"/>
    <w:rsid w:val="00594DBD"/>
    <w:rsid w:val="00594F72"/>
    <w:rsid w:val="005954A4"/>
    <w:rsid w:val="00595525"/>
    <w:rsid w:val="00595784"/>
    <w:rsid w:val="0059587D"/>
    <w:rsid w:val="00595BAA"/>
    <w:rsid w:val="00595FE5"/>
    <w:rsid w:val="00596093"/>
    <w:rsid w:val="005960E8"/>
    <w:rsid w:val="0059620B"/>
    <w:rsid w:val="00596391"/>
    <w:rsid w:val="00596558"/>
    <w:rsid w:val="00596742"/>
    <w:rsid w:val="00596797"/>
    <w:rsid w:val="005969E4"/>
    <w:rsid w:val="00596A44"/>
    <w:rsid w:val="00596A9E"/>
    <w:rsid w:val="00596FA5"/>
    <w:rsid w:val="00597499"/>
    <w:rsid w:val="005974E3"/>
    <w:rsid w:val="0059756E"/>
    <w:rsid w:val="005977F0"/>
    <w:rsid w:val="00597834"/>
    <w:rsid w:val="00597C1D"/>
    <w:rsid w:val="00597D2F"/>
    <w:rsid w:val="00597DE2"/>
    <w:rsid w:val="00597F73"/>
    <w:rsid w:val="005A000F"/>
    <w:rsid w:val="005A00B0"/>
    <w:rsid w:val="005A00DB"/>
    <w:rsid w:val="005A0178"/>
    <w:rsid w:val="005A021E"/>
    <w:rsid w:val="005A0259"/>
    <w:rsid w:val="005A03F8"/>
    <w:rsid w:val="005A054A"/>
    <w:rsid w:val="005A0735"/>
    <w:rsid w:val="005A07B7"/>
    <w:rsid w:val="005A0802"/>
    <w:rsid w:val="005A085C"/>
    <w:rsid w:val="005A087D"/>
    <w:rsid w:val="005A096C"/>
    <w:rsid w:val="005A0C13"/>
    <w:rsid w:val="005A0CDA"/>
    <w:rsid w:val="005A10E2"/>
    <w:rsid w:val="005A1231"/>
    <w:rsid w:val="005A16AB"/>
    <w:rsid w:val="005A198B"/>
    <w:rsid w:val="005A1BD7"/>
    <w:rsid w:val="005A208E"/>
    <w:rsid w:val="005A229B"/>
    <w:rsid w:val="005A25D7"/>
    <w:rsid w:val="005A2A51"/>
    <w:rsid w:val="005A2B66"/>
    <w:rsid w:val="005A2B9D"/>
    <w:rsid w:val="005A2BBF"/>
    <w:rsid w:val="005A2C17"/>
    <w:rsid w:val="005A2E4E"/>
    <w:rsid w:val="005A2E6D"/>
    <w:rsid w:val="005A2E75"/>
    <w:rsid w:val="005A2EBA"/>
    <w:rsid w:val="005A2F4D"/>
    <w:rsid w:val="005A2FB1"/>
    <w:rsid w:val="005A2FC2"/>
    <w:rsid w:val="005A3273"/>
    <w:rsid w:val="005A32CB"/>
    <w:rsid w:val="005A33ED"/>
    <w:rsid w:val="005A344F"/>
    <w:rsid w:val="005A3734"/>
    <w:rsid w:val="005A39B3"/>
    <w:rsid w:val="005A3C52"/>
    <w:rsid w:val="005A3DEC"/>
    <w:rsid w:val="005A42D1"/>
    <w:rsid w:val="005A44BB"/>
    <w:rsid w:val="005A4735"/>
    <w:rsid w:val="005A47B4"/>
    <w:rsid w:val="005A4964"/>
    <w:rsid w:val="005A4AA7"/>
    <w:rsid w:val="005A4BE2"/>
    <w:rsid w:val="005A4D60"/>
    <w:rsid w:val="005A4E0E"/>
    <w:rsid w:val="005A51E8"/>
    <w:rsid w:val="005A5258"/>
    <w:rsid w:val="005A5401"/>
    <w:rsid w:val="005A5555"/>
    <w:rsid w:val="005A5582"/>
    <w:rsid w:val="005A5E31"/>
    <w:rsid w:val="005A6181"/>
    <w:rsid w:val="005A6209"/>
    <w:rsid w:val="005A6334"/>
    <w:rsid w:val="005A644C"/>
    <w:rsid w:val="005A6569"/>
    <w:rsid w:val="005A687C"/>
    <w:rsid w:val="005A68AD"/>
    <w:rsid w:val="005A6993"/>
    <w:rsid w:val="005A7010"/>
    <w:rsid w:val="005A729B"/>
    <w:rsid w:val="005A72EC"/>
    <w:rsid w:val="005A7826"/>
    <w:rsid w:val="005A78D9"/>
    <w:rsid w:val="005A796F"/>
    <w:rsid w:val="005A7A28"/>
    <w:rsid w:val="005A7B4A"/>
    <w:rsid w:val="005A7F6F"/>
    <w:rsid w:val="005A7FB5"/>
    <w:rsid w:val="005B0098"/>
    <w:rsid w:val="005B0104"/>
    <w:rsid w:val="005B02A3"/>
    <w:rsid w:val="005B02D4"/>
    <w:rsid w:val="005B039F"/>
    <w:rsid w:val="005B0516"/>
    <w:rsid w:val="005B0540"/>
    <w:rsid w:val="005B070F"/>
    <w:rsid w:val="005B0733"/>
    <w:rsid w:val="005B07E5"/>
    <w:rsid w:val="005B0A77"/>
    <w:rsid w:val="005B0BCF"/>
    <w:rsid w:val="005B0E5F"/>
    <w:rsid w:val="005B0EB6"/>
    <w:rsid w:val="005B141F"/>
    <w:rsid w:val="005B16A8"/>
    <w:rsid w:val="005B175D"/>
    <w:rsid w:val="005B19B2"/>
    <w:rsid w:val="005B2292"/>
    <w:rsid w:val="005B2817"/>
    <w:rsid w:val="005B2841"/>
    <w:rsid w:val="005B28AF"/>
    <w:rsid w:val="005B2AAA"/>
    <w:rsid w:val="005B2B01"/>
    <w:rsid w:val="005B2B13"/>
    <w:rsid w:val="005B2FB4"/>
    <w:rsid w:val="005B3032"/>
    <w:rsid w:val="005B32D6"/>
    <w:rsid w:val="005B349D"/>
    <w:rsid w:val="005B39AD"/>
    <w:rsid w:val="005B39E5"/>
    <w:rsid w:val="005B3A28"/>
    <w:rsid w:val="005B3A5A"/>
    <w:rsid w:val="005B3A9B"/>
    <w:rsid w:val="005B3AAB"/>
    <w:rsid w:val="005B3C71"/>
    <w:rsid w:val="005B3DF8"/>
    <w:rsid w:val="005B3ECA"/>
    <w:rsid w:val="005B3F34"/>
    <w:rsid w:val="005B4180"/>
    <w:rsid w:val="005B4235"/>
    <w:rsid w:val="005B4269"/>
    <w:rsid w:val="005B426C"/>
    <w:rsid w:val="005B4489"/>
    <w:rsid w:val="005B4536"/>
    <w:rsid w:val="005B461E"/>
    <w:rsid w:val="005B484F"/>
    <w:rsid w:val="005B4CBC"/>
    <w:rsid w:val="005B4F5D"/>
    <w:rsid w:val="005B5348"/>
    <w:rsid w:val="005B57AD"/>
    <w:rsid w:val="005B597D"/>
    <w:rsid w:val="005B5D57"/>
    <w:rsid w:val="005B5F15"/>
    <w:rsid w:val="005B61ED"/>
    <w:rsid w:val="005B621E"/>
    <w:rsid w:val="005B6402"/>
    <w:rsid w:val="005B6570"/>
    <w:rsid w:val="005B65D2"/>
    <w:rsid w:val="005B68C8"/>
    <w:rsid w:val="005B6910"/>
    <w:rsid w:val="005B69C7"/>
    <w:rsid w:val="005B6A6F"/>
    <w:rsid w:val="005B6ACC"/>
    <w:rsid w:val="005B6C5C"/>
    <w:rsid w:val="005B6F75"/>
    <w:rsid w:val="005B71E6"/>
    <w:rsid w:val="005B7247"/>
    <w:rsid w:val="005B72EA"/>
    <w:rsid w:val="005B74F4"/>
    <w:rsid w:val="005B7520"/>
    <w:rsid w:val="005B7543"/>
    <w:rsid w:val="005B7630"/>
    <w:rsid w:val="005B769A"/>
    <w:rsid w:val="005B79C8"/>
    <w:rsid w:val="005B7B0B"/>
    <w:rsid w:val="005B7C99"/>
    <w:rsid w:val="005B7D97"/>
    <w:rsid w:val="005B7FE4"/>
    <w:rsid w:val="005C0106"/>
    <w:rsid w:val="005C0282"/>
    <w:rsid w:val="005C0515"/>
    <w:rsid w:val="005C0789"/>
    <w:rsid w:val="005C0A4A"/>
    <w:rsid w:val="005C0CE3"/>
    <w:rsid w:val="005C0D41"/>
    <w:rsid w:val="005C0FA9"/>
    <w:rsid w:val="005C102A"/>
    <w:rsid w:val="005C1117"/>
    <w:rsid w:val="005C136E"/>
    <w:rsid w:val="005C1384"/>
    <w:rsid w:val="005C1AFA"/>
    <w:rsid w:val="005C1D4E"/>
    <w:rsid w:val="005C1DDD"/>
    <w:rsid w:val="005C1DFE"/>
    <w:rsid w:val="005C1F38"/>
    <w:rsid w:val="005C2034"/>
    <w:rsid w:val="005C23EC"/>
    <w:rsid w:val="005C243A"/>
    <w:rsid w:val="005C2778"/>
    <w:rsid w:val="005C2846"/>
    <w:rsid w:val="005C2A17"/>
    <w:rsid w:val="005C2ABE"/>
    <w:rsid w:val="005C2D09"/>
    <w:rsid w:val="005C2DD3"/>
    <w:rsid w:val="005C2EB8"/>
    <w:rsid w:val="005C3261"/>
    <w:rsid w:val="005C3402"/>
    <w:rsid w:val="005C3599"/>
    <w:rsid w:val="005C36EE"/>
    <w:rsid w:val="005C3780"/>
    <w:rsid w:val="005C387E"/>
    <w:rsid w:val="005C39BD"/>
    <w:rsid w:val="005C3AC2"/>
    <w:rsid w:val="005C3BC2"/>
    <w:rsid w:val="005C3C91"/>
    <w:rsid w:val="005C4094"/>
    <w:rsid w:val="005C438B"/>
    <w:rsid w:val="005C4408"/>
    <w:rsid w:val="005C45AE"/>
    <w:rsid w:val="005C4727"/>
    <w:rsid w:val="005C4835"/>
    <w:rsid w:val="005C4FBE"/>
    <w:rsid w:val="005C5069"/>
    <w:rsid w:val="005C557D"/>
    <w:rsid w:val="005C581B"/>
    <w:rsid w:val="005C5872"/>
    <w:rsid w:val="005C5A14"/>
    <w:rsid w:val="005C5A52"/>
    <w:rsid w:val="005C5A93"/>
    <w:rsid w:val="005C5BD0"/>
    <w:rsid w:val="005C5C57"/>
    <w:rsid w:val="005C6092"/>
    <w:rsid w:val="005C632D"/>
    <w:rsid w:val="005C63B2"/>
    <w:rsid w:val="005C65A0"/>
    <w:rsid w:val="005C6A9B"/>
    <w:rsid w:val="005C6B8C"/>
    <w:rsid w:val="005C6C97"/>
    <w:rsid w:val="005C6F85"/>
    <w:rsid w:val="005C7082"/>
    <w:rsid w:val="005C7140"/>
    <w:rsid w:val="005C75A4"/>
    <w:rsid w:val="005C75F0"/>
    <w:rsid w:val="005C7627"/>
    <w:rsid w:val="005C768B"/>
    <w:rsid w:val="005C7986"/>
    <w:rsid w:val="005C7B84"/>
    <w:rsid w:val="005C7BBE"/>
    <w:rsid w:val="005C7D0F"/>
    <w:rsid w:val="005D000D"/>
    <w:rsid w:val="005D0986"/>
    <w:rsid w:val="005D09E9"/>
    <w:rsid w:val="005D0ADD"/>
    <w:rsid w:val="005D0D7C"/>
    <w:rsid w:val="005D0E29"/>
    <w:rsid w:val="005D11B3"/>
    <w:rsid w:val="005D12EF"/>
    <w:rsid w:val="005D1465"/>
    <w:rsid w:val="005D1930"/>
    <w:rsid w:val="005D19C9"/>
    <w:rsid w:val="005D19D0"/>
    <w:rsid w:val="005D1A5E"/>
    <w:rsid w:val="005D1B26"/>
    <w:rsid w:val="005D1C54"/>
    <w:rsid w:val="005D1CD6"/>
    <w:rsid w:val="005D1DC7"/>
    <w:rsid w:val="005D1E1D"/>
    <w:rsid w:val="005D1EAA"/>
    <w:rsid w:val="005D1FE0"/>
    <w:rsid w:val="005D2225"/>
    <w:rsid w:val="005D23E0"/>
    <w:rsid w:val="005D2572"/>
    <w:rsid w:val="005D2663"/>
    <w:rsid w:val="005D26B8"/>
    <w:rsid w:val="005D2826"/>
    <w:rsid w:val="005D2905"/>
    <w:rsid w:val="005D2920"/>
    <w:rsid w:val="005D292F"/>
    <w:rsid w:val="005D2985"/>
    <w:rsid w:val="005D29A1"/>
    <w:rsid w:val="005D2D8C"/>
    <w:rsid w:val="005D2E60"/>
    <w:rsid w:val="005D2EEE"/>
    <w:rsid w:val="005D304A"/>
    <w:rsid w:val="005D3323"/>
    <w:rsid w:val="005D33C1"/>
    <w:rsid w:val="005D3667"/>
    <w:rsid w:val="005D38C7"/>
    <w:rsid w:val="005D3908"/>
    <w:rsid w:val="005D3BC8"/>
    <w:rsid w:val="005D3F6F"/>
    <w:rsid w:val="005D44B9"/>
    <w:rsid w:val="005D4912"/>
    <w:rsid w:val="005D4A7D"/>
    <w:rsid w:val="005D4E64"/>
    <w:rsid w:val="005D529C"/>
    <w:rsid w:val="005D58D0"/>
    <w:rsid w:val="005D5A03"/>
    <w:rsid w:val="005D5AF8"/>
    <w:rsid w:val="005D5B4B"/>
    <w:rsid w:val="005D5B73"/>
    <w:rsid w:val="005D5D19"/>
    <w:rsid w:val="005D5DE0"/>
    <w:rsid w:val="005D6328"/>
    <w:rsid w:val="005D6470"/>
    <w:rsid w:val="005D64C7"/>
    <w:rsid w:val="005D6827"/>
    <w:rsid w:val="005D69CA"/>
    <w:rsid w:val="005D6A6F"/>
    <w:rsid w:val="005D6C4C"/>
    <w:rsid w:val="005D70B6"/>
    <w:rsid w:val="005D71E2"/>
    <w:rsid w:val="005D75B5"/>
    <w:rsid w:val="005D764B"/>
    <w:rsid w:val="005D77BB"/>
    <w:rsid w:val="005D78B4"/>
    <w:rsid w:val="005D7A86"/>
    <w:rsid w:val="005D7C87"/>
    <w:rsid w:val="005D7D8E"/>
    <w:rsid w:val="005E0124"/>
    <w:rsid w:val="005E01F3"/>
    <w:rsid w:val="005E026C"/>
    <w:rsid w:val="005E062F"/>
    <w:rsid w:val="005E0C2D"/>
    <w:rsid w:val="005E0ED7"/>
    <w:rsid w:val="005E1076"/>
    <w:rsid w:val="005E1152"/>
    <w:rsid w:val="005E12BD"/>
    <w:rsid w:val="005E187F"/>
    <w:rsid w:val="005E194D"/>
    <w:rsid w:val="005E199F"/>
    <w:rsid w:val="005E19F5"/>
    <w:rsid w:val="005E1A99"/>
    <w:rsid w:val="005E1D3B"/>
    <w:rsid w:val="005E1F2C"/>
    <w:rsid w:val="005E2175"/>
    <w:rsid w:val="005E2208"/>
    <w:rsid w:val="005E2353"/>
    <w:rsid w:val="005E254E"/>
    <w:rsid w:val="005E289B"/>
    <w:rsid w:val="005E293B"/>
    <w:rsid w:val="005E2A52"/>
    <w:rsid w:val="005E2C1A"/>
    <w:rsid w:val="005E2D5F"/>
    <w:rsid w:val="005E2F33"/>
    <w:rsid w:val="005E327A"/>
    <w:rsid w:val="005E33F0"/>
    <w:rsid w:val="005E38AD"/>
    <w:rsid w:val="005E38CE"/>
    <w:rsid w:val="005E390F"/>
    <w:rsid w:val="005E395B"/>
    <w:rsid w:val="005E3B5F"/>
    <w:rsid w:val="005E3CAD"/>
    <w:rsid w:val="005E3E3F"/>
    <w:rsid w:val="005E3F4D"/>
    <w:rsid w:val="005E3F8D"/>
    <w:rsid w:val="005E4003"/>
    <w:rsid w:val="005E40A8"/>
    <w:rsid w:val="005E40C9"/>
    <w:rsid w:val="005E41C0"/>
    <w:rsid w:val="005E4262"/>
    <w:rsid w:val="005E44D7"/>
    <w:rsid w:val="005E4928"/>
    <w:rsid w:val="005E4A88"/>
    <w:rsid w:val="005E4C0F"/>
    <w:rsid w:val="005E4DD5"/>
    <w:rsid w:val="005E4ED0"/>
    <w:rsid w:val="005E51EF"/>
    <w:rsid w:val="005E5343"/>
    <w:rsid w:val="005E5496"/>
    <w:rsid w:val="005E5520"/>
    <w:rsid w:val="005E5689"/>
    <w:rsid w:val="005E57A2"/>
    <w:rsid w:val="005E58E5"/>
    <w:rsid w:val="005E594E"/>
    <w:rsid w:val="005E5AD2"/>
    <w:rsid w:val="005E5D33"/>
    <w:rsid w:val="005E5DD6"/>
    <w:rsid w:val="005E5EBA"/>
    <w:rsid w:val="005E6725"/>
    <w:rsid w:val="005E6D6A"/>
    <w:rsid w:val="005E6DF6"/>
    <w:rsid w:val="005E707A"/>
    <w:rsid w:val="005E725D"/>
    <w:rsid w:val="005E7289"/>
    <w:rsid w:val="005E78AA"/>
    <w:rsid w:val="005E7989"/>
    <w:rsid w:val="005E7AAA"/>
    <w:rsid w:val="005E7B80"/>
    <w:rsid w:val="005E7BA7"/>
    <w:rsid w:val="005E7C0B"/>
    <w:rsid w:val="005E7C96"/>
    <w:rsid w:val="005E7D31"/>
    <w:rsid w:val="005E7E7D"/>
    <w:rsid w:val="005E7EFF"/>
    <w:rsid w:val="005E7FC8"/>
    <w:rsid w:val="005F03DA"/>
    <w:rsid w:val="005F04A6"/>
    <w:rsid w:val="005F05EF"/>
    <w:rsid w:val="005F073C"/>
    <w:rsid w:val="005F09A0"/>
    <w:rsid w:val="005F0CA5"/>
    <w:rsid w:val="005F0D49"/>
    <w:rsid w:val="005F0E70"/>
    <w:rsid w:val="005F0F65"/>
    <w:rsid w:val="005F1011"/>
    <w:rsid w:val="005F165A"/>
    <w:rsid w:val="005F179F"/>
    <w:rsid w:val="005F1B57"/>
    <w:rsid w:val="005F1CB2"/>
    <w:rsid w:val="005F1CD6"/>
    <w:rsid w:val="005F1F2F"/>
    <w:rsid w:val="005F1F81"/>
    <w:rsid w:val="005F1FD7"/>
    <w:rsid w:val="005F1FE3"/>
    <w:rsid w:val="005F1FF7"/>
    <w:rsid w:val="005F22E0"/>
    <w:rsid w:val="005F24B1"/>
    <w:rsid w:val="005F2588"/>
    <w:rsid w:val="005F260D"/>
    <w:rsid w:val="005F2A64"/>
    <w:rsid w:val="005F2DA4"/>
    <w:rsid w:val="005F30CA"/>
    <w:rsid w:val="005F33A8"/>
    <w:rsid w:val="005F33D3"/>
    <w:rsid w:val="005F3557"/>
    <w:rsid w:val="005F359B"/>
    <w:rsid w:val="005F35F7"/>
    <w:rsid w:val="005F3799"/>
    <w:rsid w:val="005F3A17"/>
    <w:rsid w:val="005F3A8E"/>
    <w:rsid w:val="005F3EFB"/>
    <w:rsid w:val="005F41DC"/>
    <w:rsid w:val="005F41E2"/>
    <w:rsid w:val="005F42DF"/>
    <w:rsid w:val="005F43D5"/>
    <w:rsid w:val="005F452D"/>
    <w:rsid w:val="005F462F"/>
    <w:rsid w:val="005F4C59"/>
    <w:rsid w:val="005F5062"/>
    <w:rsid w:val="005F5485"/>
    <w:rsid w:val="005F54A1"/>
    <w:rsid w:val="005F54A3"/>
    <w:rsid w:val="005F568F"/>
    <w:rsid w:val="005F5762"/>
    <w:rsid w:val="005F6111"/>
    <w:rsid w:val="005F61BD"/>
    <w:rsid w:val="005F61D7"/>
    <w:rsid w:val="005F6340"/>
    <w:rsid w:val="005F63B2"/>
    <w:rsid w:val="005F6527"/>
    <w:rsid w:val="005F6626"/>
    <w:rsid w:val="005F67B4"/>
    <w:rsid w:val="005F6D74"/>
    <w:rsid w:val="005F6F35"/>
    <w:rsid w:val="005F7092"/>
    <w:rsid w:val="005F7165"/>
    <w:rsid w:val="005F7396"/>
    <w:rsid w:val="005F740C"/>
    <w:rsid w:val="005F7A49"/>
    <w:rsid w:val="005F7BF6"/>
    <w:rsid w:val="005F7D80"/>
    <w:rsid w:val="005F7DEB"/>
    <w:rsid w:val="005F7DEC"/>
    <w:rsid w:val="005F7E9E"/>
    <w:rsid w:val="005F7EFF"/>
    <w:rsid w:val="006004EA"/>
    <w:rsid w:val="006005D7"/>
    <w:rsid w:val="006007C2"/>
    <w:rsid w:val="0060089D"/>
    <w:rsid w:val="00600AF0"/>
    <w:rsid w:val="00600C18"/>
    <w:rsid w:val="00600CD9"/>
    <w:rsid w:val="006015A6"/>
    <w:rsid w:val="006016E8"/>
    <w:rsid w:val="006017F7"/>
    <w:rsid w:val="00601EFF"/>
    <w:rsid w:val="00601FA9"/>
    <w:rsid w:val="00602147"/>
    <w:rsid w:val="006021E9"/>
    <w:rsid w:val="006026F1"/>
    <w:rsid w:val="0060284A"/>
    <w:rsid w:val="0060289B"/>
    <w:rsid w:val="006028D0"/>
    <w:rsid w:val="006028E6"/>
    <w:rsid w:val="0060290B"/>
    <w:rsid w:val="00602AFF"/>
    <w:rsid w:val="00602C9F"/>
    <w:rsid w:val="00602DFC"/>
    <w:rsid w:val="00602E89"/>
    <w:rsid w:val="00602FAD"/>
    <w:rsid w:val="00603042"/>
    <w:rsid w:val="00603156"/>
    <w:rsid w:val="0060354B"/>
    <w:rsid w:val="0060360D"/>
    <w:rsid w:val="00603737"/>
    <w:rsid w:val="0060397B"/>
    <w:rsid w:val="00603B06"/>
    <w:rsid w:val="00603B7B"/>
    <w:rsid w:val="00603C9F"/>
    <w:rsid w:val="00603D5B"/>
    <w:rsid w:val="00603EE3"/>
    <w:rsid w:val="00603F61"/>
    <w:rsid w:val="0060401C"/>
    <w:rsid w:val="00604079"/>
    <w:rsid w:val="006041C2"/>
    <w:rsid w:val="0060433B"/>
    <w:rsid w:val="006045B0"/>
    <w:rsid w:val="0060471B"/>
    <w:rsid w:val="006048D2"/>
    <w:rsid w:val="00604A8F"/>
    <w:rsid w:val="00604CF0"/>
    <w:rsid w:val="00604E86"/>
    <w:rsid w:val="00604F35"/>
    <w:rsid w:val="00604FCF"/>
    <w:rsid w:val="00605016"/>
    <w:rsid w:val="00605131"/>
    <w:rsid w:val="00605138"/>
    <w:rsid w:val="006051D0"/>
    <w:rsid w:val="00605269"/>
    <w:rsid w:val="006055AF"/>
    <w:rsid w:val="006056AC"/>
    <w:rsid w:val="006057DE"/>
    <w:rsid w:val="00605864"/>
    <w:rsid w:val="00605922"/>
    <w:rsid w:val="006059DE"/>
    <w:rsid w:val="00605AE7"/>
    <w:rsid w:val="0060609D"/>
    <w:rsid w:val="006064BA"/>
    <w:rsid w:val="006067B5"/>
    <w:rsid w:val="0060692A"/>
    <w:rsid w:val="00606950"/>
    <w:rsid w:val="00606A5A"/>
    <w:rsid w:val="00606BD2"/>
    <w:rsid w:val="00606F87"/>
    <w:rsid w:val="00606FD5"/>
    <w:rsid w:val="006072A3"/>
    <w:rsid w:val="0060771E"/>
    <w:rsid w:val="00607838"/>
    <w:rsid w:val="0060788D"/>
    <w:rsid w:val="0060797F"/>
    <w:rsid w:val="00607D3B"/>
    <w:rsid w:val="00607D78"/>
    <w:rsid w:val="00607DC4"/>
    <w:rsid w:val="00607E6E"/>
    <w:rsid w:val="00607E81"/>
    <w:rsid w:val="00607F25"/>
    <w:rsid w:val="00607F69"/>
    <w:rsid w:val="006100A7"/>
    <w:rsid w:val="00610722"/>
    <w:rsid w:val="00610891"/>
    <w:rsid w:val="0061097A"/>
    <w:rsid w:val="006109DE"/>
    <w:rsid w:val="00610B31"/>
    <w:rsid w:val="00610D40"/>
    <w:rsid w:val="00610E89"/>
    <w:rsid w:val="006111B7"/>
    <w:rsid w:val="00611207"/>
    <w:rsid w:val="006113B4"/>
    <w:rsid w:val="0061184F"/>
    <w:rsid w:val="006119EA"/>
    <w:rsid w:val="00611D11"/>
    <w:rsid w:val="00611F24"/>
    <w:rsid w:val="00611F9A"/>
    <w:rsid w:val="00612064"/>
    <w:rsid w:val="00612537"/>
    <w:rsid w:val="0061289A"/>
    <w:rsid w:val="006128DD"/>
    <w:rsid w:val="00612920"/>
    <w:rsid w:val="00612A7A"/>
    <w:rsid w:val="00612AC8"/>
    <w:rsid w:val="00612C92"/>
    <w:rsid w:val="00612EF3"/>
    <w:rsid w:val="00612FC4"/>
    <w:rsid w:val="00613037"/>
    <w:rsid w:val="00613216"/>
    <w:rsid w:val="00613357"/>
    <w:rsid w:val="00613378"/>
    <w:rsid w:val="006135B0"/>
    <w:rsid w:val="00613681"/>
    <w:rsid w:val="006136D3"/>
    <w:rsid w:val="00613820"/>
    <w:rsid w:val="00613906"/>
    <w:rsid w:val="00613BD4"/>
    <w:rsid w:val="00613C12"/>
    <w:rsid w:val="00613C57"/>
    <w:rsid w:val="00613D2D"/>
    <w:rsid w:val="00613DD3"/>
    <w:rsid w:val="00613ED5"/>
    <w:rsid w:val="00613FBF"/>
    <w:rsid w:val="006140A8"/>
    <w:rsid w:val="006140CB"/>
    <w:rsid w:val="00614320"/>
    <w:rsid w:val="0061433A"/>
    <w:rsid w:val="006148DE"/>
    <w:rsid w:val="00614BBF"/>
    <w:rsid w:val="00614CC1"/>
    <w:rsid w:val="00615008"/>
    <w:rsid w:val="006150D2"/>
    <w:rsid w:val="006151C3"/>
    <w:rsid w:val="006151CF"/>
    <w:rsid w:val="006153C1"/>
    <w:rsid w:val="00615460"/>
    <w:rsid w:val="006155C1"/>
    <w:rsid w:val="00615653"/>
    <w:rsid w:val="00615665"/>
    <w:rsid w:val="006156B8"/>
    <w:rsid w:val="00615ADC"/>
    <w:rsid w:val="00615D43"/>
    <w:rsid w:val="00615D77"/>
    <w:rsid w:val="00615F66"/>
    <w:rsid w:val="00616023"/>
    <w:rsid w:val="00616051"/>
    <w:rsid w:val="006161EB"/>
    <w:rsid w:val="00616650"/>
    <w:rsid w:val="00616681"/>
    <w:rsid w:val="00616B5C"/>
    <w:rsid w:val="00616BDD"/>
    <w:rsid w:val="00616EF5"/>
    <w:rsid w:val="00617036"/>
    <w:rsid w:val="00617333"/>
    <w:rsid w:val="006174B3"/>
    <w:rsid w:val="00617506"/>
    <w:rsid w:val="00617653"/>
    <w:rsid w:val="006176C6"/>
    <w:rsid w:val="00617932"/>
    <w:rsid w:val="00617DCA"/>
    <w:rsid w:val="00617ED8"/>
    <w:rsid w:val="0062022C"/>
    <w:rsid w:val="00620285"/>
    <w:rsid w:val="00620331"/>
    <w:rsid w:val="006203FA"/>
    <w:rsid w:val="0062048E"/>
    <w:rsid w:val="00620554"/>
    <w:rsid w:val="00620617"/>
    <w:rsid w:val="006206C1"/>
    <w:rsid w:val="006209E1"/>
    <w:rsid w:val="00620B0E"/>
    <w:rsid w:val="00620BCB"/>
    <w:rsid w:val="00620D88"/>
    <w:rsid w:val="006212D0"/>
    <w:rsid w:val="0062135A"/>
    <w:rsid w:val="006214EE"/>
    <w:rsid w:val="00621711"/>
    <w:rsid w:val="00621AC9"/>
    <w:rsid w:val="00621C89"/>
    <w:rsid w:val="00621E52"/>
    <w:rsid w:val="00621F90"/>
    <w:rsid w:val="0062263C"/>
    <w:rsid w:val="006226EB"/>
    <w:rsid w:val="006226F9"/>
    <w:rsid w:val="006227F6"/>
    <w:rsid w:val="00622860"/>
    <w:rsid w:val="0062289C"/>
    <w:rsid w:val="00622954"/>
    <w:rsid w:val="0062295B"/>
    <w:rsid w:val="00622BBD"/>
    <w:rsid w:val="00622BEA"/>
    <w:rsid w:val="00622C0D"/>
    <w:rsid w:val="00622C26"/>
    <w:rsid w:val="00622E34"/>
    <w:rsid w:val="00622E5C"/>
    <w:rsid w:val="00622F4C"/>
    <w:rsid w:val="00623223"/>
    <w:rsid w:val="0062326E"/>
    <w:rsid w:val="00623853"/>
    <w:rsid w:val="00623AA1"/>
    <w:rsid w:val="00623EDA"/>
    <w:rsid w:val="00623F66"/>
    <w:rsid w:val="00624020"/>
    <w:rsid w:val="0062405C"/>
    <w:rsid w:val="0062409D"/>
    <w:rsid w:val="0062421E"/>
    <w:rsid w:val="0062424F"/>
    <w:rsid w:val="00624510"/>
    <w:rsid w:val="00624581"/>
    <w:rsid w:val="006248A6"/>
    <w:rsid w:val="006248DF"/>
    <w:rsid w:val="00624F09"/>
    <w:rsid w:val="00624F40"/>
    <w:rsid w:val="00625004"/>
    <w:rsid w:val="0062503B"/>
    <w:rsid w:val="006255FF"/>
    <w:rsid w:val="00625680"/>
    <w:rsid w:val="006256F4"/>
    <w:rsid w:val="00625706"/>
    <w:rsid w:val="006258CF"/>
    <w:rsid w:val="006259BF"/>
    <w:rsid w:val="00625D83"/>
    <w:rsid w:val="00625FE5"/>
    <w:rsid w:val="00626048"/>
    <w:rsid w:val="006260FF"/>
    <w:rsid w:val="0062632D"/>
    <w:rsid w:val="00626380"/>
    <w:rsid w:val="00626405"/>
    <w:rsid w:val="006264B3"/>
    <w:rsid w:val="00626652"/>
    <w:rsid w:val="00626ABC"/>
    <w:rsid w:val="00626B65"/>
    <w:rsid w:val="00626EDF"/>
    <w:rsid w:val="00626F25"/>
    <w:rsid w:val="00626FA5"/>
    <w:rsid w:val="006272FD"/>
    <w:rsid w:val="0062742A"/>
    <w:rsid w:val="0062760D"/>
    <w:rsid w:val="006277DD"/>
    <w:rsid w:val="0062786B"/>
    <w:rsid w:val="00627E86"/>
    <w:rsid w:val="0063042D"/>
    <w:rsid w:val="0063060F"/>
    <w:rsid w:val="0063078E"/>
    <w:rsid w:val="00630885"/>
    <w:rsid w:val="006308C6"/>
    <w:rsid w:val="006308E5"/>
    <w:rsid w:val="006309B3"/>
    <w:rsid w:val="00630AB3"/>
    <w:rsid w:val="00630CDF"/>
    <w:rsid w:val="00630F7E"/>
    <w:rsid w:val="006311BF"/>
    <w:rsid w:val="006311FD"/>
    <w:rsid w:val="0063124B"/>
    <w:rsid w:val="006314EB"/>
    <w:rsid w:val="0063168D"/>
    <w:rsid w:val="00631729"/>
    <w:rsid w:val="00631BC9"/>
    <w:rsid w:val="00631C7A"/>
    <w:rsid w:val="00631DCC"/>
    <w:rsid w:val="00631EDF"/>
    <w:rsid w:val="00631F81"/>
    <w:rsid w:val="0063208C"/>
    <w:rsid w:val="006320FA"/>
    <w:rsid w:val="00632233"/>
    <w:rsid w:val="0063244E"/>
    <w:rsid w:val="006325B0"/>
    <w:rsid w:val="00632BFF"/>
    <w:rsid w:val="00632C55"/>
    <w:rsid w:val="00633170"/>
    <w:rsid w:val="006331E0"/>
    <w:rsid w:val="006331E6"/>
    <w:rsid w:val="006331F7"/>
    <w:rsid w:val="0063323A"/>
    <w:rsid w:val="006332DB"/>
    <w:rsid w:val="00633382"/>
    <w:rsid w:val="00633624"/>
    <w:rsid w:val="00633632"/>
    <w:rsid w:val="006337CD"/>
    <w:rsid w:val="0063388A"/>
    <w:rsid w:val="006338A2"/>
    <w:rsid w:val="006339C4"/>
    <w:rsid w:val="00633B35"/>
    <w:rsid w:val="00633BD1"/>
    <w:rsid w:val="00633EB7"/>
    <w:rsid w:val="006342D8"/>
    <w:rsid w:val="00634331"/>
    <w:rsid w:val="00634405"/>
    <w:rsid w:val="0063450A"/>
    <w:rsid w:val="00634849"/>
    <w:rsid w:val="00634870"/>
    <w:rsid w:val="00634896"/>
    <w:rsid w:val="00634ADC"/>
    <w:rsid w:val="00634B3C"/>
    <w:rsid w:val="00634C6B"/>
    <w:rsid w:val="00634D87"/>
    <w:rsid w:val="00634E0A"/>
    <w:rsid w:val="00634EE6"/>
    <w:rsid w:val="00634F15"/>
    <w:rsid w:val="0063500B"/>
    <w:rsid w:val="00635208"/>
    <w:rsid w:val="006353FE"/>
    <w:rsid w:val="00635660"/>
    <w:rsid w:val="0063588C"/>
    <w:rsid w:val="00635C83"/>
    <w:rsid w:val="00635CCD"/>
    <w:rsid w:val="00635E47"/>
    <w:rsid w:val="006362DF"/>
    <w:rsid w:val="0063648A"/>
    <w:rsid w:val="00636492"/>
    <w:rsid w:val="006364B0"/>
    <w:rsid w:val="00636500"/>
    <w:rsid w:val="00636509"/>
    <w:rsid w:val="00636527"/>
    <w:rsid w:val="006366DC"/>
    <w:rsid w:val="00636754"/>
    <w:rsid w:val="00636910"/>
    <w:rsid w:val="00636A10"/>
    <w:rsid w:val="00636A9D"/>
    <w:rsid w:val="00636C3A"/>
    <w:rsid w:val="00636E7D"/>
    <w:rsid w:val="006370A3"/>
    <w:rsid w:val="006370E1"/>
    <w:rsid w:val="0063735E"/>
    <w:rsid w:val="00637781"/>
    <w:rsid w:val="00637868"/>
    <w:rsid w:val="0063787F"/>
    <w:rsid w:val="006378F2"/>
    <w:rsid w:val="00637B86"/>
    <w:rsid w:val="00637D5C"/>
    <w:rsid w:val="006401C4"/>
    <w:rsid w:val="00640463"/>
    <w:rsid w:val="006407CA"/>
    <w:rsid w:val="00640A6E"/>
    <w:rsid w:val="00640C92"/>
    <w:rsid w:val="00640D34"/>
    <w:rsid w:val="00640F0D"/>
    <w:rsid w:val="00641009"/>
    <w:rsid w:val="0064109E"/>
    <w:rsid w:val="006417FE"/>
    <w:rsid w:val="00641D27"/>
    <w:rsid w:val="00641EEF"/>
    <w:rsid w:val="00641FBC"/>
    <w:rsid w:val="00642267"/>
    <w:rsid w:val="0064243F"/>
    <w:rsid w:val="00642F83"/>
    <w:rsid w:val="00643520"/>
    <w:rsid w:val="006436B7"/>
    <w:rsid w:val="00643816"/>
    <w:rsid w:val="006438B1"/>
    <w:rsid w:val="00643916"/>
    <w:rsid w:val="00643ADF"/>
    <w:rsid w:val="00643B40"/>
    <w:rsid w:val="00643EFB"/>
    <w:rsid w:val="0064415A"/>
    <w:rsid w:val="006447FB"/>
    <w:rsid w:val="00644817"/>
    <w:rsid w:val="0064489B"/>
    <w:rsid w:val="00644B64"/>
    <w:rsid w:val="00644F74"/>
    <w:rsid w:val="00645085"/>
    <w:rsid w:val="00645147"/>
    <w:rsid w:val="0064517B"/>
    <w:rsid w:val="00645226"/>
    <w:rsid w:val="006454D0"/>
    <w:rsid w:val="00645829"/>
    <w:rsid w:val="00645969"/>
    <w:rsid w:val="00645B88"/>
    <w:rsid w:val="00645FE1"/>
    <w:rsid w:val="0064608E"/>
    <w:rsid w:val="00646173"/>
    <w:rsid w:val="00646217"/>
    <w:rsid w:val="0064643C"/>
    <w:rsid w:val="006465C4"/>
    <w:rsid w:val="00646A8A"/>
    <w:rsid w:val="00646D17"/>
    <w:rsid w:val="00646E04"/>
    <w:rsid w:val="00646F09"/>
    <w:rsid w:val="0064712B"/>
    <w:rsid w:val="00647164"/>
    <w:rsid w:val="006471CF"/>
    <w:rsid w:val="0064773B"/>
    <w:rsid w:val="0064799F"/>
    <w:rsid w:val="00647A18"/>
    <w:rsid w:val="00647A98"/>
    <w:rsid w:val="00647BB5"/>
    <w:rsid w:val="00650079"/>
    <w:rsid w:val="00650116"/>
    <w:rsid w:val="006501E5"/>
    <w:rsid w:val="006505F3"/>
    <w:rsid w:val="0065078B"/>
    <w:rsid w:val="006507D1"/>
    <w:rsid w:val="00650851"/>
    <w:rsid w:val="00650C1B"/>
    <w:rsid w:val="00650C57"/>
    <w:rsid w:val="0065114E"/>
    <w:rsid w:val="0065129E"/>
    <w:rsid w:val="006512E7"/>
    <w:rsid w:val="00651351"/>
    <w:rsid w:val="006513DA"/>
    <w:rsid w:val="006516EA"/>
    <w:rsid w:val="006516F4"/>
    <w:rsid w:val="00651732"/>
    <w:rsid w:val="00651BBD"/>
    <w:rsid w:val="00651DCE"/>
    <w:rsid w:val="00651F38"/>
    <w:rsid w:val="00651FD3"/>
    <w:rsid w:val="0065205B"/>
    <w:rsid w:val="0065208E"/>
    <w:rsid w:val="006520A8"/>
    <w:rsid w:val="006520D7"/>
    <w:rsid w:val="006525A3"/>
    <w:rsid w:val="006526CF"/>
    <w:rsid w:val="006526DA"/>
    <w:rsid w:val="0065292A"/>
    <w:rsid w:val="00652D68"/>
    <w:rsid w:val="00652DA7"/>
    <w:rsid w:val="006530B2"/>
    <w:rsid w:val="006532AB"/>
    <w:rsid w:val="00653613"/>
    <w:rsid w:val="0065378E"/>
    <w:rsid w:val="006537ED"/>
    <w:rsid w:val="00653C48"/>
    <w:rsid w:val="00653D5D"/>
    <w:rsid w:val="00653E5B"/>
    <w:rsid w:val="00653EA0"/>
    <w:rsid w:val="00654108"/>
    <w:rsid w:val="0065417E"/>
    <w:rsid w:val="00654275"/>
    <w:rsid w:val="00654289"/>
    <w:rsid w:val="006543F0"/>
    <w:rsid w:val="006552C9"/>
    <w:rsid w:val="00655561"/>
    <w:rsid w:val="006555C9"/>
    <w:rsid w:val="00655927"/>
    <w:rsid w:val="00655A43"/>
    <w:rsid w:val="00655A7F"/>
    <w:rsid w:val="00655ACC"/>
    <w:rsid w:val="006560D9"/>
    <w:rsid w:val="00656183"/>
    <w:rsid w:val="00656264"/>
    <w:rsid w:val="00656377"/>
    <w:rsid w:val="00656639"/>
    <w:rsid w:val="006567A9"/>
    <w:rsid w:val="0065682A"/>
    <w:rsid w:val="0065682B"/>
    <w:rsid w:val="00656909"/>
    <w:rsid w:val="006570BB"/>
    <w:rsid w:val="0065723F"/>
    <w:rsid w:val="0065730E"/>
    <w:rsid w:val="006573D6"/>
    <w:rsid w:val="006574DB"/>
    <w:rsid w:val="0065758E"/>
    <w:rsid w:val="0065762B"/>
    <w:rsid w:val="006578F9"/>
    <w:rsid w:val="00657B95"/>
    <w:rsid w:val="00657C2F"/>
    <w:rsid w:val="00657CE6"/>
    <w:rsid w:val="00657DDD"/>
    <w:rsid w:val="00657F4E"/>
    <w:rsid w:val="00660092"/>
    <w:rsid w:val="006600EC"/>
    <w:rsid w:val="006601BF"/>
    <w:rsid w:val="006601C9"/>
    <w:rsid w:val="00660204"/>
    <w:rsid w:val="006604CF"/>
    <w:rsid w:val="00660D92"/>
    <w:rsid w:val="00660EA3"/>
    <w:rsid w:val="006610AB"/>
    <w:rsid w:val="00661280"/>
    <w:rsid w:val="0066148E"/>
    <w:rsid w:val="00661537"/>
    <w:rsid w:val="006616F4"/>
    <w:rsid w:val="00661B84"/>
    <w:rsid w:val="00661C17"/>
    <w:rsid w:val="00662482"/>
    <w:rsid w:val="006624BE"/>
    <w:rsid w:val="006626DF"/>
    <w:rsid w:val="00662795"/>
    <w:rsid w:val="006628E8"/>
    <w:rsid w:val="00662B25"/>
    <w:rsid w:val="00662C73"/>
    <w:rsid w:val="00662DD5"/>
    <w:rsid w:val="00662FC3"/>
    <w:rsid w:val="00663314"/>
    <w:rsid w:val="006634B8"/>
    <w:rsid w:val="006634FB"/>
    <w:rsid w:val="00663866"/>
    <w:rsid w:val="00663EF7"/>
    <w:rsid w:val="00664160"/>
    <w:rsid w:val="00664193"/>
    <w:rsid w:val="00664286"/>
    <w:rsid w:val="00664339"/>
    <w:rsid w:val="0066456C"/>
    <w:rsid w:val="00664D26"/>
    <w:rsid w:val="00664FCC"/>
    <w:rsid w:val="0066516A"/>
    <w:rsid w:val="00665177"/>
    <w:rsid w:val="006652BB"/>
    <w:rsid w:val="006652EC"/>
    <w:rsid w:val="00665378"/>
    <w:rsid w:val="00665928"/>
    <w:rsid w:val="00665C01"/>
    <w:rsid w:val="00665C8E"/>
    <w:rsid w:val="00665CCA"/>
    <w:rsid w:val="00665DDA"/>
    <w:rsid w:val="00665F95"/>
    <w:rsid w:val="00666066"/>
    <w:rsid w:val="006663B9"/>
    <w:rsid w:val="00666511"/>
    <w:rsid w:val="006665A9"/>
    <w:rsid w:val="00666ACC"/>
    <w:rsid w:val="00666B15"/>
    <w:rsid w:val="00666BF4"/>
    <w:rsid w:val="00666E1D"/>
    <w:rsid w:val="0066717C"/>
    <w:rsid w:val="006676C9"/>
    <w:rsid w:val="00667A19"/>
    <w:rsid w:val="00667AB6"/>
    <w:rsid w:val="00667B31"/>
    <w:rsid w:val="00667B4E"/>
    <w:rsid w:val="00667D9A"/>
    <w:rsid w:val="00667E9B"/>
    <w:rsid w:val="00667F8C"/>
    <w:rsid w:val="00670114"/>
    <w:rsid w:val="006706CE"/>
    <w:rsid w:val="006709ED"/>
    <w:rsid w:val="00670EE8"/>
    <w:rsid w:val="00670F36"/>
    <w:rsid w:val="00670FDD"/>
    <w:rsid w:val="0067106B"/>
    <w:rsid w:val="006712BE"/>
    <w:rsid w:val="00671306"/>
    <w:rsid w:val="00671412"/>
    <w:rsid w:val="006714D4"/>
    <w:rsid w:val="00671531"/>
    <w:rsid w:val="0067155A"/>
    <w:rsid w:val="006718BD"/>
    <w:rsid w:val="006719E2"/>
    <w:rsid w:val="00671A98"/>
    <w:rsid w:val="00671B0A"/>
    <w:rsid w:val="00671EC7"/>
    <w:rsid w:val="006720C0"/>
    <w:rsid w:val="0067218E"/>
    <w:rsid w:val="006721FB"/>
    <w:rsid w:val="00672445"/>
    <w:rsid w:val="00672845"/>
    <w:rsid w:val="0067298D"/>
    <w:rsid w:val="00672C8D"/>
    <w:rsid w:val="00672D61"/>
    <w:rsid w:val="00672F1B"/>
    <w:rsid w:val="006730F2"/>
    <w:rsid w:val="00673679"/>
    <w:rsid w:val="006739F7"/>
    <w:rsid w:val="00673A37"/>
    <w:rsid w:val="00673C62"/>
    <w:rsid w:val="00673D75"/>
    <w:rsid w:val="00673E20"/>
    <w:rsid w:val="00673E2A"/>
    <w:rsid w:val="00673F1E"/>
    <w:rsid w:val="00673FEE"/>
    <w:rsid w:val="0067405E"/>
    <w:rsid w:val="0067407C"/>
    <w:rsid w:val="006742E0"/>
    <w:rsid w:val="0067437D"/>
    <w:rsid w:val="006743CF"/>
    <w:rsid w:val="00674525"/>
    <w:rsid w:val="00674611"/>
    <w:rsid w:val="0067462E"/>
    <w:rsid w:val="00674B02"/>
    <w:rsid w:val="00674B35"/>
    <w:rsid w:val="00674B40"/>
    <w:rsid w:val="00674CE0"/>
    <w:rsid w:val="00674D89"/>
    <w:rsid w:val="00674E12"/>
    <w:rsid w:val="00674EC7"/>
    <w:rsid w:val="00674F4F"/>
    <w:rsid w:val="00674FF9"/>
    <w:rsid w:val="00675109"/>
    <w:rsid w:val="00675186"/>
    <w:rsid w:val="006754AF"/>
    <w:rsid w:val="0067589A"/>
    <w:rsid w:val="00675E12"/>
    <w:rsid w:val="0067600B"/>
    <w:rsid w:val="0067628E"/>
    <w:rsid w:val="00676BB3"/>
    <w:rsid w:val="00676BD3"/>
    <w:rsid w:val="00676F20"/>
    <w:rsid w:val="006771E6"/>
    <w:rsid w:val="00677265"/>
    <w:rsid w:val="00677453"/>
    <w:rsid w:val="006774D3"/>
    <w:rsid w:val="0067757F"/>
    <w:rsid w:val="006775C3"/>
    <w:rsid w:val="00677A75"/>
    <w:rsid w:val="00677C0D"/>
    <w:rsid w:val="00677DFF"/>
    <w:rsid w:val="00677FD0"/>
    <w:rsid w:val="0068005B"/>
    <w:rsid w:val="006806D0"/>
    <w:rsid w:val="00680757"/>
    <w:rsid w:val="00680961"/>
    <w:rsid w:val="00680A5C"/>
    <w:rsid w:val="00680CEE"/>
    <w:rsid w:val="00680EE8"/>
    <w:rsid w:val="0068101C"/>
    <w:rsid w:val="006810D1"/>
    <w:rsid w:val="00681170"/>
    <w:rsid w:val="00681311"/>
    <w:rsid w:val="00681545"/>
    <w:rsid w:val="006817EE"/>
    <w:rsid w:val="00681873"/>
    <w:rsid w:val="0068187B"/>
    <w:rsid w:val="006819CB"/>
    <w:rsid w:val="00681A13"/>
    <w:rsid w:val="00681A5F"/>
    <w:rsid w:val="00681B0A"/>
    <w:rsid w:val="00681B92"/>
    <w:rsid w:val="0068218E"/>
    <w:rsid w:val="00682638"/>
    <w:rsid w:val="0068273E"/>
    <w:rsid w:val="006828E9"/>
    <w:rsid w:val="00682D2E"/>
    <w:rsid w:val="00682DF7"/>
    <w:rsid w:val="00682EB4"/>
    <w:rsid w:val="00682FE7"/>
    <w:rsid w:val="00683084"/>
    <w:rsid w:val="00683145"/>
    <w:rsid w:val="006831C1"/>
    <w:rsid w:val="00683523"/>
    <w:rsid w:val="0068352B"/>
    <w:rsid w:val="0068363E"/>
    <w:rsid w:val="006837F8"/>
    <w:rsid w:val="0068381B"/>
    <w:rsid w:val="006839C5"/>
    <w:rsid w:val="00683D8C"/>
    <w:rsid w:val="00683DE6"/>
    <w:rsid w:val="00683E2E"/>
    <w:rsid w:val="00683F3C"/>
    <w:rsid w:val="006843DA"/>
    <w:rsid w:val="00684971"/>
    <w:rsid w:val="00684A1F"/>
    <w:rsid w:val="00684EAA"/>
    <w:rsid w:val="0068506B"/>
    <w:rsid w:val="006851B0"/>
    <w:rsid w:val="006851DF"/>
    <w:rsid w:val="00685269"/>
    <w:rsid w:val="0068530B"/>
    <w:rsid w:val="006853B0"/>
    <w:rsid w:val="006853C8"/>
    <w:rsid w:val="0068553B"/>
    <w:rsid w:val="00685605"/>
    <w:rsid w:val="00685768"/>
    <w:rsid w:val="006857B0"/>
    <w:rsid w:val="00685E64"/>
    <w:rsid w:val="00685F15"/>
    <w:rsid w:val="0068609F"/>
    <w:rsid w:val="006860B7"/>
    <w:rsid w:val="00686342"/>
    <w:rsid w:val="006863CA"/>
    <w:rsid w:val="00686401"/>
    <w:rsid w:val="006866E3"/>
    <w:rsid w:val="00686A4F"/>
    <w:rsid w:val="00686AD7"/>
    <w:rsid w:val="00686B85"/>
    <w:rsid w:val="00686C22"/>
    <w:rsid w:val="00686FE8"/>
    <w:rsid w:val="00687160"/>
    <w:rsid w:val="006872BB"/>
    <w:rsid w:val="006873CA"/>
    <w:rsid w:val="00687485"/>
    <w:rsid w:val="006876D6"/>
    <w:rsid w:val="006877F3"/>
    <w:rsid w:val="0068795D"/>
    <w:rsid w:val="00687B16"/>
    <w:rsid w:val="00687C5F"/>
    <w:rsid w:val="00687FF3"/>
    <w:rsid w:val="00690459"/>
    <w:rsid w:val="006909B3"/>
    <w:rsid w:val="006909E8"/>
    <w:rsid w:val="00690A02"/>
    <w:rsid w:val="00690A56"/>
    <w:rsid w:val="00690EE6"/>
    <w:rsid w:val="006911B2"/>
    <w:rsid w:val="0069132D"/>
    <w:rsid w:val="00691A69"/>
    <w:rsid w:val="00691AC8"/>
    <w:rsid w:val="00691B95"/>
    <w:rsid w:val="00691C11"/>
    <w:rsid w:val="00691DC6"/>
    <w:rsid w:val="00691DD6"/>
    <w:rsid w:val="006920DB"/>
    <w:rsid w:val="006920F4"/>
    <w:rsid w:val="006922B8"/>
    <w:rsid w:val="00692358"/>
    <w:rsid w:val="00692513"/>
    <w:rsid w:val="00692540"/>
    <w:rsid w:val="0069295A"/>
    <w:rsid w:val="00692E56"/>
    <w:rsid w:val="006931A9"/>
    <w:rsid w:val="00693301"/>
    <w:rsid w:val="0069341C"/>
    <w:rsid w:val="0069347F"/>
    <w:rsid w:val="00693722"/>
    <w:rsid w:val="00693875"/>
    <w:rsid w:val="00693901"/>
    <w:rsid w:val="00693D43"/>
    <w:rsid w:val="00693DF1"/>
    <w:rsid w:val="00693F7E"/>
    <w:rsid w:val="006940D0"/>
    <w:rsid w:val="00694212"/>
    <w:rsid w:val="006943EA"/>
    <w:rsid w:val="00694566"/>
    <w:rsid w:val="006945EE"/>
    <w:rsid w:val="006946CD"/>
    <w:rsid w:val="00694774"/>
    <w:rsid w:val="006947D7"/>
    <w:rsid w:val="00694834"/>
    <w:rsid w:val="0069488D"/>
    <w:rsid w:val="00694AFA"/>
    <w:rsid w:val="00694CD9"/>
    <w:rsid w:val="00694EF6"/>
    <w:rsid w:val="006950F2"/>
    <w:rsid w:val="00695152"/>
    <w:rsid w:val="006954CB"/>
    <w:rsid w:val="0069557B"/>
    <w:rsid w:val="00695664"/>
    <w:rsid w:val="006956B7"/>
    <w:rsid w:val="0069574C"/>
    <w:rsid w:val="0069592F"/>
    <w:rsid w:val="006959F3"/>
    <w:rsid w:val="00696142"/>
    <w:rsid w:val="00696246"/>
    <w:rsid w:val="0069632C"/>
    <w:rsid w:val="0069644D"/>
    <w:rsid w:val="006966CF"/>
    <w:rsid w:val="006966FB"/>
    <w:rsid w:val="00696973"/>
    <w:rsid w:val="006969DA"/>
    <w:rsid w:val="00697506"/>
    <w:rsid w:val="00697568"/>
    <w:rsid w:val="0069769F"/>
    <w:rsid w:val="006977EA"/>
    <w:rsid w:val="006979A9"/>
    <w:rsid w:val="00697A0A"/>
    <w:rsid w:val="00697DE3"/>
    <w:rsid w:val="00697EEB"/>
    <w:rsid w:val="006A02D6"/>
    <w:rsid w:val="006A0387"/>
    <w:rsid w:val="006A04A6"/>
    <w:rsid w:val="006A0A8B"/>
    <w:rsid w:val="006A0B85"/>
    <w:rsid w:val="006A0D47"/>
    <w:rsid w:val="006A1204"/>
    <w:rsid w:val="006A147A"/>
    <w:rsid w:val="006A1956"/>
    <w:rsid w:val="006A1999"/>
    <w:rsid w:val="006A1B46"/>
    <w:rsid w:val="006A1D79"/>
    <w:rsid w:val="006A1D85"/>
    <w:rsid w:val="006A20B4"/>
    <w:rsid w:val="006A2127"/>
    <w:rsid w:val="006A2338"/>
    <w:rsid w:val="006A2668"/>
    <w:rsid w:val="006A27AF"/>
    <w:rsid w:val="006A27C4"/>
    <w:rsid w:val="006A282E"/>
    <w:rsid w:val="006A288D"/>
    <w:rsid w:val="006A29C4"/>
    <w:rsid w:val="006A2CA3"/>
    <w:rsid w:val="006A2F88"/>
    <w:rsid w:val="006A3071"/>
    <w:rsid w:val="006A3311"/>
    <w:rsid w:val="006A346E"/>
    <w:rsid w:val="006A3806"/>
    <w:rsid w:val="006A3973"/>
    <w:rsid w:val="006A3A77"/>
    <w:rsid w:val="006A3A99"/>
    <w:rsid w:val="006A3DD2"/>
    <w:rsid w:val="006A422E"/>
    <w:rsid w:val="006A423F"/>
    <w:rsid w:val="006A437D"/>
    <w:rsid w:val="006A4535"/>
    <w:rsid w:val="006A455F"/>
    <w:rsid w:val="006A4767"/>
    <w:rsid w:val="006A48B4"/>
    <w:rsid w:val="006A49BF"/>
    <w:rsid w:val="006A4A42"/>
    <w:rsid w:val="006A51D2"/>
    <w:rsid w:val="006A51F3"/>
    <w:rsid w:val="006A550E"/>
    <w:rsid w:val="006A592E"/>
    <w:rsid w:val="006A5AC6"/>
    <w:rsid w:val="006A5B41"/>
    <w:rsid w:val="006A5D64"/>
    <w:rsid w:val="006A5E02"/>
    <w:rsid w:val="006A6090"/>
    <w:rsid w:val="006A6120"/>
    <w:rsid w:val="006A6408"/>
    <w:rsid w:val="006A6468"/>
    <w:rsid w:val="006A6481"/>
    <w:rsid w:val="006A649E"/>
    <w:rsid w:val="006A6591"/>
    <w:rsid w:val="006A66AE"/>
    <w:rsid w:val="006A66D1"/>
    <w:rsid w:val="006A68D0"/>
    <w:rsid w:val="006A6C38"/>
    <w:rsid w:val="006A6D82"/>
    <w:rsid w:val="006A6F51"/>
    <w:rsid w:val="006A7042"/>
    <w:rsid w:val="006A74AE"/>
    <w:rsid w:val="006A774A"/>
    <w:rsid w:val="006A779E"/>
    <w:rsid w:val="006A7804"/>
    <w:rsid w:val="006A79B5"/>
    <w:rsid w:val="006A7CED"/>
    <w:rsid w:val="006B00AC"/>
    <w:rsid w:val="006B016F"/>
    <w:rsid w:val="006B020A"/>
    <w:rsid w:val="006B03A5"/>
    <w:rsid w:val="006B03CF"/>
    <w:rsid w:val="006B0442"/>
    <w:rsid w:val="006B04C1"/>
    <w:rsid w:val="006B085C"/>
    <w:rsid w:val="006B08EF"/>
    <w:rsid w:val="006B0988"/>
    <w:rsid w:val="006B0AD7"/>
    <w:rsid w:val="006B0C52"/>
    <w:rsid w:val="006B0CEA"/>
    <w:rsid w:val="006B0E54"/>
    <w:rsid w:val="006B1425"/>
    <w:rsid w:val="006B14D7"/>
    <w:rsid w:val="006B180B"/>
    <w:rsid w:val="006B18E8"/>
    <w:rsid w:val="006B194A"/>
    <w:rsid w:val="006B198A"/>
    <w:rsid w:val="006B1A93"/>
    <w:rsid w:val="006B1EAD"/>
    <w:rsid w:val="006B209D"/>
    <w:rsid w:val="006B2288"/>
    <w:rsid w:val="006B25D6"/>
    <w:rsid w:val="006B269D"/>
    <w:rsid w:val="006B28C9"/>
    <w:rsid w:val="006B29A7"/>
    <w:rsid w:val="006B2A70"/>
    <w:rsid w:val="006B2FE8"/>
    <w:rsid w:val="006B320C"/>
    <w:rsid w:val="006B3223"/>
    <w:rsid w:val="006B3415"/>
    <w:rsid w:val="006B3510"/>
    <w:rsid w:val="006B3674"/>
    <w:rsid w:val="006B36D4"/>
    <w:rsid w:val="006B382F"/>
    <w:rsid w:val="006B388F"/>
    <w:rsid w:val="006B398D"/>
    <w:rsid w:val="006B3DE6"/>
    <w:rsid w:val="006B411C"/>
    <w:rsid w:val="006B420E"/>
    <w:rsid w:val="006B4477"/>
    <w:rsid w:val="006B44DD"/>
    <w:rsid w:val="006B465C"/>
    <w:rsid w:val="006B46AE"/>
    <w:rsid w:val="006B46EA"/>
    <w:rsid w:val="006B4702"/>
    <w:rsid w:val="006B476E"/>
    <w:rsid w:val="006B480C"/>
    <w:rsid w:val="006B48BE"/>
    <w:rsid w:val="006B4E1C"/>
    <w:rsid w:val="006B4E8F"/>
    <w:rsid w:val="006B516E"/>
    <w:rsid w:val="006B5EED"/>
    <w:rsid w:val="006B6002"/>
    <w:rsid w:val="006B603F"/>
    <w:rsid w:val="006B6289"/>
    <w:rsid w:val="006B62FD"/>
    <w:rsid w:val="006B63B8"/>
    <w:rsid w:val="006B65EF"/>
    <w:rsid w:val="006B662A"/>
    <w:rsid w:val="006B68B2"/>
    <w:rsid w:val="006B6BD2"/>
    <w:rsid w:val="006B6D17"/>
    <w:rsid w:val="006B706F"/>
    <w:rsid w:val="006B7092"/>
    <w:rsid w:val="006B729D"/>
    <w:rsid w:val="006B72A2"/>
    <w:rsid w:val="006B7547"/>
    <w:rsid w:val="006B757D"/>
    <w:rsid w:val="006B75B4"/>
    <w:rsid w:val="006B75CD"/>
    <w:rsid w:val="006B760D"/>
    <w:rsid w:val="006B7755"/>
    <w:rsid w:val="006B7821"/>
    <w:rsid w:val="006B7892"/>
    <w:rsid w:val="006B7D4D"/>
    <w:rsid w:val="006C03E5"/>
    <w:rsid w:val="006C0672"/>
    <w:rsid w:val="006C089E"/>
    <w:rsid w:val="006C0A6B"/>
    <w:rsid w:val="006C0C30"/>
    <w:rsid w:val="006C0CFE"/>
    <w:rsid w:val="006C0EEC"/>
    <w:rsid w:val="006C0FF3"/>
    <w:rsid w:val="006C104B"/>
    <w:rsid w:val="006C1239"/>
    <w:rsid w:val="006C14DE"/>
    <w:rsid w:val="006C15FA"/>
    <w:rsid w:val="006C166E"/>
    <w:rsid w:val="006C173F"/>
    <w:rsid w:val="006C17CD"/>
    <w:rsid w:val="006C1924"/>
    <w:rsid w:val="006C19BA"/>
    <w:rsid w:val="006C1B57"/>
    <w:rsid w:val="006C1CC6"/>
    <w:rsid w:val="006C211D"/>
    <w:rsid w:val="006C22BE"/>
    <w:rsid w:val="006C286F"/>
    <w:rsid w:val="006C2A1D"/>
    <w:rsid w:val="006C2B6E"/>
    <w:rsid w:val="006C306C"/>
    <w:rsid w:val="006C31A5"/>
    <w:rsid w:val="006C32A4"/>
    <w:rsid w:val="006C32F0"/>
    <w:rsid w:val="006C3576"/>
    <w:rsid w:val="006C369C"/>
    <w:rsid w:val="006C369F"/>
    <w:rsid w:val="006C377D"/>
    <w:rsid w:val="006C381D"/>
    <w:rsid w:val="006C39CF"/>
    <w:rsid w:val="006C3AAB"/>
    <w:rsid w:val="006C3AC0"/>
    <w:rsid w:val="006C3B17"/>
    <w:rsid w:val="006C3D4C"/>
    <w:rsid w:val="006C3DE2"/>
    <w:rsid w:val="006C40C0"/>
    <w:rsid w:val="006C41EC"/>
    <w:rsid w:val="006C4223"/>
    <w:rsid w:val="006C483A"/>
    <w:rsid w:val="006C4864"/>
    <w:rsid w:val="006C4BD8"/>
    <w:rsid w:val="006C4CD0"/>
    <w:rsid w:val="006C4E4F"/>
    <w:rsid w:val="006C4F21"/>
    <w:rsid w:val="006C5021"/>
    <w:rsid w:val="006C5063"/>
    <w:rsid w:val="006C507C"/>
    <w:rsid w:val="006C53BB"/>
    <w:rsid w:val="006C53FD"/>
    <w:rsid w:val="006C5430"/>
    <w:rsid w:val="006C5548"/>
    <w:rsid w:val="006C5758"/>
    <w:rsid w:val="006C5A49"/>
    <w:rsid w:val="006C5B22"/>
    <w:rsid w:val="006C5BF2"/>
    <w:rsid w:val="006C5C07"/>
    <w:rsid w:val="006C5D14"/>
    <w:rsid w:val="006C5EC9"/>
    <w:rsid w:val="006C61B1"/>
    <w:rsid w:val="006C62EF"/>
    <w:rsid w:val="006C684F"/>
    <w:rsid w:val="006C686C"/>
    <w:rsid w:val="006C69BA"/>
    <w:rsid w:val="006C6AD1"/>
    <w:rsid w:val="006C6C63"/>
    <w:rsid w:val="006C6C82"/>
    <w:rsid w:val="006C6E22"/>
    <w:rsid w:val="006C7316"/>
    <w:rsid w:val="006C731B"/>
    <w:rsid w:val="006C7544"/>
    <w:rsid w:val="006C7556"/>
    <w:rsid w:val="006C7770"/>
    <w:rsid w:val="006C7C2C"/>
    <w:rsid w:val="006C7C94"/>
    <w:rsid w:val="006C7EF9"/>
    <w:rsid w:val="006D00B1"/>
    <w:rsid w:val="006D01AB"/>
    <w:rsid w:val="006D03A8"/>
    <w:rsid w:val="006D0645"/>
    <w:rsid w:val="006D069C"/>
    <w:rsid w:val="006D08C9"/>
    <w:rsid w:val="006D09B9"/>
    <w:rsid w:val="006D0ACA"/>
    <w:rsid w:val="006D0D2B"/>
    <w:rsid w:val="006D0E01"/>
    <w:rsid w:val="006D1084"/>
    <w:rsid w:val="006D10A7"/>
    <w:rsid w:val="006D1219"/>
    <w:rsid w:val="006D14C9"/>
    <w:rsid w:val="006D16FC"/>
    <w:rsid w:val="006D18A5"/>
    <w:rsid w:val="006D1ACE"/>
    <w:rsid w:val="006D1FCD"/>
    <w:rsid w:val="006D2134"/>
    <w:rsid w:val="006D2236"/>
    <w:rsid w:val="006D24A1"/>
    <w:rsid w:val="006D24A5"/>
    <w:rsid w:val="006D256E"/>
    <w:rsid w:val="006D25D3"/>
    <w:rsid w:val="006D25E0"/>
    <w:rsid w:val="006D25EB"/>
    <w:rsid w:val="006D2A6E"/>
    <w:rsid w:val="006D2AE5"/>
    <w:rsid w:val="006D2BDD"/>
    <w:rsid w:val="006D3165"/>
    <w:rsid w:val="006D31B7"/>
    <w:rsid w:val="006D3608"/>
    <w:rsid w:val="006D37D6"/>
    <w:rsid w:val="006D3B40"/>
    <w:rsid w:val="006D4479"/>
    <w:rsid w:val="006D47DE"/>
    <w:rsid w:val="006D4A8D"/>
    <w:rsid w:val="006D4B0B"/>
    <w:rsid w:val="006D4BAF"/>
    <w:rsid w:val="006D4BE8"/>
    <w:rsid w:val="006D4DC7"/>
    <w:rsid w:val="006D4E0C"/>
    <w:rsid w:val="006D4F88"/>
    <w:rsid w:val="006D51BE"/>
    <w:rsid w:val="006D5324"/>
    <w:rsid w:val="006D568C"/>
    <w:rsid w:val="006D56A7"/>
    <w:rsid w:val="006D574D"/>
    <w:rsid w:val="006D576D"/>
    <w:rsid w:val="006D5809"/>
    <w:rsid w:val="006D5E64"/>
    <w:rsid w:val="006D5F21"/>
    <w:rsid w:val="006D5F75"/>
    <w:rsid w:val="006D6092"/>
    <w:rsid w:val="006D635A"/>
    <w:rsid w:val="006D642F"/>
    <w:rsid w:val="006D643C"/>
    <w:rsid w:val="006D6773"/>
    <w:rsid w:val="006D67D9"/>
    <w:rsid w:val="006D68AD"/>
    <w:rsid w:val="006D69B7"/>
    <w:rsid w:val="006D6AC6"/>
    <w:rsid w:val="006D6F5E"/>
    <w:rsid w:val="006D7189"/>
    <w:rsid w:val="006D762D"/>
    <w:rsid w:val="006D7656"/>
    <w:rsid w:val="006D7A92"/>
    <w:rsid w:val="006D7B10"/>
    <w:rsid w:val="006D7BCF"/>
    <w:rsid w:val="006D7CE6"/>
    <w:rsid w:val="006D7E8A"/>
    <w:rsid w:val="006E00F8"/>
    <w:rsid w:val="006E04A7"/>
    <w:rsid w:val="006E04FE"/>
    <w:rsid w:val="006E0A49"/>
    <w:rsid w:val="006E0EF5"/>
    <w:rsid w:val="006E0F77"/>
    <w:rsid w:val="006E11FA"/>
    <w:rsid w:val="006E124D"/>
    <w:rsid w:val="006E1362"/>
    <w:rsid w:val="006E1A68"/>
    <w:rsid w:val="006E1CBC"/>
    <w:rsid w:val="006E1CDD"/>
    <w:rsid w:val="006E1D90"/>
    <w:rsid w:val="006E1DE7"/>
    <w:rsid w:val="006E1EC3"/>
    <w:rsid w:val="006E2214"/>
    <w:rsid w:val="006E2350"/>
    <w:rsid w:val="006E23DC"/>
    <w:rsid w:val="006E266E"/>
    <w:rsid w:val="006E26B8"/>
    <w:rsid w:val="006E2934"/>
    <w:rsid w:val="006E29C4"/>
    <w:rsid w:val="006E2A4E"/>
    <w:rsid w:val="006E2B26"/>
    <w:rsid w:val="006E2B7E"/>
    <w:rsid w:val="006E2CCB"/>
    <w:rsid w:val="006E2E2D"/>
    <w:rsid w:val="006E2FF2"/>
    <w:rsid w:val="006E3292"/>
    <w:rsid w:val="006E32CB"/>
    <w:rsid w:val="006E34D9"/>
    <w:rsid w:val="006E3615"/>
    <w:rsid w:val="006E3813"/>
    <w:rsid w:val="006E3A34"/>
    <w:rsid w:val="006E3FFC"/>
    <w:rsid w:val="006E421D"/>
    <w:rsid w:val="006E4321"/>
    <w:rsid w:val="006E4405"/>
    <w:rsid w:val="006E4477"/>
    <w:rsid w:val="006E458A"/>
    <w:rsid w:val="006E464D"/>
    <w:rsid w:val="006E4692"/>
    <w:rsid w:val="006E4756"/>
    <w:rsid w:val="006E4793"/>
    <w:rsid w:val="006E4955"/>
    <w:rsid w:val="006E4ABB"/>
    <w:rsid w:val="006E4B2B"/>
    <w:rsid w:val="006E4B3A"/>
    <w:rsid w:val="006E5104"/>
    <w:rsid w:val="006E5185"/>
    <w:rsid w:val="006E5317"/>
    <w:rsid w:val="006E5591"/>
    <w:rsid w:val="006E57A1"/>
    <w:rsid w:val="006E5932"/>
    <w:rsid w:val="006E596A"/>
    <w:rsid w:val="006E5B64"/>
    <w:rsid w:val="006E5FF6"/>
    <w:rsid w:val="006E618B"/>
    <w:rsid w:val="006E6207"/>
    <w:rsid w:val="006E6841"/>
    <w:rsid w:val="006E6BCC"/>
    <w:rsid w:val="006E6DB6"/>
    <w:rsid w:val="006E6E43"/>
    <w:rsid w:val="006E7035"/>
    <w:rsid w:val="006E74CA"/>
    <w:rsid w:val="006E7823"/>
    <w:rsid w:val="006E7BEE"/>
    <w:rsid w:val="006E7C49"/>
    <w:rsid w:val="006E7C9D"/>
    <w:rsid w:val="006F0030"/>
    <w:rsid w:val="006F01C6"/>
    <w:rsid w:val="006F0441"/>
    <w:rsid w:val="006F0666"/>
    <w:rsid w:val="006F06CB"/>
    <w:rsid w:val="006F07D8"/>
    <w:rsid w:val="006F08C8"/>
    <w:rsid w:val="006F0AF5"/>
    <w:rsid w:val="006F0F2E"/>
    <w:rsid w:val="006F115C"/>
    <w:rsid w:val="006F11F7"/>
    <w:rsid w:val="006F1292"/>
    <w:rsid w:val="006F1475"/>
    <w:rsid w:val="006F1AD7"/>
    <w:rsid w:val="006F1AE0"/>
    <w:rsid w:val="006F1DF7"/>
    <w:rsid w:val="006F21C9"/>
    <w:rsid w:val="006F23E8"/>
    <w:rsid w:val="006F24E5"/>
    <w:rsid w:val="006F2883"/>
    <w:rsid w:val="006F2E81"/>
    <w:rsid w:val="006F2FE4"/>
    <w:rsid w:val="006F33D2"/>
    <w:rsid w:val="006F350E"/>
    <w:rsid w:val="006F38B1"/>
    <w:rsid w:val="006F41D6"/>
    <w:rsid w:val="006F41FB"/>
    <w:rsid w:val="006F4235"/>
    <w:rsid w:val="006F442D"/>
    <w:rsid w:val="006F46CE"/>
    <w:rsid w:val="006F472B"/>
    <w:rsid w:val="006F4870"/>
    <w:rsid w:val="006F4939"/>
    <w:rsid w:val="006F494B"/>
    <w:rsid w:val="006F4D5B"/>
    <w:rsid w:val="006F4FE9"/>
    <w:rsid w:val="006F507D"/>
    <w:rsid w:val="006F5131"/>
    <w:rsid w:val="006F51DA"/>
    <w:rsid w:val="006F51E4"/>
    <w:rsid w:val="006F5297"/>
    <w:rsid w:val="006F52D2"/>
    <w:rsid w:val="006F5463"/>
    <w:rsid w:val="006F56BA"/>
    <w:rsid w:val="006F577E"/>
    <w:rsid w:val="006F5882"/>
    <w:rsid w:val="006F5985"/>
    <w:rsid w:val="006F59B6"/>
    <w:rsid w:val="006F5AED"/>
    <w:rsid w:val="006F5AF0"/>
    <w:rsid w:val="006F5D25"/>
    <w:rsid w:val="006F5EA5"/>
    <w:rsid w:val="006F5F39"/>
    <w:rsid w:val="006F5FC2"/>
    <w:rsid w:val="006F6122"/>
    <w:rsid w:val="006F6248"/>
    <w:rsid w:val="006F645A"/>
    <w:rsid w:val="006F6B21"/>
    <w:rsid w:val="006F6B6A"/>
    <w:rsid w:val="006F6BE4"/>
    <w:rsid w:val="006F6CBA"/>
    <w:rsid w:val="006F6EA8"/>
    <w:rsid w:val="006F70BD"/>
    <w:rsid w:val="006F71E0"/>
    <w:rsid w:val="006F740B"/>
    <w:rsid w:val="006F7532"/>
    <w:rsid w:val="006F76C3"/>
    <w:rsid w:val="006F7936"/>
    <w:rsid w:val="0070015B"/>
    <w:rsid w:val="00700612"/>
    <w:rsid w:val="00700617"/>
    <w:rsid w:val="0070073A"/>
    <w:rsid w:val="0070092D"/>
    <w:rsid w:val="00700BED"/>
    <w:rsid w:val="00700C22"/>
    <w:rsid w:val="00700D49"/>
    <w:rsid w:val="00700E9A"/>
    <w:rsid w:val="00700F1B"/>
    <w:rsid w:val="007010D8"/>
    <w:rsid w:val="00701198"/>
    <w:rsid w:val="00701339"/>
    <w:rsid w:val="007014E7"/>
    <w:rsid w:val="00701974"/>
    <w:rsid w:val="007019DC"/>
    <w:rsid w:val="00701A6A"/>
    <w:rsid w:val="00701AF3"/>
    <w:rsid w:val="00701C7A"/>
    <w:rsid w:val="0070248A"/>
    <w:rsid w:val="0070254F"/>
    <w:rsid w:val="00702734"/>
    <w:rsid w:val="00702843"/>
    <w:rsid w:val="0070284D"/>
    <w:rsid w:val="00702ACA"/>
    <w:rsid w:val="00702B49"/>
    <w:rsid w:val="00702C36"/>
    <w:rsid w:val="00702CB2"/>
    <w:rsid w:val="00702DCD"/>
    <w:rsid w:val="0070307C"/>
    <w:rsid w:val="00703578"/>
    <w:rsid w:val="007035FB"/>
    <w:rsid w:val="007036CB"/>
    <w:rsid w:val="00703782"/>
    <w:rsid w:val="0070389E"/>
    <w:rsid w:val="00703A35"/>
    <w:rsid w:val="00703A60"/>
    <w:rsid w:val="00703E5D"/>
    <w:rsid w:val="00704209"/>
    <w:rsid w:val="0070447B"/>
    <w:rsid w:val="007044A1"/>
    <w:rsid w:val="007045D9"/>
    <w:rsid w:val="00704609"/>
    <w:rsid w:val="007047D5"/>
    <w:rsid w:val="00704803"/>
    <w:rsid w:val="0070483B"/>
    <w:rsid w:val="00704A4A"/>
    <w:rsid w:val="00704B78"/>
    <w:rsid w:val="00704CA0"/>
    <w:rsid w:val="00704D1E"/>
    <w:rsid w:val="00704D90"/>
    <w:rsid w:val="00705109"/>
    <w:rsid w:val="00705223"/>
    <w:rsid w:val="007055CF"/>
    <w:rsid w:val="0070584C"/>
    <w:rsid w:val="0070585E"/>
    <w:rsid w:val="00705884"/>
    <w:rsid w:val="00705A96"/>
    <w:rsid w:val="00705ACB"/>
    <w:rsid w:val="00705CDF"/>
    <w:rsid w:val="00705CF2"/>
    <w:rsid w:val="00705D31"/>
    <w:rsid w:val="00705DF2"/>
    <w:rsid w:val="00705E74"/>
    <w:rsid w:val="00705E8E"/>
    <w:rsid w:val="00706374"/>
    <w:rsid w:val="00706473"/>
    <w:rsid w:val="00706628"/>
    <w:rsid w:val="0070666A"/>
    <w:rsid w:val="00706AFF"/>
    <w:rsid w:val="00706B1B"/>
    <w:rsid w:val="00706E45"/>
    <w:rsid w:val="00706EC5"/>
    <w:rsid w:val="007070FE"/>
    <w:rsid w:val="007071C0"/>
    <w:rsid w:val="00707763"/>
    <w:rsid w:val="00707C01"/>
    <w:rsid w:val="00710421"/>
    <w:rsid w:val="007108D6"/>
    <w:rsid w:val="00710BA3"/>
    <w:rsid w:val="0071116D"/>
    <w:rsid w:val="0071124C"/>
    <w:rsid w:val="007112CF"/>
    <w:rsid w:val="00711485"/>
    <w:rsid w:val="007114A0"/>
    <w:rsid w:val="007114B3"/>
    <w:rsid w:val="00711705"/>
    <w:rsid w:val="00711772"/>
    <w:rsid w:val="00711991"/>
    <w:rsid w:val="00711B6D"/>
    <w:rsid w:val="00711EE7"/>
    <w:rsid w:val="00712112"/>
    <w:rsid w:val="00712145"/>
    <w:rsid w:val="007122B0"/>
    <w:rsid w:val="0071243F"/>
    <w:rsid w:val="00712748"/>
    <w:rsid w:val="0071282F"/>
    <w:rsid w:val="00712A1D"/>
    <w:rsid w:val="00712F8E"/>
    <w:rsid w:val="0071314E"/>
    <w:rsid w:val="0071317B"/>
    <w:rsid w:val="007131D2"/>
    <w:rsid w:val="0071338B"/>
    <w:rsid w:val="007138A6"/>
    <w:rsid w:val="007138FF"/>
    <w:rsid w:val="00713E20"/>
    <w:rsid w:val="00713FD8"/>
    <w:rsid w:val="00713FF8"/>
    <w:rsid w:val="00714052"/>
    <w:rsid w:val="007143BE"/>
    <w:rsid w:val="00714467"/>
    <w:rsid w:val="00714A1B"/>
    <w:rsid w:val="00714B06"/>
    <w:rsid w:val="00714CB9"/>
    <w:rsid w:val="00714D8B"/>
    <w:rsid w:val="00714E31"/>
    <w:rsid w:val="00714FDD"/>
    <w:rsid w:val="00715531"/>
    <w:rsid w:val="007155CF"/>
    <w:rsid w:val="0071561E"/>
    <w:rsid w:val="00715828"/>
    <w:rsid w:val="0071596F"/>
    <w:rsid w:val="00715BB4"/>
    <w:rsid w:val="00715D24"/>
    <w:rsid w:val="00715D28"/>
    <w:rsid w:val="00715F36"/>
    <w:rsid w:val="00716324"/>
    <w:rsid w:val="0071636A"/>
    <w:rsid w:val="00716526"/>
    <w:rsid w:val="007168CE"/>
    <w:rsid w:val="00716B7C"/>
    <w:rsid w:val="00716DBD"/>
    <w:rsid w:val="00716E6D"/>
    <w:rsid w:val="00716FC0"/>
    <w:rsid w:val="00717495"/>
    <w:rsid w:val="0071755F"/>
    <w:rsid w:val="0071796A"/>
    <w:rsid w:val="00717B7D"/>
    <w:rsid w:val="00717BC6"/>
    <w:rsid w:val="00720075"/>
    <w:rsid w:val="00720500"/>
    <w:rsid w:val="00720653"/>
    <w:rsid w:val="0072087B"/>
    <w:rsid w:val="0072103B"/>
    <w:rsid w:val="0072167A"/>
    <w:rsid w:val="00721926"/>
    <w:rsid w:val="00721ABB"/>
    <w:rsid w:val="00721B39"/>
    <w:rsid w:val="00721B65"/>
    <w:rsid w:val="00721D05"/>
    <w:rsid w:val="0072210F"/>
    <w:rsid w:val="007221C1"/>
    <w:rsid w:val="00722323"/>
    <w:rsid w:val="00722362"/>
    <w:rsid w:val="00722941"/>
    <w:rsid w:val="007230AA"/>
    <w:rsid w:val="007230DB"/>
    <w:rsid w:val="00723146"/>
    <w:rsid w:val="0072325F"/>
    <w:rsid w:val="0072328E"/>
    <w:rsid w:val="00723410"/>
    <w:rsid w:val="0072341A"/>
    <w:rsid w:val="0072355C"/>
    <w:rsid w:val="007236E3"/>
    <w:rsid w:val="007239B0"/>
    <w:rsid w:val="007239C0"/>
    <w:rsid w:val="00723AFA"/>
    <w:rsid w:val="00723E65"/>
    <w:rsid w:val="00724687"/>
    <w:rsid w:val="007246A7"/>
    <w:rsid w:val="0072475D"/>
    <w:rsid w:val="00724833"/>
    <w:rsid w:val="00724F52"/>
    <w:rsid w:val="00724F6E"/>
    <w:rsid w:val="00724FA8"/>
    <w:rsid w:val="00725746"/>
    <w:rsid w:val="00725980"/>
    <w:rsid w:val="00725A46"/>
    <w:rsid w:val="00725DAA"/>
    <w:rsid w:val="00725DF8"/>
    <w:rsid w:val="007260E0"/>
    <w:rsid w:val="0072625B"/>
    <w:rsid w:val="0072668F"/>
    <w:rsid w:val="007266F0"/>
    <w:rsid w:val="00726818"/>
    <w:rsid w:val="00726843"/>
    <w:rsid w:val="0072686A"/>
    <w:rsid w:val="0072688D"/>
    <w:rsid w:val="00726AAC"/>
    <w:rsid w:val="00726AFE"/>
    <w:rsid w:val="00726CE3"/>
    <w:rsid w:val="00726F36"/>
    <w:rsid w:val="0072755B"/>
    <w:rsid w:val="007275FF"/>
    <w:rsid w:val="00727851"/>
    <w:rsid w:val="00727A75"/>
    <w:rsid w:val="00727B06"/>
    <w:rsid w:val="00727DB5"/>
    <w:rsid w:val="00730581"/>
    <w:rsid w:val="0073061E"/>
    <w:rsid w:val="0073066B"/>
    <w:rsid w:val="00730878"/>
    <w:rsid w:val="00730E56"/>
    <w:rsid w:val="00730F0A"/>
    <w:rsid w:val="007311EE"/>
    <w:rsid w:val="00731576"/>
    <w:rsid w:val="007318E5"/>
    <w:rsid w:val="00731ABC"/>
    <w:rsid w:val="00731D7C"/>
    <w:rsid w:val="00731DD0"/>
    <w:rsid w:val="00732366"/>
    <w:rsid w:val="00732818"/>
    <w:rsid w:val="007328CE"/>
    <w:rsid w:val="00732F5E"/>
    <w:rsid w:val="0073370E"/>
    <w:rsid w:val="00733849"/>
    <w:rsid w:val="00733898"/>
    <w:rsid w:val="00733943"/>
    <w:rsid w:val="007339C1"/>
    <w:rsid w:val="007339E3"/>
    <w:rsid w:val="007339E7"/>
    <w:rsid w:val="00733A44"/>
    <w:rsid w:val="00733AAC"/>
    <w:rsid w:val="00733B15"/>
    <w:rsid w:val="00733E18"/>
    <w:rsid w:val="00734106"/>
    <w:rsid w:val="00734341"/>
    <w:rsid w:val="00734377"/>
    <w:rsid w:val="00734415"/>
    <w:rsid w:val="00734471"/>
    <w:rsid w:val="007345BD"/>
    <w:rsid w:val="00734D77"/>
    <w:rsid w:val="00734EB5"/>
    <w:rsid w:val="00734ED4"/>
    <w:rsid w:val="00734F27"/>
    <w:rsid w:val="00735095"/>
    <w:rsid w:val="0073534F"/>
    <w:rsid w:val="007354E3"/>
    <w:rsid w:val="007354F4"/>
    <w:rsid w:val="00735579"/>
    <w:rsid w:val="0073578A"/>
    <w:rsid w:val="0073588C"/>
    <w:rsid w:val="00735962"/>
    <w:rsid w:val="00735A5D"/>
    <w:rsid w:val="00735CFA"/>
    <w:rsid w:val="00735D70"/>
    <w:rsid w:val="00735DB9"/>
    <w:rsid w:val="007362F1"/>
    <w:rsid w:val="007364BA"/>
    <w:rsid w:val="00736682"/>
    <w:rsid w:val="007367A2"/>
    <w:rsid w:val="007367C6"/>
    <w:rsid w:val="007368D8"/>
    <w:rsid w:val="00736976"/>
    <w:rsid w:val="00736A5F"/>
    <w:rsid w:val="00736B19"/>
    <w:rsid w:val="00736B61"/>
    <w:rsid w:val="00736DA8"/>
    <w:rsid w:val="00737354"/>
    <w:rsid w:val="007374AA"/>
    <w:rsid w:val="007376CC"/>
    <w:rsid w:val="007377D3"/>
    <w:rsid w:val="00737B32"/>
    <w:rsid w:val="00737CE1"/>
    <w:rsid w:val="00737D48"/>
    <w:rsid w:val="00740001"/>
    <w:rsid w:val="007401DB"/>
    <w:rsid w:val="007404AE"/>
    <w:rsid w:val="00740529"/>
    <w:rsid w:val="007405DF"/>
    <w:rsid w:val="00740625"/>
    <w:rsid w:val="00740654"/>
    <w:rsid w:val="00740A32"/>
    <w:rsid w:val="00740AB1"/>
    <w:rsid w:val="0074134D"/>
    <w:rsid w:val="007414B1"/>
    <w:rsid w:val="0074150F"/>
    <w:rsid w:val="0074157C"/>
    <w:rsid w:val="00741679"/>
    <w:rsid w:val="00741A9D"/>
    <w:rsid w:val="00741BAA"/>
    <w:rsid w:val="00741C77"/>
    <w:rsid w:val="00741EC5"/>
    <w:rsid w:val="00741F71"/>
    <w:rsid w:val="00741F9C"/>
    <w:rsid w:val="00742086"/>
    <w:rsid w:val="007421BF"/>
    <w:rsid w:val="007426B9"/>
    <w:rsid w:val="0074272E"/>
    <w:rsid w:val="00742865"/>
    <w:rsid w:val="00742980"/>
    <w:rsid w:val="00742BFA"/>
    <w:rsid w:val="00742FB8"/>
    <w:rsid w:val="0074332A"/>
    <w:rsid w:val="0074332E"/>
    <w:rsid w:val="0074358F"/>
    <w:rsid w:val="007437B8"/>
    <w:rsid w:val="00743A00"/>
    <w:rsid w:val="00743BFF"/>
    <w:rsid w:val="00743C63"/>
    <w:rsid w:val="00743E22"/>
    <w:rsid w:val="007441A5"/>
    <w:rsid w:val="00744202"/>
    <w:rsid w:val="0074426E"/>
    <w:rsid w:val="007442FB"/>
    <w:rsid w:val="007442FE"/>
    <w:rsid w:val="00744481"/>
    <w:rsid w:val="007444BF"/>
    <w:rsid w:val="007444E6"/>
    <w:rsid w:val="007445F4"/>
    <w:rsid w:val="00744625"/>
    <w:rsid w:val="007447E2"/>
    <w:rsid w:val="00744883"/>
    <w:rsid w:val="0074492B"/>
    <w:rsid w:val="00744B0B"/>
    <w:rsid w:val="00744C3E"/>
    <w:rsid w:val="00744C57"/>
    <w:rsid w:val="00744F1A"/>
    <w:rsid w:val="0074504E"/>
    <w:rsid w:val="007450AD"/>
    <w:rsid w:val="00745154"/>
    <w:rsid w:val="0074529C"/>
    <w:rsid w:val="0074529F"/>
    <w:rsid w:val="007452B2"/>
    <w:rsid w:val="00745695"/>
    <w:rsid w:val="00745ECB"/>
    <w:rsid w:val="0074626E"/>
    <w:rsid w:val="00746301"/>
    <w:rsid w:val="007465D7"/>
    <w:rsid w:val="00746671"/>
    <w:rsid w:val="00746742"/>
    <w:rsid w:val="00746A5B"/>
    <w:rsid w:val="00746AB6"/>
    <w:rsid w:val="00746B1E"/>
    <w:rsid w:val="00746B32"/>
    <w:rsid w:val="00746BE9"/>
    <w:rsid w:val="00746E22"/>
    <w:rsid w:val="00747085"/>
    <w:rsid w:val="0074714A"/>
    <w:rsid w:val="0074763B"/>
    <w:rsid w:val="0074798D"/>
    <w:rsid w:val="00747C38"/>
    <w:rsid w:val="00747D62"/>
    <w:rsid w:val="00747FF5"/>
    <w:rsid w:val="00750044"/>
    <w:rsid w:val="00750079"/>
    <w:rsid w:val="0075038E"/>
    <w:rsid w:val="0075051F"/>
    <w:rsid w:val="0075061F"/>
    <w:rsid w:val="007506CE"/>
    <w:rsid w:val="00750A32"/>
    <w:rsid w:val="00750CD4"/>
    <w:rsid w:val="00750EEA"/>
    <w:rsid w:val="0075100A"/>
    <w:rsid w:val="007514D6"/>
    <w:rsid w:val="007516D0"/>
    <w:rsid w:val="0075172E"/>
    <w:rsid w:val="00751899"/>
    <w:rsid w:val="007518F3"/>
    <w:rsid w:val="00751E88"/>
    <w:rsid w:val="007523E4"/>
    <w:rsid w:val="007528AD"/>
    <w:rsid w:val="007529A2"/>
    <w:rsid w:val="007530D5"/>
    <w:rsid w:val="0075312D"/>
    <w:rsid w:val="007531B2"/>
    <w:rsid w:val="0075332E"/>
    <w:rsid w:val="00753431"/>
    <w:rsid w:val="0075364C"/>
    <w:rsid w:val="00753899"/>
    <w:rsid w:val="00753D9B"/>
    <w:rsid w:val="00753E87"/>
    <w:rsid w:val="00754172"/>
    <w:rsid w:val="0075453D"/>
    <w:rsid w:val="0075474E"/>
    <w:rsid w:val="00754969"/>
    <w:rsid w:val="007550AC"/>
    <w:rsid w:val="007551D7"/>
    <w:rsid w:val="0075528F"/>
    <w:rsid w:val="00755302"/>
    <w:rsid w:val="00755475"/>
    <w:rsid w:val="00755487"/>
    <w:rsid w:val="00755550"/>
    <w:rsid w:val="007555C8"/>
    <w:rsid w:val="007556A5"/>
    <w:rsid w:val="00755A2E"/>
    <w:rsid w:val="00755E0E"/>
    <w:rsid w:val="00755E43"/>
    <w:rsid w:val="00755F6B"/>
    <w:rsid w:val="007561D5"/>
    <w:rsid w:val="00756268"/>
    <w:rsid w:val="007563C8"/>
    <w:rsid w:val="007565A2"/>
    <w:rsid w:val="00756B9A"/>
    <w:rsid w:val="00756CE3"/>
    <w:rsid w:val="00756ECF"/>
    <w:rsid w:val="007572C8"/>
    <w:rsid w:val="0075756E"/>
    <w:rsid w:val="007575E3"/>
    <w:rsid w:val="00757760"/>
    <w:rsid w:val="00757769"/>
    <w:rsid w:val="007578F7"/>
    <w:rsid w:val="00757949"/>
    <w:rsid w:val="00757A0E"/>
    <w:rsid w:val="00757AA7"/>
    <w:rsid w:val="00757B83"/>
    <w:rsid w:val="00757E63"/>
    <w:rsid w:val="00757FEE"/>
    <w:rsid w:val="00760079"/>
    <w:rsid w:val="0076011D"/>
    <w:rsid w:val="007602FA"/>
    <w:rsid w:val="00760376"/>
    <w:rsid w:val="007603F8"/>
    <w:rsid w:val="007604AA"/>
    <w:rsid w:val="007606D7"/>
    <w:rsid w:val="0076071C"/>
    <w:rsid w:val="00760752"/>
    <w:rsid w:val="00760793"/>
    <w:rsid w:val="00760946"/>
    <w:rsid w:val="00760AB5"/>
    <w:rsid w:val="00760B5D"/>
    <w:rsid w:val="00760D24"/>
    <w:rsid w:val="00760D27"/>
    <w:rsid w:val="00760E3E"/>
    <w:rsid w:val="0076114A"/>
    <w:rsid w:val="007611F0"/>
    <w:rsid w:val="00761404"/>
    <w:rsid w:val="0076150F"/>
    <w:rsid w:val="007617C3"/>
    <w:rsid w:val="00761D64"/>
    <w:rsid w:val="00761DD3"/>
    <w:rsid w:val="0076208A"/>
    <w:rsid w:val="007620AB"/>
    <w:rsid w:val="007623E2"/>
    <w:rsid w:val="00762526"/>
    <w:rsid w:val="00762600"/>
    <w:rsid w:val="00762C16"/>
    <w:rsid w:val="00762CB2"/>
    <w:rsid w:val="00763258"/>
    <w:rsid w:val="00763463"/>
    <w:rsid w:val="007634EC"/>
    <w:rsid w:val="00763568"/>
    <w:rsid w:val="007635DF"/>
    <w:rsid w:val="0076389C"/>
    <w:rsid w:val="00763B50"/>
    <w:rsid w:val="00764160"/>
    <w:rsid w:val="007644DE"/>
    <w:rsid w:val="00764503"/>
    <w:rsid w:val="00764530"/>
    <w:rsid w:val="00764542"/>
    <w:rsid w:val="0076460B"/>
    <w:rsid w:val="00764654"/>
    <w:rsid w:val="00764808"/>
    <w:rsid w:val="007648F9"/>
    <w:rsid w:val="00764919"/>
    <w:rsid w:val="007649DF"/>
    <w:rsid w:val="00764A4F"/>
    <w:rsid w:val="00764BEF"/>
    <w:rsid w:val="00764D79"/>
    <w:rsid w:val="00765060"/>
    <w:rsid w:val="007652D6"/>
    <w:rsid w:val="007652E0"/>
    <w:rsid w:val="0076561D"/>
    <w:rsid w:val="00765621"/>
    <w:rsid w:val="007657B9"/>
    <w:rsid w:val="00765A7B"/>
    <w:rsid w:val="00765D25"/>
    <w:rsid w:val="00766114"/>
    <w:rsid w:val="007661AE"/>
    <w:rsid w:val="007661F4"/>
    <w:rsid w:val="00766266"/>
    <w:rsid w:val="007663A1"/>
    <w:rsid w:val="00766573"/>
    <w:rsid w:val="007665B0"/>
    <w:rsid w:val="0076664B"/>
    <w:rsid w:val="00766B54"/>
    <w:rsid w:val="00766CC9"/>
    <w:rsid w:val="00766DF7"/>
    <w:rsid w:val="00766F52"/>
    <w:rsid w:val="00767016"/>
    <w:rsid w:val="007672AA"/>
    <w:rsid w:val="0076763B"/>
    <w:rsid w:val="007677C0"/>
    <w:rsid w:val="00767B94"/>
    <w:rsid w:val="00767C25"/>
    <w:rsid w:val="00767F8E"/>
    <w:rsid w:val="00767FCB"/>
    <w:rsid w:val="007700F8"/>
    <w:rsid w:val="0077022D"/>
    <w:rsid w:val="0077057D"/>
    <w:rsid w:val="00770590"/>
    <w:rsid w:val="00770AE8"/>
    <w:rsid w:val="00770DCE"/>
    <w:rsid w:val="00770FD4"/>
    <w:rsid w:val="007710CC"/>
    <w:rsid w:val="007710D5"/>
    <w:rsid w:val="0077139A"/>
    <w:rsid w:val="00771B49"/>
    <w:rsid w:val="00771C15"/>
    <w:rsid w:val="00771C1C"/>
    <w:rsid w:val="00771E3A"/>
    <w:rsid w:val="00771E61"/>
    <w:rsid w:val="00771F63"/>
    <w:rsid w:val="00771FA3"/>
    <w:rsid w:val="0077215E"/>
    <w:rsid w:val="007724DB"/>
    <w:rsid w:val="00772725"/>
    <w:rsid w:val="007727D3"/>
    <w:rsid w:val="00772851"/>
    <w:rsid w:val="007728B3"/>
    <w:rsid w:val="00772B61"/>
    <w:rsid w:val="00772C4F"/>
    <w:rsid w:val="00772F28"/>
    <w:rsid w:val="007735A4"/>
    <w:rsid w:val="007737BB"/>
    <w:rsid w:val="007737D7"/>
    <w:rsid w:val="007737E2"/>
    <w:rsid w:val="00773826"/>
    <w:rsid w:val="00773BBE"/>
    <w:rsid w:val="00773BD1"/>
    <w:rsid w:val="00773E7F"/>
    <w:rsid w:val="00773EF3"/>
    <w:rsid w:val="00773F9B"/>
    <w:rsid w:val="007741F5"/>
    <w:rsid w:val="0077439E"/>
    <w:rsid w:val="007743C0"/>
    <w:rsid w:val="00774538"/>
    <w:rsid w:val="00774588"/>
    <w:rsid w:val="00774757"/>
    <w:rsid w:val="00774D81"/>
    <w:rsid w:val="00774DEA"/>
    <w:rsid w:val="00774E89"/>
    <w:rsid w:val="00774F66"/>
    <w:rsid w:val="00775174"/>
    <w:rsid w:val="00775249"/>
    <w:rsid w:val="007753DE"/>
    <w:rsid w:val="0077574C"/>
    <w:rsid w:val="007757A1"/>
    <w:rsid w:val="007758EC"/>
    <w:rsid w:val="00775A66"/>
    <w:rsid w:val="00775CBA"/>
    <w:rsid w:val="00775F9C"/>
    <w:rsid w:val="00775FF1"/>
    <w:rsid w:val="007761D5"/>
    <w:rsid w:val="00776251"/>
    <w:rsid w:val="0077629E"/>
    <w:rsid w:val="00776501"/>
    <w:rsid w:val="00776510"/>
    <w:rsid w:val="00776883"/>
    <w:rsid w:val="00776AD4"/>
    <w:rsid w:val="00776D9D"/>
    <w:rsid w:val="00777014"/>
    <w:rsid w:val="0077707D"/>
    <w:rsid w:val="00777450"/>
    <w:rsid w:val="0077766B"/>
    <w:rsid w:val="007777C6"/>
    <w:rsid w:val="007778C9"/>
    <w:rsid w:val="00777B05"/>
    <w:rsid w:val="00777B34"/>
    <w:rsid w:val="00777CC7"/>
    <w:rsid w:val="00777D7D"/>
    <w:rsid w:val="00777DEA"/>
    <w:rsid w:val="00777F46"/>
    <w:rsid w:val="0078027E"/>
    <w:rsid w:val="007803CF"/>
    <w:rsid w:val="007803D6"/>
    <w:rsid w:val="00780492"/>
    <w:rsid w:val="00780523"/>
    <w:rsid w:val="00780587"/>
    <w:rsid w:val="0078064D"/>
    <w:rsid w:val="00780673"/>
    <w:rsid w:val="00780727"/>
    <w:rsid w:val="0078079E"/>
    <w:rsid w:val="007807E5"/>
    <w:rsid w:val="00780A08"/>
    <w:rsid w:val="00780BA9"/>
    <w:rsid w:val="00780D17"/>
    <w:rsid w:val="00780D71"/>
    <w:rsid w:val="00781161"/>
    <w:rsid w:val="007814DA"/>
    <w:rsid w:val="007814E5"/>
    <w:rsid w:val="007814EC"/>
    <w:rsid w:val="007815BB"/>
    <w:rsid w:val="007817AB"/>
    <w:rsid w:val="0078183D"/>
    <w:rsid w:val="00781A5A"/>
    <w:rsid w:val="00781A7F"/>
    <w:rsid w:val="00781C6D"/>
    <w:rsid w:val="007820A7"/>
    <w:rsid w:val="0078214F"/>
    <w:rsid w:val="00782259"/>
    <w:rsid w:val="007823A6"/>
    <w:rsid w:val="007824C3"/>
    <w:rsid w:val="0078260B"/>
    <w:rsid w:val="00782DF5"/>
    <w:rsid w:val="00782F8B"/>
    <w:rsid w:val="00782FFF"/>
    <w:rsid w:val="007831C0"/>
    <w:rsid w:val="00783207"/>
    <w:rsid w:val="00783249"/>
    <w:rsid w:val="0078356E"/>
    <w:rsid w:val="00783664"/>
    <w:rsid w:val="0078368E"/>
    <w:rsid w:val="00783A80"/>
    <w:rsid w:val="00783D4A"/>
    <w:rsid w:val="00784116"/>
    <w:rsid w:val="0078422E"/>
    <w:rsid w:val="007842FB"/>
    <w:rsid w:val="00784574"/>
    <w:rsid w:val="007845AB"/>
    <w:rsid w:val="007846FA"/>
    <w:rsid w:val="007847ED"/>
    <w:rsid w:val="007847F0"/>
    <w:rsid w:val="00784BD7"/>
    <w:rsid w:val="00784E4D"/>
    <w:rsid w:val="00784E80"/>
    <w:rsid w:val="00784EBF"/>
    <w:rsid w:val="007855C9"/>
    <w:rsid w:val="0078572B"/>
    <w:rsid w:val="00785811"/>
    <w:rsid w:val="00785EAD"/>
    <w:rsid w:val="00785EDC"/>
    <w:rsid w:val="007861BF"/>
    <w:rsid w:val="0078669F"/>
    <w:rsid w:val="00786B19"/>
    <w:rsid w:val="00786B92"/>
    <w:rsid w:val="00786CB7"/>
    <w:rsid w:val="00787133"/>
    <w:rsid w:val="007871DD"/>
    <w:rsid w:val="0078727F"/>
    <w:rsid w:val="007872B3"/>
    <w:rsid w:val="0078752D"/>
    <w:rsid w:val="007876D9"/>
    <w:rsid w:val="00787720"/>
    <w:rsid w:val="00787C3E"/>
    <w:rsid w:val="00787CC2"/>
    <w:rsid w:val="00787F29"/>
    <w:rsid w:val="0079009D"/>
    <w:rsid w:val="00790141"/>
    <w:rsid w:val="00790C04"/>
    <w:rsid w:val="00790DB9"/>
    <w:rsid w:val="0079103F"/>
    <w:rsid w:val="00791492"/>
    <w:rsid w:val="007915E8"/>
    <w:rsid w:val="00791795"/>
    <w:rsid w:val="0079180E"/>
    <w:rsid w:val="00791849"/>
    <w:rsid w:val="00791969"/>
    <w:rsid w:val="007919C2"/>
    <w:rsid w:val="00792595"/>
    <w:rsid w:val="0079295C"/>
    <w:rsid w:val="00792A1D"/>
    <w:rsid w:val="00792BFB"/>
    <w:rsid w:val="00792D9F"/>
    <w:rsid w:val="00792F64"/>
    <w:rsid w:val="007930D1"/>
    <w:rsid w:val="00793237"/>
    <w:rsid w:val="00793341"/>
    <w:rsid w:val="0079358F"/>
    <w:rsid w:val="0079359E"/>
    <w:rsid w:val="0079362E"/>
    <w:rsid w:val="007937E7"/>
    <w:rsid w:val="00793ABE"/>
    <w:rsid w:val="00793D5A"/>
    <w:rsid w:val="00793E3A"/>
    <w:rsid w:val="00793E8A"/>
    <w:rsid w:val="00793F50"/>
    <w:rsid w:val="007940AA"/>
    <w:rsid w:val="00794555"/>
    <w:rsid w:val="0079481B"/>
    <w:rsid w:val="00794A62"/>
    <w:rsid w:val="00794F19"/>
    <w:rsid w:val="007951B9"/>
    <w:rsid w:val="0079522E"/>
    <w:rsid w:val="00795264"/>
    <w:rsid w:val="00795375"/>
    <w:rsid w:val="00795558"/>
    <w:rsid w:val="007955C6"/>
    <w:rsid w:val="00795698"/>
    <w:rsid w:val="00795827"/>
    <w:rsid w:val="0079583C"/>
    <w:rsid w:val="007959D3"/>
    <w:rsid w:val="00796004"/>
    <w:rsid w:val="0079648E"/>
    <w:rsid w:val="007968C2"/>
    <w:rsid w:val="00796B47"/>
    <w:rsid w:val="00796BC2"/>
    <w:rsid w:val="00796D15"/>
    <w:rsid w:val="00796D9B"/>
    <w:rsid w:val="00796DC3"/>
    <w:rsid w:val="00796E88"/>
    <w:rsid w:val="00796EFC"/>
    <w:rsid w:val="00797518"/>
    <w:rsid w:val="007976BF"/>
    <w:rsid w:val="00797BA0"/>
    <w:rsid w:val="00797BF2"/>
    <w:rsid w:val="00797D0D"/>
    <w:rsid w:val="00797D3A"/>
    <w:rsid w:val="00797D8C"/>
    <w:rsid w:val="00797E62"/>
    <w:rsid w:val="007A00A8"/>
    <w:rsid w:val="007A01A8"/>
    <w:rsid w:val="007A01B9"/>
    <w:rsid w:val="007A026D"/>
    <w:rsid w:val="007A02C1"/>
    <w:rsid w:val="007A03F9"/>
    <w:rsid w:val="007A06A6"/>
    <w:rsid w:val="007A078B"/>
    <w:rsid w:val="007A092F"/>
    <w:rsid w:val="007A09FF"/>
    <w:rsid w:val="007A0BB0"/>
    <w:rsid w:val="007A0C72"/>
    <w:rsid w:val="007A0F6D"/>
    <w:rsid w:val="007A119B"/>
    <w:rsid w:val="007A12F6"/>
    <w:rsid w:val="007A140A"/>
    <w:rsid w:val="007A1513"/>
    <w:rsid w:val="007A16F1"/>
    <w:rsid w:val="007A171B"/>
    <w:rsid w:val="007A17C7"/>
    <w:rsid w:val="007A1829"/>
    <w:rsid w:val="007A1B0D"/>
    <w:rsid w:val="007A1C5C"/>
    <w:rsid w:val="007A1FC1"/>
    <w:rsid w:val="007A2101"/>
    <w:rsid w:val="007A2161"/>
    <w:rsid w:val="007A2215"/>
    <w:rsid w:val="007A2633"/>
    <w:rsid w:val="007A273B"/>
    <w:rsid w:val="007A27FC"/>
    <w:rsid w:val="007A2A12"/>
    <w:rsid w:val="007A2DA5"/>
    <w:rsid w:val="007A2E15"/>
    <w:rsid w:val="007A3402"/>
    <w:rsid w:val="007A353B"/>
    <w:rsid w:val="007A36C7"/>
    <w:rsid w:val="007A3883"/>
    <w:rsid w:val="007A3894"/>
    <w:rsid w:val="007A3B30"/>
    <w:rsid w:val="007A3BFE"/>
    <w:rsid w:val="007A3E4F"/>
    <w:rsid w:val="007A3ECC"/>
    <w:rsid w:val="007A3F82"/>
    <w:rsid w:val="007A413D"/>
    <w:rsid w:val="007A41CE"/>
    <w:rsid w:val="007A4281"/>
    <w:rsid w:val="007A4408"/>
    <w:rsid w:val="007A4494"/>
    <w:rsid w:val="007A4537"/>
    <w:rsid w:val="007A4751"/>
    <w:rsid w:val="007A4948"/>
    <w:rsid w:val="007A4C99"/>
    <w:rsid w:val="007A4D4A"/>
    <w:rsid w:val="007A4DE1"/>
    <w:rsid w:val="007A4F2F"/>
    <w:rsid w:val="007A5129"/>
    <w:rsid w:val="007A5146"/>
    <w:rsid w:val="007A52E5"/>
    <w:rsid w:val="007A5437"/>
    <w:rsid w:val="007A5446"/>
    <w:rsid w:val="007A54A6"/>
    <w:rsid w:val="007A55A1"/>
    <w:rsid w:val="007A571D"/>
    <w:rsid w:val="007A57C5"/>
    <w:rsid w:val="007A589D"/>
    <w:rsid w:val="007A5B62"/>
    <w:rsid w:val="007A5D39"/>
    <w:rsid w:val="007A5D83"/>
    <w:rsid w:val="007A5DA2"/>
    <w:rsid w:val="007A5F22"/>
    <w:rsid w:val="007A6038"/>
    <w:rsid w:val="007A613E"/>
    <w:rsid w:val="007A61EF"/>
    <w:rsid w:val="007A628F"/>
    <w:rsid w:val="007A6307"/>
    <w:rsid w:val="007A651A"/>
    <w:rsid w:val="007A6682"/>
    <w:rsid w:val="007A677F"/>
    <w:rsid w:val="007A6800"/>
    <w:rsid w:val="007A68E8"/>
    <w:rsid w:val="007A6D7A"/>
    <w:rsid w:val="007A6EE1"/>
    <w:rsid w:val="007A6FBB"/>
    <w:rsid w:val="007A72B1"/>
    <w:rsid w:val="007A72B8"/>
    <w:rsid w:val="007A7385"/>
    <w:rsid w:val="007A7394"/>
    <w:rsid w:val="007A7431"/>
    <w:rsid w:val="007A7444"/>
    <w:rsid w:val="007A752A"/>
    <w:rsid w:val="007A75E7"/>
    <w:rsid w:val="007A77C8"/>
    <w:rsid w:val="007A7928"/>
    <w:rsid w:val="007A7B93"/>
    <w:rsid w:val="007A7E0F"/>
    <w:rsid w:val="007A7E58"/>
    <w:rsid w:val="007A7E6C"/>
    <w:rsid w:val="007A7ECA"/>
    <w:rsid w:val="007A7F9B"/>
    <w:rsid w:val="007B0282"/>
    <w:rsid w:val="007B02FC"/>
    <w:rsid w:val="007B03EC"/>
    <w:rsid w:val="007B0417"/>
    <w:rsid w:val="007B04AD"/>
    <w:rsid w:val="007B06CE"/>
    <w:rsid w:val="007B076C"/>
    <w:rsid w:val="007B085C"/>
    <w:rsid w:val="007B0F1C"/>
    <w:rsid w:val="007B0FDC"/>
    <w:rsid w:val="007B1204"/>
    <w:rsid w:val="007B138D"/>
    <w:rsid w:val="007B17C0"/>
    <w:rsid w:val="007B1ACC"/>
    <w:rsid w:val="007B1F81"/>
    <w:rsid w:val="007B1F8C"/>
    <w:rsid w:val="007B208E"/>
    <w:rsid w:val="007B252A"/>
    <w:rsid w:val="007B2629"/>
    <w:rsid w:val="007B265D"/>
    <w:rsid w:val="007B28A9"/>
    <w:rsid w:val="007B2977"/>
    <w:rsid w:val="007B3015"/>
    <w:rsid w:val="007B321A"/>
    <w:rsid w:val="007B361A"/>
    <w:rsid w:val="007B38EF"/>
    <w:rsid w:val="007B3A8E"/>
    <w:rsid w:val="007B3DCC"/>
    <w:rsid w:val="007B3FD7"/>
    <w:rsid w:val="007B4444"/>
    <w:rsid w:val="007B4591"/>
    <w:rsid w:val="007B4864"/>
    <w:rsid w:val="007B49E0"/>
    <w:rsid w:val="007B4AE9"/>
    <w:rsid w:val="007B4ED5"/>
    <w:rsid w:val="007B5163"/>
    <w:rsid w:val="007B53F4"/>
    <w:rsid w:val="007B55A8"/>
    <w:rsid w:val="007B5600"/>
    <w:rsid w:val="007B599C"/>
    <w:rsid w:val="007B59EB"/>
    <w:rsid w:val="007B5A5E"/>
    <w:rsid w:val="007B5A8D"/>
    <w:rsid w:val="007B5C6C"/>
    <w:rsid w:val="007B5C84"/>
    <w:rsid w:val="007B5EBC"/>
    <w:rsid w:val="007B614F"/>
    <w:rsid w:val="007B61EF"/>
    <w:rsid w:val="007B6444"/>
    <w:rsid w:val="007B675E"/>
    <w:rsid w:val="007B6A8D"/>
    <w:rsid w:val="007B6B3F"/>
    <w:rsid w:val="007B7029"/>
    <w:rsid w:val="007B719C"/>
    <w:rsid w:val="007B71B6"/>
    <w:rsid w:val="007B72BA"/>
    <w:rsid w:val="007B7480"/>
    <w:rsid w:val="007B76CA"/>
    <w:rsid w:val="007B782F"/>
    <w:rsid w:val="007B7A60"/>
    <w:rsid w:val="007B7A63"/>
    <w:rsid w:val="007C028E"/>
    <w:rsid w:val="007C0530"/>
    <w:rsid w:val="007C0752"/>
    <w:rsid w:val="007C09DD"/>
    <w:rsid w:val="007C0DA6"/>
    <w:rsid w:val="007C0E11"/>
    <w:rsid w:val="007C0F5B"/>
    <w:rsid w:val="007C1167"/>
    <w:rsid w:val="007C1426"/>
    <w:rsid w:val="007C180F"/>
    <w:rsid w:val="007C1AC1"/>
    <w:rsid w:val="007C1D7C"/>
    <w:rsid w:val="007C1EE0"/>
    <w:rsid w:val="007C23E4"/>
    <w:rsid w:val="007C24A0"/>
    <w:rsid w:val="007C2543"/>
    <w:rsid w:val="007C2748"/>
    <w:rsid w:val="007C27EF"/>
    <w:rsid w:val="007C284B"/>
    <w:rsid w:val="007C2C0A"/>
    <w:rsid w:val="007C2C74"/>
    <w:rsid w:val="007C2CBC"/>
    <w:rsid w:val="007C2DD8"/>
    <w:rsid w:val="007C30FF"/>
    <w:rsid w:val="007C31FE"/>
    <w:rsid w:val="007C34EB"/>
    <w:rsid w:val="007C34F7"/>
    <w:rsid w:val="007C368F"/>
    <w:rsid w:val="007C39C1"/>
    <w:rsid w:val="007C3D0F"/>
    <w:rsid w:val="007C3DD3"/>
    <w:rsid w:val="007C4186"/>
    <w:rsid w:val="007C4386"/>
    <w:rsid w:val="007C43A1"/>
    <w:rsid w:val="007C445B"/>
    <w:rsid w:val="007C44EC"/>
    <w:rsid w:val="007C4544"/>
    <w:rsid w:val="007C45AE"/>
    <w:rsid w:val="007C484C"/>
    <w:rsid w:val="007C4874"/>
    <w:rsid w:val="007C4890"/>
    <w:rsid w:val="007C4CA0"/>
    <w:rsid w:val="007C4D89"/>
    <w:rsid w:val="007C4DEA"/>
    <w:rsid w:val="007C5073"/>
    <w:rsid w:val="007C50F6"/>
    <w:rsid w:val="007C5364"/>
    <w:rsid w:val="007C5412"/>
    <w:rsid w:val="007C550A"/>
    <w:rsid w:val="007C5546"/>
    <w:rsid w:val="007C565B"/>
    <w:rsid w:val="007C58A4"/>
    <w:rsid w:val="007C5966"/>
    <w:rsid w:val="007C5A37"/>
    <w:rsid w:val="007C5B8B"/>
    <w:rsid w:val="007C5BC4"/>
    <w:rsid w:val="007C5BE7"/>
    <w:rsid w:val="007C5CBD"/>
    <w:rsid w:val="007C5EAD"/>
    <w:rsid w:val="007C5FEB"/>
    <w:rsid w:val="007C6200"/>
    <w:rsid w:val="007C635E"/>
    <w:rsid w:val="007C6397"/>
    <w:rsid w:val="007C63EB"/>
    <w:rsid w:val="007C643F"/>
    <w:rsid w:val="007C6706"/>
    <w:rsid w:val="007C6888"/>
    <w:rsid w:val="007C68D3"/>
    <w:rsid w:val="007C6997"/>
    <w:rsid w:val="007C6AAA"/>
    <w:rsid w:val="007C6CCF"/>
    <w:rsid w:val="007C6E15"/>
    <w:rsid w:val="007C6E94"/>
    <w:rsid w:val="007C7074"/>
    <w:rsid w:val="007C7076"/>
    <w:rsid w:val="007C763D"/>
    <w:rsid w:val="007C79FB"/>
    <w:rsid w:val="007C7A3C"/>
    <w:rsid w:val="007C7A64"/>
    <w:rsid w:val="007C7A6F"/>
    <w:rsid w:val="007C7D00"/>
    <w:rsid w:val="007C7E3A"/>
    <w:rsid w:val="007D00A1"/>
    <w:rsid w:val="007D00A6"/>
    <w:rsid w:val="007D0124"/>
    <w:rsid w:val="007D048B"/>
    <w:rsid w:val="007D051A"/>
    <w:rsid w:val="007D075A"/>
    <w:rsid w:val="007D0CE5"/>
    <w:rsid w:val="007D0E9A"/>
    <w:rsid w:val="007D0F8C"/>
    <w:rsid w:val="007D0F8F"/>
    <w:rsid w:val="007D1362"/>
    <w:rsid w:val="007D13AD"/>
    <w:rsid w:val="007D15B7"/>
    <w:rsid w:val="007D177F"/>
    <w:rsid w:val="007D1AE1"/>
    <w:rsid w:val="007D1D35"/>
    <w:rsid w:val="007D1DAE"/>
    <w:rsid w:val="007D1F0F"/>
    <w:rsid w:val="007D21A3"/>
    <w:rsid w:val="007D21BE"/>
    <w:rsid w:val="007D2551"/>
    <w:rsid w:val="007D27F0"/>
    <w:rsid w:val="007D2927"/>
    <w:rsid w:val="007D2AD8"/>
    <w:rsid w:val="007D2C0A"/>
    <w:rsid w:val="007D2D10"/>
    <w:rsid w:val="007D2D50"/>
    <w:rsid w:val="007D2DA1"/>
    <w:rsid w:val="007D2DD7"/>
    <w:rsid w:val="007D2F1E"/>
    <w:rsid w:val="007D3079"/>
    <w:rsid w:val="007D30C4"/>
    <w:rsid w:val="007D3121"/>
    <w:rsid w:val="007D330A"/>
    <w:rsid w:val="007D3579"/>
    <w:rsid w:val="007D369F"/>
    <w:rsid w:val="007D3705"/>
    <w:rsid w:val="007D37BD"/>
    <w:rsid w:val="007D382B"/>
    <w:rsid w:val="007D3A71"/>
    <w:rsid w:val="007D3B52"/>
    <w:rsid w:val="007D3B78"/>
    <w:rsid w:val="007D3F2D"/>
    <w:rsid w:val="007D40E6"/>
    <w:rsid w:val="007D424A"/>
    <w:rsid w:val="007D425B"/>
    <w:rsid w:val="007D4293"/>
    <w:rsid w:val="007D42E0"/>
    <w:rsid w:val="007D4381"/>
    <w:rsid w:val="007D465D"/>
    <w:rsid w:val="007D468F"/>
    <w:rsid w:val="007D4748"/>
    <w:rsid w:val="007D4906"/>
    <w:rsid w:val="007D498B"/>
    <w:rsid w:val="007D4B63"/>
    <w:rsid w:val="007D4C4B"/>
    <w:rsid w:val="007D4F10"/>
    <w:rsid w:val="007D527C"/>
    <w:rsid w:val="007D5942"/>
    <w:rsid w:val="007D5B12"/>
    <w:rsid w:val="007D5B36"/>
    <w:rsid w:val="007D5DCB"/>
    <w:rsid w:val="007D6731"/>
    <w:rsid w:val="007D6802"/>
    <w:rsid w:val="007D6997"/>
    <w:rsid w:val="007D69CB"/>
    <w:rsid w:val="007D69E9"/>
    <w:rsid w:val="007D6E52"/>
    <w:rsid w:val="007D6EE8"/>
    <w:rsid w:val="007D737D"/>
    <w:rsid w:val="007D749C"/>
    <w:rsid w:val="007D7538"/>
    <w:rsid w:val="007D7700"/>
    <w:rsid w:val="007D77E5"/>
    <w:rsid w:val="007D79F4"/>
    <w:rsid w:val="007D7B32"/>
    <w:rsid w:val="007D7C93"/>
    <w:rsid w:val="007D7D06"/>
    <w:rsid w:val="007D7DCE"/>
    <w:rsid w:val="007D7EEE"/>
    <w:rsid w:val="007E01C6"/>
    <w:rsid w:val="007E0261"/>
    <w:rsid w:val="007E07FB"/>
    <w:rsid w:val="007E0E03"/>
    <w:rsid w:val="007E1020"/>
    <w:rsid w:val="007E176F"/>
    <w:rsid w:val="007E1A07"/>
    <w:rsid w:val="007E1AA2"/>
    <w:rsid w:val="007E2087"/>
    <w:rsid w:val="007E20AC"/>
    <w:rsid w:val="007E21B0"/>
    <w:rsid w:val="007E2486"/>
    <w:rsid w:val="007E25C8"/>
    <w:rsid w:val="007E2853"/>
    <w:rsid w:val="007E2CD2"/>
    <w:rsid w:val="007E2DE3"/>
    <w:rsid w:val="007E2DEA"/>
    <w:rsid w:val="007E3635"/>
    <w:rsid w:val="007E36C1"/>
    <w:rsid w:val="007E37DD"/>
    <w:rsid w:val="007E3C5F"/>
    <w:rsid w:val="007E3D76"/>
    <w:rsid w:val="007E3DA7"/>
    <w:rsid w:val="007E3E05"/>
    <w:rsid w:val="007E411B"/>
    <w:rsid w:val="007E459D"/>
    <w:rsid w:val="007E4765"/>
    <w:rsid w:val="007E5536"/>
    <w:rsid w:val="007E55AE"/>
    <w:rsid w:val="007E560D"/>
    <w:rsid w:val="007E5C2F"/>
    <w:rsid w:val="007E5E50"/>
    <w:rsid w:val="007E5F06"/>
    <w:rsid w:val="007E5F78"/>
    <w:rsid w:val="007E61BA"/>
    <w:rsid w:val="007E63A6"/>
    <w:rsid w:val="007E63A7"/>
    <w:rsid w:val="007E63CD"/>
    <w:rsid w:val="007E64D4"/>
    <w:rsid w:val="007E6679"/>
    <w:rsid w:val="007E6734"/>
    <w:rsid w:val="007E674D"/>
    <w:rsid w:val="007E68D5"/>
    <w:rsid w:val="007E6944"/>
    <w:rsid w:val="007E6986"/>
    <w:rsid w:val="007E6C39"/>
    <w:rsid w:val="007E6CD3"/>
    <w:rsid w:val="007E6FC1"/>
    <w:rsid w:val="007E6FE7"/>
    <w:rsid w:val="007E70DB"/>
    <w:rsid w:val="007E7167"/>
    <w:rsid w:val="007E7542"/>
    <w:rsid w:val="007E76FD"/>
    <w:rsid w:val="007E787E"/>
    <w:rsid w:val="007E78BE"/>
    <w:rsid w:val="007E7C1A"/>
    <w:rsid w:val="007E7C46"/>
    <w:rsid w:val="007E7F9A"/>
    <w:rsid w:val="007F0494"/>
    <w:rsid w:val="007F085B"/>
    <w:rsid w:val="007F0892"/>
    <w:rsid w:val="007F0ABF"/>
    <w:rsid w:val="007F0FE1"/>
    <w:rsid w:val="007F1758"/>
    <w:rsid w:val="007F1767"/>
    <w:rsid w:val="007F18F4"/>
    <w:rsid w:val="007F1B5A"/>
    <w:rsid w:val="007F1DFD"/>
    <w:rsid w:val="007F1FB9"/>
    <w:rsid w:val="007F20AF"/>
    <w:rsid w:val="007F219C"/>
    <w:rsid w:val="007F234D"/>
    <w:rsid w:val="007F23E3"/>
    <w:rsid w:val="007F250A"/>
    <w:rsid w:val="007F2639"/>
    <w:rsid w:val="007F2888"/>
    <w:rsid w:val="007F28AA"/>
    <w:rsid w:val="007F2948"/>
    <w:rsid w:val="007F2962"/>
    <w:rsid w:val="007F2B15"/>
    <w:rsid w:val="007F2B50"/>
    <w:rsid w:val="007F2BDF"/>
    <w:rsid w:val="007F2D55"/>
    <w:rsid w:val="007F2E47"/>
    <w:rsid w:val="007F2FBA"/>
    <w:rsid w:val="007F3670"/>
    <w:rsid w:val="007F39BE"/>
    <w:rsid w:val="007F3B24"/>
    <w:rsid w:val="007F3D6E"/>
    <w:rsid w:val="007F407B"/>
    <w:rsid w:val="007F4170"/>
    <w:rsid w:val="007F4369"/>
    <w:rsid w:val="007F436E"/>
    <w:rsid w:val="007F43C9"/>
    <w:rsid w:val="007F44E9"/>
    <w:rsid w:val="007F4785"/>
    <w:rsid w:val="007F4C84"/>
    <w:rsid w:val="007F4CB7"/>
    <w:rsid w:val="007F4CD4"/>
    <w:rsid w:val="007F4D14"/>
    <w:rsid w:val="007F4E12"/>
    <w:rsid w:val="007F5223"/>
    <w:rsid w:val="007F57F2"/>
    <w:rsid w:val="007F58FF"/>
    <w:rsid w:val="007F5923"/>
    <w:rsid w:val="007F5D2A"/>
    <w:rsid w:val="007F5E18"/>
    <w:rsid w:val="007F5E31"/>
    <w:rsid w:val="007F6252"/>
    <w:rsid w:val="007F62DB"/>
    <w:rsid w:val="007F643C"/>
    <w:rsid w:val="007F64ED"/>
    <w:rsid w:val="007F6694"/>
    <w:rsid w:val="007F672D"/>
    <w:rsid w:val="007F68B6"/>
    <w:rsid w:val="007F696B"/>
    <w:rsid w:val="007F6A8C"/>
    <w:rsid w:val="007F6AA8"/>
    <w:rsid w:val="007F6C9B"/>
    <w:rsid w:val="007F6D25"/>
    <w:rsid w:val="007F71C9"/>
    <w:rsid w:val="007F72D9"/>
    <w:rsid w:val="007F73BD"/>
    <w:rsid w:val="007F74F6"/>
    <w:rsid w:val="007F7610"/>
    <w:rsid w:val="007F76AC"/>
    <w:rsid w:val="007F76F8"/>
    <w:rsid w:val="007F7706"/>
    <w:rsid w:val="007F77D1"/>
    <w:rsid w:val="007F77E2"/>
    <w:rsid w:val="007F7829"/>
    <w:rsid w:val="007F7933"/>
    <w:rsid w:val="007F79F9"/>
    <w:rsid w:val="007F7CEC"/>
    <w:rsid w:val="007F7D22"/>
    <w:rsid w:val="007F7D8D"/>
    <w:rsid w:val="008001EA"/>
    <w:rsid w:val="00800503"/>
    <w:rsid w:val="0080076B"/>
    <w:rsid w:val="0080087C"/>
    <w:rsid w:val="00800E0E"/>
    <w:rsid w:val="008010FF"/>
    <w:rsid w:val="008015CA"/>
    <w:rsid w:val="008015F9"/>
    <w:rsid w:val="008017A3"/>
    <w:rsid w:val="00801A02"/>
    <w:rsid w:val="00801A06"/>
    <w:rsid w:val="00801A33"/>
    <w:rsid w:val="00801A52"/>
    <w:rsid w:val="00801E00"/>
    <w:rsid w:val="00801F4A"/>
    <w:rsid w:val="008021BA"/>
    <w:rsid w:val="00802258"/>
    <w:rsid w:val="00802542"/>
    <w:rsid w:val="0080262C"/>
    <w:rsid w:val="00802818"/>
    <w:rsid w:val="00802912"/>
    <w:rsid w:val="008029A1"/>
    <w:rsid w:val="00802ADD"/>
    <w:rsid w:val="00802BBA"/>
    <w:rsid w:val="00802D95"/>
    <w:rsid w:val="00802DA8"/>
    <w:rsid w:val="00802E71"/>
    <w:rsid w:val="00802FE6"/>
    <w:rsid w:val="00803157"/>
    <w:rsid w:val="00803251"/>
    <w:rsid w:val="0080328E"/>
    <w:rsid w:val="00803810"/>
    <w:rsid w:val="00803BEA"/>
    <w:rsid w:val="00803E29"/>
    <w:rsid w:val="00803EC8"/>
    <w:rsid w:val="00803FB7"/>
    <w:rsid w:val="00804105"/>
    <w:rsid w:val="0080413B"/>
    <w:rsid w:val="0080416F"/>
    <w:rsid w:val="00804243"/>
    <w:rsid w:val="00804511"/>
    <w:rsid w:val="0080456D"/>
    <w:rsid w:val="00804618"/>
    <w:rsid w:val="0080477D"/>
    <w:rsid w:val="00804AEF"/>
    <w:rsid w:val="00804C80"/>
    <w:rsid w:val="00804D38"/>
    <w:rsid w:val="00804D8A"/>
    <w:rsid w:val="00804F26"/>
    <w:rsid w:val="00804F4D"/>
    <w:rsid w:val="0080526B"/>
    <w:rsid w:val="008052DB"/>
    <w:rsid w:val="008054D0"/>
    <w:rsid w:val="008054D1"/>
    <w:rsid w:val="0080560F"/>
    <w:rsid w:val="008058E8"/>
    <w:rsid w:val="00805AFE"/>
    <w:rsid w:val="00805CD0"/>
    <w:rsid w:val="00805CFC"/>
    <w:rsid w:val="00805E44"/>
    <w:rsid w:val="00805F8D"/>
    <w:rsid w:val="00806089"/>
    <w:rsid w:val="0080631D"/>
    <w:rsid w:val="0080643E"/>
    <w:rsid w:val="008065F3"/>
    <w:rsid w:val="00806B91"/>
    <w:rsid w:val="00806C40"/>
    <w:rsid w:val="00806D5B"/>
    <w:rsid w:val="00806DC4"/>
    <w:rsid w:val="00806F6E"/>
    <w:rsid w:val="0080723C"/>
    <w:rsid w:val="008072D0"/>
    <w:rsid w:val="00807730"/>
    <w:rsid w:val="00807A46"/>
    <w:rsid w:val="00807A88"/>
    <w:rsid w:val="00807BE6"/>
    <w:rsid w:val="00807C3A"/>
    <w:rsid w:val="00807C63"/>
    <w:rsid w:val="00807D3B"/>
    <w:rsid w:val="00807D77"/>
    <w:rsid w:val="00807E3B"/>
    <w:rsid w:val="00807EAE"/>
    <w:rsid w:val="0081058B"/>
    <w:rsid w:val="008105B9"/>
    <w:rsid w:val="008108DE"/>
    <w:rsid w:val="008109AA"/>
    <w:rsid w:val="00810A1F"/>
    <w:rsid w:val="00810DB3"/>
    <w:rsid w:val="00811A45"/>
    <w:rsid w:val="00811BA2"/>
    <w:rsid w:val="00811C0C"/>
    <w:rsid w:val="00811C31"/>
    <w:rsid w:val="00811CAA"/>
    <w:rsid w:val="00811D24"/>
    <w:rsid w:val="00811F2A"/>
    <w:rsid w:val="0081205A"/>
    <w:rsid w:val="008120C9"/>
    <w:rsid w:val="00812293"/>
    <w:rsid w:val="0081230E"/>
    <w:rsid w:val="0081257F"/>
    <w:rsid w:val="0081285B"/>
    <w:rsid w:val="0081297B"/>
    <w:rsid w:val="00812B10"/>
    <w:rsid w:val="00812B4D"/>
    <w:rsid w:val="00812CAF"/>
    <w:rsid w:val="0081312A"/>
    <w:rsid w:val="00813282"/>
    <w:rsid w:val="00813392"/>
    <w:rsid w:val="008133D7"/>
    <w:rsid w:val="008137F6"/>
    <w:rsid w:val="008137FF"/>
    <w:rsid w:val="0081390A"/>
    <w:rsid w:val="00813B31"/>
    <w:rsid w:val="00813D40"/>
    <w:rsid w:val="00814350"/>
    <w:rsid w:val="0081450B"/>
    <w:rsid w:val="008145B6"/>
    <w:rsid w:val="008145E0"/>
    <w:rsid w:val="00814767"/>
    <w:rsid w:val="00814776"/>
    <w:rsid w:val="0081480C"/>
    <w:rsid w:val="00814AA5"/>
    <w:rsid w:val="00815015"/>
    <w:rsid w:val="00815030"/>
    <w:rsid w:val="00815161"/>
    <w:rsid w:val="00815286"/>
    <w:rsid w:val="00815385"/>
    <w:rsid w:val="008155B2"/>
    <w:rsid w:val="00815668"/>
    <w:rsid w:val="00815A4F"/>
    <w:rsid w:val="00815A69"/>
    <w:rsid w:val="00815B97"/>
    <w:rsid w:val="00815E96"/>
    <w:rsid w:val="008161B6"/>
    <w:rsid w:val="00816459"/>
    <w:rsid w:val="00816627"/>
    <w:rsid w:val="0081693E"/>
    <w:rsid w:val="00816C24"/>
    <w:rsid w:val="00816C36"/>
    <w:rsid w:val="00816F3B"/>
    <w:rsid w:val="00816FE5"/>
    <w:rsid w:val="0081704D"/>
    <w:rsid w:val="00817152"/>
    <w:rsid w:val="0081718E"/>
    <w:rsid w:val="008173CC"/>
    <w:rsid w:val="0081753D"/>
    <w:rsid w:val="008176E6"/>
    <w:rsid w:val="00817834"/>
    <w:rsid w:val="00817BC8"/>
    <w:rsid w:val="00817BD7"/>
    <w:rsid w:val="00817C43"/>
    <w:rsid w:val="00817CF0"/>
    <w:rsid w:val="00820037"/>
    <w:rsid w:val="0082010A"/>
    <w:rsid w:val="008201B9"/>
    <w:rsid w:val="008203EA"/>
    <w:rsid w:val="008206AC"/>
    <w:rsid w:val="00820720"/>
    <w:rsid w:val="00820A56"/>
    <w:rsid w:val="00820D90"/>
    <w:rsid w:val="00820DD2"/>
    <w:rsid w:val="00820DDD"/>
    <w:rsid w:val="0082183A"/>
    <w:rsid w:val="00821A70"/>
    <w:rsid w:val="00821B6A"/>
    <w:rsid w:val="008220C5"/>
    <w:rsid w:val="0082221D"/>
    <w:rsid w:val="008222D2"/>
    <w:rsid w:val="008225A5"/>
    <w:rsid w:val="00822622"/>
    <w:rsid w:val="00822680"/>
    <w:rsid w:val="00822777"/>
    <w:rsid w:val="00822CFF"/>
    <w:rsid w:val="00822FB0"/>
    <w:rsid w:val="00823151"/>
    <w:rsid w:val="008231BC"/>
    <w:rsid w:val="00823276"/>
    <w:rsid w:val="0082332A"/>
    <w:rsid w:val="008236DA"/>
    <w:rsid w:val="00823737"/>
    <w:rsid w:val="008238BE"/>
    <w:rsid w:val="00823BA9"/>
    <w:rsid w:val="0082414A"/>
    <w:rsid w:val="008242F7"/>
    <w:rsid w:val="008244B9"/>
    <w:rsid w:val="008244C2"/>
    <w:rsid w:val="0082484E"/>
    <w:rsid w:val="008249AE"/>
    <w:rsid w:val="00824B03"/>
    <w:rsid w:val="00824FB7"/>
    <w:rsid w:val="00825186"/>
    <w:rsid w:val="008251CC"/>
    <w:rsid w:val="008252EF"/>
    <w:rsid w:val="0082548F"/>
    <w:rsid w:val="008255E4"/>
    <w:rsid w:val="00825742"/>
    <w:rsid w:val="008258C4"/>
    <w:rsid w:val="00825931"/>
    <w:rsid w:val="00825973"/>
    <w:rsid w:val="00825C0F"/>
    <w:rsid w:val="00825C62"/>
    <w:rsid w:val="00825EF5"/>
    <w:rsid w:val="008260FD"/>
    <w:rsid w:val="008262B2"/>
    <w:rsid w:val="008263A6"/>
    <w:rsid w:val="008263FC"/>
    <w:rsid w:val="00826413"/>
    <w:rsid w:val="00826471"/>
    <w:rsid w:val="008266B9"/>
    <w:rsid w:val="008266E7"/>
    <w:rsid w:val="00826966"/>
    <w:rsid w:val="00826983"/>
    <w:rsid w:val="00826A3A"/>
    <w:rsid w:val="00826A98"/>
    <w:rsid w:val="00826B20"/>
    <w:rsid w:val="00826E54"/>
    <w:rsid w:val="0082707F"/>
    <w:rsid w:val="00827128"/>
    <w:rsid w:val="00827216"/>
    <w:rsid w:val="008275B6"/>
    <w:rsid w:val="00827620"/>
    <w:rsid w:val="0082780D"/>
    <w:rsid w:val="00827891"/>
    <w:rsid w:val="00827C27"/>
    <w:rsid w:val="00827C89"/>
    <w:rsid w:val="00827E2D"/>
    <w:rsid w:val="00827E89"/>
    <w:rsid w:val="00827EB3"/>
    <w:rsid w:val="00827FCD"/>
    <w:rsid w:val="00830098"/>
    <w:rsid w:val="008301BB"/>
    <w:rsid w:val="008302C7"/>
    <w:rsid w:val="00830563"/>
    <w:rsid w:val="008305C2"/>
    <w:rsid w:val="0083060E"/>
    <w:rsid w:val="00830C1A"/>
    <w:rsid w:val="00830D95"/>
    <w:rsid w:val="00830DAB"/>
    <w:rsid w:val="00830E22"/>
    <w:rsid w:val="00831263"/>
    <w:rsid w:val="00831298"/>
    <w:rsid w:val="0083129D"/>
    <w:rsid w:val="0083133F"/>
    <w:rsid w:val="008316EE"/>
    <w:rsid w:val="0083174A"/>
    <w:rsid w:val="00831783"/>
    <w:rsid w:val="00831C94"/>
    <w:rsid w:val="00831D5C"/>
    <w:rsid w:val="00831EF2"/>
    <w:rsid w:val="00832074"/>
    <w:rsid w:val="008320F2"/>
    <w:rsid w:val="0083223F"/>
    <w:rsid w:val="00832356"/>
    <w:rsid w:val="0083289A"/>
    <w:rsid w:val="008329A5"/>
    <w:rsid w:val="00832DBC"/>
    <w:rsid w:val="00832F97"/>
    <w:rsid w:val="00833140"/>
    <w:rsid w:val="00833346"/>
    <w:rsid w:val="0083339F"/>
    <w:rsid w:val="00833421"/>
    <w:rsid w:val="008336A1"/>
    <w:rsid w:val="00833754"/>
    <w:rsid w:val="00833765"/>
    <w:rsid w:val="008338E8"/>
    <w:rsid w:val="0083396F"/>
    <w:rsid w:val="00833A34"/>
    <w:rsid w:val="00833A97"/>
    <w:rsid w:val="00833AD8"/>
    <w:rsid w:val="00833EDF"/>
    <w:rsid w:val="00833F99"/>
    <w:rsid w:val="00834400"/>
    <w:rsid w:val="00834603"/>
    <w:rsid w:val="0083469A"/>
    <w:rsid w:val="008348B8"/>
    <w:rsid w:val="00834B57"/>
    <w:rsid w:val="00834B73"/>
    <w:rsid w:val="00835421"/>
    <w:rsid w:val="00835471"/>
    <w:rsid w:val="00835DE5"/>
    <w:rsid w:val="00836662"/>
    <w:rsid w:val="00837476"/>
    <w:rsid w:val="00837772"/>
    <w:rsid w:val="00837985"/>
    <w:rsid w:val="008379E3"/>
    <w:rsid w:val="00837A08"/>
    <w:rsid w:val="00837ACA"/>
    <w:rsid w:val="00837DD3"/>
    <w:rsid w:val="00837ECA"/>
    <w:rsid w:val="00840119"/>
    <w:rsid w:val="008403FC"/>
    <w:rsid w:val="00840772"/>
    <w:rsid w:val="008408AA"/>
    <w:rsid w:val="008408F6"/>
    <w:rsid w:val="00840A07"/>
    <w:rsid w:val="00840A82"/>
    <w:rsid w:val="00840B03"/>
    <w:rsid w:val="00840E51"/>
    <w:rsid w:val="00840E70"/>
    <w:rsid w:val="00840F78"/>
    <w:rsid w:val="00841260"/>
    <w:rsid w:val="00841397"/>
    <w:rsid w:val="008413F8"/>
    <w:rsid w:val="00841718"/>
    <w:rsid w:val="0084176A"/>
    <w:rsid w:val="0084198D"/>
    <w:rsid w:val="00841BF9"/>
    <w:rsid w:val="00841C49"/>
    <w:rsid w:val="00841E05"/>
    <w:rsid w:val="008421B9"/>
    <w:rsid w:val="00842459"/>
    <w:rsid w:val="008424B2"/>
    <w:rsid w:val="00842610"/>
    <w:rsid w:val="00842611"/>
    <w:rsid w:val="00842720"/>
    <w:rsid w:val="00842AF2"/>
    <w:rsid w:val="00842C3A"/>
    <w:rsid w:val="00842E7B"/>
    <w:rsid w:val="00842ECE"/>
    <w:rsid w:val="00842F3A"/>
    <w:rsid w:val="00842FAC"/>
    <w:rsid w:val="00842FB0"/>
    <w:rsid w:val="00843044"/>
    <w:rsid w:val="00843211"/>
    <w:rsid w:val="00843238"/>
    <w:rsid w:val="00843585"/>
    <w:rsid w:val="008435A1"/>
    <w:rsid w:val="008437AD"/>
    <w:rsid w:val="008437F5"/>
    <w:rsid w:val="008439C9"/>
    <w:rsid w:val="00843A6E"/>
    <w:rsid w:val="00843BEC"/>
    <w:rsid w:val="00844122"/>
    <w:rsid w:val="008441FB"/>
    <w:rsid w:val="0084426E"/>
    <w:rsid w:val="00844BCC"/>
    <w:rsid w:val="00844DF6"/>
    <w:rsid w:val="00844E04"/>
    <w:rsid w:val="00844E8B"/>
    <w:rsid w:val="008451AC"/>
    <w:rsid w:val="0084524D"/>
    <w:rsid w:val="008453DA"/>
    <w:rsid w:val="008456F4"/>
    <w:rsid w:val="008457DC"/>
    <w:rsid w:val="00845853"/>
    <w:rsid w:val="00845CB0"/>
    <w:rsid w:val="00845D77"/>
    <w:rsid w:val="00845E1A"/>
    <w:rsid w:val="00846037"/>
    <w:rsid w:val="0084673A"/>
    <w:rsid w:val="00846CD2"/>
    <w:rsid w:val="0084701E"/>
    <w:rsid w:val="0084738A"/>
    <w:rsid w:val="00847400"/>
    <w:rsid w:val="00847429"/>
    <w:rsid w:val="0084757F"/>
    <w:rsid w:val="008475E4"/>
    <w:rsid w:val="0084781B"/>
    <w:rsid w:val="00847A3C"/>
    <w:rsid w:val="00847C27"/>
    <w:rsid w:val="00847DC6"/>
    <w:rsid w:val="00847E3D"/>
    <w:rsid w:val="00847E76"/>
    <w:rsid w:val="0085064A"/>
    <w:rsid w:val="00850766"/>
    <w:rsid w:val="0085087E"/>
    <w:rsid w:val="008508E1"/>
    <w:rsid w:val="00850968"/>
    <w:rsid w:val="00850A89"/>
    <w:rsid w:val="00850B39"/>
    <w:rsid w:val="00850F88"/>
    <w:rsid w:val="008518AF"/>
    <w:rsid w:val="00851DFC"/>
    <w:rsid w:val="00851FE2"/>
    <w:rsid w:val="0085201F"/>
    <w:rsid w:val="0085224F"/>
    <w:rsid w:val="008522CC"/>
    <w:rsid w:val="008523D7"/>
    <w:rsid w:val="00852436"/>
    <w:rsid w:val="00852601"/>
    <w:rsid w:val="008526B9"/>
    <w:rsid w:val="00852A36"/>
    <w:rsid w:val="00852A46"/>
    <w:rsid w:val="00852BA1"/>
    <w:rsid w:val="00852E36"/>
    <w:rsid w:val="00852EFC"/>
    <w:rsid w:val="0085328C"/>
    <w:rsid w:val="008538B8"/>
    <w:rsid w:val="008538EE"/>
    <w:rsid w:val="00853C99"/>
    <w:rsid w:val="00853D85"/>
    <w:rsid w:val="00853DDD"/>
    <w:rsid w:val="00853FAE"/>
    <w:rsid w:val="00854038"/>
    <w:rsid w:val="0085413B"/>
    <w:rsid w:val="00854335"/>
    <w:rsid w:val="0085445A"/>
    <w:rsid w:val="0085447F"/>
    <w:rsid w:val="008544D3"/>
    <w:rsid w:val="008549D7"/>
    <w:rsid w:val="00854A63"/>
    <w:rsid w:val="0085539A"/>
    <w:rsid w:val="0085590A"/>
    <w:rsid w:val="00855B79"/>
    <w:rsid w:val="00855EC7"/>
    <w:rsid w:val="00856670"/>
    <w:rsid w:val="00856694"/>
    <w:rsid w:val="008566FD"/>
    <w:rsid w:val="0085672F"/>
    <w:rsid w:val="00856D76"/>
    <w:rsid w:val="00856DB9"/>
    <w:rsid w:val="00856E3E"/>
    <w:rsid w:val="0085708B"/>
    <w:rsid w:val="00857663"/>
    <w:rsid w:val="00857781"/>
    <w:rsid w:val="008578AC"/>
    <w:rsid w:val="00857C4A"/>
    <w:rsid w:val="00857DB5"/>
    <w:rsid w:val="00860074"/>
    <w:rsid w:val="0086007A"/>
    <w:rsid w:val="008602F1"/>
    <w:rsid w:val="008604DB"/>
    <w:rsid w:val="00860755"/>
    <w:rsid w:val="00860CD6"/>
    <w:rsid w:val="00860D43"/>
    <w:rsid w:val="00860E98"/>
    <w:rsid w:val="00860EF7"/>
    <w:rsid w:val="00860F90"/>
    <w:rsid w:val="00860F95"/>
    <w:rsid w:val="008611D4"/>
    <w:rsid w:val="00861232"/>
    <w:rsid w:val="0086127A"/>
    <w:rsid w:val="0086134D"/>
    <w:rsid w:val="008614B9"/>
    <w:rsid w:val="008618EB"/>
    <w:rsid w:val="00861903"/>
    <w:rsid w:val="008619EE"/>
    <w:rsid w:val="00861ACC"/>
    <w:rsid w:val="00861E5B"/>
    <w:rsid w:val="0086212F"/>
    <w:rsid w:val="00862216"/>
    <w:rsid w:val="008622E0"/>
    <w:rsid w:val="008623D1"/>
    <w:rsid w:val="008623DD"/>
    <w:rsid w:val="0086254A"/>
    <w:rsid w:val="0086259B"/>
    <w:rsid w:val="0086269E"/>
    <w:rsid w:val="00862710"/>
    <w:rsid w:val="00862830"/>
    <w:rsid w:val="00862AAF"/>
    <w:rsid w:val="00862B18"/>
    <w:rsid w:val="00862BBC"/>
    <w:rsid w:val="00862C10"/>
    <w:rsid w:val="00862C9A"/>
    <w:rsid w:val="00862FAD"/>
    <w:rsid w:val="0086307D"/>
    <w:rsid w:val="008633C0"/>
    <w:rsid w:val="00863494"/>
    <w:rsid w:val="00863625"/>
    <w:rsid w:val="0086388C"/>
    <w:rsid w:val="00863B64"/>
    <w:rsid w:val="00863C19"/>
    <w:rsid w:val="00863CCE"/>
    <w:rsid w:val="00863EA5"/>
    <w:rsid w:val="008640D7"/>
    <w:rsid w:val="0086438E"/>
    <w:rsid w:val="0086454C"/>
    <w:rsid w:val="008645A5"/>
    <w:rsid w:val="00864758"/>
    <w:rsid w:val="00864866"/>
    <w:rsid w:val="008649EB"/>
    <w:rsid w:val="00864CFF"/>
    <w:rsid w:val="00864D03"/>
    <w:rsid w:val="00864E9F"/>
    <w:rsid w:val="00864F2D"/>
    <w:rsid w:val="00864FAD"/>
    <w:rsid w:val="008651CF"/>
    <w:rsid w:val="00865CDB"/>
    <w:rsid w:val="00865DB8"/>
    <w:rsid w:val="008660F1"/>
    <w:rsid w:val="00866163"/>
    <w:rsid w:val="00866323"/>
    <w:rsid w:val="0086639B"/>
    <w:rsid w:val="00866735"/>
    <w:rsid w:val="0086684F"/>
    <w:rsid w:val="00866925"/>
    <w:rsid w:val="00866AFE"/>
    <w:rsid w:val="00866B41"/>
    <w:rsid w:val="00866B6B"/>
    <w:rsid w:val="00866C8D"/>
    <w:rsid w:val="00866D02"/>
    <w:rsid w:val="00866F0A"/>
    <w:rsid w:val="00867022"/>
    <w:rsid w:val="00867156"/>
    <w:rsid w:val="008675F4"/>
    <w:rsid w:val="008675FA"/>
    <w:rsid w:val="00867807"/>
    <w:rsid w:val="0086795B"/>
    <w:rsid w:val="00867A81"/>
    <w:rsid w:val="00867AA0"/>
    <w:rsid w:val="00867CDD"/>
    <w:rsid w:val="00867D38"/>
    <w:rsid w:val="00867D74"/>
    <w:rsid w:val="00867E27"/>
    <w:rsid w:val="00867FAC"/>
    <w:rsid w:val="00867FB3"/>
    <w:rsid w:val="008701F3"/>
    <w:rsid w:val="00870220"/>
    <w:rsid w:val="0087024E"/>
    <w:rsid w:val="008707BD"/>
    <w:rsid w:val="008707D9"/>
    <w:rsid w:val="0087099F"/>
    <w:rsid w:val="00870A0D"/>
    <w:rsid w:val="00870CAD"/>
    <w:rsid w:val="00870F40"/>
    <w:rsid w:val="00870FC7"/>
    <w:rsid w:val="0087136E"/>
    <w:rsid w:val="0087143C"/>
    <w:rsid w:val="008718BD"/>
    <w:rsid w:val="008718C4"/>
    <w:rsid w:val="0087199F"/>
    <w:rsid w:val="00871BAA"/>
    <w:rsid w:val="00871C9A"/>
    <w:rsid w:val="00871E08"/>
    <w:rsid w:val="00871F08"/>
    <w:rsid w:val="00872285"/>
    <w:rsid w:val="0087238B"/>
    <w:rsid w:val="0087245A"/>
    <w:rsid w:val="0087253B"/>
    <w:rsid w:val="00872772"/>
    <w:rsid w:val="008729D6"/>
    <w:rsid w:val="00872ABC"/>
    <w:rsid w:val="00872D61"/>
    <w:rsid w:val="00873139"/>
    <w:rsid w:val="0087394D"/>
    <w:rsid w:val="00873B49"/>
    <w:rsid w:val="00873BFD"/>
    <w:rsid w:val="00873E0F"/>
    <w:rsid w:val="00873E83"/>
    <w:rsid w:val="00873EFD"/>
    <w:rsid w:val="00873F8B"/>
    <w:rsid w:val="00873FE1"/>
    <w:rsid w:val="008741C3"/>
    <w:rsid w:val="00874449"/>
    <w:rsid w:val="00874827"/>
    <w:rsid w:val="00874848"/>
    <w:rsid w:val="0087495E"/>
    <w:rsid w:val="00874A8A"/>
    <w:rsid w:val="00874A9D"/>
    <w:rsid w:val="00874BBB"/>
    <w:rsid w:val="00874BF8"/>
    <w:rsid w:val="00874C83"/>
    <w:rsid w:val="008750E3"/>
    <w:rsid w:val="0087538F"/>
    <w:rsid w:val="0087553B"/>
    <w:rsid w:val="008755D9"/>
    <w:rsid w:val="008756BD"/>
    <w:rsid w:val="0087593B"/>
    <w:rsid w:val="00875A8E"/>
    <w:rsid w:val="00875C84"/>
    <w:rsid w:val="00875E3B"/>
    <w:rsid w:val="00875F62"/>
    <w:rsid w:val="00876090"/>
    <w:rsid w:val="00876411"/>
    <w:rsid w:val="0087657A"/>
    <w:rsid w:val="00876595"/>
    <w:rsid w:val="00876669"/>
    <w:rsid w:val="008767A7"/>
    <w:rsid w:val="00876D13"/>
    <w:rsid w:val="00876F00"/>
    <w:rsid w:val="0087702E"/>
    <w:rsid w:val="0087712D"/>
    <w:rsid w:val="00877149"/>
    <w:rsid w:val="00877233"/>
    <w:rsid w:val="0087768F"/>
    <w:rsid w:val="0087782D"/>
    <w:rsid w:val="0087786B"/>
    <w:rsid w:val="0087799D"/>
    <w:rsid w:val="00877BAA"/>
    <w:rsid w:val="00877CE0"/>
    <w:rsid w:val="00877F57"/>
    <w:rsid w:val="0088014D"/>
    <w:rsid w:val="008802EF"/>
    <w:rsid w:val="008806DE"/>
    <w:rsid w:val="00880849"/>
    <w:rsid w:val="0088090D"/>
    <w:rsid w:val="0088093A"/>
    <w:rsid w:val="00880A59"/>
    <w:rsid w:val="00880BCF"/>
    <w:rsid w:val="00880CA1"/>
    <w:rsid w:val="00880F8D"/>
    <w:rsid w:val="008810B9"/>
    <w:rsid w:val="0088127A"/>
    <w:rsid w:val="008812C9"/>
    <w:rsid w:val="00881478"/>
    <w:rsid w:val="0088185C"/>
    <w:rsid w:val="00881895"/>
    <w:rsid w:val="00881BDE"/>
    <w:rsid w:val="00881C5E"/>
    <w:rsid w:val="00881C65"/>
    <w:rsid w:val="00881C96"/>
    <w:rsid w:val="0088207C"/>
    <w:rsid w:val="008820E2"/>
    <w:rsid w:val="008821B3"/>
    <w:rsid w:val="00882841"/>
    <w:rsid w:val="00882979"/>
    <w:rsid w:val="00882A7B"/>
    <w:rsid w:val="00882D41"/>
    <w:rsid w:val="00882EDA"/>
    <w:rsid w:val="00882F1A"/>
    <w:rsid w:val="00883340"/>
    <w:rsid w:val="00883469"/>
    <w:rsid w:val="008835D1"/>
    <w:rsid w:val="008836FD"/>
    <w:rsid w:val="00883708"/>
    <w:rsid w:val="008838AB"/>
    <w:rsid w:val="00883977"/>
    <w:rsid w:val="00883A64"/>
    <w:rsid w:val="00883B7B"/>
    <w:rsid w:val="00883C17"/>
    <w:rsid w:val="00883D0B"/>
    <w:rsid w:val="00883DF0"/>
    <w:rsid w:val="00883EE5"/>
    <w:rsid w:val="00883FBD"/>
    <w:rsid w:val="008841C8"/>
    <w:rsid w:val="0088428C"/>
    <w:rsid w:val="008844DC"/>
    <w:rsid w:val="00884717"/>
    <w:rsid w:val="00884C5D"/>
    <w:rsid w:val="00884DCF"/>
    <w:rsid w:val="00884E3A"/>
    <w:rsid w:val="00884E50"/>
    <w:rsid w:val="00884EA1"/>
    <w:rsid w:val="00884F33"/>
    <w:rsid w:val="00885028"/>
    <w:rsid w:val="008852EB"/>
    <w:rsid w:val="00885347"/>
    <w:rsid w:val="00885486"/>
    <w:rsid w:val="008856AA"/>
    <w:rsid w:val="008856D3"/>
    <w:rsid w:val="0088582E"/>
    <w:rsid w:val="00885DFE"/>
    <w:rsid w:val="00885EAA"/>
    <w:rsid w:val="00885F06"/>
    <w:rsid w:val="00886120"/>
    <w:rsid w:val="0088645C"/>
    <w:rsid w:val="00886460"/>
    <w:rsid w:val="0088660E"/>
    <w:rsid w:val="008866A5"/>
    <w:rsid w:val="00886B9F"/>
    <w:rsid w:val="00886EEC"/>
    <w:rsid w:val="00887001"/>
    <w:rsid w:val="00887008"/>
    <w:rsid w:val="008870EA"/>
    <w:rsid w:val="0088718E"/>
    <w:rsid w:val="00887222"/>
    <w:rsid w:val="00887320"/>
    <w:rsid w:val="00887400"/>
    <w:rsid w:val="00887670"/>
    <w:rsid w:val="008878AE"/>
    <w:rsid w:val="00887E80"/>
    <w:rsid w:val="00887FB9"/>
    <w:rsid w:val="008901D3"/>
    <w:rsid w:val="008904AD"/>
    <w:rsid w:val="00890A91"/>
    <w:rsid w:val="00890B57"/>
    <w:rsid w:val="00890D3B"/>
    <w:rsid w:val="00890F47"/>
    <w:rsid w:val="00891050"/>
    <w:rsid w:val="00891068"/>
    <w:rsid w:val="008910A4"/>
    <w:rsid w:val="00891292"/>
    <w:rsid w:val="0089199F"/>
    <w:rsid w:val="00891AC3"/>
    <w:rsid w:val="00891B78"/>
    <w:rsid w:val="00891C25"/>
    <w:rsid w:val="00891C55"/>
    <w:rsid w:val="00891DAD"/>
    <w:rsid w:val="00891EF3"/>
    <w:rsid w:val="00891F49"/>
    <w:rsid w:val="00891F7F"/>
    <w:rsid w:val="00892153"/>
    <w:rsid w:val="00892216"/>
    <w:rsid w:val="0089228D"/>
    <w:rsid w:val="00892348"/>
    <w:rsid w:val="0089241D"/>
    <w:rsid w:val="0089264D"/>
    <w:rsid w:val="008927AD"/>
    <w:rsid w:val="00892A13"/>
    <w:rsid w:val="00892B87"/>
    <w:rsid w:val="00892BFA"/>
    <w:rsid w:val="00892DEF"/>
    <w:rsid w:val="00892F8F"/>
    <w:rsid w:val="00892FD2"/>
    <w:rsid w:val="0089311E"/>
    <w:rsid w:val="00893153"/>
    <w:rsid w:val="00893412"/>
    <w:rsid w:val="008939CB"/>
    <w:rsid w:val="00893A1D"/>
    <w:rsid w:val="00893AED"/>
    <w:rsid w:val="00893B58"/>
    <w:rsid w:val="00893CBC"/>
    <w:rsid w:val="00893E2F"/>
    <w:rsid w:val="008940E6"/>
    <w:rsid w:val="00894143"/>
    <w:rsid w:val="008942D6"/>
    <w:rsid w:val="0089442B"/>
    <w:rsid w:val="00894724"/>
    <w:rsid w:val="0089476D"/>
    <w:rsid w:val="00894772"/>
    <w:rsid w:val="00894A2E"/>
    <w:rsid w:val="00894C6D"/>
    <w:rsid w:val="00894F07"/>
    <w:rsid w:val="00894FA5"/>
    <w:rsid w:val="00895199"/>
    <w:rsid w:val="00895885"/>
    <w:rsid w:val="00895F14"/>
    <w:rsid w:val="008966F9"/>
    <w:rsid w:val="008967C0"/>
    <w:rsid w:val="00896988"/>
    <w:rsid w:val="00896A8C"/>
    <w:rsid w:val="00896BB8"/>
    <w:rsid w:val="008970B4"/>
    <w:rsid w:val="008971CA"/>
    <w:rsid w:val="008971F9"/>
    <w:rsid w:val="00897336"/>
    <w:rsid w:val="008974A4"/>
    <w:rsid w:val="008976FD"/>
    <w:rsid w:val="008977F1"/>
    <w:rsid w:val="00897937"/>
    <w:rsid w:val="008979AB"/>
    <w:rsid w:val="00897C77"/>
    <w:rsid w:val="00897D37"/>
    <w:rsid w:val="008A024E"/>
    <w:rsid w:val="008A027D"/>
    <w:rsid w:val="008A0325"/>
    <w:rsid w:val="008A043D"/>
    <w:rsid w:val="008A077E"/>
    <w:rsid w:val="008A0839"/>
    <w:rsid w:val="008A08DA"/>
    <w:rsid w:val="008A090D"/>
    <w:rsid w:val="008A0B3D"/>
    <w:rsid w:val="008A0F5E"/>
    <w:rsid w:val="008A103E"/>
    <w:rsid w:val="008A1149"/>
    <w:rsid w:val="008A11F3"/>
    <w:rsid w:val="008A1208"/>
    <w:rsid w:val="008A122D"/>
    <w:rsid w:val="008A1359"/>
    <w:rsid w:val="008A1495"/>
    <w:rsid w:val="008A1558"/>
    <w:rsid w:val="008A19B3"/>
    <w:rsid w:val="008A19C0"/>
    <w:rsid w:val="008A1CFD"/>
    <w:rsid w:val="008A1EBC"/>
    <w:rsid w:val="008A201F"/>
    <w:rsid w:val="008A202D"/>
    <w:rsid w:val="008A20B5"/>
    <w:rsid w:val="008A22C5"/>
    <w:rsid w:val="008A22EF"/>
    <w:rsid w:val="008A23F0"/>
    <w:rsid w:val="008A27B4"/>
    <w:rsid w:val="008A289F"/>
    <w:rsid w:val="008A293A"/>
    <w:rsid w:val="008A2B6E"/>
    <w:rsid w:val="008A31A7"/>
    <w:rsid w:val="008A32F6"/>
    <w:rsid w:val="008A35DC"/>
    <w:rsid w:val="008A3636"/>
    <w:rsid w:val="008A3746"/>
    <w:rsid w:val="008A3A3C"/>
    <w:rsid w:val="008A3A86"/>
    <w:rsid w:val="008A3BDC"/>
    <w:rsid w:val="008A3DFF"/>
    <w:rsid w:val="008A3E02"/>
    <w:rsid w:val="008A3F0C"/>
    <w:rsid w:val="008A4100"/>
    <w:rsid w:val="008A41B0"/>
    <w:rsid w:val="008A442B"/>
    <w:rsid w:val="008A44A2"/>
    <w:rsid w:val="008A4917"/>
    <w:rsid w:val="008A4A16"/>
    <w:rsid w:val="008A4AF6"/>
    <w:rsid w:val="008A4E33"/>
    <w:rsid w:val="008A4EDA"/>
    <w:rsid w:val="008A4EE2"/>
    <w:rsid w:val="008A5390"/>
    <w:rsid w:val="008A54A7"/>
    <w:rsid w:val="008A56C6"/>
    <w:rsid w:val="008A5812"/>
    <w:rsid w:val="008A5855"/>
    <w:rsid w:val="008A58C8"/>
    <w:rsid w:val="008A5A30"/>
    <w:rsid w:val="008A5CB5"/>
    <w:rsid w:val="008A5CF6"/>
    <w:rsid w:val="008A64EE"/>
    <w:rsid w:val="008A65D6"/>
    <w:rsid w:val="008A661C"/>
    <w:rsid w:val="008A6871"/>
    <w:rsid w:val="008A6919"/>
    <w:rsid w:val="008A6BE6"/>
    <w:rsid w:val="008A6C40"/>
    <w:rsid w:val="008A6FDC"/>
    <w:rsid w:val="008A6FF2"/>
    <w:rsid w:val="008A7307"/>
    <w:rsid w:val="008A74B1"/>
    <w:rsid w:val="008A784B"/>
    <w:rsid w:val="008A78F9"/>
    <w:rsid w:val="008A7D94"/>
    <w:rsid w:val="008A7D95"/>
    <w:rsid w:val="008A7DD4"/>
    <w:rsid w:val="008A7EC0"/>
    <w:rsid w:val="008A7F99"/>
    <w:rsid w:val="008A7FC9"/>
    <w:rsid w:val="008B09A9"/>
    <w:rsid w:val="008B0B74"/>
    <w:rsid w:val="008B0FE1"/>
    <w:rsid w:val="008B13EC"/>
    <w:rsid w:val="008B13F9"/>
    <w:rsid w:val="008B145E"/>
    <w:rsid w:val="008B1668"/>
    <w:rsid w:val="008B193E"/>
    <w:rsid w:val="008B19CC"/>
    <w:rsid w:val="008B19F9"/>
    <w:rsid w:val="008B1A2B"/>
    <w:rsid w:val="008B1DAB"/>
    <w:rsid w:val="008B1E1D"/>
    <w:rsid w:val="008B1F23"/>
    <w:rsid w:val="008B1FEF"/>
    <w:rsid w:val="008B251E"/>
    <w:rsid w:val="008B26EC"/>
    <w:rsid w:val="008B2977"/>
    <w:rsid w:val="008B2BC6"/>
    <w:rsid w:val="008B2C2D"/>
    <w:rsid w:val="008B2DBF"/>
    <w:rsid w:val="008B2E0A"/>
    <w:rsid w:val="008B2E32"/>
    <w:rsid w:val="008B2F8F"/>
    <w:rsid w:val="008B3030"/>
    <w:rsid w:val="008B3046"/>
    <w:rsid w:val="008B31F2"/>
    <w:rsid w:val="008B38AC"/>
    <w:rsid w:val="008B3910"/>
    <w:rsid w:val="008B3FE8"/>
    <w:rsid w:val="008B4271"/>
    <w:rsid w:val="008B4424"/>
    <w:rsid w:val="008B49F5"/>
    <w:rsid w:val="008B4AA0"/>
    <w:rsid w:val="008B4C3A"/>
    <w:rsid w:val="008B4CFA"/>
    <w:rsid w:val="008B4DA6"/>
    <w:rsid w:val="008B4E75"/>
    <w:rsid w:val="008B4EEE"/>
    <w:rsid w:val="008B50AF"/>
    <w:rsid w:val="008B50B8"/>
    <w:rsid w:val="008B52DF"/>
    <w:rsid w:val="008B5362"/>
    <w:rsid w:val="008B549A"/>
    <w:rsid w:val="008B562D"/>
    <w:rsid w:val="008B56E0"/>
    <w:rsid w:val="008B5BE0"/>
    <w:rsid w:val="008B5D15"/>
    <w:rsid w:val="008B5DF3"/>
    <w:rsid w:val="008B5EAB"/>
    <w:rsid w:val="008B5F4C"/>
    <w:rsid w:val="008B61B1"/>
    <w:rsid w:val="008B626C"/>
    <w:rsid w:val="008B6340"/>
    <w:rsid w:val="008B6426"/>
    <w:rsid w:val="008B6581"/>
    <w:rsid w:val="008B6750"/>
    <w:rsid w:val="008B6A97"/>
    <w:rsid w:val="008B6B27"/>
    <w:rsid w:val="008B6C6C"/>
    <w:rsid w:val="008B72F5"/>
    <w:rsid w:val="008B77AB"/>
    <w:rsid w:val="008B7F9F"/>
    <w:rsid w:val="008C013F"/>
    <w:rsid w:val="008C08CF"/>
    <w:rsid w:val="008C0A54"/>
    <w:rsid w:val="008C0B26"/>
    <w:rsid w:val="008C0BCB"/>
    <w:rsid w:val="008C0C48"/>
    <w:rsid w:val="008C107A"/>
    <w:rsid w:val="008C10EF"/>
    <w:rsid w:val="008C112D"/>
    <w:rsid w:val="008C1333"/>
    <w:rsid w:val="008C152A"/>
    <w:rsid w:val="008C157E"/>
    <w:rsid w:val="008C15B3"/>
    <w:rsid w:val="008C15B5"/>
    <w:rsid w:val="008C1726"/>
    <w:rsid w:val="008C1808"/>
    <w:rsid w:val="008C1885"/>
    <w:rsid w:val="008C19F8"/>
    <w:rsid w:val="008C1B4E"/>
    <w:rsid w:val="008C1B9D"/>
    <w:rsid w:val="008C1D23"/>
    <w:rsid w:val="008C1D93"/>
    <w:rsid w:val="008C1E98"/>
    <w:rsid w:val="008C1EE2"/>
    <w:rsid w:val="008C231B"/>
    <w:rsid w:val="008C2326"/>
    <w:rsid w:val="008C28CB"/>
    <w:rsid w:val="008C29ED"/>
    <w:rsid w:val="008C2A70"/>
    <w:rsid w:val="008C2C3F"/>
    <w:rsid w:val="008C2DEF"/>
    <w:rsid w:val="008C35B0"/>
    <w:rsid w:val="008C35E4"/>
    <w:rsid w:val="008C35F9"/>
    <w:rsid w:val="008C3A56"/>
    <w:rsid w:val="008C3B33"/>
    <w:rsid w:val="008C3DC4"/>
    <w:rsid w:val="008C3EAE"/>
    <w:rsid w:val="008C3F86"/>
    <w:rsid w:val="008C3FFB"/>
    <w:rsid w:val="008C40B0"/>
    <w:rsid w:val="008C41C0"/>
    <w:rsid w:val="008C4203"/>
    <w:rsid w:val="008C47E6"/>
    <w:rsid w:val="008C4B58"/>
    <w:rsid w:val="008C4CD7"/>
    <w:rsid w:val="008C4CF3"/>
    <w:rsid w:val="008C4D60"/>
    <w:rsid w:val="008C4D98"/>
    <w:rsid w:val="008C4DBA"/>
    <w:rsid w:val="008C4DD9"/>
    <w:rsid w:val="008C545D"/>
    <w:rsid w:val="008C54AC"/>
    <w:rsid w:val="008C558B"/>
    <w:rsid w:val="008C55D7"/>
    <w:rsid w:val="008C585D"/>
    <w:rsid w:val="008C5A26"/>
    <w:rsid w:val="008C5CDA"/>
    <w:rsid w:val="008C5D59"/>
    <w:rsid w:val="008C5E6E"/>
    <w:rsid w:val="008C612D"/>
    <w:rsid w:val="008C6145"/>
    <w:rsid w:val="008C623A"/>
    <w:rsid w:val="008C626F"/>
    <w:rsid w:val="008C633A"/>
    <w:rsid w:val="008C6567"/>
    <w:rsid w:val="008C68D9"/>
    <w:rsid w:val="008C68FD"/>
    <w:rsid w:val="008C69E2"/>
    <w:rsid w:val="008C69F4"/>
    <w:rsid w:val="008C6C29"/>
    <w:rsid w:val="008C7127"/>
    <w:rsid w:val="008C7149"/>
    <w:rsid w:val="008C72BE"/>
    <w:rsid w:val="008C7563"/>
    <w:rsid w:val="008C7609"/>
    <w:rsid w:val="008C76C7"/>
    <w:rsid w:val="008C7721"/>
    <w:rsid w:val="008C7A24"/>
    <w:rsid w:val="008C7CF0"/>
    <w:rsid w:val="008C7F1C"/>
    <w:rsid w:val="008D0052"/>
    <w:rsid w:val="008D0207"/>
    <w:rsid w:val="008D0261"/>
    <w:rsid w:val="008D02B6"/>
    <w:rsid w:val="008D02B8"/>
    <w:rsid w:val="008D03AC"/>
    <w:rsid w:val="008D07E7"/>
    <w:rsid w:val="008D0BB5"/>
    <w:rsid w:val="008D0D3D"/>
    <w:rsid w:val="008D0ED8"/>
    <w:rsid w:val="008D1020"/>
    <w:rsid w:val="008D1083"/>
    <w:rsid w:val="008D1176"/>
    <w:rsid w:val="008D14B5"/>
    <w:rsid w:val="008D1524"/>
    <w:rsid w:val="008D154F"/>
    <w:rsid w:val="008D171C"/>
    <w:rsid w:val="008D1745"/>
    <w:rsid w:val="008D1759"/>
    <w:rsid w:val="008D1D23"/>
    <w:rsid w:val="008D1FAA"/>
    <w:rsid w:val="008D2043"/>
    <w:rsid w:val="008D209C"/>
    <w:rsid w:val="008D20B6"/>
    <w:rsid w:val="008D2492"/>
    <w:rsid w:val="008D2515"/>
    <w:rsid w:val="008D2539"/>
    <w:rsid w:val="008D2732"/>
    <w:rsid w:val="008D2787"/>
    <w:rsid w:val="008D28B4"/>
    <w:rsid w:val="008D29B7"/>
    <w:rsid w:val="008D2B43"/>
    <w:rsid w:val="008D2BD9"/>
    <w:rsid w:val="008D2C98"/>
    <w:rsid w:val="008D2FEB"/>
    <w:rsid w:val="008D308F"/>
    <w:rsid w:val="008D3752"/>
    <w:rsid w:val="008D37E1"/>
    <w:rsid w:val="008D3870"/>
    <w:rsid w:val="008D38FC"/>
    <w:rsid w:val="008D3A02"/>
    <w:rsid w:val="008D3A10"/>
    <w:rsid w:val="008D3BB6"/>
    <w:rsid w:val="008D3BD4"/>
    <w:rsid w:val="008D3E14"/>
    <w:rsid w:val="008D3F98"/>
    <w:rsid w:val="008D40B2"/>
    <w:rsid w:val="008D4174"/>
    <w:rsid w:val="008D425E"/>
    <w:rsid w:val="008D43F7"/>
    <w:rsid w:val="008D461C"/>
    <w:rsid w:val="008D4756"/>
    <w:rsid w:val="008D4A91"/>
    <w:rsid w:val="008D4C1D"/>
    <w:rsid w:val="008D4C25"/>
    <w:rsid w:val="008D51C7"/>
    <w:rsid w:val="008D52EC"/>
    <w:rsid w:val="008D53A8"/>
    <w:rsid w:val="008D57F3"/>
    <w:rsid w:val="008D5810"/>
    <w:rsid w:val="008D59A0"/>
    <w:rsid w:val="008D5B98"/>
    <w:rsid w:val="008D5C81"/>
    <w:rsid w:val="008D5D8B"/>
    <w:rsid w:val="008D5F42"/>
    <w:rsid w:val="008D5F66"/>
    <w:rsid w:val="008D5F87"/>
    <w:rsid w:val="008D5F8F"/>
    <w:rsid w:val="008D60BF"/>
    <w:rsid w:val="008D62B5"/>
    <w:rsid w:val="008D6373"/>
    <w:rsid w:val="008D6498"/>
    <w:rsid w:val="008D666D"/>
    <w:rsid w:val="008D66EB"/>
    <w:rsid w:val="008D670F"/>
    <w:rsid w:val="008D6DCC"/>
    <w:rsid w:val="008D6FD3"/>
    <w:rsid w:val="008D722C"/>
    <w:rsid w:val="008D745B"/>
    <w:rsid w:val="008D74F4"/>
    <w:rsid w:val="008D7567"/>
    <w:rsid w:val="008D79C0"/>
    <w:rsid w:val="008D7A76"/>
    <w:rsid w:val="008D7AC4"/>
    <w:rsid w:val="008D7B66"/>
    <w:rsid w:val="008D7BAF"/>
    <w:rsid w:val="008D7BD8"/>
    <w:rsid w:val="008D7C7F"/>
    <w:rsid w:val="008D7CDE"/>
    <w:rsid w:val="008E096C"/>
    <w:rsid w:val="008E0AE0"/>
    <w:rsid w:val="008E0EAB"/>
    <w:rsid w:val="008E0F78"/>
    <w:rsid w:val="008E10A7"/>
    <w:rsid w:val="008E1123"/>
    <w:rsid w:val="008E1248"/>
    <w:rsid w:val="008E1329"/>
    <w:rsid w:val="008E1376"/>
    <w:rsid w:val="008E1385"/>
    <w:rsid w:val="008E1624"/>
    <w:rsid w:val="008E16D6"/>
    <w:rsid w:val="008E1748"/>
    <w:rsid w:val="008E182F"/>
    <w:rsid w:val="008E19C3"/>
    <w:rsid w:val="008E1AB1"/>
    <w:rsid w:val="008E1B84"/>
    <w:rsid w:val="008E1F0F"/>
    <w:rsid w:val="008E1F1B"/>
    <w:rsid w:val="008E1FCF"/>
    <w:rsid w:val="008E2061"/>
    <w:rsid w:val="008E2078"/>
    <w:rsid w:val="008E20AB"/>
    <w:rsid w:val="008E23A9"/>
    <w:rsid w:val="008E24C8"/>
    <w:rsid w:val="008E2759"/>
    <w:rsid w:val="008E2897"/>
    <w:rsid w:val="008E2A59"/>
    <w:rsid w:val="008E327E"/>
    <w:rsid w:val="008E3338"/>
    <w:rsid w:val="008E3510"/>
    <w:rsid w:val="008E36D0"/>
    <w:rsid w:val="008E3717"/>
    <w:rsid w:val="008E381E"/>
    <w:rsid w:val="008E3830"/>
    <w:rsid w:val="008E3DEF"/>
    <w:rsid w:val="008E3EBD"/>
    <w:rsid w:val="008E41F0"/>
    <w:rsid w:val="008E42EA"/>
    <w:rsid w:val="008E4338"/>
    <w:rsid w:val="008E4C43"/>
    <w:rsid w:val="008E4D99"/>
    <w:rsid w:val="008E51C1"/>
    <w:rsid w:val="008E5954"/>
    <w:rsid w:val="008E596C"/>
    <w:rsid w:val="008E5A57"/>
    <w:rsid w:val="008E5AE0"/>
    <w:rsid w:val="008E5F77"/>
    <w:rsid w:val="008E61D0"/>
    <w:rsid w:val="008E64BD"/>
    <w:rsid w:val="008E661A"/>
    <w:rsid w:val="008E68C5"/>
    <w:rsid w:val="008E6C09"/>
    <w:rsid w:val="008E6C43"/>
    <w:rsid w:val="008E6CEF"/>
    <w:rsid w:val="008E6F29"/>
    <w:rsid w:val="008E7068"/>
    <w:rsid w:val="008E72AE"/>
    <w:rsid w:val="008E72DD"/>
    <w:rsid w:val="008E7411"/>
    <w:rsid w:val="008E754B"/>
    <w:rsid w:val="008E7BA4"/>
    <w:rsid w:val="008E7C07"/>
    <w:rsid w:val="008E7C13"/>
    <w:rsid w:val="008E7C5D"/>
    <w:rsid w:val="008F0152"/>
    <w:rsid w:val="008F028C"/>
    <w:rsid w:val="008F033D"/>
    <w:rsid w:val="008F0374"/>
    <w:rsid w:val="008F0513"/>
    <w:rsid w:val="008F05A0"/>
    <w:rsid w:val="008F05BF"/>
    <w:rsid w:val="008F0795"/>
    <w:rsid w:val="008F08CF"/>
    <w:rsid w:val="008F09B6"/>
    <w:rsid w:val="008F0B60"/>
    <w:rsid w:val="008F0EA4"/>
    <w:rsid w:val="008F0F5C"/>
    <w:rsid w:val="008F0F86"/>
    <w:rsid w:val="008F1289"/>
    <w:rsid w:val="008F1389"/>
    <w:rsid w:val="008F1748"/>
    <w:rsid w:val="008F1A3C"/>
    <w:rsid w:val="008F1B7B"/>
    <w:rsid w:val="008F1BB5"/>
    <w:rsid w:val="008F1DF3"/>
    <w:rsid w:val="008F2763"/>
    <w:rsid w:val="008F280B"/>
    <w:rsid w:val="008F2AC9"/>
    <w:rsid w:val="008F2ACA"/>
    <w:rsid w:val="008F2BC7"/>
    <w:rsid w:val="008F2D3B"/>
    <w:rsid w:val="008F2E4B"/>
    <w:rsid w:val="008F3117"/>
    <w:rsid w:val="008F37B0"/>
    <w:rsid w:val="008F37FB"/>
    <w:rsid w:val="008F3B77"/>
    <w:rsid w:val="008F3DB4"/>
    <w:rsid w:val="008F3EAB"/>
    <w:rsid w:val="008F4225"/>
    <w:rsid w:val="008F4412"/>
    <w:rsid w:val="008F4462"/>
    <w:rsid w:val="008F4548"/>
    <w:rsid w:val="008F4633"/>
    <w:rsid w:val="008F4AA2"/>
    <w:rsid w:val="008F4C4A"/>
    <w:rsid w:val="008F4C4E"/>
    <w:rsid w:val="008F4E39"/>
    <w:rsid w:val="008F4F25"/>
    <w:rsid w:val="008F4F58"/>
    <w:rsid w:val="008F5242"/>
    <w:rsid w:val="008F5306"/>
    <w:rsid w:val="008F53B2"/>
    <w:rsid w:val="008F53BB"/>
    <w:rsid w:val="008F54F7"/>
    <w:rsid w:val="008F5644"/>
    <w:rsid w:val="008F5943"/>
    <w:rsid w:val="008F5DF8"/>
    <w:rsid w:val="008F5E4B"/>
    <w:rsid w:val="008F5F8A"/>
    <w:rsid w:val="008F5FCD"/>
    <w:rsid w:val="008F60C6"/>
    <w:rsid w:val="008F6189"/>
    <w:rsid w:val="008F6351"/>
    <w:rsid w:val="008F6408"/>
    <w:rsid w:val="008F68CB"/>
    <w:rsid w:val="008F693E"/>
    <w:rsid w:val="008F6AEE"/>
    <w:rsid w:val="008F6AF6"/>
    <w:rsid w:val="008F6BBC"/>
    <w:rsid w:val="008F6C9E"/>
    <w:rsid w:val="008F6D2D"/>
    <w:rsid w:val="008F70C5"/>
    <w:rsid w:val="008F72A8"/>
    <w:rsid w:val="008F72FB"/>
    <w:rsid w:val="008F73B7"/>
    <w:rsid w:val="008F752A"/>
    <w:rsid w:val="008F76AF"/>
    <w:rsid w:val="008F7836"/>
    <w:rsid w:val="008F7C1A"/>
    <w:rsid w:val="008F7E98"/>
    <w:rsid w:val="008F7E9D"/>
    <w:rsid w:val="00900395"/>
    <w:rsid w:val="00900CBD"/>
    <w:rsid w:val="00900FC5"/>
    <w:rsid w:val="00900FCA"/>
    <w:rsid w:val="00901530"/>
    <w:rsid w:val="00901708"/>
    <w:rsid w:val="00901751"/>
    <w:rsid w:val="00901A5A"/>
    <w:rsid w:val="00901B6C"/>
    <w:rsid w:val="00901CBC"/>
    <w:rsid w:val="00901CFA"/>
    <w:rsid w:val="00901FFB"/>
    <w:rsid w:val="00902462"/>
    <w:rsid w:val="0090295B"/>
    <w:rsid w:val="00902A1B"/>
    <w:rsid w:val="00902E08"/>
    <w:rsid w:val="00902F45"/>
    <w:rsid w:val="00902F8E"/>
    <w:rsid w:val="00902FEA"/>
    <w:rsid w:val="009030F7"/>
    <w:rsid w:val="009031AB"/>
    <w:rsid w:val="00903422"/>
    <w:rsid w:val="00903948"/>
    <w:rsid w:val="00903992"/>
    <w:rsid w:val="00903AE9"/>
    <w:rsid w:val="00903B47"/>
    <w:rsid w:val="00903B63"/>
    <w:rsid w:val="00903C5B"/>
    <w:rsid w:val="00903D72"/>
    <w:rsid w:val="00903DEB"/>
    <w:rsid w:val="00904317"/>
    <w:rsid w:val="00904519"/>
    <w:rsid w:val="00904602"/>
    <w:rsid w:val="00904716"/>
    <w:rsid w:val="00904845"/>
    <w:rsid w:val="00904D5F"/>
    <w:rsid w:val="00904DB6"/>
    <w:rsid w:val="00904E5B"/>
    <w:rsid w:val="00905224"/>
    <w:rsid w:val="009052EF"/>
    <w:rsid w:val="00905392"/>
    <w:rsid w:val="009054F3"/>
    <w:rsid w:val="00905535"/>
    <w:rsid w:val="009055C8"/>
    <w:rsid w:val="009056E4"/>
    <w:rsid w:val="009057A7"/>
    <w:rsid w:val="00905AA7"/>
    <w:rsid w:val="00905AB0"/>
    <w:rsid w:val="00905E94"/>
    <w:rsid w:val="00905F30"/>
    <w:rsid w:val="0090626F"/>
    <w:rsid w:val="0090673E"/>
    <w:rsid w:val="009068C6"/>
    <w:rsid w:val="009068C9"/>
    <w:rsid w:val="00906AE4"/>
    <w:rsid w:val="00906CA0"/>
    <w:rsid w:val="00906CEE"/>
    <w:rsid w:val="00906F54"/>
    <w:rsid w:val="00906FE9"/>
    <w:rsid w:val="009071FA"/>
    <w:rsid w:val="00907410"/>
    <w:rsid w:val="009074B6"/>
    <w:rsid w:val="00907B5F"/>
    <w:rsid w:val="00907BA9"/>
    <w:rsid w:val="00907E97"/>
    <w:rsid w:val="00907F47"/>
    <w:rsid w:val="00907F57"/>
    <w:rsid w:val="009100F0"/>
    <w:rsid w:val="00910272"/>
    <w:rsid w:val="0091039B"/>
    <w:rsid w:val="0091097C"/>
    <w:rsid w:val="00910B5B"/>
    <w:rsid w:val="00910BA1"/>
    <w:rsid w:val="00910BD7"/>
    <w:rsid w:val="00910DC9"/>
    <w:rsid w:val="00911436"/>
    <w:rsid w:val="009115BA"/>
    <w:rsid w:val="009119D9"/>
    <w:rsid w:val="00911E0D"/>
    <w:rsid w:val="0091294B"/>
    <w:rsid w:val="0091295C"/>
    <w:rsid w:val="009129F0"/>
    <w:rsid w:val="00912B44"/>
    <w:rsid w:val="00912E17"/>
    <w:rsid w:val="00912E44"/>
    <w:rsid w:val="00912F53"/>
    <w:rsid w:val="009131A5"/>
    <w:rsid w:val="0091358E"/>
    <w:rsid w:val="00913610"/>
    <w:rsid w:val="00913636"/>
    <w:rsid w:val="00913785"/>
    <w:rsid w:val="00913825"/>
    <w:rsid w:val="00913A36"/>
    <w:rsid w:val="00913BFB"/>
    <w:rsid w:val="00913CA5"/>
    <w:rsid w:val="00913CC7"/>
    <w:rsid w:val="00913E8D"/>
    <w:rsid w:val="0091401D"/>
    <w:rsid w:val="009142DF"/>
    <w:rsid w:val="00914613"/>
    <w:rsid w:val="009147E9"/>
    <w:rsid w:val="009148D8"/>
    <w:rsid w:val="009149DE"/>
    <w:rsid w:val="00914A2D"/>
    <w:rsid w:val="00914E5A"/>
    <w:rsid w:val="00914EDD"/>
    <w:rsid w:val="00914EF4"/>
    <w:rsid w:val="009150B8"/>
    <w:rsid w:val="009151DE"/>
    <w:rsid w:val="0091548B"/>
    <w:rsid w:val="00915A0E"/>
    <w:rsid w:val="00915AC1"/>
    <w:rsid w:val="00915B31"/>
    <w:rsid w:val="00915E5B"/>
    <w:rsid w:val="00915E61"/>
    <w:rsid w:val="009160CB"/>
    <w:rsid w:val="0091644F"/>
    <w:rsid w:val="0091655A"/>
    <w:rsid w:val="00916602"/>
    <w:rsid w:val="0091668A"/>
    <w:rsid w:val="00916750"/>
    <w:rsid w:val="009167EC"/>
    <w:rsid w:val="00916A4B"/>
    <w:rsid w:val="00916B70"/>
    <w:rsid w:val="00916B9D"/>
    <w:rsid w:val="00916E03"/>
    <w:rsid w:val="00917080"/>
    <w:rsid w:val="0091722A"/>
    <w:rsid w:val="009172C3"/>
    <w:rsid w:val="009172D6"/>
    <w:rsid w:val="009175A5"/>
    <w:rsid w:val="009178A1"/>
    <w:rsid w:val="00917926"/>
    <w:rsid w:val="009179E9"/>
    <w:rsid w:val="00917D23"/>
    <w:rsid w:val="00917EE7"/>
    <w:rsid w:val="00917F31"/>
    <w:rsid w:val="00917F82"/>
    <w:rsid w:val="00917FB4"/>
    <w:rsid w:val="00920222"/>
    <w:rsid w:val="0092028C"/>
    <w:rsid w:val="00920532"/>
    <w:rsid w:val="00920677"/>
    <w:rsid w:val="0092073D"/>
    <w:rsid w:val="00920776"/>
    <w:rsid w:val="00920960"/>
    <w:rsid w:val="00920F62"/>
    <w:rsid w:val="00921096"/>
    <w:rsid w:val="00921256"/>
    <w:rsid w:val="009213FD"/>
    <w:rsid w:val="0092142C"/>
    <w:rsid w:val="00921561"/>
    <w:rsid w:val="009216D8"/>
    <w:rsid w:val="0092171F"/>
    <w:rsid w:val="009217C7"/>
    <w:rsid w:val="00921868"/>
    <w:rsid w:val="0092187C"/>
    <w:rsid w:val="009218E3"/>
    <w:rsid w:val="00921A39"/>
    <w:rsid w:val="00921BDE"/>
    <w:rsid w:val="00921C33"/>
    <w:rsid w:val="00921DB2"/>
    <w:rsid w:val="00921FED"/>
    <w:rsid w:val="00922992"/>
    <w:rsid w:val="00922F81"/>
    <w:rsid w:val="00922FB8"/>
    <w:rsid w:val="0092308C"/>
    <w:rsid w:val="009230C8"/>
    <w:rsid w:val="00923160"/>
    <w:rsid w:val="00923442"/>
    <w:rsid w:val="009236CB"/>
    <w:rsid w:val="009238D1"/>
    <w:rsid w:val="009239E0"/>
    <w:rsid w:val="00923CB6"/>
    <w:rsid w:val="009244F3"/>
    <w:rsid w:val="009248C4"/>
    <w:rsid w:val="0092492C"/>
    <w:rsid w:val="00924D93"/>
    <w:rsid w:val="00924E65"/>
    <w:rsid w:val="00924F4B"/>
    <w:rsid w:val="00924F60"/>
    <w:rsid w:val="00925089"/>
    <w:rsid w:val="009253EF"/>
    <w:rsid w:val="009254B5"/>
    <w:rsid w:val="0092553C"/>
    <w:rsid w:val="009257B5"/>
    <w:rsid w:val="00925ADB"/>
    <w:rsid w:val="00925C2E"/>
    <w:rsid w:val="00925C49"/>
    <w:rsid w:val="00925D50"/>
    <w:rsid w:val="00925DA3"/>
    <w:rsid w:val="00925DBC"/>
    <w:rsid w:val="00925DD7"/>
    <w:rsid w:val="00925E11"/>
    <w:rsid w:val="00925F3A"/>
    <w:rsid w:val="00925F45"/>
    <w:rsid w:val="00926120"/>
    <w:rsid w:val="009262FD"/>
    <w:rsid w:val="00926552"/>
    <w:rsid w:val="009265E2"/>
    <w:rsid w:val="009267DD"/>
    <w:rsid w:val="00926800"/>
    <w:rsid w:val="009268BA"/>
    <w:rsid w:val="00926AD5"/>
    <w:rsid w:val="00926B23"/>
    <w:rsid w:val="00926C68"/>
    <w:rsid w:val="00926D0B"/>
    <w:rsid w:val="00926DD6"/>
    <w:rsid w:val="009272B9"/>
    <w:rsid w:val="009274B8"/>
    <w:rsid w:val="009275ED"/>
    <w:rsid w:val="00927685"/>
    <w:rsid w:val="00927D9C"/>
    <w:rsid w:val="00927F68"/>
    <w:rsid w:val="009301EA"/>
    <w:rsid w:val="009302BD"/>
    <w:rsid w:val="009306D9"/>
    <w:rsid w:val="0093088D"/>
    <w:rsid w:val="00930DEA"/>
    <w:rsid w:val="00930E54"/>
    <w:rsid w:val="00930F22"/>
    <w:rsid w:val="009312A7"/>
    <w:rsid w:val="009312E1"/>
    <w:rsid w:val="0093181F"/>
    <w:rsid w:val="00931993"/>
    <w:rsid w:val="00931CA5"/>
    <w:rsid w:val="00931FBE"/>
    <w:rsid w:val="009322AA"/>
    <w:rsid w:val="009322CF"/>
    <w:rsid w:val="0093268A"/>
    <w:rsid w:val="009326A4"/>
    <w:rsid w:val="0093272E"/>
    <w:rsid w:val="00932803"/>
    <w:rsid w:val="00932830"/>
    <w:rsid w:val="00932C20"/>
    <w:rsid w:val="00932F77"/>
    <w:rsid w:val="009330AB"/>
    <w:rsid w:val="009331C6"/>
    <w:rsid w:val="00933324"/>
    <w:rsid w:val="00933702"/>
    <w:rsid w:val="00933A5A"/>
    <w:rsid w:val="00933BED"/>
    <w:rsid w:val="00933F7E"/>
    <w:rsid w:val="00933F91"/>
    <w:rsid w:val="00933FC4"/>
    <w:rsid w:val="00933FF7"/>
    <w:rsid w:val="009340C0"/>
    <w:rsid w:val="0093443A"/>
    <w:rsid w:val="009345D3"/>
    <w:rsid w:val="00934761"/>
    <w:rsid w:val="009349D4"/>
    <w:rsid w:val="00934DD7"/>
    <w:rsid w:val="00934E96"/>
    <w:rsid w:val="00935015"/>
    <w:rsid w:val="0093516E"/>
    <w:rsid w:val="009354BC"/>
    <w:rsid w:val="009356EA"/>
    <w:rsid w:val="0093614D"/>
    <w:rsid w:val="009363C9"/>
    <w:rsid w:val="0093649D"/>
    <w:rsid w:val="009366E7"/>
    <w:rsid w:val="0093673C"/>
    <w:rsid w:val="00936858"/>
    <w:rsid w:val="00936A81"/>
    <w:rsid w:val="00936AF5"/>
    <w:rsid w:val="00936BC0"/>
    <w:rsid w:val="00936D1C"/>
    <w:rsid w:val="00936F4C"/>
    <w:rsid w:val="0093732A"/>
    <w:rsid w:val="0093734E"/>
    <w:rsid w:val="009376CD"/>
    <w:rsid w:val="00937A04"/>
    <w:rsid w:val="00937AC8"/>
    <w:rsid w:val="00937C9A"/>
    <w:rsid w:val="00937D13"/>
    <w:rsid w:val="00937E3A"/>
    <w:rsid w:val="00940385"/>
    <w:rsid w:val="0094087A"/>
    <w:rsid w:val="00940C7A"/>
    <w:rsid w:val="00940CAB"/>
    <w:rsid w:val="00940DD8"/>
    <w:rsid w:val="00940E87"/>
    <w:rsid w:val="00940EBE"/>
    <w:rsid w:val="00940F12"/>
    <w:rsid w:val="009412AE"/>
    <w:rsid w:val="00941334"/>
    <w:rsid w:val="00941521"/>
    <w:rsid w:val="009418EE"/>
    <w:rsid w:val="00941ABA"/>
    <w:rsid w:val="00941B50"/>
    <w:rsid w:val="00941E74"/>
    <w:rsid w:val="0094210E"/>
    <w:rsid w:val="0094240C"/>
    <w:rsid w:val="009425CE"/>
    <w:rsid w:val="0094277A"/>
    <w:rsid w:val="009428C8"/>
    <w:rsid w:val="00942E22"/>
    <w:rsid w:val="00942ED5"/>
    <w:rsid w:val="00943682"/>
    <w:rsid w:val="00943717"/>
    <w:rsid w:val="00943822"/>
    <w:rsid w:val="00943A7D"/>
    <w:rsid w:val="00943B31"/>
    <w:rsid w:val="00943B38"/>
    <w:rsid w:val="00943C48"/>
    <w:rsid w:val="00943E20"/>
    <w:rsid w:val="00943F29"/>
    <w:rsid w:val="00943FFF"/>
    <w:rsid w:val="009441B6"/>
    <w:rsid w:val="009442AE"/>
    <w:rsid w:val="0094431F"/>
    <w:rsid w:val="00944571"/>
    <w:rsid w:val="009447D0"/>
    <w:rsid w:val="009448AD"/>
    <w:rsid w:val="00944ACA"/>
    <w:rsid w:val="00944B15"/>
    <w:rsid w:val="00944CFD"/>
    <w:rsid w:val="00944F27"/>
    <w:rsid w:val="00944F8E"/>
    <w:rsid w:val="00944FCF"/>
    <w:rsid w:val="009450AE"/>
    <w:rsid w:val="00945232"/>
    <w:rsid w:val="009453BA"/>
    <w:rsid w:val="00945859"/>
    <w:rsid w:val="00945898"/>
    <w:rsid w:val="009459A0"/>
    <w:rsid w:val="00945AB5"/>
    <w:rsid w:val="00945ADD"/>
    <w:rsid w:val="00945C7A"/>
    <w:rsid w:val="00945DB0"/>
    <w:rsid w:val="00945EA2"/>
    <w:rsid w:val="00946370"/>
    <w:rsid w:val="00946406"/>
    <w:rsid w:val="009466D7"/>
    <w:rsid w:val="0094670A"/>
    <w:rsid w:val="0094670B"/>
    <w:rsid w:val="00946C59"/>
    <w:rsid w:val="00946DC7"/>
    <w:rsid w:val="00946ED7"/>
    <w:rsid w:val="00946EFE"/>
    <w:rsid w:val="009471E2"/>
    <w:rsid w:val="009477AB"/>
    <w:rsid w:val="00947A33"/>
    <w:rsid w:val="00947AD7"/>
    <w:rsid w:val="00947B43"/>
    <w:rsid w:val="00947CB9"/>
    <w:rsid w:val="00947CE1"/>
    <w:rsid w:val="00947D27"/>
    <w:rsid w:val="00950204"/>
    <w:rsid w:val="00950785"/>
    <w:rsid w:val="00950978"/>
    <w:rsid w:val="00950DD4"/>
    <w:rsid w:val="00950E2D"/>
    <w:rsid w:val="0095134D"/>
    <w:rsid w:val="009513D7"/>
    <w:rsid w:val="00951514"/>
    <w:rsid w:val="00951599"/>
    <w:rsid w:val="009515AD"/>
    <w:rsid w:val="0095181E"/>
    <w:rsid w:val="00951B72"/>
    <w:rsid w:val="009524AD"/>
    <w:rsid w:val="009524F9"/>
    <w:rsid w:val="0095253A"/>
    <w:rsid w:val="0095255A"/>
    <w:rsid w:val="009526F1"/>
    <w:rsid w:val="00952735"/>
    <w:rsid w:val="00952DB3"/>
    <w:rsid w:val="00952E2B"/>
    <w:rsid w:val="00953024"/>
    <w:rsid w:val="00953669"/>
    <w:rsid w:val="009536A0"/>
    <w:rsid w:val="00953B96"/>
    <w:rsid w:val="00953F03"/>
    <w:rsid w:val="009540CF"/>
    <w:rsid w:val="00954101"/>
    <w:rsid w:val="009542B1"/>
    <w:rsid w:val="0095439A"/>
    <w:rsid w:val="0095445E"/>
    <w:rsid w:val="009544A8"/>
    <w:rsid w:val="009547D7"/>
    <w:rsid w:val="0095490E"/>
    <w:rsid w:val="00954B47"/>
    <w:rsid w:val="00954C1A"/>
    <w:rsid w:val="00954C2D"/>
    <w:rsid w:val="00954F3C"/>
    <w:rsid w:val="009552AF"/>
    <w:rsid w:val="009553E5"/>
    <w:rsid w:val="009553F8"/>
    <w:rsid w:val="00955544"/>
    <w:rsid w:val="0095554A"/>
    <w:rsid w:val="00955885"/>
    <w:rsid w:val="00955A26"/>
    <w:rsid w:val="00955A98"/>
    <w:rsid w:val="00955D74"/>
    <w:rsid w:val="00955E8D"/>
    <w:rsid w:val="00955F4F"/>
    <w:rsid w:val="0095604C"/>
    <w:rsid w:val="009561B9"/>
    <w:rsid w:val="0095638B"/>
    <w:rsid w:val="00956417"/>
    <w:rsid w:val="009567A0"/>
    <w:rsid w:val="0095694F"/>
    <w:rsid w:val="00956B12"/>
    <w:rsid w:val="00956C03"/>
    <w:rsid w:val="00956CB0"/>
    <w:rsid w:val="00956DC1"/>
    <w:rsid w:val="00957117"/>
    <w:rsid w:val="0095732D"/>
    <w:rsid w:val="009576EF"/>
    <w:rsid w:val="0095783D"/>
    <w:rsid w:val="00957939"/>
    <w:rsid w:val="00957BEA"/>
    <w:rsid w:val="00957C9C"/>
    <w:rsid w:val="00957E3F"/>
    <w:rsid w:val="009600F5"/>
    <w:rsid w:val="0096017D"/>
    <w:rsid w:val="0096070A"/>
    <w:rsid w:val="0096073C"/>
    <w:rsid w:val="009608C2"/>
    <w:rsid w:val="00960A73"/>
    <w:rsid w:val="00960AA3"/>
    <w:rsid w:val="009610DA"/>
    <w:rsid w:val="00961314"/>
    <w:rsid w:val="009613F0"/>
    <w:rsid w:val="009613F9"/>
    <w:rsid w:val="0096147B"/>
    <w:rsid w:val="00961579"/>
    <w:rsid w:val="009615FC"/>
    <w:rsid w:val="00961673"/>
    <w:rsid w:val="00961712"/>
    <w:rsid w:val="0096171A"/>
    <w:rsid w:val="0096189E"/>
    <w:rsid w:val="00961A07"/>
    <w:rsid w:val="00961A93"/>
    <w:rsid w:val="00961B34"/>
    <w:rsid w:val="00961B56"/>
    <w:rsid w:val="00961BF1"/>
    <w:rsid w:val="00961D4F"/>
    <w:rsid w:val="00961D8A"/>
    <w:rsid w:val="00961DB1"/>
    <w:rsid w:val="00961FC6"/>
    <w:rsid w:val="00961FCD"/>
    <w:rsid w:val="0096213B"/>
    <w:rsid w:val="009623F9"/>
    <w:rsid w:val="009625C9"/>
    <w:rsid w:val="009629DA"/>
    <w:rsid w:val="00962AB4"/>
    <w:rsid w:val="00962DAE"/>
    <w:rsid w:val="00962E3E"/>
    <w:rsid w:val="00962EAB"/>
    <w:rsid w:val="009630BE"/>
    <w:rsid w:val="00963219"/>
    <w:rsid w:val="0096325B"/>
    <w:rsid w:val="00963713"/>
    <w:rsid w:val="00963718"/>
    <w:rsid w:val="009637A1"/>
    <w:rsid w:val="00963A89"/>
    <w:rsid w:val="00963CE2"/>
    <w:rsid w:val="00963D5B"/>
    <w:rsid w:val="009640B3"/>
    <w:rsid w:val="0096413D"/>
    <w:rsid w:val="0096415A"/>
    <w:rsid w:val="009641E4"/>
    <w:rsid w:val="00964323"/>
    <w:rsid w:val="009643EE"/>
    <w:rsid w:val="0096447B"/>
    <w:rsid w:val="009644D1"/>
    <w:rsid w:val="00964578"/>
    <w:rsid w:val="0096466A"/>
    <w:rsid w:val="009648C2"/>
    <w:rsid w:val="00964F11"/>
    <w:rsid w:val="00964FAA"/>
    <w:rsid w:val="00964FC0"/>
    <w:rsid w:val="009652C8"/>
    <w:rsid w:val="00965439"/>
    <w:rsid w:val="0096550D"/>
    <w:rsid w:val="009655B4"/>
    <w:rsid w:val="0096568A"/>
    <w:rsid w:val="0096573B"/>
    <w:rsid w:val="0096580B"/>
    <w:rsid w:val="009658E1"/>
    <w:rsid w:val="00965994"/>
    <w:rsid w:val="00965ED0"/>
    <w:rsid w:val="00965F0A"/>
    <w:rsid w:val="009667F8"/>
    <w:rsid w:val="00966B8A"/>
    <w:rsid w:val="00966C02"/>
    <w:rsid w:val="00966C9C"/>
    <w:rsid w:val="00966EE9"/>
    <w:rsid w:val="009675C7"/>
    <w:rsid w:val="00967709"/>
    <w:rsid w:val="009677C4"/>
    <w:rsid w:val="009678EE"/>
    <w:rsid w:val="009678F1"/>
    <w:rsid w:val="00967A9C"/>
    <w:rsid w:val="00967B58"/>
    <w:rsid w:val="00967E7C"/>
    <w:rsid w:val="00967F58"/>
    <w:rsid w:val="00970331"/>
    <w:rsid w:val="00970462"/>
    <w:rsid w:val="0097047D"/>
    <w:rsid w:val="009705FA"/>
    <w:rsid w:val="0097083F"/>
    <w:rsid w:val="00970C73"/>
    <w:rsid w:val="00970D4F"/>
    <w:rsid w:val="00970F4E"/>
    <w:rsid w:val="0097110A"/>
    <w:rsid w:val="00971498"/>
    <w:rsid w:val="009715C9"/>
    <w:rsid w:val="009715CA"/>
    <w:rsid w:val="0097192F"/>
    <w:rsid w:val="00971CE7"/>
    <w:rsid w:val="00971EC6"/>
    <w:rsid w:val="00972135"/>
    <w:rsid w:val="009722BD"/>
    <w:rsid w:val="0097258F"/>
    <w:rsid w:val="0097270E"/>
    <w:rsid w:val="00972962"/>
    <w:rsid w:val="00972A04"/>
    <w:rsid w:val="00972C7B"/>
    <w:rsid w:val="00972CFC"/>
    <w:rsid w:val="00972F7E"/>
    <w:rsid w:val="009730D8"/>
    <w:rsid w:val="009733BA"/>
    <w:rsid w:val="00973433"/>
    <w:rsid w:val="0097380D"/>
    <w:rsid w:val="0097385A"/>
    <w:rsid w:val="00973974"/>
    <w:rsid w:val="00973C1E"/>
    <w:rsid w:val="00973CF1"/>
    <w:rsid w:val="00973D83"/>
    <w:rsid w:val="00973FD5"/>
    <w:rsid w:val="009745BD"/>
    <w:rsid w:val="00974B84"/>
    <w:rsid w:val="0097504F"/>
    <w:rsid w:val="00975237"/>
    <w:rsid w:val="009752AB"/>
    <w:rsid w:val="00975689"/>
    <w:rsid w:val="0097582C"/>
    <w:rsid w:val="00975942"/>
    <w:rsid w:val="009759E5"/>
    <w:rsid w:val="00975A88"/>
    <w:rsid w:val="00975ABB"/>
    <w:rsid w:val="00975BE2"/>
    <w:rsid w:val="00975C83"/>
    <w:rsid w:val="00975D87"/>
    <w:rsid w:val="00975D9F"/>
    <w:rsid w:val="00975FF2"/>
    <w:rsid w:val="009763FC"/>
    <w:rsid w:val="00976563"/>
    <w:rsid w:val="009765CA"/>
    <w:rsid w:val="00976B45"/>
    <w:rsid w:val="00976B76"/>
    <w:rsid w:val="00976CBF"/>
    <w:rsid w:val="00976E3D"/>
    <w:rsid w:val="00976F07"/>
    <w:rsid w:val="009770CF"/>
    <w:rsid w:val="0097743B"/>
    <w:rsid w:val="00977A41"/>
    <w:rsid w:val="00977CF8"/>
    <w:rsid w:val="00977D60"/>
    <w:rsid w:val="00977DB3"/>
    <w:rsid w:val="00977E27"/>
    <w:rsid w:val="00980104"/>
    <w:rsid w:val="009806A0"/>
    <w:rsid w:val="00980781"/>
    <w:rsid w:val="0098089C"/>
    <w:rsid w:val="009808AB"/>
    <w:rsid w:val="00980E05"/>
    <w:rsid w:val="00980F1A"/>
    <w:rsid w:val="009812BA"/>
    <w:rsid w:val="00981360"/>
    <w:rsid w:val="00981742"/>
    <w:rsid w:val="00981828"/>
    <w:rsid w:val="0098183F"/>
    <w:rsid w:val="00981853"/>
    <w:rsid w:val="00981AA2"/>
    <w:rsid w:val="00981C0E"/>
    <w:rsid w:val="00981C43"/>
    <w:rsid w:val="00981D16"/>
    <w:rsid w:val="00981E60"/>
    <w:rsid w:val="00981FA8"/>
    <w:rsid w:val="00981FD0"/>
    <w:rsid w:val="009822D0"/>
    <w:rsid w:val="009823E7"/>
    <w:rsid w:val="0098250F"/>
    <w:rsid w:val="009826DE"/>
    <w:rsid w:val="00982773"/>
    <w:rsid w:val="00982858"/>
    <w:rsid w:val="009828F4"/>
    <w:rsid w:val="00982971"/>
    <w:rsid w:val="00982B31"/>
    <w:rsid w:val="00982BAF"/>
    <w:rsid w:val="00982ED7"/>
    <w:rsid w:val="00983058"/>
    <w:rsid w:val="009831DD"/>
    <w:rsid w:val="00983615"/>
    <w:rsid w:val="009836ED"/>
    <w:rsid w:val="009837DB"/>
    <w:rsid w:val="0098384C"/>
    <w:rsid w:val="00983894"/>
    <w:rsid w:val="00983E25"/>
    <w:rsid w:val="00984036"/>
    <w:rsid w:val="009843F8"/>
    <w:rsid w:val="00984C7E"/>
    <w:rsid w:val="00984CBA"/>
    <w:rsid w:val="00984D1D"/>
    <w:rsid w:val="0098501A"/>
    <w:rsid w:val="00985127"/>
    <w:rsid w:val="00985300"/>
    <w:rsid w:val="0098539E"/>
    <w:rsid w:val="009855EB"/>
    <w:rsid w:val="00985A05"/>
    <w:rsid w:val="00985B1C"/>
    <w:rsid w:val="00985C39"/>
    <w:rsid w:val="00985C93"/>
    <w:rsid w:val="00985D9D"/>
    <w:rsid w:val="00985ED2"/>
    <w:rsid w:val="00986153"/>
    <w:rsid w:val="009861B2"/>
    <w:rsid w:val="0098655A"/>
    <w:rsid w:val="009866D5"/>
    <w:rsid w:val="00986967"/>
    <w:rsid w:val="00986E73"/>
    <w:rsid w:val="00986EF7"/>
    <w:rsid w:val="00987038"/>
    <w:rsid w:val="00987508"/>
    <w:rsid w:val="009877C9"/>
    <w:rsid w:val="009878F3"/>
    <w:rsid w:val="00987E75"/>
    <w:rsid w:val="00990177"/>
    <w:rsid w:val="00990212"/>
    <w:rsid w:val="009903BE"/>
    <w:rsid w:val="009904EE"/>
    <w:rsid w:val="00990753"/>
    <w:rsid w:val="00990986"/>
    <w:rsid w:val="00990ABC"/>
    <w:rsid w:val="00990C73"/>
    <w:rsid w:val="00990CB7"/>
    <w:rsid w:val="00990FAF"/>
    <w:rsid w:val="00991025"/>
    <w:rsid w:val="0099102F"/>
    <w:rsid w:val="009911C9"/>
    <w:rsid w:val="00991509"/>
    <w:rsid w:val="00991D8C"/>
    <w:rsid w:val="009920AE"/>
    <w:rsid w:val="009922EB"/>
    <w:rsid w:val="009923EE"/>
    <w:rsid w:val="00992514"/>
    <w:rsid w:val="00992536"/>
    <w:rsid w:val="00992702"/>
    <w:rsid w:val="0099280A"/>
    <w:rsid w:val="00992836"/>
    <w:rsid w:val="0099292E"/>
    <w:rsid w:val="0099299C"/>
    <w:rsid w:val="00992AA0"/>
    <w:rsid w:val="00992B36"/>
    <w:rsid w:val="00992BC8"/>
    <w:rsid w:val="00992D15"/>
    <w:rsid w:val="00992D32"/>
    <w:rsid w:val="00993412"/>
    <w:rsid w:val="0099356F"/>
    <w:rsid w:val="009938AE"/>
    <w:rsid w:val="00993A7D"/>
    <w:rsid w:val="00993DB6"/>
    <w:rsid w:val="00993FBE"/>
    <w:rsid w:val="00994036"/>
    <w:rsid w:val="00994445"/>
    <w:rsid w:val="0099455D"/>
    <w:rsid w:val="0099478D"/>
    <w:rsid w:val="009947FB"/>
    <w:rsid w:val="009948C2"/>
    <w:rsid w:val="00994A7F"/>
    <w:rsid w:val="00994BBE"/>
    <w:rsid w:val="00994D9D"/>
    <w:rsid w:val="00995056"/>
    <w:rsid w:val="00995469"/>
    <w:rsid w:val="009955D8"/>
    <w:rsid w:val="00995B98"/>
    <w:rsid w:val="00996055"/>
    <w:rsid w:val="009961CC"/>
    <w:rsid w:val="009962F8"/>
    <w:rsid w:val="00996317"/>
    <w:rsid w:val="00996986"/>
    <w:rsid w:val="00996C1C"/>
    <w:rsid w:val="00996D6D"/>
    <w:rsid w:val="00996E4A"/>
    <w:rsid w:val="00996FC1"/>
    <w:rsid w:val="00997070"/>
    <w:rsid w:val="00997096"/>
    <w:rsid w:val="00997099"/>
    <w:rsid w:val="009970D2"/>
    <w:rsid w:val="009971B0"/>
    <w:rsid w:val="00997451"/>
    <w:rsid w:val="00997626"/>
    <w:rsid w:val="009976A2"/>
    <w:rsid w:val="009976E0"/>
    <w:rsid w:val="009976F8"/>
    <w:rsid w:val="00997709"/>
    <w:rsid w:val="0099777D"/>
    <w:rsid w:val="0099788A"/>
    <w:rsid w:val="009978E5"/>
    <w:rsid w:val="00997959"/>
    <w:rsid w:val="00997A30"/>
    <w:rsid w:val="00997BF5"/>
    <w:rsid w:val="00997C13"/>
    <w:rsid w:val="00997ED1"/>
    <w:rsid w:val="00997F97"/>
    <w:rsid w:val="009A0013"/>
    <w:rsid w:val="009A0155"/>
    <w:rsid w:val="009A01A6"/>
    <w:rsid w:val="009A0300"/>
    <w:rsid w:val="009A0324"/>
    <w:rsid w:val="009A03B3"/>
    <w:rsid w:val="009A0647"/>
    <w:rsid w:val="009A0653"/>
    <w:rsid w:val="009A07DB"/>
    <w:rsid w:val="009A0B2F"/>
    <w:rsid w:val="009A1219"/>
    <w:rsid w:val="009A1603"/>
    <w:rsid w:val="009A195E"/>
    <w:rsid w:val="009A1CCE"/>
    <w:rsid w:val="009A1CD9"/>
    <w:rsid w:val="009A1D90"/>
    <w:rsid w:val="009A1EBB"/>
    <w:rsid w:val="009A20B3"/>
    <w:rsid w:val="009A238C"/>
    <w:rsid w:val="009A2554"/>
    <w:rsid w:val="009A25F0"/>
    <w:rsid w:val="009A273F"/>
    <w:rsid w:val="009A2B7E"/>
    <w:rsid w:val="009A2BC6"/>
    <w:rsid w:val="009A2C1E"/>
    <w:rsid w:val="009A2E8D"/>
    <w:rsid w:val="009A32B3"/>
    <w:rsid w:val="009A3380"/>
    <w:rsid w:val="009A34A2"/>
    <w:rsid w:val="009A34C2"/>
    <w:rsid w:val="009A34E7"/>
    <w:rsid w:val="009A350C"/>
    <w:rsid w:val="009A361A"/>
    <w:rsid w:val="009A3A92"/>
    <w:rsid w:val="009A3B17"/>
    <w:rsid w:val="009A3F19"/>
    <w:rsid w:val="009A4662"/>
    <w:rsid w:val="009A47C6"/>
    <w:rsid w:val="009A48DC"/>
    <w:rsid w:val="009A4A47"/>
    <w:rsid w:val="009A4C18"/>
    <w:rsid w:val="009A4DDE"/>
    <w:rsid w:val="009A4DEB"/>
    <w:rsid w:val="009A4FAE"/>
    <w:rsid w:val="009A5025"/>
    <w:rsid w:val="009A5082"/>
    <w:rsid w:val="009A5100"/>
    <w:rsid w:val="009A5161"/>
    <w:rsid w:val="009A51A2"/>
    <w:rsid w:val="009A51EA"/>
    <w:rsid w:val="009A55B7"/>
    <w:rsid w:val="009A5782"/>
    <w:rsid w:val="009A5C0C"/>
    <w:rsid w:val="009A5D0D"/>
    <w:rsid w:val="009A5E91"/>
    <w:rsid w:val="009A6027"/>
    <w:rsid w:val="009A609F"/>
    <w:rsid w:val="009A60D6"/>
    <w:rsid w:val="009A65F1"/>
    <w:rsid w:val="009A661B"/>
    <w:rsid w:val="009A67AF"/>
    <w:rsid w:val="009A6A81"/>
    <w:rsid w:val="009A6BAD"/>
    <w:rsid w:val="009A6CD1"/>
    <w:rsid w:val="009A6E0A"/>
    <w:rsid w:val="009A6E21"/>
    <w:rsid w:val="009A6E99"/>
    <w:rsid w:val="009A7015"/>
    <w:rsid w:val="009A723F"/>
    <w:rsid w:val="009A72E8"/>
    <w:rsid w:val="009A7470"/>
    <w:rsid w:val="009A7773"/>
    <w:rsid w:val="009A779B"/>
    <w:rsid w:val="009A7806"/>
    <w:rsid w:val="009A7AEA"/>
    <w:rsid w:val="009A7F1B"/>
    <w:rsid w:val="009A7FDF"/>
    <w:rsid w:val="009B0051"/>
    <w:rsid w:val="009B019B"/>
    <w:rsid w:val="009B0302"/>
    <w:rsid w:val="009B055B"/>
    <w:rsid w:val="009B0886"/>
    <w:rsid w:val="009B08B0"/>
    <w:rsid w:val="009B0917"/>
    <w:rsid w:val="009B0CEE"/>
    <w:rsid w:val="009B1237"/>
    <w:rsid w:val="009B12E8"/>
    <w:rsid w:val="009B1A50"/>
    <w:rsid w:val="009B1BC1"/>
    <w:rsid w:val="009B202A"/>
    <w:rsid w:val="009B2065"/>
    <w:rsid w:val="009B21A2"/>
    <w:rsid w:val="009B2210"/>
    <w:rsid w:val="009B225A"/>
    <w:rsid w:val="009B230F"/>
    <w:rsid w:val="009B24F4"/>
    <w:rsid w:val="009B254C"/>
    <w:rsid w:val="009B25EF"/>
    <w:rsid w:val="009B2889"/>
    <w:rsid w:val="009B3179"/>
    <w:rsid w:val="009B333D"/>
    <w:rsid w:val="009B33E1"/>
    <w:rsid w:val="009B3470"/>
    <w:rsid w:val="009B3602"/>
    <w:rsid w:val="009B36A1"/>
    <w:rsid w:val="009B39FA"/>
    <w:rsid w:val="009B3A03"/>
    <w:rsid w:val="009B3AEA"/>
    <w:rsid w:val="009B3BC3"/>
    <w:rsid w:val="009B3BEC"/>
    <w:rsid w:val="009B3F4A"/>
    <w:rsid w:val="009B452F"/>
    <w:rsid w:val="009B459E"/>
    <w:rsid w:val="009B4708"/>
    <w:rsid w:val="009B4805"/>
    <w:rsid w:val="009B4896"/>
    <w:rsid w:val="009B48C4"/>
    <w:rsid w:val="009B4A41"/>
    <w:rsid w:val="009B4E0E"/>
    <w:rsid w:val="009B4FD2"/>
    <w:rsid w:val="009B501A"/>
    <w:rsid w:val="009B5046"/>
    <w:rsid w:val="009B504F"/>
    <w:rsid w:val="009B50A4"/>
    <w:rsid w:val="009B5524"/>
    <w:rsid w:val="009B5556"/>
    <w:rsid w:val="009B5705"/>
    <w:rsid w:val="009B5978"/>
    <w:rsid w:val="009B59AF"/>
    <w:rsid w:val="009B5A24"/>
    <w:rsid w:val="009B5A43"/>
    <w:rsid w:val="009B5B0F"/>
    <w:rsid w:val="009B5BB1"/>
    <w:rsid w:val="009B5C32"/>
    <w:rsid w:val="009B5C4D"/>
    <w:rsid w:val="009B5E90"/>
    <w:rsid w:val="009B5EBE"/>
    <w:rsid w:val="009B5F42"/>
    <w:rsid w:val="009B6162"/>
    <w:rsid w:val="009B61C7"/>
    <w:rsid w:val="009B6293"/>
    <w:rsid w:val="009B63C3"/>
    <w:rsid w:val="009B63CA"/>
    <w:rsid w:val="009B6466"/>
    <w:rsid w:val="009B6767"/>
    <w:rsid w:val="009B6777"/>
    <w:rsid w:val="009B6AB8"/>
    <w:rsid w:val="009B6BEF"/>
    <w:rsid w:val="009B6C08"/>
    <w:rsid w:val="009B6DBC"/>
    <w:rsid w:val="009B6E6E"/>
    <w:rsid w:val="009B6F14"/>
    <w:rsid w:val="009B6FBB"/>
    <w:rsid w:val="009B70CE"/>
    <w:rsid w:val="009B725A"/>
    <w:rsid w:val="009B7303"/>
    <w:rsid w:val="009B7354"/>
    <w:rsid w:val="009B7512"/>
    <w:rsid w:val="009B7682"/>
    <w:rsid w:val="009B7771"/>
    <w:rsid w:val="009B77EF"/>
    <w:rsid w:val="009B7904"/>
    <w:rsid w:val="009B7C87"/>
    <w:rsid w:val="009B7F32"/>
    <w:rsid w:val="009B7FB9"/>
    <w:rsid w:val="009B7FF6"/>
    <w:rsid w:val="009C0396"/>
    <w:rsid w:val="009C0487"/>
    <w:rsid w:val="009C0714"/>
    <w:rsid w:val="009C0818"/>
    <w:rsid w:val="009C0919"/>
    <w:rsid w:val="009C0BEC"/>
    <w:rsid w:val="009C0E4A"/>
    <w:rsid w:val="009C1186"/>
    <w:rsid w:val="009C128B"/>
    <w:rsid w:val="009C1307"/>
    <w:rsid w:val="009C1470"/>
    <w:rsid w:val="009C149C"/>
    <w:rsid w:val="009C14B9"/>
    <w:rsid w:val="009C14CB"/>
    <w:rsid w:val="009C16CC"/>
    <w:rsid w:val="009C1720"/>
    <w:rsid w:val="009C182F"/>
    <w:rsid w:val="009C1A9C"/>
    <w:rsid w:val="009C1B29"/>
    <w:rsid w:val="009C1B37"/>
    <w:rsid w:val="009C1D05"/>
    <w:rsid w:val="009C1E9E"/>
    <w:rsid w:val="009C1F3A"/>
    <w:rsid w:val="009C201C"/>
    <w:rsid w:val="009C21F3"/>
    <w:rsid w:val="009C223E"/>
    <w:rsid w:val="009C2396"/>
    <w:rsid w:val="009C23B2"/>
    <w:rsid w:val="009C26E0"/>
    <w:rsid w:val="009C2BD7"/>
    <w:rsid w:val="009C30B6"/>
    <w:rsid w:val="009C313D"/>
    <w:rsid w:val="009C3392"/>
    <w:rsid w:val="009C342A"/>
    <w:rsid w:val="009C35CF"/>
    <w:rsid w:val="009C3610"/>
    <w:rsid w:val="009C3678"/>
    <w:rsid w:val="009C367E"/>
    <w:rsid w:val="009C378E"/>
    <w:rsid w:val="009C38D2"/>
    <w:rsid w:val="009C3BD5"/>
    <w:rsid w:val="009C3E18"/>
    <w:rsid w:val="009C3E4C"/>
    <w:rsid w:val="009C3F6F"/>
    <w:rsid w:val="009C446F"/>
    <w:rsid w:val="009C4600"/>
    <w:rsid w:val="009C460C"/>
    <w:rsid w:val="009C46D3"/>
    <w:rsid w:val="009C4845"/>
    <w:rsid w:val="009C48B4"/>
    <w:rsid w:val="009C4BF7"/>
    <w:rsid w:val="009C4C10"/>
    <w:rsid w:val="009C4CB5"/>
    <w:rsid w:val="009C4D5A"/>
    <w:rsid w:val="009C4E25"/>
    <w:rsid w:val="009C4E3B"/>
    <w:rsid w:val="009C52F9"/>
    <w:rsid w:val="009C534B"/>
    <w:rsid w:val="009C579C"/>
    <w:rsid w:val="009C58A2"/>
    <w:rsid w:val="009C5A18"/>
    <w:rsid w:val="009C5A32"/>
    <w:rsid w:val="009C5A4B"/>
    <w:rsid w:val="009C5D1D"/>
    <w:rsid w:val="009C5DF5"/>
    <w:rsid w:val="009C5EF3"/>
    <w:rsid w:val="009C5F39"/>
    <w:rsid w:val="009C613F"/>
    <w:rsid w:val="009C616F"/>
    <w:rsid w:val="009C6333"/>
    <w:rsid w:val="009C6409"/>
    <w:rsid w:val="009C6482"/>
    <w:rsid w:val="009C6B8A"/>
    <w:rsid w:val="009C6FEE"/>
    <w:rsid w:val="009C7132"/>
    <w:rsid w:val="009C77D3"/>
    <w:rsid w:val="009C7921"/>
    <w:rsid w:val="009C7AE9"/>
    <w:rsid w:val="009D00FC"/>
    <w:rsid w:val="009D0784"/>
    <w:rsid w:val="009D0962"/>
    <w:rsid w:val="009D0AAB"/>
    <w:rsid w:val="009D0B1B"/>
    <w:rsid w:val="009D0E7D"/>
    <w:rsid w:val="009D1264"/>
    <w:rsid w:val="009D1283"/>
    <w:rsid w:val="009D1340"/>
    <w:rsid w:val="009D1B70"/>
    <w:rsid w:val="009D1DAB"/>
    <w:rsid w:val="009D1DBE"/>
    <w:rsid w:val="009D2049"/>
    <w:rsid w:val="009D2348"/>
    <w:rsid w:val="009D2475"/>
    <w:rsid w:val="009D288B"/>
    <w:rsid w:val="009D2983"/>
    <w:rsid w:val="009D29C4"/>
    <w:rsid w:val="009D2B86"/>
    <w:rsid w:val="009D2C55"/>
    <w:rsid w:val="009D2C9A"/>
    <w:rsid w:val="009D2D40"/>
    <w:rsid w:val="009D2D46"/>
    <w:rsid w:val="009D2ED5"/>
    <w:rsid w:val="009D2F06"/>
    <w:rsid w:val="009D2F59"/>
    <w:rsid w:val="009D30ED"/>
    <w:rsid w:val="009D3228"/>
    <w:rsid w:val="009D32F7"/>
    <w:rsid w:val="009D3882"/>
    <w:rsid w:val="009D3B37"/>
    <w:rsid w:val="009D3D14"/>
    <w:rsid w:val="009D3D8B"/>
    <w:rsid w:val="009D3E11"/>
    <w:rsid w:val="009D400A"/>
    <w:rsid w:val="009D4421"/>
    <w:rsid w:val="009D467F"/>
    <w:rsid w:val="009D46F5"/>
    <w:rsid w:val="009D479E"/>
    <w:rsid w:val="009D4AA0"/>
    <w:rsid w:val="009D4B26"/>
    <w:rsid w:val="009D4DB1"/>
    <w:rsid w:val="009D51F6"/>
    <w:rsid w:val="009D526A"/>
    <w:rsid w:val="009D5329"/>
    <w:rsid w:val="009D5332"/>
    <w:rsid w:val="009D53D6"/>
    <w:rsid w:val="009D545B"/>
    <w:rsid w:val="009D54EE"/>
    <w:rsid w:val="009D587F"/>
    <w:rsid w:val="009D5A10"/>
    <w:rsid w:val="009D5B87"/>
    <w:rsid w:val="009D5D61"/>
    <w:rsid w:val="009D5DC9"/>
    <w:rsid w:val="009D5EEF"/>
    <w:rsid w:val="009D61C8"/>
    <w:rsid w:val="009D63A4"/>
    <w:rsid w:val="009D67CC"/>
    <w:rsid w:val="009D6801"/>
    <w:rsid w:val="009D6969"/>
    <w:rsid w:val="009D6A4B"/>
    <w:rsid w:val="009D6D78"/>
    <w:rsid w:val="009D6DA7"/>
    <w:rsid w:val="009D6F2E"/>
    <w:rsid w:val="009D7010"/>
    <w:rsid w:val="009D7070"/>
    <w:rsid w:val="009D70CF"/>
    <w:rsid w:val="009D7318"/>
    <w:rsid w:val="009D77B5"/>
    <w:rsid w:val="009D7B90"/>
    <w:rsid w:val="009D7CA9"/>
    <w:rsid w:val="009D7CF5"/>
    <w:rsid w:val="009E006A"/>
    <w:rsid w:val="009E01BB"/>
    <w:rsid w:val="009E05AC"/>
    <w:rsid w:val="009E0CEF"/>
    <w:rsid w:val="009E0D2B"/>
    <w:rsid w:val="009E0E94"/>
    <w:rsid w:val="009E12A0"/>
    <w:rsid w:val="009E176B"/>
    <w:rsid w:val="009E1781"/>
    <w:rsid w:val="009E1C15"/>
    <w:rsid w:val="009E1C3E"/>
    <w:rsid w:val="009E1D54"/>
    <w:rsid w:val="009E1E33"/>
    <w:rsid w:val="009E2182"/>
    <w:rsid w:val="009E22B6"/>
    <w:rsid w:val="009E22BB"/>
    <w:rsid w:val="009E273D"/>
    <w:rsid w:val="009E285D"/>
    <w:rsid w:val="009E2B1F"/>
    <w:rsid w:val="009E30AF"/>
    <w:rsid w:val="009E31F2"/>
    <w:rsid w:val="009E325E"/>
    <w:rsid w:val="009E32E0"/>
    <w:rsid w:val="009E3345"/>
    <w:rsid w:val="009E35C6"/>
    <w:rsid w:val="009E3713"/>
    <w:rsid w:val="009E3954"/>
    <w:rsid w:val="009E3BA8"/>
    <w:rsid w:val="009E3C81"/>
    <w:rsid w:val="009E3F0E"/>
    <w:rsid w:val="009E40BF"/>
    <w:rsid w:val="009E424C"/>
    <w:rsid w:val="009E4255"/>
    <w:rsid w:val="009E4446"/>
    <w:rsid w:val="009E4677"/>
    <w:rsid w:val="009E467C"/>
    <w:rsid w:val="009E4A39"/>
    <w:rsid w:val="009E5012"/>
    <w:rsid w:val="009E557E"/>
    <w:rsid w:val="009E597E"/>
    <w:rsid w:val="009E59B7"/>
    <w:rsid w:val="009E5F3B"/>
    <w:rsid w:val="009E60C9"/>
    <w:rsid w:val="009E619E"/>
    <w:rsid w:val="009E6273"/>
    <w:rsid w:val="009E634F"/>
    <w:rsid w:val="009E650F"/>
    <w:rsid w:val="009E653B"/>
    <w:rsid w:val="009E6622"/>
    <w:rsid w:val="009E67C4"/>
    <w:rsid w:val="009E689F"/>
    <w:rsid w:val="009E6AC2"/>
    <w:rsid w:val="009E6B29"/>
    <w:rsid w:val="009E6EC5"/>
    <w:rsid w:val="009E6FA4"/>
    <w:rsid w:val="009E7122"/>
    <w:rsid w:val="009E72D1"/>
    <w:rsid w:val="009E7311"/>
    <w:rsid w:val="009E7541"/>
    <w:rsid w:val="009E7723"/>
    <w:rsid w:val="009E7AD7"/>
    <w:rsid w:val="009E7D84"/>
    <w:rsid w:val="009F0089"/>
    <w:rsid w:val="009F0542"/>
    <w:rsid w:val="009F0681"/>
    <w:rsid w:val="009F07AC"/>
    <w:rsid w:val="009F07E3"/>
    <w:rsid w:val="009F0811"/>
    <w:rsid w:val="009F0AB4"/>
    <w:rsid w:val="009F0B2C"/>
    <w:rsid w:val="009F0D69"/>
    <w:rsid w:val="009F0E67"/>
    <w:rsid w:val="009F111F"/>
    <w:rsid w:val="009F1414"/>
    <w:rsid w:val="009F15C1"/>
    <w:rsid w:val="009F1813"/>
    <w:rsid w:val="009F195A"/>
    <w:rsid w:val="009F215D"/>
    <w:rsid w:val="009F2169"/>
    <w:rsid w:val="009F2550"/>
    <w:rsid w:val="009F277D"/>
    <w:rsid w:val="009F284F"/>
    <w:rsid w:val="009F29A0"/>
    <w:rsid w:val="009F29AC"/>
    <w:rsid w:val="009F29D6"/>
    <w:rsid w:val="009F2AC0"/>
    <w:rsid w:val="009F2C28"/>
    <w:rsid w:val="009F2DBB"/>
    <w:rsid w:val="009F2F2E"/>
    <w:rsid w:val="009F3240"/>
    <w:rsid w:val="009F334D"/>
    <w:rsid w:val="009F3396"/>
    <w:rsid w:val="009F3511"/>
    <w:rsid w:val="009F395A"/>
    <w:rsid w:val="009F3AF8"/>
    <w:rsid w:val="009F3CEC"/>
    <w:rsid w:val="009F3CF1"/>
    <w:rsid w:val="009F3E9B"/>
    <w:rsid w:val="009F3FF6"/>
    <w:rsid w:val="009F45DE"/>
    <w:rsid w:val="009F4A90"/>
    <w:rsid w:val="009F4B13"/>
    <w:rsid w:val="009F4D49"/>
    <w:rsid w:val="009F4F20"/>
    <w:rsid w:val="009F4F89"/>
    <w:rsid w:val="009F4FC4"/>
    <w:rsid w:val="009F54B8"/>
    <w:rsid w:val="009F5526"/>
    <w:rsid w:val="009F5602"/>
    <w:rsid w:val="009F5963"/>
    <w:rsid w:val="009F5A04"/>
    <w:rsid w:val="009F5C9E"/>
    <w:rsid w:val="009F5E1D"/>
    <w:rsid w:val="009F5EA3"/>
    <w:rsid w:val="009F5F5E"/>
    <w:rsid w:val="009F6056"/>
    <w:rsid w:val="009F6273"/>
    <w:rsid w:val="009F65BA"/>
    <w:rsid w:val="009F66A6"/>
    <w:rsid w:val="009F6C68"/>
    <w:rsid w:val="009F6F07"/>
    <w:rsid w:val="009F6F12"/>
    <w:rsid w:val="009F78F2"/>
    <w:rsid w:val="009F7981"/>
    <w:rsid w:val="009F7C97"/>
    <w:rsid w:val="009F7EAC"/>
    <w:rsid w:val="009F7EE9"/>
    <w:rsid w:val="009F7EFB"/>
    <w:rsid w:val="00A00019"/>
    <w:rsid w:val="00A00077"/>
    <w:rsid w:val="00A002ED"/>
    <w:rsid w:val="00A0046A"/>
    <w:rsid w:val="00A0059B"/>
    <w:rsid w:val="00A00773"/>
    <w:rsid w:val="00A00BC4"/>
    <w:rsid w:val="00A00BD1"/>
    <w:rsid w:val="00A00BF7"/>
    <w:rsid w:val="00A00DA4"/>
    <w:rsid w:val="00A00FC0"/>
    <w:rsid w:val="00A010B9"/>
    <w:rsid w:val="00A01174"/>
    <w:rsid w:val="00A01385"/>
    <w:rsid w:val="00A01394"/>
    <w:rsid w:val="00A0153A"/>
    <w:rsid w:val="00A01562"/>
    <w:rsid w:val="00A018B1"/>
    <w:rsid w:val="00A019FE"/>
    <w:rsid w:val="00A01EF5"/>
    <w:rsid w:val="00A02045"/>
    <w:rsid w:val="00A020DB"/>
    <w:rsid w:val="00A0216A"/>
    <w:rsid w:val="00A0237D"/>
    <w:rsid w:val="00A023CC"/>
    <w:rsid w:val="00A0241C"/>
    <w:rsid w:val="00A025C7"/>
    <w:rsid w:val="00A02784"/>
    <w:rsid w:val="00A02855"/>
    <w:rsid w:val="00A02999"/>
    <w:rsid w:val="00A02BB6"/>
    <w:rsid w:val="00A02D1A"/>
    <w:rsid w:val="00A02D63"/>
    <w:rsid w:val="00A02F15"/>
    <w:rsid w:val="00A0308C"/>
    <w:rsid w:val="00A0310E"/>
    <w:rsid w:val="00A031BD"/>
    <w:rsid w:val="00A0350B"/>
    <w:rsid w:val="00A03572"/>
    <w:rsid w:val="00A03587"/>
    <w:rsid w:val="00A03703"/>
    <w:rsid w:val="00A03BD8"/>
    <w:rsid w:val="00A03DE3"/>
    <w:rsid w:val="00A042C6"/>
    <w:rsid w:val="00A044B5"/>
    <w:rsid w:val="00A0469E"/>
    <w:rsid w:val="00A047B5"/>
    <w:rsid w:val="00A047BE"/>
    <w:rsid w:val="00A04B8D"/>
    <w:rsid w:val="00A04CAD"/>
    <w:rsid w:val="00A0510A"/>
    <w:rsid w:val="00A051CB"/>
    <w:rsid w:val="00A052AF"/>
    <w:rsid w:val="00A0537E"/>
    <w:rsid w:val="00A05786"/>
    <w:rsid w:val="00A05874"/>
    <w:rsid w:val="00A058B4"/>
    <w:rsid w:val="00A05C10"/>
    <w:rsid w:val="00A05C46"/>
    <w:rsid w:val="00A0609D"/>
    <w:rsid w:val="00A060C0"/>
    <w:rsid w:val="00A062D8"/>
    <w:rsid w:val="00A06306"/>
    <w:rsid w:val="00A06391"/>
    <w:rsid w:val="00A063EC"/>
    <w:rsid w:val="00A066D9"/>
    <w:rsid w:val="00A06BF7"/>
    <w:rsid w:val="00A06C86"/>
    <w:rsid w:val="00A06D85"/>
    <w:rsid w:val="00A0712F"/>
    <w:rsid w:val="00A07184"/>
    <w:rsid w:val="00A0739A"/>
    <w:rsid w:val="00A076AE"/>
    <w:rsid w:val="00A078D8"/>
    <w:rsid w:val="00A078DC"/>
    <w:rsid w:val="00A07915"/>
    <w:rsid w:val="00A07D85"/>
    <w:rsid w:val="00A07E0E"/>
    <w:rsid w:val="00A07EE6"/>
    <w:rsid w:val="00A07F32"/>
    <w:rsid w:val="00A1001D"/>
    <w:rsid w:val="00A103B9"/>
    <w:rsid w:val="00A1067B"/>
    <w:rsid w:val="00A10695"/>
    <w:rsid w:val="00A106BB"/>
    <w:rsid w:val="00A106E9"/>
    <w:rsid w:val="00A10B47"/>
    <w:rsid w:val="00A10C3A"/>
    <w:rsid w:val="00A10F1B"/>
    <w:rsid w:val="00A10FFD"/>
    <w:rsid w:val="00A11081"/>
    <w:rsid w:val="00A1114B"/>
    <w:rsid w:val="00A11218"/>
    <w:rsid w:val="00A118FF"/>
    <w:rsid w:val="00A11ABD"/>
    <w:rsid w:val="00A11D50"/>
    <w:rsid w:val="00A11DF8"/>
    <w:rsid w:val="00A12125"/>
    <w:rsid w:val="00A121AA"/>
    <w:rsid w:val="00A1243D"/>
    <w:rsid w:val="00A124B3"/>
    <w:rsid w:val="00A126CA"/>
    <w:rsid w:val="00A12805"/>
    <w:rsid w:val="00A12E50"/>
    <w:rsid w:val="00A12E98"/>
    <w:rsid w:val="00A1344D"/>
    <w:rsid w:val="00A13547"/>
    <w:rsid w:val="00A13583"/>
    <w:rsid w:val="00A135C1"/>
    <w:rsid w:val="00A13668"/>
    <w:rsid w:val="00A1381D"/>
    <w:rsid w:val="00A13C09"/>
    <w:rsid w:val="00A13EF9"/>
    <w:rsid w:val="00A143FA"/>
    <w:rsid w:val="00A14550"/>
    <w:rsid w:val="00A146A2"/>
    <w:rsid w:val="00A14DFF"/>
    <w:rsid w:val="00A14F8B"/>
    <w:rsid w:val="00A14FAE"/>
    <w:rsid w:val="00A15178"/>
    <w:rsid w:val="00A155E4"/>
    <w:rsid w:val="00A1565D"/>
    <w:rsid w:val="00A15AA7"/>
    <w:rsid w:val="00A15C32"/>
    <w:rsid w:val="00A15D5E"/>
    <w:rsid w:val="00A15F36"/>
    <w:rsid w:val="00A1606C"/>
    <w:rsid w:val="00A16091"/>
    <w:rsid w:val="00A16178"/>
    <w:rsid w:val="00A16231"/>
    <w:rsid w:val="00A162B3"/>
    <w:rsid w:val="00A163A9"/>
    <w:rsid w:val="00A1645B"/>
    <w:rsid w:val="00A168EB"/>
    <w:rsid w:val="00A16BAA"/>
    <w:rsid w:val="00A16EEE"/>
    <w:rsid w:val="00A17019"/>
    <w:rsid w:val="00A170AD"/>
    <w:rsid w:val="00A170AF"/>
    <w:rsid w:val="00A172B1"/>
    <w:rsid w:val="00A1751D"/>
    <w:rsid w:val="00A17642"/>
    <w:rsid w:val="00A17AB3"/>
    <w:rsid w:val="00A17C06"/>
    <w:rsid w:val="00A17CC2"/>
    <w:rsid w:val="00A17CD7"/>
    <w:rsid w:val="00A17F2D"/>
    <w:rsid w:val="00A200C5"/>
    <w:rsid w:val="00A2011D"/>
    <w:rsid w:val="00A20459"/>
    <w:rsid w:val="00A20564"/>
    <w:rsid w:val="00A208D2"/>
    <w:rsid w:val="00A209CB"/>
    <w:rsid w:val="00A20A91"/>
    <w:rsid w:val="00A20CB2"/>
    <w:rsid w:val="00A20D74"/>
    <w:rsid w:val="00A20DE5"/>
    <w:rsid w:val="00A2148C"/>
    <w:rsid w:val="00A21703"/>
    <w:rsid w:val="00A21807"/>
    <w:rsid w:val="00A2188B"/>
    <w:rsid w:val="00A2192B"/>
    <w:rsid w:val="00A21A9A"/>
    <w:rsid w:val="00A21EF1"/>
    <w:rsid w:val="00A21F12"/>
    <w:rsid w:val="00A21F8D"/>
    <w:rsid w:val="00A220EF"/>
    <w:rsid w:val="00A22209"/>
    <w:rsid w:val="00A223EB"/>
    <w:rsid w:val="00A229D2"/>
    <w:rsid w:val="00A22B3F"/>
    <w:rsid w:val="00A22BC5"/>
    <w:rsid w:val="00A22D47"/>
    <w:rsid w:val="00A22E17"/>
    <w:rsid w:val="00A22E55"/>
    <w:rsid w:val="00A230BC"/>
    <w:rsid w:val="00A23305"/>
    <w:rsid w:val="00A23435"/>
    <w:rsid w:val="00A23481"/>
    <w:rsid w:val="00A23706"/>
    <w:rsid w:val="00A2382C"/>
    <w:rsid w:val="00A23B17"/>
    <w:rsid w:val="00A23E56"/>
    <w:rsid w:val="00A23E8B"/>
    <w:rsid w:val="00A2400C"/>
    <w:rsid w:val="00A24329"/>
    <w:rsid w:val="00A24A4A"/>
    <w:rsid w:val="00A2543D"/>
    <w:rsid w:val="00A2581C"/>
    <w:rsid w:val="00A25842"/>
    <w:rsid w:val="00A25931"/>
    <w:rsid w:val="00A25B15"/>
    <w:rsid w:val="00A25B79"/>
    <w:rsid w:val="00A25CF6"/>
    <w:rsid w:val="00A25DE9"/>
    <w:rsid w:val="00A25EDB"/>
    <w:rsid w:val="00A25F28"/>
    <w:rsid w:val="00A266A3"/>
    <w:rsid w:val="00A2677A"/>
    <w:rsid w:val="00A26AE1"/>
    <w:rsid w:val="00A26BBD"/>
    <w:rsid w:val="00A26C07"/>
    <w:rsid w:val="00A26D6E"/>
    <w:rsid w:val="00A26F0E"/>
    <w:rsid w:val="00A272AC"/>
    <w:rsid w:val="00A272BF"/>
    <w:rsid w:val="00A273DB"/>
    <w:rsid w:val="00A2745C"/>
    <w:rsid w:val="00A274E5"/>
    <w:rsid w:val="00A2780D"/>
    <w:rsid w:val="00A27B94"/>
    <w:rsid w:val="00A27D5E"/>
    <w:rsid w:val="00A27DD6"/>
    <w:rsid w:val="00A27F18"/>
    <w:rsid w:val="00A300D0"/>
    <w:rsid w:val="00A30122"/>
    <w:rsid w:val="00A30160"/>
    <w:rsid w:val="00A301C5"/>
    <w:rsid w:val="00A303DF"/>
    <w:rsid w:val="00A304DC"/>
    <w:rsid w:val="00A306AB"/>
    <w:rsid w:val="00A3078C"/>
    <w:rsid w:val="00A30854"/>
    <w:rsid w:val="00A309CF"/>
    <w:rsid w:val="00A309D3"/>
    <w:rsid w:val="00A30C34"/>
    <w:rsid w:val="00A30C80"/>
    <w:rsid w:val="00A30D1E"/>
    <w:rsid w:val="00A30E3D"/>
    <w:rsid w:val="00A30F7C"/>
    <w:rsid w:val="00A31067"/>
    <w:rsid w:val="00A311A3"/>
    <w:rsid w:val="00A3134C"/>
    <w:rsid w:val="00A3154C"/>
    <w:rsid w:val="00A315D0"/>
    <w:rsid w:val="00A31604"/>
    <w:rsid w:val="00A31647"/>
    <w:rsid w:val="00A31A03"/>
    <w:rsid w:val="00A31DFD"/>
    <w:rsid w:val="00A31E91"/>
    <w:rsid w:val="00A31EA6"/>
    <w:rsid w:val="00A3235D"/>
    <w:rsid w:val="00A32436"/>
    <w:rsid w:val="00A32452"/>
    <w:rsid w:val="00A32741"/>
    <w:rsid w:val="00A32963"/>
    <w:rsid w:val="00A32BBC"/>
    <w:rsid w:val="00A32D1B"/>
    <w:rsid w:val="00A33140"/>
    <w:rsid w:val="00A33400"/>
    <w:rsid w:val="00A334B3"/>
    <w:rsid w:val="00A334C6"/>
    <w:rsid w:val="00A3351E"/>
    <w:rsid w:val="00A33568"/>
    <w:rsid w:val="00A335A5"/>
    <w:rsid w:val="00A336F3"/>
    <w:rsid w:val="00A337C2"/>
    <w:rsid w:val="00A33802"/>
    <w:rsid w:val="00A3391D"/>
    <w:rsid w:val="00A3392F"/>
    <w:rsid w:val="00A33D5B"/>
    <w:rsid w:val="00A341D9"/>
    <w:rsid w:val="00A34797"/>
    <w:rsid w:val="00A347BD"/>
    <w:rsid w:val="00A34D45"/>
    <w:rsid w:val="00A34E42"/>
    <w:rsid w:val="00A34F8B"/>
    <w:rsid w:val="00A34FC5"/>
    <w:rsid w:val="00A35564"/>
    <w:rsid w:val="00A35634"/>
    <w:rsid w:val="00A356C6"/>
    <w:rsid w:val="00A3586A"/>
    <w:rsid w:val="00A35908"/>
    <w:rsid w:val="00A3594B"/>
    <w:rsid w:val="00A35E02"/>
    <w:rsid w:val="00A35F77"/>
    <w:rsid w:val="00A360EB"/>
    <w:rsid w:val="00A361C0"/>
    <w:rsid w:val="00A3640B"/>
    <w:rsid w:val="00A36778"/>
    <w:rsid w:val="00A36809"/>
    <w:rsid w:val="00A368D9"/>
    <w:rsid w:val="00A3694B"/>
    <w:rsid w:val="00A369D7"/>
    <w:rsid w:val="00A36ED8"/>
    <w:rsid w:val="00A36F1D"/>
    <w:rsid w:val="00A36F45"/>
    <w:rsid w:val="00A3701B"/>
    <w:rsid w:val="00A370BB"/>
    <w:rsid w:val="00A370C5"/>
    <w:rsid w:val="00A37420"/>
    <w:rsid w:val="00A377A2"/>
    <w:rsid w:val="00A3798A"/>
    <w:rsid w:val="00A37B9B"/>
    <w:rsid w:val="00A37C01"/>
    <w:rsid w:val="00A37DD4"/>
    <w:rsid w:val="00A37EA4"/>
    <w:rsid w:val="00A37EB0"/>
    <w:rsid w:val="00A400A4"/>
    <w:rsid w:val="00A400A7"/>
    <w:rsid w:val="00A4018F"/>
    <w:rsid w:val="00A40282"/>
    <w:rsid w:val="00A4031B"/>
    <w:rsid w:val="00A40486"/>
    <w:rsid w:val="00A405BD"/>
    <w:rsid w:val="00A40826"/>
    <w:rsid w:val="00A409B9"/>
    <w:rsid w:val="00A40B1F"/>
    <w:rsid w:val="00A40C9C"/>
    <w:rsid w:val="00A40D35"/>
    <w:rsid w:val="00A40DCB"/>
    <w:rsid w:val="00A4132A"/>
    <w:rsid w:val="00A414D2"/>
    <w:rsid w:val="00A4160D"/>
    <w:rsid w:val="00A41A4F"/>
    <w:rsid w:val="00A41D52"/>
    <w:rsid w:val="00A41D56"/>
    <w:rsid w:val="00A422CF"/>
    <w:rsid w:val="00A4239D"/>
    <w:rsid w:val="00A426C7"/>
    <w:rsid w:val="00A426F1"/>
    <w:rsid w:val="00A42791"/>
    <w:rsid w:val="00A42AFB"/>
    <w:rsid w:val="00A42AFF"/>
    <w:rsid w:val="00A42CA8"/>
    <w:rsid w:val="00A42ED2"/>
    <w:rsid w:val="00A4321F"/>
    <w:rsid w:val="00A43260"/>
    <w:rsid w:val="00A4335F"/>
    <w:rsid w:val="00A435E7"/>
    <w:rsid w:val="00A43667"/>
    <w:rsid w:val="00A43846"/>
    <w:rsid w:val="00A43989"/>
    <w:rsid w:val="00A43FF6"/>
    <w:rsid w:val="00A4423B"/>
    <w:rsid w:val="00A44246"/>
    <w:rsid w:val="00A4425D"/>
    <w:rsid w:val="00A44285"/>
    <w:rsid w:val="00A44A20"/>
    <w:rsid w:val="00A44A83"/>
    <w:rsid w:val="00A44B4A"/>
    <w:rsid w:val="00A44E61"/>
    <w:rsid w:val="00A44F38"/>
    <w:rsid w:val="00A452C1"/>
    <w:rsid w:val="00A45302"/>
    <w:rsid w:val="00A45409"/>
    <w:rsid w:val="00A4546F"/>
    <w:rsid w:val="00A45667"/>
    <w:rsid w:val="00A4568A"/>
    <w:rsid w:val="00A456ED"/>
    <w:rsid w:val="00A45735"/>
    <w:rsid w:val="00A459B0"/>
    <w:rsid w:val="00A45A15"/>
    <w:rsid w:val="00A45B52"/>
    <w:rsid w:val="00A45C59"/>
    <w:rsid w:val="00A45E90"/>
    <w:rsid w:val="00A45F22"/>
    <w:rsid w:val="00A46066"/>
    <w:rsid w:val="00A460A8"/>
    <w:rsid w:val="00A463A0"/>
    <w:rsid w:val="00A46456"/>
    <w:rsid w:val="00A4651A"/>
    <w:rsid w:val="00A46642"/>
    <w:rsid w:val="00A4676F"/>
    <w:rsid w:val="00A46884"/>
    <w:rsid w:val="00A46AB7"/>
    <w:rsid w:val="00A46BBD"/>
    <w:rsid w:val="00A46EDE"/>
    <w:rsid w:val="00A4710C"/>
    <w:rsid w:val="00A4723A"/>
    <w:rsid w:val="00A472E5"/>
    <w:rsid w:val="00A4760E"/>
    <w:rsid w:val="00A47A5E"/>
    <w:rsid w:val="00A47A85"/>
    <w:rsid w:val="00A47D1D"/>
    <w:rsid w:val="00A47D59"/>
    <w:rsid w:val="00A5011B"/>
    <w:rsid w:val="00A5016C"/>
    <w:rsid w:val="00A50184"/>
    <w:rsid w:val="00A50814"/>
    <w:rsid w:val="00A508DB"/>
    <w:rsid w:val="00A50A4C"/>
    <w:rsid w:val="00A50A58"/>
    <w:rsid w:val="00A50BBD"/>
    <w:rsid w:val="00A50C08"/>
    <w:rsid w:val="00A50C45"/>
    <w:rsid w:val="00A50CAF"/>
    <w:rsid w:val="00A50E0A"/>
    <w:rsid w:val="00A50E46"/>
    <w:rsid w:val="00A50F4A"/>
    <w:rsid w:val="00A5101D"/>
    <w:rsid w:val="00A514C1"/>
    <w:rsid w:val="00A5160A"/>
    <w:rsid w:val="00A51BDF"/>
    <w:rsid w:val="00A51E32"/>
    <w:rsid w:val="00A52260"/>
    <w:rsid w:val="00A522E4"/>
    <w:rsid w:val="00A523B7"/>
    <w:rsid w:val="00A526A1"/>
    <w:rsid w:val="00A526A2"/>
    <w:rsid w:val="00A52776"/>
    <w:rsid w:val="00A528ED"/>
    <w:rsid w:val="00A52928"/>
    <w:rsid w:val="00A52964"/>
    <w:rsid w:val="00A52B69"/>
    <w:rsid w:val="00A52D62"/>
    <w:rsid w:val="00A52E81"/>
    <w:rsid w:val="00A53134"/>
    <w:rsid w:val="00A53355"/>
    <w:rsid w:val="00A535FC"/>
    <w:rsid w:val="00A53676"/>
    <w:rsid w:val="00A5380B"/>
    <w:rsid w:val="00A539A1"/>
    <w:rsid w:val="00A53E3F"/>
    <w:rsid w:val="00A53F76"/>
    <w:rsid w:val="00A54069"/>
    <w:rsid w:val="00A54242"/>
    <w:rsid w:val="00A54244"/>
    <w:rsid w:val="00A544AC"/>
    <w:rsid w:val="00A544C9"/>
    <w:rsid w:val="00A5470C"/>
    <w:rsid w:val="00A54920"/>
    <w:rsid w:val="00A54927"/>
    <w:rsid w:val="00A54EB5"/>
    <w:rsid w:val="00A55235"/>
    <w:rsid w:val="00A55488"/>
    <w:rsid w:val="00A55492"/>
    <w:rsid w:val="00A55726"/>
    <w:rsid w:val="00A55A7F"/>
    <w:rsid w:val="00A5605C"/>
    <w:rsid w:val="00A56162"/>
    <w:rsid w:val="00A561AF"/>
    <w:rsid w:val="00A5678F"/>
    <w:rsid w:val="00A567A7"/>
    <w:rsid w:val="00A56897"/>
    <w:rsid w:val="00A56912"/>
    <w:rsid w:val="00A5694F"/>
    <w:rsid w:val="00A5699C"/>
    <w:rsid w:val="00A56C32"/>
    <w:rsid w:val="00A56EEB"/>
    <w:rsid w:val="00A570A3"/>
    <w:rsid w:val="00A57219"/>
    <w:rsid w:val="00A5794C"/>
    <w:rsid w:val="00A57A48"/>
    <w:rsid w:val="00A57CD6"/>
    <w:rsid w:val="00A57D9E"/>
    <w:rsid w:val="00A6009C"/>
    <w:rsid w:val="00A604D2"/>
    <w:rsid w:val="00A6055F"/>
    <w:rsid w:val="00A60898"/>
    <w:rsid w:val="00A608B0"/>
    <w:rsid w:val="00A60AD9"/>
    <w:rsid w:val="00A60D88"/>
    <w:rsid w:val="00A61004"/>
    <w:rsid w:val="00A61059"/>
    <w:rsid w:val="00A611DE"/>
    <w:rsid w:val="00A61423"/>
    <w:rsid w:val="00A6148E"/>
    <w:rsid w:val="00A614EC"/>
    <w:rsid w:val="00A617AF"/>
    <w:rsid w:val="00A61855"/>
    <w:rsid w:val="00A6196B"/>
    <w:rsid w:val="00A61CC3"/>
    <w:rsid w:val="00A61D06"/>
    <w:rsid w:val="00A61DB7"/>
    <w:rsid w:val="00A6201B"/>
    <w:rsid w:val="00A62569"/>
    <w:rsid w:val="00A62638"/>
    <w:rsid w:val="00A62704"/>
    <w:rsid w:val="00A627F6"/>
    <w:rsid w:val="00A63050"/>
    <w:rsid w:val="00A63119"/>
    <w:rsid w:val="00A63138"/>
    <w:rsid w:val="00A635B8"/>
    <w:rsid w:val="00A637C2"/>
    <w:rsid w:val="00A6386B"/>
    <w:rsid w:val="00A638C0"/>
    <w:rsid w:val="00A63E30"/>
    <w:rsid w:val="00A63FC6"/>
    <w:rsid w:val="00A64257"/>
    <w:rsid w:val="00A6426F"/>
    <w:rsid w:val="00A644A1"/>
    <w:rsid w:val="00A64509"/>
    <w:rsid w:val="00A646A0"/>
    <w:rsid w:val="00A64808"/>
    <w:rsid w:val="00A6488C"/>
    <w:rsid w:val="00A64CFF"/>
    <w:rsid w:val="00A6535F"/>
    <w:rsid w:val="00A654BE"/>
    <w:rsid w:val="00A65B60"/>
    <w:rsid w:val="00A65C42"/>
    <w:rsid w:val="00A65CC9"/>
    <w:rsid w:val="00A66182"/>
    <w:rsid w:val="00A6627A"/>
    <w:rsid w:val="00A665C7"/>
    <w:rsid w:val="00A6671B"/>
    <w:rsid w:val="00A66792"/>
    <w:rsid w:val="00A667B0"/>
    <w:rsid w:val="00A667BC"/>
    <w:rsid w:val="00A66898"/>
    <w:rsid w:val="00A66D43"/>
    <w:rsid w:val="00A66E89"/>
    <w:rsid w:val="00A6715B"/>
    <w:rsid w:val="00A67480"/>
    <w:rsid w:val="00A678BC"/>
    <w:rsid w:val="00A67A00"/>
    <w:rsid w:val="00A67B45"/>
    <w:rsid w:val="00A67EAE"/>
    <w:rsid w:val="00A70025"/>
    <w:rsid w:val="00A701C3"/>
    <w:rsid w:val="00A7032C"/>
    <w:rsid w:val="00A703B4"/>
    <w:rsid w:val="00A70561"/>
    <w:rsid w:val="00A70672"/>
    <w:rsid w:val="00A70718"/>
    <w:rsid w:val="00A70898"/>
    <w:rsid w:val="00A708D6"/>
    <w:rsid w:val="00A7104C"/>
    <w:rsid w:val="00A711E2"/>
    <w:rsid w:val="00A71648"/>
    <w:rsid w:val="00A7177D"/>
    <w:rsid w:val="00A71908"/>
    <w:rsid w:val="00A71D77"/>
    <w:rsid w:val="00A71E84"/>
    <w:rsid w:val="00A723A7"/>
    <w:rsid w:val="00A72694"/>
    <w:rsid w:val="00A726D5"/>
    <w:rsid w:val="00A727F8"/>
    <w:rsid w:val="00A729F7"/>
    <w:rsid w:val="00A72A3D"/>
    <w:rsid w:val="00A72C0C"/>
    <w:rsid w:val="00A72C20"/>
    <w:rsid w:val="00A7329A"/>
    <w:rsid w:val="00A733E1"/>
    <w:rsid w:val="00A736C4"/>
    <w:rsid w:val="00A7373A"/>
    <w:rsid w:val="00A73C1C"/>
    <w:rsid w:val="00A73CA4"/>
    <w:rsid w:val="00A73CBC"/>
    <w:rsid w:val="00A73F41"/>
    <w:rsid w:val="00A73F4D"/>
    <w:rsid w:val="00A74180"/>
    <w:rsid w:val="00A74227"/>
    <w:rsid w:val="00A7465A"/>
    <w:rsid w:val="00A74673"/>
    <w:rsid w:val="00A747B0"/>
    <w:rsid w:val="00A74AA5"/>
    <w:rsid w:val="00A74AED"/>
    <w:rsid w:val="00A74BD8"/>
    <w:rsid w:val="00A74D12"/>
    <w:rsid w:val="00A74E19"/>
    <w:rsid w:val="00A74E29"/>
    <w:rsid w:val="00A74F3D"/>
    <w:rsid w:val="00A74F80"/>
    <w:rsid w:val="00A74F96"/>
    <w:rsid w:val="00A75092"/>
    <w:rsid w:val="00A75136"/>
    <w:rsid w:val="00A7538A"/>
    <w:rsid w:val="00A754FF"/>
    <w:rsid w:val="00A7554F"/>
    <w:rsid w:val="00A757EA"/>
    <w:rsid w:val="00A75874"/>
    <w:rsid w:val="00A75A75"/>
    <w:rsid w:val="00A75ACD"/>
    <w:rsid w:val="00A75AE2"/>
    <w:rsid w:val="00A75C32"/>
    <w:rsid w:val="00A75E16"/>
    <w:rsid w:val="00A7615F"/>
    <w:rsid w:val="00A763EA"/>
    <w:rsid w:val="00A76C15"/>
    <w:rsid w:val="00A770F2"/>
    <w:rsid w:val="00A77255"/>
    <w:rsid w:val="00A77378"/>
    <w:rsid w:val="00A77528"/>
    <w:rsid w:val="00A777AE"/>
    <w:rsid w:val="00A7783F"/>
    <w:rsid w:val="00A77844"/>
    <w:rsid w:val="00A77898"/>
    <w:rsid w:val="00A77928"/>
    <w:rsid w:val="00A77D61"/>
    <w:rsid w:val="00A80014"/>
    <w:rsid w:val="00A8006B"/>
    <w:rsid w:val="00A8006D"/>
    <w:rsid w:val="00A8033D"/>
    <w:rsid w:val="00A8048B"/>
    <w:rsid w:val="00A808C7"/>
    <w:rsid w:val="00A80A6A"/>
    <w:rsid w:val="00A80A80"/>
    <w:rsid w:val="00A80C58"/>
    <w:rsid w:val="00A80E0D"/>
    <w:rsid w:val="00A80E2E"/>
    <w:rsid w:val="00A81158"/>
    <w:rsid w:val="00A81203"/>
    <w:rsid w:val="00A81675"/>
    <w:rsid w:val="00A81719"/>
    <w:rsid w:val="00A8181D"/>
    <w:rsid w:val="00A81914"/>
    <w:rsid w:val="00A819E0"/>
    <w:rsid w:val="00A81A3B"/>
    <w:rsid w:val="00A81D70"/>
    <w:rsid w:val="00A81E38"/>
    <w:rsid w:val="00A81E6B"/>
    <w:rsid w:val="00A81E6E"/>
    <w:rsid w:val="00A81FAA"/>
    <w:rsid w:val="00A8207E"/>
    <w:rsid w:val="00A82237"/>
    <w:rsid w:val="00A82602"/>
    <w:rsid w:val="00A82BCD"/>
    <w:rsid w:val="00A82EF7"/>
    <w:rsid w:val="00A82FE9"/>
    <w:rsid w:val="00A83276"/>
    <w:rsid w:val="00A835EC"/>
    <w:rsid w:val="00A8378B"/>
    <w:rsid w:val="00A8382C"/>
    <w:rsid w:val="00A8394D"/>
    <w:rsid w:val="00A83CB8"/>
    <w:rsid w:val="00A83D41"/>
    <w:rsid w:val="00A83D6B"/>
    <w:rsid w:val="00A83E09"/>
    <w:rsid w:val="00A8401C"/>
    <w:rsid w:val="00A8414D"/>
    <w:rsid w:val="00A84418"/>
    <w:rsid w:val="00A8451C"/>
    <w:rsid w:val="00A84A2D"/>
    <w:rsid w:val="00A84DEA"/>
    <w:rsid w:val="00A8531A"/>
    <w:rsid w:val="00A856F9"/>
    <w:rsid w:val="00A858C5"/>
    <w:rsid w:val="00A85C63"/>
    <w:rsid w:val="00A85DBD"/>
    <w:rsid w:val="00A85E02"/>
    <w:rsid w:val="00A85E58"/>
    <w:rsid w:val="00A86083"/>
    <w:rsid w:val="00A862EE"/>
    <w:rsid w:val="00A86309"/>
    <w:rsid w:val="00A8656B"/>
    <w:rsid w:val="00A86884"/>
    <w:rsid w:val="00A86899"/>
    <w:rsid w:val="00A868FB"/>
    <w:rsid w:val="00A86948"/>
    <w:rsid w:val="00A86DBC"/>
    <w:rsid w:val="00A87133"/>
    <w:rsid w:val="00A8717A"/>
    <w:rsid w:val="00A87429"/>
    <w:rsid w:val="00A875F5"/>
    <w:rsid w:val="00A878C4"/>
    <w:rsid w:val="00A879E4"/>
    <w:rsid w:val="00A87ABC"/>
    <w:rsid w:val="00A87B98"/>
    <w:rsid w:val="00A87EB4"/>
    <w:rsid w:val="00A90062"/>
    <w:rsid w:val="00A90173"/>
    <w:rsid w:val="00A901AB"/>
    <w:rsid w:val="00A90247"/>
    <w:rsid w:val="00A9043C"/>
    <w:rsid w:val="00A904E3"/>
    <w:rsid w:val="00A9079F"/>
    <w:rsid w:val="00A90812"/>
    <w:rsid w:val="00A9089F"/>
    <w:rsid w:val="00A908D4"/>
    <w:rsid w:val="00A909C5"/>
    <w:rsid w:val="00A90A20"/>
    <w:rsid w:val="00A90C8C"/>
    <w:rsid w:val="00A91181"/>
    <w:rsid w:val="00A911F6"/>
    <w:rsid w:val="00A9131C"/>
    <w:rsid w:val="00A91500"/>
    <w:rsid w:val="00A915CB"/>
    <w:rsid w:val="00A91736"/>
    <w:rsid w:val="00A917F6"/>
    <w:rsid w:val="00A91958"/>
    <w:rsid w:val="00A9198B"/>
    <w:rsid w:val="00A919CF"/>
    <w:rsid w:val="00A91A4B"/>
    <w:rsid w:val="00A91B01"/>
    <w:rsid w:val="00A91E72"/>
    <w:rsid w:val="00A9254E"/>
    <w:rsid w:val="00A92655"/>
    <w:rsid w:val="00A926F5"/>
    <w:rsid w:val="00A927A3"/>
    <w:rsid w:val="00A92958"/>
    <w:rsid w:val="00A92A1B"/>
    <w:rsid w:val="00A92BAD"/>
    <w:rsid w:val="00A92BEF"/>
    <w:rsid w:val="00A92D7C"/>
    <w:rsid w:val="00A92E53"/>
    <w:rsid w:val="00A92F02"/>
    <w:rsid w:val="00A92F3B"/>
    <w:rsid w:val="00A93300"/>
    <w:rsid w:val="00A93301"/>
    <w:rsid w:val="00A93315"/>
    <w:rsid w:val="00A93781"/>
    <w:rsid w:val="00A93891"/>
    <w:rsid w:val="00A93C1B"/>
    <w:rsid w:val="00A93D49"/>
    <w:rsid w:val="00A93EF3"/>
    <w:rsid w:val="00A93FE0"/>
    <w:rsid w:val="00A94217"/>
    <w:rsid w:val="00A942BF"/>
    <w:rsid w:val="00A9449A"/>
    <w:rsid w:val="00A94A36"/>
    <w:rsid w:val="00A94C12"/>
    <w:rsid w:val="00A94C79"/>
    <w:rsid w:val="00A94C89"/>
    <w:rsid w:val="00A94CB6"/>
    <w:rsid w:val="00A94CD6"/>
    <w:rsid w:val="00A94FA0"/>
    <w:rsid w:val="00A9516D"/>
    <w:rsid w:val="00A9529E"/>
    <w:rsid w:val="00A953D3"/>
    <w:rsid w:val="00A9540F"/>
    <w:rsid w:val="00A956C5"/>
    <w:rsid w:val="00A95736"/>
    <w:rsid w:val="00A95770"/>
    <w:rsid w:val="00A958E5"/>
    <w:rsid w:val="00A959B8"/>
    <w:rsid w:val="00A95B45"/>
    <w:rsid w:val="00A95B5C"/>
    <w:rsid w:val="00A95DB2"/>
    <w:rsid w:val="00A9618D"/>
    <w:rsid w:val="00A96205"/>
    <w:rsid w:val="00A9627B"/>
    <w:rsid w:val="00A9646D"/>
    <w:rsid w:val="00A964D7"/>
    <w:rsid w:val="00A96535"/>
    <w:rsid w:val="00A965C8"/>
    <w:rsid w:val="00A967AA"/>
    <w:rsid w:val="00A967CC"/>
    <w:rsid w:val="00A969BA"/>
    <w:rsid w:val="00A96A11"/>
    <w:rsid w:val="00A96A58"/>
    <w:rsid w:val="00A96B9C"/>
    <w:rsid w:val="00A96C00"/>
    <w:rsid w:val="00A96CF6"/>
    <w:rsid w:val="00A96EB2"/>
    <w:rsid w:val="00A9727A"/>
    <w:rsid w:val="00A97BD7"/>
    <w:rsid w:val="00A97ECB"/>
    <w:rsid w:val="00A97F43"/>
    <w:rsid w:val="00AA018F"/>
    <w:rsid w:val="00AA05C4"/>
    <w:rsid w:val="00AA0822"/>
    <w:rsid w:val="00AA0949"/>
    <w:rsid w:val="00AA09D6"/>
    <w:rsid w:val="00AA0B1A"/>
    <w:rsid w:val="00AA0B73"/>
    <w:rsid w:val="00AA0EC9"/>
    <w:rsid w:val="00AA0F30"/>
    <w:rsid w:val="00AA0FC7"/>
    <w:rsid w:val="00AA10B9"/>
    <w:rsid w:val="00AA1120"/>
    <w:rsid w:val="00AA1286"/>
    <w:rsid w:val="00AA1305"/>
    <w:rsid w:val="00AA1362"/>
    <w:rsid w:val="00AA13BD"/>
    <w:rsid w:val="00AA15F8"/>
    <w:rsid w:val="00AA1688"/>
    <w:rsid w:val="00AA177B"/>
    <w:rsid w:val="00AA1782"/>
    <w:rsid w:val="00AA179B"/>
    <w:rsid w:val="00AA17EE"/>
    <w:rsid w:val="00AA1A3F"/>
    <w:rsid w:val="00AA1DD4"/>
    <w:rsid w:val="00AA1E5E"/>
    <w:rsid w:val="00AA1ECC"/>
    <w:rsid w:val="00AA1F20"/>
    <w:rsid w:val="00AA20AB"/>
    <w:rsid w:val="00AA2A04"/>
    <w:rsid w:val="00AA2ABC"/>
    <w:rsid w:val="00AA2AE5"/>
    <w:rsid w:val="00AA2C7A"/>
    <w:rsid w:val="00AA2E71"/>
    <w:rsid w:val="00AA302D"/>
    <w:rsid w:val="00AA308A"/>
    <w:rsid w:val="00AA30E0"/>
    <w:rsid w:val="00AA3271"/>
    <w:rsid w:val="00AA3328"/>
    <w:rsid w:val="00AA336D"/>
    <w:rsid w:val="00AA33EE"/>
    <w:rsid w:val="00AA34CE"/>
    <w:rsid w:val="00AA370A"/>
    <w:rsid w:val="00AA3BA2"/>
    <w:rsid w:val="00AA3D31"/>
    <w:rsid w:val="00AA3E16"/>
    <w:rsid w:val="00AA3F21"/>
    <w:rsid w:val="00AA40C5"/>
    <w:rsid w:val="00AA4770"/>
    <w:rsid w:val="00AA4C12"/>
    <w:rsid w:val="00AA4C61"/>
    <w:rsid w:val="00AA4F25"/>
    <w:rsid w:val="00AA5000"/>
    <w:rsid w:val="00AA5286"/>
    <w:rsid w:val="00AA558E"/>
    <w:rsid w:val="00AA55CF"/>
    <w:rsid w:val="00AA55FB"/>
    <w:rsid w:val="00AA56D1"/>
    <w:rsid w:val="00AA5717"/>
    <w:rsid w:val="00AA585F"/>
    <w:rsid w:val="00AA5984"/>
    <w:rsid w:val="00AA5C44"/>
    <w:rsid w:val="00AA5D3C"/>
    <w:rsid w:val="00AA67E2"/>
    <w:rsid w:val="00AA680C"/>
    <w:rsid w:val="00AA6E93"/>
    <w:rsid w:val="00AA773A"/>
    <w:rsid w:val="00AA77CD"/>
    <w:rsid w:val="00AA7AAF"/>
    <w:rsid w:val="00AA7B05"/>
    <w:rsid w:val="00AA7B2D"/>
    <w:rsid w:val="00AA7B9C"/>
    <w:rsid w:val="00AA7F7D"/>
    <w:rsid w:val="00AB01A3"/>
    <w:rsid w:val="00AB0211"/>
    <w:rsid w:val="00AB0220"/>
    <w:rsid w:val="00AB0290"/>
    <w:rsid w:val="00AB02FC"/>
    <w:rsid w:val="00AB0627"/>
    <w:rsid w:val="00AB06DC"/>
    <w:rsid w:val="00AB099A"/>
    <w:rsid w:val="00AB0B2C"/>
    <w:rsid w:val="00AB0B81"/>
    <w:rsid w:val="00AB0BF5"/>
    <w:rsid w:val="00AB0C23"/>
    <w:rsid w:val="00AB0C55"/>
    <w:rsid w:val="00AB13D5"/>
    <w:rsid w:val="00AB157E"/>
    <w:rsid w:val="00AB16DA"/>
    <w:rsid w:val="00AB1714"/>
    <w:rsid w:val="00AB1D33"/>
    <w:rsid w:val="00AB1EBA"/>
    <w:rsid w:val="00AB1F33"/>
    <w:rsid w:val="00AB226A"/>
    <w:rsid w:val="00AB249D"/>
    <w:rsid w:val="00AB2827"/>
    <w:rsid w:val="00AB2F8D"/>
    <w:rsid w:val="00AB39C2"/>
    <w:rsid w:val="00AB3A81"/>
    <w:rsid w:val="00AB3DDC"/>
    <w:rsid w:val="00AB3E47"/>
    <w:rsid w:val="00AB3E65"/>
    <w:rsid w:val="00AB3E91"/>
    <w:rsid w:val="00AB42D9"/>
    <w:rsid w:val="00AB430C"/>
    <w:rsid w:val="00AB4406"/>
    <w:rsid w:val="00AB4874"/>
    <w:rsid w:val="00AB498A"/>
    <w:rsid w:val="00AB4B15"/>
    <w:rsid w:val="00AB4B2D"/>
    <w:rsid w:val="00AB4D89"/>
    <w:rsid w:val="00AB4EE1"/>
    <w:rsid w:val="00AB5067"/>
    <w:rsid w:val="00AB5173"/>
    <w:rsid w:val="00AB52D6"/>
    <w:rsid w:val="00AB540C"/>
    <w:rsid w:val="00AB5562"/>
    <w:rsid w:val="00AB5799"/>
    <w:rsid w:val="00AB5854"/>
    <w:rsid w:val="00AB5A83"/>
    <w:rsid w:val="00AB5AAE"/>
    <w:rsid w:val="00AB5D28"/>
    <w:rsid w:val="00AB5FDC"/>
    <w:rsid w:val="00AB6314"/>
    <w:rsid w:val="00AB65C8"/>
    <w:rsid w:val="00AB66F4"/>
    <w:rsid w:val="00AB69F0"/>
    <w:rsid w:val="00AB6A06"/>
    <w:rsid w:val="00AB6C3D"/>
    <w:rsid w:val="00AB6E7B"/>
    <w:rsid w:val="00AB70D2"/>
    <w:rsid w:val="00AB7108"/>
    <w:rsid w:val="00AB7164"/>
    <w:rsid w:val="00AB770F"/>
    <w:rsid w:val="00AB7A01"/>
    <w:rsid w:val="00AB7A3C"/>
    <w:rsid w:val="00AB7A8C"/>
    <w:rsid w:val="00AB7C56"/>
    <w:rsid w:val="00AB7CD3"/>
    <w:rsid w:val="00AB7CEE"/>
    <w:rsid w:val="00AC01EE"/>
    <w:rsid w:val="00AC0215"/>
    <w:rsid w:val="00AC027A"/>
    <w:rsid w:val="00AC0334"/>
    <w:rsid w:val="00AC06A9"/>
    <w:rsid w:val="00AC0862"/>
    <w:rsid w:val="00AC0A04"/>
    <w:rsid w:val="00AC0AF7"/>
    <w:rsid w:val="00AC0CA1"/>
    <w:rsid w:val="00AC0F1F"/>
    <w:rsid w:val="00AC114D"/>
    <w:rsid w:val="00AC1386"/>
    <w:rsid w:val="00AC1482"/>
    <w:rsid w:val="00AC1502"/>
    <w:rsid w:val="00AC1874"/>
    <w:rsid w:val="00AC191E"/>
    <w:rsid w:val="00AC2266"/>
    <w:rsid w:val="00AC25FB"/>
    <w:rsid w:val="00AC2650"/>
    <w:rsid w:val="00AC2A8C"/>
    <w:rsid w:val="00AC2D93"/>
    <w:rsid w:val="00AC2F95"/>
    <w:rsid w:val="00AC3249"/>
    <w:rsid w:val="00AC3251"/>
    <w:rsid w:val="00AC3368"/>
    <w:rsid w:val="00AC359F"/>
    <w:rsid w:val="00AC3ADE"/>
    <w:rsid w:val="00AC3CAB"/>
    <w:rsid w:val="00AC3CBA"/>
    <w:rsid w:val="00AC3CD7"/>
    <w:rsid w:val="00AC3EF7"/>
    <w:rsid w:val="00AC40C6"/>
    <w:rsid w:val="00AC4314"/>
    <w:rsid w:val="00AC45EF"/>
    <w:rsid w:val="00AC470D"/>
    <w:rsid w:val="00AC4810"/>
    <w:rsid w:val="00AC486C"/>
    <w:rsid w:val="00AC4C0C"/>
    <w:rsid w:val="00AC4D4E"/>
    <w:rsid w:val="00AC4DE7"/>
    <w:rsid w:val="00AC50B1"/>
    <w:rsid w:val="00AC50F1"/>
    <w:rsid w:val="00AC51FA"/>
    <w:rsid w:val="00AC521E"/>
    <w:rsid w:val="00AC5447"/>
    <w:rsid w:val="00AC5527"/>
    <w:rsid w:val="00AC566A"/>
    <w:rsid w:val="00AC58F9"/>
    <w:rsid w:val="00AC59F0"/>
    <w:rsid w:val="00AC5BDB"/>
    <w:rsid w:val="00AC5C0C"/>
    <w:rsid w:val="00AC5DE6"/>
    <w:rsid w:val="00AC5DF0"/>
    <w:rsid w:val="00AC6574"/>
    <w:rsid w:val="00AC6B1D"/>
    <w:rsid w:val="00AC6C35"/>
    <w:rsid w:val="00AC6EA6"/>
    <w:rsid w:val="00AC73D2"/>
    <w:rsid w:val="00AC7440"/>
    <w:rsid w:val="00AC7719"/>
    <w:rsid w:val="00AC77CC"/>
    <w:rsid w:val="00AC7B7C"/>
    <w:rsid w:val="00AC7DDE"/>
    <w:rsid w:val="00AD0173"/>
    <w:rsid w:val="00AD02A6"/>
    <w:rsid w:val="00AD0301"/>
    <w:rsid w:val="00AD052D"/>
    <w:rsid w:val="00AD0620"/>
    <w:rsid w:val="00AD0816"/>
    <w:rsid w:val="00AD08B4"/>
    <w:rsid w:val="00AD0A4F"/>
    <w:rsid w:val="00AD0AF0"/>
    <w:rsid w:val="00AD0DA5"/>
    <w:rsid w:val="00AD0F47"/>
    <w:rsid w:val="00AD0F99"/>
    <w:rsid w:val="00AD0FFA"/>
    <w:rsid w:val="00AD120D"/>
    <w:rsid w:val="00AD12D1"/>
    <w:rsid w:val="00AD14E8"/>
    <w:rsid w:val="00AD14EB"/>
    <w:rsid w:val="00AD154F"/>
    <w:rsid w:val="00AD192A"/>
    <w:rsid w:val="00AD1E77"/>
    <w:rsid w:val="00AD2469"/>
    <w:rsid w:val="00AD24E9"/>
    <w:rsid w:val="00AD28FE"/>
    <w:rsid w:val="00AD29CA"/>
    <w:rsid w:val="00AD2B97"/>
    <w:rsid w:val="00AD2E5A"/>
    <w:rsid w:val="00AD2FAB"/>
    <w:rsid w:val="00AD3822"/>
    <w:rsid w:val="00AD398C"/>
    <w:rsid w:val="00AD422F"/>
    <w:rsid w:val="00AD4752"/>
    <w:rsid w:val="00AD4985"/>
    <w:rsid w:val="00AD50AB"/>
    <w:rsid w:val="00AD533F"/>
    <w:rsid w:val="00AD53C4"/>
    <w:rsid w:val="00AD5419"/>
    <w:rsid w:val="00AD545E"/>
    <w:rsid w:val="00AD5610"/>
    <w:rsid w:val="00AD5639"/>
    <w:rsid w:val="00AD5AAA"/>
    <w:rsid w:val="00AD5C12"/>
    <w:rsid w:val="00AD5CC2"/>
    <w:rsid w:val="00AD5F15"/>
    <w:rsid w:val="00AD628F"/>
    <w:rsid w:val="00AD62A5"/>
    <w:rsid w:val="00AD66EC"/>
    <w:rsid w:val="00AD6E73"/>
    <w:rsid w:val="00AD706A"/>
    <w:rsid w:val="00AD712F"/>
    <w:rsid w:val="00AD71A7"/>
    <w:rsid w:val="00AD7458"/>
    <w:rsid w:val="00AD7529"/>
    <w:rsid w:val="00AD7610"/>
    <w:rsid w:val="00AD77FB"/>
    <w:rsid w:val="00AD7977"/>
    <w:rsid w:val="00AD7BB9"/>
    <w:rsid w:val="00AE0189"/>
    <w:rsid w:val="00AE04F9"/>
    <w:rsid w:val="00AE0524"/>
    <w:rsid w:val="00AE073C"/>
    <w:rsid w:val="00AE08B1"/>
    <w:rsid w:val="00AE0AF8"/>
    <w:rsid w:val="00AE0C66"/>
    <w:rsid w:val="00AE0D5E"/>
    <w:rsid w:val="00AE0EF4"/>
    <w:rsid w:val="00AE0F2A"/>
    <w:rsid w:val="00AE0F6A"/>
    <w:rsid w:val="00AE104C"/>
    <w:rsid w:val="00AE128B"/>
    <w:rsid w:val="00AE13A3"/>
    <w:rsid w:val="00AE1431"/>
    <w:rsid w:val="00AE1465"/>
    <w:rsid w:val="00AE1593"/>
    <w:rsid w:val="00AE167B"/>
    <w:rsid w:val="00AE19D8"/>
    <w:rsid w:val="00AE1C28"/>
    <w:rsid w:val="00AE1D81"/>
    <w:rsid w:val="00AE1E65"/>
    <w:rsid w:val="00AE1E94"/>
    <w:rsid w:val="00AE2015"/>
    <w:rsid w:val="00AE2071"/>
    <w:rsid w:val="00AE221F"/>
    <w:rsid w:val="00AE22D1"/>
    <w:rsid w:val="00AE22F1"/>
    <w:rsid w:val="00AE289C"/>
    <w:rsid w:val="00AE2C43"/>
    <w:rsid w:val="00AE2CA6"/>
    <w:rsid w:val="00AE2F0E"/>
    <w:rsid w:val="00AE3149"/>
    <w:rsid w:val="00AE32EF"/>
    <w:rsid w:val="00AE370C"/>
    <w:rsid w:val="00AE39AA"/>
    <w:rsid w:val="00AE39BF"/>
    <w:rsid w:val="00AE3BEE"/>
    <w:rsid w:val="00AE3D56"/>
    <w:rsid w:val="00AE3F67"/>
    <w:rsid w:val="00AE431C"/>
    <w:rsid w:val="00AE44D9"/>
    <w:rsid w:val="00AE453A"/>
    <w:rsid w:val="00AE45CC"/>
    <w:rsid w:val="00AE4785"/>
    <w:rsid w:val="00AE48BF"/>
    <w:rsid w:val="00AE4994"/>
    <w:rsid w:val="00AE4B6D"/>
    <w:rsid w:val="00AE4B79"/>
    <w:rsid w:val="00AE4C70"/>
    <w:rsid w:val="00AE4F8A"/>
    <w:rsid w:val="00AE5478"/>
    <w:rsid w:val="00AE54EA"/>
    <w:rsid w:val="00AE57B5"/>
    <w:rsid w:val="00AE57EA"/>
    <w:rsid w:val="00AE586D"/>
    <w:rsid w:val="00AE5B9A"/>
    <w:rsid w:val="00AE5DF3"/>
    <w:rsid w:val="00AE5E27"/>
    <w:rsid w:val="00AE5EF0"/>
    <w:rsid w:val="00AE5FE5"/>
    <w:rsid w:val="00AE5FF7"/>
    <w:rsid w:val="00AE61A4"/>
    <w:rsid w:val="00AE628B"/>
    <w:rsid w:val="00AE62FC"/>
    <w:rsid w:val="00AE6488"/>
    <w:rsid w:val="00AE658A"/>
    <w:rsid w:val="00AE6679"/>
    <w:rsid w:val="00AE6C19"/>
    <w:rsid w:val="00AE6CF2"/>
    <w:rsid w:val="00AE6D34"/>
    <w:rsid w:val="00AE6DF5"/>
    <w:rsid w:val="00AE6F5E"/>
    <w:rsid w:val="00AE6F82"/>
    <w:rsid w:val="00AE6FAD"/>
    <w:rsid w:val="00AE709B"/>
    <w:rsid w:val="00AE71DE"/>
    <w:rsid w:val="00AE7234"/>
    <w:rsid w:val="00AE745A"/>
    <w:rsid w:val="00AE7828"/>
    <w:rsid w:val="00AE7852"/>
    <w:rsid w:val="00AE78FB"/>
    <w:rsid w:val="00AE7E03"/>
    <w:rsid w:val="00AF0046"/>
    <w:rsid w:val="00AF00D2"/>
    <w:rsid w:val="00AF0122"/>
    <w:rsid w:val="00AF0408"/>
    <w:rsid w:val="00AF05E1"/>
    <w:rsid w:val="00AF0673"/>
    <w:rsid w:val="00AF0904"/>
    <w:rsid w:val="00AF0AF3"/>
    <w:rsid w:val="00AF0C0B"/>
    <w:rsid w:val="00AF0FE1"/>
    <w:rsid w:val="00AF13BB"/>
    <w:rsid w:val="00AF165B"/>
    <w:rsid w:val="00AF1ADF"/>
    <w:rsid w:val="00AF1CD3"/>
    <w:rsid w:val="00AF2032"/>
    <w:rsid w:val="00AF240C"/>
    <w:rsid w:val="00AF24E1"/>
    <w:rsid w:val="00AF24EB"/>
    <w:rsid w:val="00AF26F7"/>
    <w:rsid w:val="00AF27BB"/>
    <w:rsid w:val="00AF2859"/>
    <w:rsid w:val="00AF2AF4"/>
    <w:rsid w:val="00AF2B6E"/>
    <w:rsid w:val="00AF34EC"/>
    <w:rsid w:val="00AF37E0"/>
    <w:rsid w:val="00AF381B"/>
    <w:rsid w:val="00AF3B81"/>
    <w:rsid w:val="00AF3C35"/>
    <w:rsid w:val="00AF3C7E"/>
    <w:rsid w:val="00AF41B8"/>
    <w:rsid w:val="00AF453D"/>
    <w:rsid w:val="00AF45EF"/>
    <w:rsid w:val="00AF4619"/>
    <w:rsid w:val="00AF4AC5"/>
    <w:rsid w:val="00AF4ACA"/>
    <w:rsid w:val="00AF4B32"/>
    <w:rsid w:val="00AF4B87"/>
    <w:rsid w:val="00AF4C4C"/>
    <w:rsid w:val="00AF4F51"/>
    <w:rsid w:val="00AF5037"/>
    <w:rsid w:val="00AF506F"/>
    <w:rsid w:val="00AF52A9"/>
    <w:rsid w:val="00AF52E3"/>
    <w:rsid w:val="00AF5392"/>
    <w:rsid w:val="00AF53B2"/>
    <w:rsid w:val="00AF56AF"/>
    <w:rsid w:val="00AF5785"/>
    <w:rsid w:val="00AF5836"/>
    <w:rsid w:val="00AF5C65"/>
    <w:rsid w:val="00AF5F4C"/>
    <w:rsid w:val="00AF5FA6"/>
    <w:rsid w:val="00AF635A"/>
    <w:rsid w:val="00AF6431"/>
    <w:rsid w:val="00AF64AE"/>
    <w:rsid w:val="00AF67EF"/>
    <w:rsid w:val="00AF6879"/>
    <w:rsid w:val="00AF6ACE"/>
    <w:rsid w:val="00AF6ED8"/>
    <w:rsid w:val="00AF7149"/>
    <w:rsid w:val="00AF73F8"/>
    <w:rsid w:val="00AF74EE"/>
    <w:rsid w:val="00AF7909"/>
    <w:rsid w:val="00AF79BB"/>
    <w:rsid w:val="00AF79C3"/>
    <w:rsid w:val="00AF7A53"/>
    <w:rsid w:val="00AF7A7A"/>
    <w:rsid w:val="00AF7ADF"/>
    <w:rsid w:val="00B000D1"/>
    <w:rsid w:val="00B0016D"/>
    <w:rsid w:val="00B0045D"/>
    <w:rsid w:val="00B00595"/>
    <w:rsid w:val="00B007D7"/>
    <w:rsid w:val="00B00A77"/>
    <w:rsid w:val="00B00B19"/>
    <w:rsid w:val="00B00BC4"/>
    <w:rsid w:val="00B00CAB"/>
    <w:rsid w:val="00B00F48"/>
    <w:rsid w:val="00B0101F"/>
    <w:rsid w:val="00B01029"/>
    <w:rsid w:val="00B01142"/>
    <w:rsid w:val="00B012E0"/>
    <w:rsid w:val="00B018EC"/>
    <w:rsid w:val="00B01B6D"/>
    <w:rsid w:val="00B01BD4"/>
    <w:rsid w:val="00B01D89"/>
    <w:rsid w:val="00B024F6"/>
    <w:rsid w:val="00B02633"/>
    <w:rsid w:val="00B02699"/>
    <w:rsid w:val="00B02816"/>
    <w:rsid w:val="00B028A9"/>
    <w:rsid w:val="00B02F21"/>
    <w:rsid w:val="00B03354"/>
    <w:rsid w:val="00B038D1"/>
    <w:rsid w:val="00B039F5"/>
    <w:rsid w:val="00B03AA5"/>
    <w:rsid w:val="00B03C3A"/>
    <w:rsid w:val="00B03D25"/>
    <w:rsid w:val="00B0422F"/>
    <w:rsid w:val="00B046D6"/>
    <w:rsid w:val="00B04719"/>
    <w:rsid w:val="00B04740"/>
    <w:rsid w:val="00B048BB"/>
    <w:rsid w:val="00B049D2"/>
    <w:rsid w:val="00B04D52"/>
    <w:rsid w:val="00B04E38"/>
    <w:rsid w:val="00B0532E"/>
    <w:rsid w:val="00B05384"/>
    <w:rsid w:val="00B055B4"/>
    <w:rsid w:val="00B0576C"/>
    <w:rsid w:val="00B0577B"/>
    <w:rsid w:val="00B05A51"/>
    <w:rsid w:val="00B05E8C"/>
    <w:rsid w:val="00B05F13"/>
    <w:rsid w:val="00B05FB4"/>
    <w:rsid w:val="00B063BE"/>
    <w:rsid w:val="00B06538"/>
    <w:rsid w:val="00B0697D"/>
    <w:rsid w:val="00B06AC9"/>
    <w:rsid w:val="00B06AE6"/>
    <w:rsid w:val="00B06AEC"/>
    <w:rsid w:val="00B06D61"/>
    <w:rsid w:val="00B06EE0"/>
    <w:rsid w:val="00B06F3B"/>
    <w:rsid w:val="00B070B2"/>
    <w:rsid w:val="00B070DB"/>
    <w:rsid w:val="00B0738E"/>
    <w:rsid w:val="00B077A1"/>
    <w:rsid w:val="00B077B9"/>
    <w:rsid w:val="00B07C93"/>
    <w:rsid w:val="00B07F06"/>
    <w:rsid w:val="00B10198"/>
    <w:rsid w:val="00B102A6"/>
    <w:rsid w:val="00B105BA"/>
    <w:rsid w:val="00B10870"/>
    <w:rsid w:val="00B10E1D"/>
    <w:rsid w:val="00B110BA"/>
    <w:rsid w:val="00B11138"/>
    <w:rsid w:val="00B1132D"/>
    <w:rsid w:val="00B11782"/>
    <w:rsid w:val="00B118EE"/>
    <w:rsid w:val="00B11945"/>
    <w:rsid w:val="00B11996"/>
    <w:rsid w:val="00B119AD"/>
    <w:rsid w:val="00B11A1B"/>
    <w:rsid w:val="00B11A3F"/>
    <w:rsid w:val="00B12074"/>
    <w:rsid w:val="00B121FC"/>
    <w:rsid w:val="00B12275"/>
    <w:rsid w:val="00B125CE"/>
    <w:rsid w:val="00B127E9"/>
    <w:rsid w:val="00B12941"/>
    <w:rsid w:val="00B12B31"/>
    <w:rsid w:val="00B12C2D"/>
    <w:rsid w:val="00B12C31"/>
    <w:rsid w:val="00B13066"/>
    <w:rsid w:val="00B133F1"/>
    <w:rsid w:val="00B138F7"/>
    <w:rsid w:val="00B139B8"/>
    <w:rsid w:val="00B13C4C"/>
    <w:rsid w:val="00B13C88"/>
    <w:rsid w:val="00B13DBA"/>
    <w:rsid w:val="00B140C0"/>
    <w:rsid w:val="00B141B8"/>
    <w:rsid w:val="00B14698"/>
    <w:rsid w:val="00B147DB"/>
    <w:rsid w:val="00B148B7"/>
    <w:rsid w:val="00B14C60"/>
    <w:rsid w:val="00B14DBA"/>
    <w:rsid w:val="00B154D2"/>
    <w:rsid w:val="00B154F7"/>
    <w:rsid w:val="00B15C2E"/>
    <w:rsid w:val="00B16021"/>
    <w:rsid w:val="00B16557"/>
    <w:rsid w:val="00B16683"/>
    <w:rsid w:val="00B16912"/>
    <w:rsid w:val="00B16E6C"/>
    <w:rsid w:val="00B170AE"/>
    <w:rsid w:val="00B17242"/>
    <w:rsid w:val="00B17302"/>
    <w:rsid w:val="00B173C0"/>
    <w:rsid w:val="00B1772D"/>
    <w:rsid w:val="00B17822"/>
    <w:rsid w:val="00B17AA9"/>
    <w:rsid w:val="00B17C8C"/>
    <w:rsid w:val="00B17C92"/>
    <w:rsid w:val="00B17EDD"/>
    <w:rsid w:val="00B20000"/>
    <w:rsid w:val="00B20104"/>
    <w:rsid w:val="00B203E3"/>
    <w:rsid w:val="00B20553"/>
    <w:rsid w:val="00B20694"/>
    <w:rsid w:val="00B206DB"/>
    <w:rsid w:val="00B208FE"/>
    <w:rsid w:val="00B20D1B"/>
    <w:rsid w:val="00B20E2B"/>
    <w:rsid w:val="00B2104A"/>
    <w:rsid w:val="00B2110C"/>
    <w:rsid w:val="00B21151"/>
    <w:rsid w:val="00B21154"/>
    <w:rsid w:val="00B212B8"/>
    <w:rsid w:val="00B212CD"/>
    <w:rsid w:val="00B215DC"/>
    <w:rsid w:val="00B21D53"/>
    <w:rsid w:val="00B21DBA"/>
    <w:rsid w:val="00B2217D"/>
    <w:rsid w:val="00B22D62"/>
    <w:rsid w:val="00B22E0A"/>
    <w:rsid w:val="00B22EAC"/>
    <w:rsid w:val="00B22F14"/>
    <w:rsid w:val="00B23105"/>
    <w:rsid w:val="00B2334E"/>
    <w:rsid w:val="00B2372C"/>
    <w:rsid w:val="00B23AF6"/>
    <w:rsid w:val="00B23C9A"/>
    <w:rsid w:val="00B23F34"/>
    <w:rsid w:val="00B23FE0"/>
    <w:rsid w:val="00B24151"/>
    <w:rsid w:val="00B24194"/>
    <w:rsid w:val="00B243D0"/>
    <w:rsid w:val="00B24888"/>
    <w:rsid w:val="00B24971"/>
    <w:rsid w:val="00B24CD4"/>
    <w:rsid w:val="00B24DC0"/>
    <w:rsid w:val="00B2547C"/>
    <w:rsid w:val="00B2574A"/>
    <w:rsid w:val="00B258EF"/>
    <w:rsid w:val="00B25937"/>
    <w:rsid w:val="00B25AFE"/>
    <w:rsid w:val="00B25DCC"/>
    <w:rsid w:val="00B25E6A"/>
    <w:rsid w:val="00B263D5"/>
    <w:rsid w:val="00B2649E"/>
    <w:rsid w:val="00B26801"/>
    <w:rsid w:val="00B268DB"/>
    <w:rsid w:val="00B26951"/>
    <w:rsid w:val="00B26E04"/>
    <w:rsid w:val="00B2702B"/>
    <w:rsid w:val="00B27244"/>
    <w:rsid w:val="00B2727F"/>
    <w:rsid w:val="00B272F6"/>
    <w:rsid w:val="00B2742E"/>
    <w:rsid w:val="00B2794F"/>
    <w:rsid w:val="00B27A5F"/>
    <w:rsid w:val="00B27AE5"/>
    <w:rsid w:val="00B27BC3"/>
    <w:rsid w:val="00B27D3F"/>
    <w:rsid w:val="00B27E89"/>
    <w:rsid w:val="00B27F0E"/>
    <w:rsid w:val="00B27F11"/>
    <w:rsid w:val="00B30012"/>
    <w:rsid w:val="00B300D3"/>
    <w:rsid w:val="00B30148"/>
    <w:rsid w:val="00B30433"/>
    <w:rsid w:val="00B30670"/>
    <w:rsid w:val="00B30776"/>
    <w:rsid w:val="00B30847"/>
    <w:rsid w:val="00B30982"/>
    <w:rsid w:val="00B30AC6"/>
    <w:rsid w:val="00B30AC7"/>
    <w:rsid w:val="00B30CAF"/>
    <w:rsid w:val="00B30CE4"/>
    <w:rsid w:val="00B30E1C"/>
    <w:rsid w:val="00B3106B"/>
    <w:rsid w:val="00B312FA"/>
    <w:rsid w:val="00B31530"/>
    <w:rsid w:val="00B31541"/>
    <w:rsid w:val="00B31861"/>
    <w:rsid w:val="00B31E84"/>
    <w:rsid w:val="00B31EB7"/>
    <w:rsid w:val="00B31F4A"/>
    <w:rsid w:val="00B323A7"/>
    <w:rsid w:val="00B323B8"/>
    <w:rsid w:val="00B32466"/>
    <w:rsid w:val="00B324B4"/>
    <w:rsid w:val="00B3271E"/>
    <w:rsid w:val="00B32DBD"/>
    <w:rsid w:val="00B32DF3"/>
    <w:rsid w:val="00B3334D"/>
    <w:rsid w:val="00B33393"/>
    <w:rsid w:val="00B337D7"/>
    <w:rsid w:val="00B337EC"/>
    <w:rsid w:val="00B338E1"/>
    <w:rsid w:val="00B33937"/>
    <w:rsid w:val="00B33BC9"/>
    <w:rsid w:val="00B33C84"/>
    <w:rsid w:val="00B33DC1"/>
    <w:rsid w:val="00B33FE3"/>
    <w:rsid w:val="00B34313"/>
    <w:rsid w:val="00B3435E"/>
    <w:rsid w:val="00B343C2"/>
    <w:rsid w:val="00B3456E"/>
    <w:rsid w:val="00B34B91"/>
    <w:rsid w:val="00B34D03"/>
    <w:rsid w:val="00B34D0A"/>
    <w:rsid w:val="00B350F1"/>
    <w:rsid w:val="00B351B5"/>
    <w:rsid w:val="00B35315"/>
    <w:rsid w:val="00B3541F"/>
    <w:rsid w:val="00B3546C"/>
    <w:rsid w:val="00B3547E"/>
    <w:rsid w:val="00B354F8"/>
    <w:rsid w:val="00B35685"/>
    <w:rsid w:val="00B35797"/>
    <w:rsid w:val="00B357DB"/>
    <w:rsid w:val="00B35AE8"/>
    <w:rsid w:val="00B35B62"/>
    <w:rsid w:val="00B35C6C"/>
    <w:rsid w:val="00B35C8D"/>
    <w:rsid w:val="00B35D4D"/>
    <w:rsid w:val="00B35F4E"/>
    <w:rsid w:val="00B36006"/>
    <w:rsid w:val="00B3602D"/>
    <w:rsid w:val="00B36086"/>
    <w:rsid w:val="00B366A6"/>
    <w:rsid w:val="00B366AE"/>
    <w:rsid w:val="00B367B4"/>
    <w:rsid w:val="00B36844"/>
    <w:rsid w:val="00B36B39"/>
    <w:rsid w:val="00B36E70"/>
    <w:rsid w:val="00B372A3"/>
    <w:rsid w:val="00B3743F"/>
    <w:rsid w:val="00B376B9"/>
    <w:rsid w:val="00B379DC"/>
    <w:rsid w:val="00B37D12"/>
    <w:rsid w:val="00B37E25"/>
    <w:rsid w:val="00B400BB"/>
    <w:rsid w:val="00B40179"/>
    <w:rsid w:val="00B401EA"/>
    <w:rsid w:val="00B4028B"/>
    <w:rsid w:val="00B4037F"/>
    <w:rsid w:val="00B40429"/>
    <w:rsid w:val="00B40487"/>
    <w:rsid w:val="00B404F8"/>
    <w:rsid w:val="00B406DA"/>
    <w:rsid w:val="00B406FC"/>
    <w:rsid w:val="00B40810"/>
    <w:rsid w:val="00B40829"/>
    <w:rsid w:val="00B408D1"/>
    <w:rsid w:val="00B40FDF"/>
    <w:rsid w:val="00B41BD8"/>
    <w:rsid w:val="00B41E93"/>
    <w:rsid w:val="00B42085"/>
    <w:rsid w:val="00B421BD"/>
    <w:rsid w:val="00B42473"/>
    <w:rsid w:val="00B424CA"/>
    <w:rsid w:val="00B425BE"/>
    <w:rsid w:val="00B425F8"/>
    <w:rsid w:val="00B4278C"/>
    <w:rsid w:val="00B429CB"/>
    <w:rsid w:val="00B42AB2"/>
    <w:rsid w:val="00B42AD7"/>
    <w:rsid w:val="00B42B04"/>
    <w:rsid w:val="00B42F83"/>
    <w:rsid w:val="00B43307"/>
    <w:rsid w:val="00B43384"/>
    <w:rsid w:val="00B436AA"/>
    <w:rsid w:val="00B437CD"/>
    <w:rsid w:val="00B43971"/>
    <w:rsid w:val="00B43B75"/>
    <w:rsid w:val="00B43C51"/>
    <w:rsid w:val="00B43EBF"/>
    <w:rsid w:val="00B44161"/>
    <w:rsid w:val="00B443BB"/>
    <w:rsid w:val="00B44472"/>
    <w:rsid w:val="00B44621"/>
    <w:rsid w:val="00B44AFF"/>
    <w:rsid w:val="00B44D79"/>
    <w:rsid w:val="00B44FB7"/>
    <w:rsid w:val="00B4529B"/>
    <w:rsid w:val="00B45465"/>
    <w:rsid w:val="00B455DE"/>
    <w:rsid w:val="00B45647"/>
    <w:rsid w:val="00B45926"/>
    <w:rsid w:val="00B459E0"/>
    <w:rsid w:val="00B45E4C"/>
    <w:rsid w:val="00B45EF3"/>
    <w:rsid w:val="00B46037"/>
    <w:rsid w:val="00B4642B"/>
    <w:rsid w:val="00B46604"/>
    <w:rsid w:val="00B46949"/>
    <w:rsid w:val="00B46C0E"/>
    <w:rsid w:val="00B46C95"/>
    <w:rsid w:val="00B46FC2"/>
    <w:rsid w:val="00B46FFB"/>
    <w:rsid w:val="00B470C0"/>
    <w:rsid w:val="00B471BF"/>
    <w:rsid w:val="00B4747B"/>
    <w:rsid w:val="00B4762E"/>
    <w:rsid w:val="00B4771F"/>
    <w:rsid w:val="00B47870"/>
    <w:rsid w:val="00B47996"/>
    <w:rsid w:val="00B47B60"/>
    <w:rsid w:val="00B47BDB"/>
    <w:rsid w:val="00B5040C"/>
    <w:rsid w:val="00B504AF"/>
    <w:rsid w:val="00B506D4"/>
    <w:rsid w:val="00B508BC"/>
    <w:rsid w:val="00B50B40"/>
    <w:rsid w:val="00B50CA9"/>
    <w:rsid w:val="00B50DD2"/>
    <w:rsid w:val="00B50E1D"/>
    <w:rsid w:val="00B50E6D"/>
    <w:rsid w:val="00B51062"/>
    <w:rsid w:val="00B51106"/>
    <w:rsid w:val="00B512E3"/>
    <w:rsid w:val="00B514F7"/>
    <w:rsid w:val="00B5189A"/>
    <w:rsid w:val="00B519AF"/>
    <w:rsid w:val="00B51B4D"/>
    <w:rsid w:val="00B51D6F"/>
    <w:rsid w:val="00B5217A"/>
    <w:rsid w:val="00B52252"/>
    <w:rsid w:val="00B522B9"/>
    <w:rsid w:val="00B5239E"/>
    <w:rsid w:val="00B523B5"/>
    <w:rsid w:val="00B52701"/>
    <w:rsid w:val="00B52926"/>
    <w:rsid w:val="00B52A91"/>
    <w:rsid w:val="00B52AD3"/>
    <w:rsid w:val="00B52D09"/>
    <w:rsid w:val="00B52D9D"/>
    <w:rsid w:val="00B5300B"/>
    <w:rsid w:val="00B53254"/>
    <w:rsid w:val="00B53821"/>
    <w:rsid w:val="00B538FF"/>
    <w:rsid w:val="00B53B74"/>
    <w:rsid w:val="00B53B88"/>
    <w:rsid w:val="00B54359"/>
    <w:rsid w:val="00B544E9"/>
    <w:rsid w:val="00B547BB"/>
    <w:rsid w:val="00B547FC"/>
    <w:rsid w:val="00B54AA9"/>
    <w:rsid w:val="00B54E76"/>
    <w:rsid w:val="00B54F2B"/>
    <w:rsid w:val="00B55203"/>
    <w:rsid w:val="00B554C9"/>
    <w:rsid w:val="00B555E9"/>
    <w:rsid w:val="00B55980"/>
    <w:rsid w:val="00B559CA"/>
    <w:rsid w:val="00B55AD9"/>
    <w:rsid w:val="00B55BEA"/>
    <w:rsid w:val="00B56305"/>
    <w:rsid w:val="00B564F6"/>
    <w:rsid w:val="00B56754"/>
    <w:rsid w:val="00B567AE"/>
    <w:rsid w:val="00B568C4"/>
    <w:rsid w:val="00B56942"/>
    <w:rsid w:val="00B56A87"/>
    <w:rsid w:val="00B56AAE"/>
    <w:rsid w:val="00B56AF7"/>
    <w:rsid w:val="00B56BED"/>
    <w:rsid w:val="00B56DC6"/>
    <w:rsid w:val="00B56E5A"/>
    <w:rsid w:val="00B5726E"/>
    <w:rsid w:val="00B57270"/>
    <w:rsid w:val="00B5732D"/>
    <w:rsid w:val="00B5755D"/>
    <w:rsid w:val="00B57612"/>
    <w:rsid w:val="00B5766F"/>
    <w:rsid w:val="00B5773A"/>
    <w:rsid w:val="00B57AF5"/>
    <w:rsid w:val="00B57BF8"/>
    <w:rsid w:val="00B57C4D"/>
    <w:rsid w:val="00B57F55"/>
    <w:rsid w:val="00B60062"/>
    <w:rsid w:val="00B60335"/>
    <w:rsid w:val="00B605AA"/>
    <w:rsid w:val="00B60653"/>
    <w:rsid w:val="00B608CA"/>
    <w:rsid w:val="00B609E0"/>
    <w:rsid w:val="00B609FA"/>
    <w:rsid w:val="00B60A9F"/>
    <w:rsid w:val="00B60C5F"/>
    <w:rsid w:val="00B60C90"/>
    <w:rsid w:val="00B60E95"/>
    <w:rsid w:val="00B60F57"/>
    <w:rsid w:val="00B610B0"/>
    <w:rsid w:val="00B611F4"/>
    <w:rsid w:val="00B61212"/>
    <w:rsid w:val="00B61319"/>
    <w:rsid w:val="00B61982"/>
    <w:rsid w:val="00B61B37"/>
    <w:rsid w:val="00B61D26"/>
    <w:rsid w:val="00B61D85"/>
    <w:rsid w:val="00B61DBE"/>
    <w:rsid w:val="00B61EAE"/>
    <w:rsid w:val="00B61F11"/>
    <w:rsid w:val="00B6213B"/>
    <w:rsid w:val="00B6220D"/>
    <w:rsid w:val="00B625D0"/>
    <w:rsid w:val="00B6283F"/>
    <w:rsid w:val="00B63030"/>
    <w:rsid w:val="00B6311E"/>
    <w:rsid w:val="00B6314D"/>
    <w:rsid w:val="00B6377C"/>
    <w:rsid w:val="00B63900"/>
    <w:rsid w:val="00B63935"/>
    <w:rsid w:val="00B63C2A"/>
    <w:rsid w:val="00B63F0E"/>
    <w:rsid w:val="00B64622"/>
    <w:rsid w:val="00B648C3"/>
    <w:rsid w:val="00B64934"/>
    <w:rsid w:val="00B64C9F"/>
    <w:rsid w:val="00B64CD0"/>
    <w:rsid w:val="00B64D91"/>
    <w:rsid w:val="00B64DAF"/>
    <w:rsid w:val="00B65230"/>
    <w:rsid w:val="00B65389"/>
    <w:rsid w:val="00B657B9"/>
    <w:rsid w:val="00B65E12"/>
    <w:rsid w:val="00B6624E"/>
    <w:rsid w:val="00B6651C"/>
    <w:rsid w:val="00B6668D"/>
    <w:rsid w:val="00B66A2C"/>
    <w:rsid w:val="00B66DB4"/>
    <w:rsid w:val="00B66FA0"/>
    <w:rsid w:val="00B670EB"/>
    <w:rsid w:val="00B67268"/>
    <w:rsid w:val="00B67353"/>
    <w:rsid w:val="00B67443"/>
    <w:rsid w:val="00B67CD9"/>
    <w:rsid w:val="00B67D89"/>
    <w:rsid w:val="00B67E7B"/>
    <w:rsid w:val="00B67FB4"/>
    <w:rsid w:val="00B700F9"/>
    <w:rsid w:val="00B701D8"/>
    <w:rsid w:val="00B70484"/>
    <w:rsid w:val="00B70515"/>
    <w:rsid w:val="00B70A67"/>
    <w:rsid w:val="00B70A89"/>
    <w:rsid w:val="00B711BD"/>
    <w:rsid w:val="00B71456"/>
    <w:rsid w:val="00B71600"/>
    <w:rsid w:val="00B71647"/>
    <w:rsid w:val="00B716D3"/>
    <w:rsid w:val="00B71752"/>
    <w:rsid w:val="00B719D3"/>
    <w:rsid w:val="00B71CFF"/>
    <w:rsid w:val="00B72104"/>
    <w:rsid w:val="00B72244"/>
    <w:rsid w:val="00B723B2"/>
    <w:rsid w:val="00B725EC"/>
    <w:rsid w:val="00B72855"/>
    <w:rsid w:val="00B72E2A"/>
    <w:rsid w:val="00B72E58"/>
    <w:rsid w:val="00B72E99"/>
    <w:rsid w:val="00B72F53"/>
    <w:rsid w:val="00B72FDC"/>
    <w:rsid w:val="00B730D1"/>
    <w:rsid w:val="00B73427"/>
    <w:rsid w:val="00B7350D"/>
    <w:rsid w:val="00B737E6"/>
    <w:rsid w:val="00B73B97"/>
    <w:rsid w:val="00B73EFE"/>
    <w:rsid w:val="00B73F70"/>
    <w:rsid w:val="00B74157"/>
    <w:rsid w:val="00B7416A"/>
    <w:rsid w:val="00B7425C"/>
    <w:rsid w:val="00B742B8"/>
    <w:rsid w:val="00B7451C"/>
    <w:rsid w:val="00B74586"/>
    <w:rsid w:val="00B74AC2"/>
    <w:rsid w:val="00B74B17"/>
    <w:rsid w:val="00B74B4D"/>
    <w:rsid w:val="00B751B7"/>
    <w:rsid w:val="00B75247"/>
    <w:rsid w:val="00B7530B"/>
    <w:rsid w:val="00B75629"/>
    <w:rsid w:val="00B7595E"/>
    <w:rsid w:val="00B75C67"/>
    <w:rsid w:val="00B75DB0"/>
    <w:rsid w:val="00B75E59"/>
    <w:rsid w:val="00B75ED6"/>
    <w:rsid w:val="00B76579"/>
    <w:rsid w:val="00B7666A"/>
    <w:rsid w:val="00B76748"/>
    <w:rsid w:val="00B76A59"/>
    <w:rsid w:val="00B76AD3"/>
    <w:rsid w:val="00B76EEA"/>
    <w:rsid w:val="00B76F9E"/>
    <w:rsid w:val="00B774F7"/>
    <w:rsid w:val="00B77526"/>
    <w:rsid w:val="00B776B4"/>
    <w:rsid w:val="00B779F8"/>
    <w:rsid w:val="00B77A0A"/>
    <w:rsid w:val="00B77C4F"/>
    <w:rsid w:val="00B77CD7"/>
    <w:rsid w:val="00B77EDB"/>
    <w:rsid w:val="00B80195"/>
    <w:rsid w:val="00B804EA"/>
    <w:rsid w:val="00B809A0"/>
    <w:rsid w:val="00B80BBD"/>
    <w:rsid w:val="00B81342"/>
    <w:rsid w:val="00B8150E"/>
    <w:rsid w:val="00B81696"/>
    <w:rsid w:val="00B81751"/>
    <w:rsid w:val="00B81BF5"/>
    <w:rsid w:val="00B81CA1"/>
    <w:rsid w:val="00B81EA5"/>
    <w:rsid w:val="00B81ECC"/>
    <w:rsid w:val="00B8246B"/>
    <w:rsid w:val="00B825E3"/>
    <w:rsid w:val="00B82A4E"/>
    <w:rsid w:val="00B82BA9"/>
    <w:rsid w:val="00B82BC8"/>
    <w:rsid w:val="00B82BE3"/>
    <w:rsid w:val="00B82D25"/>
    <w:rsid w:val="00B82E05"/>
    <w:rsid w:val="00B82E61"/>
    <w:rsid w:val="00B82F06"/>
    <w:rsid w:val="00B8309B"/>
    <w:rsid w:val="00B8323D"/>
    <w:rsid w:val="00B835B2"/>
    <w:rsid w:val="00B8360B"/>
    <w:rsid w:val="00B8368A"/>
    <w:rsid w:val="00B8379A"/>
    <w:rsid w:val="00B8382E"/>
    <w:rsid w:val="00B838D7"/>
    <w:rsid w:val="00B83E0A"/>
    <w:rsid w:val="00B8407E"/>
    <w:rsid w:val="00B8425F"/>
    <w:rsid w:val="00B843EE"/>
    <w:rsid w:val="00B84400"/>
    <w:rsid w:val="00B845DF"/>
    <w:rsid w:val="00B846A3"/>
    <w:rsid w:val="00B84B5E"/>
    <w:rsid w:val="00B8506E"/>
    <w:rsid w:val="00B850A8"/>
    <w:rsid w:val="00B85108"/>
    <w:rsid w:val="00B852EA"/>
    <w:rsid w:val="00B8532C"/>
    <w:rsid w:val="00B855B3"/>
    <w:rsid w:val="00B85654"/>
    <w:rsid w:val="00B856BF"/>
    <w:rsid w:val="00B85857"/>
    <w:rsid w:val="00B85C3A"/>
    <w:rsid w:val="00B85CE1"/>
    <w:rsid w:val="00B8620C"/>
    <w:rsid w:val="00B86406"/>
    <w:rsid w:val="00B8659C"/>
    <w:rsid w:val="00B86A9E"/>
    <w:rsid w:val="00B86B45"/>
    <w:rsid w:val="00B86B6B"/>
    <w:rsid w:val="00B870CE"/>
    <w:rsid w:val="00B8743F"/>
    <w:rsid w:val="00B874D9"/>
    <w:rsid w:val="00B87614"/>
    <w:rsid w:val="00B87677"/>
    <w:rsid w:val="00B8775F"/>
    <w:rsid w:val="00B87A45"/>
    <w:rsid w:val="00B87D02"/>
    <w:rsid w:val="00B87EA1"/>
    <w:rsid w:val="00B9052A"/>
    <w:rsid w:val="00B9053A"/>
    <w:rsid w:val="00B90552"/>
    <w:rsid w:val="00B90567"/>
    <w:rsid w:val="00B907BD"/>
    <w:rsid w:val="00B9083E"/>
    <w:rsid w:val="00B908C5"/>
    <w:rsid w:val="00B908C7"/>
    <w:rsid w:val="00B90A8D"/>
    <w:rsid w:val="00B90EDD"/>
    <w:rsid w:val="00B91872"/>
    <w:rsid w:val="00B91BC1"/>
    <w:rsid w:val="00B91EBB"/>
    <w:rsid w:val="00B91F66"/>
    <w:rsid w:val="00B921B6"/>
    <w:rsid w:val="00B922BC"/>
    <w:rsid w:val="00B92623"/>
    <w:rsid w:val="00B92649"/>
    <w:rsid w:val="00B926A5"/>
    <w:rsid w:val="00B92984"/>
    <w:rsid w:val="00B9299B"/>
    <w:rsid w:val="00B929DD"/>
    <w:rsid w:val="00B92BD5"/>
    <w:rsid w:val="00B92C79"/>
    <w:rsid w:val="00B92D4C"/>
    <w:rsid w:val="00B92DEB"/>
    <w:rsid w:val="00B932A4"/>
    <w:rsid w:val="00B9349B"/>
    <w:rsid w:val="00B9359A"/>
    <w:rsid w:val="00B93945"/>
    <w:rsid w:val="00B93A78"/>
    <w:rsid w:val="00B93B36"/>
    <w:rsid w:val="00B93B71"/>
    <w:rsid w:val="00B93C69"/>
    <w:rsid w:val="00B93C8D"/>
    <w:rsid w:val="00B93D2F"/>
    <w:rsid w:val="00B93ECC"/>
    <w:rsid w:val="00B93FD1"/>
    <w:rsid w:val="00B94095"/>
    <w:rsid w:val="00B94182"/>
    <w:rsid w:val="00B9447C"/>
    <w:rsid w:val="00B944C6"/>
    <w:rsid w:val="00B9460F"/>
    <w:rsid w:val="00B94655"/>
    <w:rsid w:val="00B94A0F"/>
    <w:rsid w:val="00B94A22"/>
    <w:rsid w:val="00B94A85"/>
    <w:rsid w:val="00B94B07"/>
    <w:rsid w:val="00B94F79"/>
    <w:rsid w:val="00B94FC0"/>
    <w:rsid w:val="00B95343"/>
    <w:rsid w:val="00B9544E"/>
    <w:rsid w:val="00B95541"/>
    <w:rsid w:val="00B955FB"/>
    <w:rsid w:val="00B9569C"/>
    <w:rsid w:val="00B9586F"/>
    <w:rsid w:val="00B959EF"/>
    <w:rsid w:val="00B95D0F"/>
    <w:rsid w:val="00B95D40"/>
    <w:rsid w:val="00B95D42"/>
    <w:rsid w:val="00B96288"/>
    <w:rsid w:val="00B96553"/>
    <w:rsid w:val="00B965E1"/>
    <w:rsid w:val="00B96770"/>
    <w:rsid w:val="00B968B4"/>
    <w:rsid w:val="00B969EC"/>
    <w:rsid w:val="00B96D6E"/>
    <w:rsid w:val="00B96FF9"/>
    <w:rsid w:val="00B974DF"/>
    <w:rsid w:val="00B97721"/>
    <w:rsid w:val="00B977C9"/>
    <w:rsid w:val="00B97958"/>
    <w:rsid w:val="00B97A8C"/>
    <w:rsid w:val="00B97B9E"/>
    <w:rsid w:val="00B97BC8"/>
    <w:rsid w:val="00B97D33"/>
    <w:rsid w:val="00B97DD5"/>
    <w:rsid w:val="00B97E53"/>
    <w:rsid w:val="00BA01B3"/>
    <w:rsid w:val="00BA0375"/>
    <w:rsid w:val="00BA0686"/>
    <w:rsid w:val="00BA0ABD"/>
    <w:rsid w:val="00BA0D73"/>
    <w:rsid w:val="00BA0FB2"/>
    <w:rsid w:val="00BA12FD"/>
    <w:rsid w:val="00BA14E8"/>
    <w:rsid w:val="00BA160F"/>
    <w:rsid w:val="00BA1862"/>
    <w:rsid w:val="00BA1873"/>
    <w:rsid w:val="00BA1A1F"/>
    <w:rsid w:val="00BA1A4A"/>
    <w:rsid w:val="00BA1A99"/>
    <w:rsid w:val="00BA1BD3"/>
    <w:rsid w:val="00BA1D27"/>
    <w:rsid w:val="00BA1D32"/>
    <w:rsid w:val="00BA1D69"/>
    <w:rsid w:val="00BA1E32"/>
    <w:rsid w:val="00BA1F18"/>
    <w:rsid w:val="00BA1FC4"/>
    <w:rsid w:val="00BA2095"/>
    <w:rsid w:val="00BA227A"/>
    <w:rsid w:val="00BA24CF"/>
    <w:rsid w:val="00BA2575"/>
    <w:rsid w:val="00BA267A"/>
    <w:rsid w:val="00BA2833"/>
    <w:rsid w:val="00BA2A39"/>
    <w:rsid w:val="00BA2A5E"/>
    <w:rsid w:val="00BA2C14"/>
    <w:rsid w:val="00BA2D30"/>
    <w:rsid w:val="00BA2DCA"/>
    <w:rsid w:val="00BA2E8E"/>
    <w:rsid w:val="00BA2F92"/>
    <w:rsid w:val="00BA3355"/>
    <w:rsid w:val="00BA3D20"/>
    <w:rsid w:val="00BA3DAF"/>
    <w:rsid w:val="00BA4105"/>
    <w:rsid w:val="00BA411C"/>
    <w:rsid w:val="00BA42B3"/>
    <w:rsid w:val="00BA4305"/>
    <w:rsid w:val="00BA4493"/>
    <w:rsid w:val="00BA47CE"/>
    <w:rsid w:val="00BA4AAB"/>
    <w:rsid w:val="00BA4AD6"/>
    <w:rsid w:val="00BA4D7F"/>
    <w:rsid w:val="00BA4F82"/>
    <w:rsid w:val="00BA502C"/>
    <w:rsid w:val="00BA5365"/>
    <w:rsid w:val="00BA536A"/>
    <w:rsid w:val="00BA537A"/>
    <w:rsid w:val="00BA54FF"/>
    <w:rsid w:val="00BA553C"/>
    <w:rsid w:val="00BA56C7"/>
    <w:rsid w:val="00BA56CF"/>
    <w:rsid w:val="00BA5832"/>
    <w:rsid w:val="00BA5964"/>
    <w:rsid w:val="00BA5B4C"/>
    <w:rsid w:val="00BA5B80"/>
    <w:rsid w:val="00BA5D90"/>
    <w:rsid w:val="00BA60BD"/>
    <w:rsid w:val="00BA60E3"/>
    <w:rsid w:val="00BA6798"/>
    <w:rsid w:val="00BA683B"/>
    <w:rsid w:val="00BA6840"/>
    <w:rsid w:val="00BA6969"/>
    <w:rsid w:val="00BA697C"/>
    <w:rsid w:val="00BA69BD"/>
    <w:rsid w:val="00BA6B42"/>
    <w:rsid w:val="00BA6B90"/>
    <w:rsid w:val="00BA7097"/>
    <w:rsid w:val="00BA7122"/>
    <w:rsid w:val="00BA739E"/>
    <w:rsid w:val="00BA73DC"/>
    <w:rsid w:val="00BA75BC"/>
    <w:rsid w:val="00BA75F3"/>
    <w:rsid w:val="00BA78BB"/>
    <w:rsid w:val="00BA7C8A"/>
    <w:rsid w:val="00BA7D73"/>
    <w:rsid w:val="00BA7D7C"/>
    <w:rsid w:val="00BA7DCE"/>
    <w:rsid w:val="00BA7E14"/>
    <w:rsid w:val="00BB0022"/>
    <w:rsid w:val="00BB00D2"/>
    <w:rsid w:val="00BB0253"/>
    <w:rsid w:val="00BB0269"/>
    <w:rsid w:val="00BB029B"/>
    <w:rsid w:val="00BB03D9"/>
    <w:rsid w:val="00BB05A4"/>
    <w:rsid w:val="00BB0C9E"/>
    <w:rsid w:val="00BB0E36"/>
    <w:rsid w:val="00BB0E83"/>
    <w:rsid w:val="00BB0FD6"/>
    <w:rsid w:val="00BB0FE7"/>
    <w:rsid w:val="00BB145C"/>
    <w:rsid w:val="00BB1A11"/>
    <w:rsid w:val="00BB1A2B"/>
    <w:rsid w:val="00BB1AB3"/>
    <w:rsid w:val="00BB1C03"/>
    <w:rsid w:val="00BB1C62"/>
    <w:rsid w:val="00BB1CD0"/>
    <w:rsid w:val="00BB20D8"/>
    <w:rsid w:val="00BB2210"/>
    <w:rsid w:val="00BB2289"/>
    <w:rsid w:val="00BB228D"/>
    <w:rsid w:val="00BB236A"/>
    <w:rsid w:val="00BB24E9"/>
    <w:rsid w:val="00BB2536"/>
    <w:rsid w:val="00BB2669"/>
    <w:rsid w:val="00BB2706"/>
    <w:rsid w:val="00BB27E9"/>
    <w:rsid w:val="00BB29DA"/>
    <w:rsid w:val="00BB29DC"/>
    <w:rsid w:val="00BB2B75"/>
    <w:rsid w:val="00BB3169"/>
    <w:rsid w:val="00BB340D"/>
    <w:rsid w:val="00BB3607"/>
    <w:rsid w:val="00BB3922"/>
    <w:rsid w:val="00BB39BB"/>
    <w:rsid w:val="00BB3ACA"/>
    <w:rsid w:val="00BB3E76"/>
    <w:rsid w:val="00BB4021"/>
    <w:rsid w:val="00BB41C8"/>
    <w:rsid w:val="00BB424E"/>
    <w:rsid w:val="00BB430C"/>
    <w:rsid w:val="00BB4599"/>
    <w:rsid w:val="00BB46BD"/>
    <w:rsid w:val="00BB4795"/>
    <w:rsid w:val="00BB47EC"/>
    <w:rsid w:val="00BB490F"/>
    <w:rsid w:val="00BB4C56"/>
    <w:rsid w:val="00BB4CC7"/>
    <w:rsid w:val="00BB4E08"/>
    <w:rsid w:val="00BB4EFF"/>
    <w:rsid w:val="00BB4F02"/>
    <w:rsid w:val="00BB4F26"/>
    <w:rsid w:val="00BB4F4C"/>
    <w:rsid w:val="00BB51B5"/>
    <w:rsid w:val="00BB5898"/>
    <w:rsid w:val="00BB5906"/>
    <w:rsid w:val="00BB59A1"/>
    <w:rsid w:val="00BB5C2D"/>
    <w:rsid w:val="00BB5C35"/>
    <w:rsid w:val="00BB5DBA"/>
    <w:rsid w:val="00BB612D"/>
    <w:rsid w:val="00BB61A0"/>
    <w:rsid w:val="00BB6556"/>
    <w:rsid w:val="00BB67CE"/>
    <w:rsid w:val="00BB6A82"/>
    <w:rsid w:val="00BB6AE4"/>
    <w:rsid w:val="00BB6D95"/>
    <w:rsid w:val="00BB6FD6"/>
    <w:rsid w:val="00BB711E"/>
    <w:rsid w:val="00BB71E4"/>
    <w:rsid w:val="00BB7373"/>
    <w:rsid w:val="00BB740D"/>
    <w:rsid w:val="00BB7780"/>
    <w:rsid w:val="00BB77B3"/>
    <w:rsid w:val="00BB7860"/>
    <w:rsid w:val="00BB7AB4"/>
    <w:rsid w:val="00BB7AED"/>
    <w:rsid w:val="00BB7AF7"/>
    <w:rsid w:val="00BB7FE3"/>
    <w:rsid w:val="00BC01BC"/>
    <w:rsid w:val="00BC020B"/>
    <w:rsid w:val="00BC029E"/>
    <w:rsid w:val="00BC05D9"/>
    <w:rsid w:val="00BC109A"/>
    <w:rsid w:val="00BC12CA"/>
    <w:rsid w:val="00BC1582"/>
    <w:rsid w:val="00BC17F6"/>
    <w:rsid w:val="00BC1C65"/>
    <w:rsid w:val="00BC1C73"/>
    <w:rsid w:val="00BC1D2A"/>
    <w:rsid w:val="00BC21A3"/>
    <w:rsid w:val="00BC21EB"/>
    <w:rsid w:val="00BC25BE"/>
    <w:rsid w:val="00BC25F9"/>
    <w:rsid w:val="00BC25FF"/>
    <w:rsid w:val="00BC27FF"/>
    <w:rsid w:val="00BC29FB"/>
    <w:rsid w:val="00BC2A7E"/>
    <w:rsid w:val="00BC2AB6"/>
    <w:rsid w:val="00BC2AD8"/>
    <w:rsid w:val="00BC2E62"/>
    <w:rsid w:val="00BC2EC8"/>
    <w:rsid w:val="00BC2ED8"/>
    <w:rsid w:val="00BC34B2"/>
    <w:rsid w:val="00BC3591"/>
    <w:rsid w:val="00BC387C"/>
    <w:rsid w:val="00BC38E3"/>
    <w:rsid w:val="00BC3937"/>
    <w:rsid w:val="00BC405C"/>
    <w:rsid w:val="00BC4552"/>
    <w:rsid w:val="00BC45A1"/>
    <w:rsid w:val="00BC46F4"/>
    <w:rsid w:val="00BC47DB"/>
    <w:rsid w:val="00BC47DC"/>
    <w:rsid w:val="00BC484C"/>
    <w:rsid w:val="00BC4888"/>
    <w:rsid w:val="00BC4B89"/>
    <w:rsid w:val="00BC4BE9"/>
    <w:rsid w:val="00BC4BFB"/>
    <w:rsid w:val="00BC4E86"/>
    <w:rsid w:val="00BC4F08"/>
    <w:rsid w:val="00BC5174"/>
    <w:rsid w:val="00BC5273"/>
    <w:rsid w:val="00BC52A4"/>
    <w:rsid w:val="00BC5360"/>
    <w:rsid w:val="00BC539D"/>
    <w:rsid w:val="00BC5424"/>
    <w:rsid w:val="00BC5626"/>
    <w:rsid w:val="00BC5987"/>
    <w:rsid w:val="00BC5A96"/>
    <w:rsid w:val="00BC5B78"/>
    <w:rsid w:val="00BC5CCB"/>
    <w:rsid w:val="00BC60E9"/>
    <w:rsid w:val="00BC6363"/>
    <w:rsid w:val="00BC6466"/>
    <w:rsid w:val="00BC65FC"/>
    <w:rsid w:val="00BC6B0F"/>
    <w:rsid w:val="00BC6C6B"/>
    <w:rsid w:val="00BC6CB3"/>
    <w:rsid w:val="00BC7145"/>
    <w:rsid w:val="00BC71E8"/>
    <w:rsid w:val="00BC726A"/>
    <w:rsid w:val="00BC7784"/>
    <w:rsid w:val="00BC7B76"/>
    <w:rsid w:val="00BC7E0C"/>
    <w:rsid w:val="00BC7E4F"/>
    <w:rsid w:val="00BD0470"/>
    <w:rsid w:val="00BD04F2"/>
    <w:rsid w:val="00BD084A"/>
    <w:rsid w:val="00BD0D25"/>
    <w:rsid w:val="00BD0D87"/>
    <w:rsid w:val="00BD1050"/>
    <w:rsid w:val="00BD1052"/>
    <w:rsid w:val="00BD1116"/>
    <w:rsid w:val="00BD11E5"/>
    <w:rsid w:val="00BD125A"/>
    <w:rsid w:val="00BD15B5"/>
    <w:rsid w:val="00BD1676"/>
    <w:rsid w:val="00BD18C2"/>
    <w:rsid w:val="00BD19C8"/>
    <w:rsid w:val="00BD1D1B"/>
    <w:rsid w:val="00BD2276"/>
    <w:rsid w:val="00BD24EB"/>
    <w:rsid w:val="00BD25C9"/>
    <w:rsid w:val="00BD2A79"/>
    <w:rsid w:val="00BD2AE7"/>
    <w:rsid w:val="00BD2C20"/>
    <w:rsid w:val="00BD3064"/>
    <w:rsid w:val="00BD315B"/>
    <w:rsid w:val="00BD31BD"/>
    <w:rsid w:val="00BD33A3"/>
    <w:rsid w:val="00BD3442"/>
    <w:rsid w:val="00BD34FE"/>
    <w:rsid w:val="00BD368F"/>
    <w:rsid w:val="00BD3863"/>
    <w:rsid w:val="00BD3C40"/>
    <w:rsid w:val="00BD3D12"/>
    <w:rsid w:val="00BD41A7"/>
    <w:rsid w:val="00BD47F5"/>
    <w:rsid w:val="00BD48A1"/>
    <w:rsid w:val="00BD49C0"/>
    <w:rsid w:val="00BD4A2C"/>
    <w:rsid w:val="00BD4A6A"/>
    <w:rsid w:val="00BD4B63"/>
    <w:rsid w:val="00BD4C57"/>
    <w:rsid w:val="00BD4CBE"/>
    <w:rsid w:val="00BD4DFA"/>
    <w:rsid w:val="00BD527D"/>
    <w:rsid w:val="00BD53B9"/>
    <w:rsid w:val="00BD5466"/>
    <w:rsid w:val="00BD54E6"/>
    <w:rsid w:val="00BD55DC"/>
    <w:rsid w:val="00BD5615"/>
    <w:rsid w:val="00BD5A37"/>
    <w:rsid w:val="00BD5B84"/>
    <w:rsid w:val="00BD5C75"/>
    <w:rsid w:val="00BD5CCC"/>
    <w:rsid w:val="00BD5CE0"/>
    <w:rsid w:val="00BD5F9D"/>
    <w:rsid w:val="00BD612B"/>
    <w:rsid w:val="00BD61B8"/>
    <w:rsid w:val="00BD6326"/>
    <w:rsid w:val="00BD64EB"/>
    <w:rsid w:val="00BD6647"/>
    <w:rsid w:val="00BD68A0"/>
    <w:rsid w:val="00BD6A1C"/>
    <w:rsid w:val="00BD6FF0"/>
    <w:rsid w:val="00BD7288"/>
    <w:rsid w:val="00BD7295"/>
    <w:rsid w:val="00BD76D4"/>
    <w:rsid w:val="00BD7AB6"/>
    <w:rsid w:val="00BD7AFB"/>
    <w:rsid w:val="00BD7BEF"/>
    <w:rsid w:val="00BD7DE7"/>
    <w:rsid w:val="00BD7EA3"/>
    <w:rsid w:val="00BD7F45"/>
    <w:rsid w:val="00BD7FE6"/>
    <w:rsid w:val="00BE0252"/>
    <w:rsid w:val="00BE0331"/>
    <w:rsid w:val="00BE05E6"/>
    <w:rsid w:val="00BE0F03"/>
    <w:rsid w:val="00BE0F0B"/>
    <w:rsid w:val="00BE11BC"/>
    <w:rsid w:val="00BE147A"/>
    <w:rsid w:val="00BE174A"/>
    <w:rsid w:val="00BE1750"/>
    <w:rsid w:val="00BE179D"/>
    <w:rsid w:val="00BE1975"/>
    <w:rsid w:val="00BE1C3B"/>
    <w:rsid w:val="00BE1FE5"/>
    <w:rsid w:val="00BE20D4"/>
    <w:rsid w:val="00BE212C"/>
    <w:rsid w:val="00BE25D5"/>
    <w:rsid w:val="00BE2768"/>
    <w:rsid w:val="00BE2865"/>
    <w:rsid w:val="00BE289A"/>
    <w:rsid w:val="00BE2902"/>
    <w:rsid w:val="00BE2B77"/>
    <w:rsid w:val="00BE2CD9"/>
    <w:rsid w:val="00BE2DC9"/>
    <w:rsid w:val="00BE3387"/>
    <w:rsid w:val="00BE38A7"/>
    <w:rsid w:val="00BE3967"/>
    <w:rsid w:val="00BE3DAA"/>
    <w:rsid w:val="00BE3DF0"/>
    <w:rsid w:val="00BE3EBA"/>
    <w:rsid w:val="00BE420E"/>
    <w:rsid w:val="00BE4224"/>
    <w:rsid w:val="00BE4228"/>
    <w:rsid w:val="00BE460E"/>
    <w:rsid w:val="00BE46AF"/>
    <w:rsid w:val="00BE4812"/>
    <w:rsid w:val="00BE4839"/>
    <w:rsid w:val="00BE4951"/>
    <w:rsid w:val="00BE4A63"/>
    <w:rsid w:val="00BE4D7F"/>
    <w:rsid w:val="00BE4F12"/>
    <w:rsid w:val="00BE4F84"/>
    <w:rsid w:val="00BE5181"/>
    <w:rsid w:val="00BE51F2"/>
    <w:rsid w:val="00BE5395"/>
    <w:rsid w:val="00BE53A7"/>
    <w:rsid w:val="00BE5496"/>
    <w:rsid w:val="00BE5B81"/>
    <w:rsid w:val="00BE5C4E"/>
    <w:rsid w:val="00BE5CA7"/>
    <w:rsid w:val="00BE5DE5"/>
    <w:rsid w:val="00BE5F5B"/>
    <w:rsid w:val="00BE61BF"/>
    <w:rsid w:val="00BE61C8"/>
    <w:rsid w:val="00BE6380"/>
    <w:rsid w:val="00BE63CD"/>
    <w:rsid w:val="00BE65AC"/>
    <w:rsid w:val="00BE6620"/>
    <w:rsid w:val="00BE6838"/>
    <w:rsid w:val="00BE6839"/>
    <w:rsid w:val="00BE6B14"/>
    <w:rsid w:val="00BE6B88"/>
    <w:rsid w:val="00BE6B96"/>
    <w:rsid w:val="00BE6CAC"/>
    <w:rsid w:val="00BE6DC9"/>
    <w:rsid w:val="00BE6FAF"/>
    <w:rsid w:val="00BE7024"/>
    <w:rsid w:val="00BE717E"/>
    <w:rsid w:val="00BE755B"/>
    <w:rsid w:val="00BE796C"/>
    <w:rsid w:val="00BE7C21"/>
    <w:rsid w:val="00BF000A"/>
    <w:rsid w:val="00BF003B"/>
    <w:rsid w:val="00BF020C"/>
    <w:rsid w:val="00BF082D"/>
    <w:rsid w:val="00BF0A0D"/>
    <w:rsid w:val="00BF0C2B"/>
    <w:rsid w:val="00BF0CFD"/>
    <w:rsid w:val="00BF102A"/>
    <w:rsid w:val="00BF1729"/>
    <w:rsid w:val="00BF1B6F"/>
    <w:rsid w:val="00BF1C6B"/>
    <w:rsid w:val="00BF1CF8"/>
    <w:rsid w:val="00BF1EAA"/>
    <w:rsid w:val="00BF1EAE"/>
    <w:rsid w:val="00BF1EB9"/>
    <w:rsid w:val="00BF1F1E"/>
    <w:rsid w:val="00BF2089"/>
    <w:rsid w:val="00BF23D3"/>
    <w:rsid w:val="00BF23F5"/>
    <w:rsid w:val="00BF2822"/>
    <w:rsid w:val="00BF2993"/>
    <w:rsid w:val="00BF2E8C"/>
    <w:rsid w:val="00BF3188"/>
    <w:rsid w:val="00BF3387"/>
    <w:rsid w:val="00BF3658"/>
    <w:rsid w:val="00BF36EC"/>
    <w:rsid w:val="00BF3700"/>
    <w:rsid w:val="00BF399B"/>
    <w:rsid w:val="00BF43F9"/>
    <w:rsid w:val="00BF4551"/>
    <w:rsid w:val="00BF48AE"/>
    <w:rsid w:val="00BF493C"/>
    <w:rsid w:val="00BF4951"/>
    <w:rsid w:val="00BF4966"/>
    <w:rsid w:val="00BF5494"/>
    <w:rsid w:val="00BF551B"/>
    <w:rsid w:val="00BF559C"/>
    <w:rsid w:val="00BF5600"/>
    <w:rsid w:val="00BF58A4"/>
    <w:rsid w:val="00BF5B27"/>
    <w:rsid w:val="00BF5DDA"/>
    <w:rsid w:val="00BF5F78"/>
    <w:rsid w:val="00BF608C"/>
    <w:rsid w:val="00BF60DC"/>
    <w:rsid w:val="00BF6142"/>
    <w:rsid w:val="00BF6310"/>
    <w:rsid w:val="00BF6482"/>
    <w:rsid w:val="00BF656A"/>
    <w:rsid w:val="00BF676A"/>
    <w:rsid w:val="00BF67F6"/>
    <w:rsid w:val="00BF6EC9"/>
    <w:rsid w:val="00BF721F"/>
    <w:rsid w:val="00BF73EA"/>
    <w:rsid w:val="00BF74AF"/>
    <w:rsid w:val="00BF74B0"/>
    <w:rsid w:val="00BF76C3"/>
    <w:rsid w:val="00BF7785"/>
    <w:rsid w:val="00BF787E"/>
    <w:rsid w:val="00BF78A7"/>
    <w:rsid w:val="00BF7963"/>
    <w:rsid w:val="00BF79A5"/>
    <w:rsid w:val="00BF7AB9"/>
    <w:rsid w:val="00BF7ABD"/>
    <w:rsid w:val="00C00615"/>
    <w:rsid w:val="00C006A6"/>
    <w:rsid w:val="00C007F8"/>
    <w:rsid w:val="00C0083F"/>
    <w:rsid w:val="00C00930"/>
    <w:rsid w:val="00C00ABB"/>
    <w:rsid w:val="00C00BCB"/>
    <w:rsid w:val="00C00BED"/>
    <w:rsid w:val="00C01451"/>
    <w:rsid w:val="00C015EC"/>
    <w:rsid w:val="00C017BD"/>
    <w:rsid w:val="00C01D3F"/>
    <w:rsid w:val="00C01D8A"/>
    <w:rsid w:val="00C02755"/>
    <w:rsid w:val="00C02957"/>
    <w:rsid w:val="00C02EC8"/>
    <w:rsid w:val="00C02F18"/>
    <w:rsid w:val="00C02FC6"/>
    <w:rsid w:val="00C02FFC"/>
    <w:rsid w:val="00C0306D"/>
    <w:rsid w:val="00C03479"/>
    <w:rsid w:val="00C035AE"/>
    <w:rsid w:val="00C0377E"/>
    <w:rsid w:val="00C039D7"/>
    <w:rsid w:val="00C03BFA"/>
    <w:rsid w:val="00C03E79"/>
    <w:rsid w:val="00C04468"/>
    <w:rsid w:val="00C0453E"/>
    <w:rsid w:val="00C04723"/>
    <w:rsid w:val="00C04A9A"/>
    <w:rsid w:val="00C04D0C"/>
    <w:rsid w:val="00C04F51"/>
    <w:rsid w:val="00C05391"/>
    <w:rsid w:val="00C05576"/>
    <w:rsid w:val="00C05608"/>
    <w:rsid w:val="00C0570C"/>
    <w:rsid w:val="00C05959"/>
    <w:rsid w:val="00C05AB2"/>
    <w:rsid w:val="00C05B03"/>
    <w:rsid w:val="00C05FCF"/>
    <w:rsid w:val="00C05FDF"/>
    <w:rsid w:val="00C0623E"/>
    <w:rsid w:val="00C068F6"/>
    <w:rsid w:val="00C06ADA"/>
    <w:rsid w:val="00C06BA2"/>
    <w:rsid w:val="00C06D35"/>
    <w:rsid w:val="00C06D7D"/>
    <w:rsid w:val="00C06FF4"/>
    <w:rsid w:val="00C07082"/>
    <w:rsid w:val="00C07285"/>
    <w:rsid w:val="00C07354"/>
    <w:rsid w:val="00C0735C"/>
    <w:rsid w:val="00C07476"/>
    <w:rsid w:val="00C075FD"/>
    <w:rsid w:val="00C07896"/>
    <w:rsid w:val="00C07C35"/>
    <w:rsid w:val="00C104A0"/>
    <w:rsid w:val="00C107D7"/>
    <w:rsid w:val="00C107EF"/>
    <w:rsid w:val="00C10870"/>
    <w:rsid w:val="00C10BC4"/>
    <w:rsid w:val="00C10CEC"/>
    <w:rsid w:val="00C10DD1"/>
    <w:rsid w:val="00C10FE9"/>
    <w:rsid w:val="00C11172"/>
    <w:rsid w:val="00C111C8"/>
    <w:rsid w:val="00C1130B"/>
    <w:rsid w:val="00C1146C"/>
    <w:rsid w:val="00C11676"/>
    <w:rsid w:val="00C116E6"/>
    <w:rsid w:val="00C1177A"/>
    <w:rsid w:val="00C11A9C"/>
    <w:rsid w:val="00C11B5F"/>
    <w:rsid w:val="00C11BD1"/>
    <w:rsid w:val="00C11D2F"/>
    <w:rsid w:val="00C1213B"/>
    <w:rsid w:val="00C1232F"/>
    <w:rsid w:val="00C124D5"/>
    <w:rsid w:val="00C124ED"/>
    <w:rsid w:val="00C125A2"/>
    <w:rsid w:val="00C125A7"/>
    <w:rsid w:val="00C126C9"/>
    <w:rsid w:val="00C12751"/>
    <w:rsid w:val="00C12756"/>
    <w:rsid w:val="00C1278C"/>
    <w:rsid w:val="00C127DA"/>
    <w:rsid w:val="00C12AAD"/>
    <w:rsid w:val="00C12BD8"/>
    <w:rsid w:val="00C12DDC"/>
    <w:rsid w:val="00C12E6B"/>
    <w:rsid w:val="00C12EF1"/>
    <w:rsid w:val="00C12FA4"/>
    <w:rsid w:val="00C13030"/>
    <w:rsid w:val="00C131C0"/>
    <w:rsid w:val="00C13324"/>
    <w:rsid w:val="00C134FA"/>
    <w:rsid w:val="00C1364E"/>
    <w:rsid w:val="00C136CB"/>
    <w:rsid w:val="00C13B28"/>
    <w:rsid w:val="00C13D93"/>
    <w:rsid w:val="00C13F4A"/>
    <w:rsid w:val="00C14292"/>
    <w:rsid w:val="00C14556"/>
    <w:rsid w:val="00C14641"/>
    <w:rsid w:val="00C148AD"/>
    <w:rsid w:val="00C14909"/>
    <w:rsid w:val="00C14953"/>
    <w:rsid w:val="00C14ACC"/>
    <w:rsid w:val="00C14ED1"/>
    <w:rsid w:val="00C155F4"/>
    <w:rsid w:val="00C1571E"/>
    <w:rsid w:val="00C15960"/>
    <w:rsid w:val="00C159F3"/>
    <w:rsid w:val="00C15A48"/>
    <w:rsid w:val="00C15C0C"/>
    <w:rsid w:val="00C15C91"/>
    <w:rsid w:val="00C15E0A"/>
    <w:rsid w:val="00C15F92"/>
    <w:rsid w:val="00C15FA3"/>
    <w:rsid w:val="00C16026"/>
    <w:rsid w:val="00C16460"/>
    <w:rsid w:val="00C166BB"/>
    <w:rsid w:val="00C166C7"/>
    <w:rsid w:val="00C168BF"/>
    <w:rsid w:val="00C16977"/>
    <w:rsid w:val="00C16A44"/>
    <w:rsid w:val="00C16B48"/>
    <w:rsid w:val="00C16C54"/>
    <w:rsid w:val="00C16DD5"/>
    <w:rsid w:val="00C17042"/>
    <w:rsid w:val="00C1704C"/>
    <w:rsid w:val="00C1738F"/>
    <w:rsid w:val="00C1741C"/>
    <w:rsid w:val="00C17576"/>
    <w:rsid w:val="00C176F9"/>
    <w:rsid w:val="00C177EA"/>
    <w:rsid w:val="00C1790E"/>
    <w:rsid w:val="00C17CDF"/>
    <w:rsid w:val="00C17EFC"/>
    <w:rsid w:val="00C200D7"/>
    <w:rsid w:val="00C20203"/>
    <w:rsid w:val="00C2052E"/>
    <w:rsid w:val="00C20538"/>
    <w:rsid w:val="00C20572"/>
    <w:rsid w:val="00C206E8"/>
    <w:rsid w:val="00C20B49"/>
    <w:rsid w:val="00C20B4D"/>
    <w:rsid w:val="00C20CEF"/>
    <w:rsid w:val="00C20E0A"/>
    <w:rsid w:val="00C20F8D"/>
    <w:rsid w:val="00C21098"/>
    <w:rsid w:val="00C2120A"/>
    <w:rsid w:val="00C2164C"/>
    <w:rsid w:val="00C218CE"/>
    <w:rsid w:val="00C21A30"/>
    <w:rsid w:val="00C21A75"/>
    <w:rsid w:val="00C21B91"/>
    <w:rsid w:val="00C21D89"/>
    <w:rsid w:val="00C21DE1"/>
    <w:rsid w:val="00C21E71"/>
    <w:rsid w:val="00C223F1"/>
    <w:rsid w:val="00C22654"/>
    <w:rsid w:val="00C226FF"/>
    <w:rsid w:val="00C22725"/>
    <w:rsid w:val="00C2289B"/>
    <w:rsid w:val="00C22BE4"/>
    <w:rsid w:val="00C22CCD"/>
    <w:rsid w:val="00C22D36"/>
    <w:rsid w:val="00C22E60"/>
    <w:rsid w:val="00C22F55"/>
    <w:rsid w:val="00C22FBF"/>
    <w:rsid w:val="00C2335E"/>
    <w:rsid w:val="00C233F2"/>
    <w:rsid w:val="00C23943"/>
    <w:rsid w:val="00C239DA"/>
    <w:rsid w:val="00C23A9B"/>
    <w:rsid w:val="00C23BEB"/>
    <w:rsid w:val="00C23DBE"/>
    <w:rsid w:val="00C23E3D"/>
    <w:rsid w:val="00C23FF2"/>
    <w:rsid w:val="00C2418A"/>
    <w:rsid w:val="00C242C4"/>
    <w:rsid w:val="00C24585"/>
    <w:rsid w:val="00C245CC"/>
    <w:rsid w:val="00C24B9C"/>
    <w:rsid w:val="00C24DA5"/>
    <w:rsid w:val="00C24DC4"/>
    <w:rsid w:val="00C24EA0"/>
    <w:rsid w:val="00C24EA8"/>
    <w:rsid w:val="00C253FE"/>
    <w:rsid w:val="00C25507"/>
    <w:rsid w:val="00C259FA"/>
    <w:rsid w:val="00C25E89"/>
    <w:rsid w:val="00C25EB9"/>
    <w:rsid w:val="00C25FF0"/>
    <w:rsid w:val="00C2604C"/>
    <w:rsid w:val="00C260F2"/>
    <w:rsid w:val="00C26289"/>
    <w:rsid w:val="00C26405"/>
    <w:rsid w:val="00C2658D"/>
    <w:rsid w:val="00C2659F"/>
    <w:rsid w:val="00C26824"/>
    <w:rsid w:val="00C26912"/>
    <w:rsid w:val="00C26AE8"/>
    <w:rsid w:val="00C26D0F"/>
    <w:rsid w:val="00C26F33"/>
    <w:rsid w:val="00C27068"/>
    <w:rsid w:val="00C270F9"/>
    <w:rsid w:val="00C2710F"/>
    <w:rsid w:val="00C271D4"/>
    <w:rsid w:val="00C27315"/>
    <w:rsid w:val="00C2741A"/>
    <w:rsid w:val="00C276D3"/>
    <w:rsid w:val="00C276FA"/>
    <w:rsid w:val="00C278D1"/>
    <w:rsid w:val="00C27940"/>
    <w:rsid w:val="00C27A04"/>
    <w:rsid w:val="00C302C4"/>
    <w:rsid w:val="00C30365"/>
    <w:rsid w:val="00C30553"/>
    <w:rsid w:val="00C3062C"/>
    <w:rsid w:val="00C3074B"/>
    <w:rsid w:val="00C30775"/>
    <w:rsid w:val="00C3099F"/>
    <w:rsid w:val="00C30A39"/>
    <w:rsid w:val="00C30A67"/>
    <w:rsid w:val="00C30FD4"/>
    <w:rsid w:val="00C3140F"/>
    <w:rsid w:val="00C31515"/>
    <w:rsid w:val="00C31638"/>
    <w:rsid w:val="00C316EF"/>
    <w:rsid w:val="00C317A2"/>
    <w:rsid w:val="00C31A11"/>
    <w:rsid w:val="00C31CFF"/>
    <w:rsid w:val="00C31D0E"/>
    <w:rsid w:val="00C31D61"/>
    <w:rsid w:val="00C31E78"/>
    <w:rsid w:val="00C31FBA"/>
    <w:rsid w:val="00C32121"/>
    <w:rsid w:val="00C32167"/>
    <w:rsid w:val="00C32488"/>
    <w:rsid w:val="00C32560"/>
    <w:rsid w:val="00C32B9C"/>
    <w:rsid w:val="00C32D2E"/>
    <w:rsid w:val="00C32E72"/>
    <w:rsid w:val="00C32EC8"/>
    <w:rsid w:val="00C32FF2"/>
    <w:rsid w:val="00C331D3"/>
    <w:rsid w:val="00C33433"/>
    <w:rsid w:val="00C334CF"/>
    <w:rsid w:val="00C337A7"/>
    <w:rsid w:val="00C339CD"/>
    <w:rsid w:val="00C33A78"/>
    <w:rsid w:val="00C33D26"/>
    <w:rsid w:val="00C33D3F"/>
    <w:rsid w:val="00C33D51"/>
    <w:rsid w:val="00C33FFE"/>
    <w:rsid w:val="00C3429F"/>
    <w:rsid w:val="00C342AD"/>
    <w:rsid w:val="00C345F4"/>
    <w:rsid w:val="00C34AF5"/>
    <w:rsid w:val="00C34C8B"/>
    <w:rsid w:val="00C34D69"/>
    <w:rsid w:val="00C34DB0"/>
    <w:rsid w:val="00C34E84"/>
    <w:rsid w:val="00C34FC7"/>
    <w:rsid w:val="00C3526B"/>
    <w:rsid w:val="00C35CD9"/>
    <w:rsid w:val="00C35CE1"/>
    <w:rsid w:val="00C35D3F"/>
    <w:rsid w:val="00C35F70"/>
    <w:rsid w:val="00C35F9D"/>
    <w:rsid w:val="00C36284"/>
    <w:rsid w:val="00C36374"/>
    <w:rsid w:val="00C366DA"/>
    <w:rsid w:val="00C36813"/>
    <w:rsid w:val="00C368D6"/>
    <w:rsid w:val="00C36D82"/>
    <w:rsid w:val="00C36EAB"/>
    <w:rsid w:val="00C36FFE"/>
    <w:rsid w:val="00C37186"/>
    <w:rsid w:val="00C3718F"/>
    <w:rsid w:val="00C372CC"/>
    <w:rsid w:val="00C372EC"/>
    <w:rsid w:val="00C37397"/>
    <w:rsid w:val="00C37496"/>
    <w:rsid w:val="00C37674"/>
    <w:rsid w:val="00C376FB"/>
    <w:rsid w:val="00C3790E"/>
    <w:rsid w:val="00C37AAE"/>
    <w:rsid w:val="00C37B27"/>
    <w:rsid w:val="00C37D0D"/>
    <w:rsid w:val="00C37F5B"/>
    <w:rsid w:val="00C40230"/>
    <w:rsid w:val="00C402C2"/>
    <w:rsid w:val="00C405F6"/>
    <w:rsid w:val="00C405F9"/>
    <w:rsid w:val="00C40811"/>
    <w:rsid w:val="00C4086A"/>
    <w:rsid w:val="00C40905"/>
    <w:rsid w:val="00C409F4"/>
    <w:rsid w:val="00C40F84"/>
    <w:rsid w:val="00C41284"/>
    <w:rsid w:val="00C412C1"/>
    <w:rsid w:val="00C412D9"/>
    <w:rsid w:val="00C41300"/>
    <w:rsid w:val="00C413FF"/>
    <w:rsid w:val="00C415C0"/>
    <w:rsid w:val="00C41651"/>
    <w:rsid w:val="00C416DD"/>
    <w:rsid w:val="00C41E3F"/>
    <w:rsid w:val="00C41ECD"/>
    <w:rsid w:val="00C41F0F"/>
    <w:rsid w:val="00C41F91"/>
    <w:rsid w:val="00C4221C"/>
    <w:rsid w:val="00C42250"/>
    <w:rsid w:val="00C42324"/>
    <w:rsid w:val="00C424B3"/>
    <w:rsid w:val="00C42594"/>
    <w:rsid w:val="00C42692"/>
    <w:rsid w:val="00C42B38"/>
    <w:rsid w:val="00C42CF5"/>
    <w:rsid w:val="00C42E49"/>
    <w:rsid w:val="00C42EAD"/>
    <w:rsid w:val="00C43168"/>
    <w:rsid w:val="00C43184"/>
    <w:rsid w:val="00C4326A"/>
    <w:rsid w:val="00C43A72"/>
    <w:rsid w:val="00C43BE1"/>
    <w:rsid w:val="00C43C6F"/>
    <w:rsid w:val="00C43DA2"/>
    <w:rsid w:val="00C43F50"/>
    <w:rsid w:val="00C4402D"/>
    <w:rsid w:val="00C4416F"/>
    <w:rsid w:val="00C44296"/>
    <w:rsid w:val="00C446B4"/>
    <w:rsid w:val="00C448CE"/>
    <w:rsid w:val="00C44A40"/>
    <w:rsid w:val="00C44C6E"/>
    <w:rsid w:val="00C44FCB"/>
    <w:rsid w:val="00C45073"/>
    <w:rsid w:val="00C4508A"/>
    <w:rsid w:val="00C4541E"/>
    <w:rsid w:val="00C45447"/>
    <w:rsid w:val="00C45680"/>
    <w:rsid w:val="00C45935"/>
    <w:rsid w:val="00C45939"/>
    <w:rsid w:val="00C459A9"/>
    <w:rsid w:val="00C45C2A"/>
    <w:rsid w:val="00C45C36"/>
    <w:rsid w:val="00C45E2F"/>
    <w:rsid w:val="00C45F3D"/>
    <w:rsid w:val="00C46138"/>
    <w:rsid w:val="00C46320"/>
    <w:rsid w:val="00C46572"/>
    <w:rsid w:val="00C46644"/>
    <w:rsid w:val="00C46720"/>
    <w:rsid w:val="00C46834"/>
    <w:rsid w:val="00C46C19"/>
    <w:rsid w:val="00C46C1B"/>
    <w:rsid w:val="00C46D7E"/>
    <w:rsid w:val="00C46F9F"/>
    <w:rsid w:val="00C470F7"/>
    <w:rsid w:val="00C47174"/>
    <w:rsid w:val="00C471BB"/>
    <w:rsid w:val="00C47239"/>
    <w:rsid w:val="00C476C2"/>
    <w:rsid w:val="00C47701"/>
    <w:rsid w:val="00C4783A"/>
    <w:rsid w:val="00C47AE3"/>
    <w:rsid w:val="00C47C0C"/>
    <w:rsid w:val="00C47D14"/>
    <w:rsid w:val="00C47E80"/>
    <w:rsid w:val="00C500F1"/>
    <w:rsid w:val="00C502A7"/>
    <w:rsid w:val="00C5041F"/>
    <w:rsid w:val="00C506EA"/>
    <w:rsid w:val="00C50840"/>
    <w:rsid w:val="00C50859"/>
    <w:rsid w:val="00C5098F"/>
    <w:rsid w:val="00C50B44"/>
    <w:rsid w:val="00C50EBF"/>
    <w:rsid w:val="00C513C9"/>
    <w:rsid w:val="00C51491"/>
    <w:rsid w:val="00C514A9"/>
    <w:rsid w:val="00C5160D"/>
    <w:rsid w:val="00C516DD"/>
    <w:rsid w:val="00C516F4"/>
    <w:rsid w:val="00C51B65"/>
    <w:rsid w:val="00C51B8E"/>
    <w:rsid w:val="00C51C4A"/>
    <w:rsid w:val="00C5200C"/>
    <w:rsid w:val="00C52309"/>
    <w:rsid w:val="00C52351"/>
    <w:rsid w:val="00C524D0"/>
    <w:rsid w:val="00C52677"/>
    <w:rsid w:val="00C527BF"/>
    <w:rsid w:val="00C527E8"/>
    <w:rsid w:val="00C52A2C"/>
    <w:rsid w:val="00C52AB4"/>
    <w:rsid w:val="00C52ABD"/>
    <w:rsid w:val="00C532CB"/>
    <w:rsid w:val="00C534EB"/>
    <w:rsid w:val="00C53553"/>
    <w:rsid w:val="00C5386D"/>
    <w:rsid w:val="00C538B4"/>
    <w:rsid w:val="00C53AAE"/>
    <w:rsid w:val="00C53B1C"/>
    <w:rsid w:val="00C53DED"/>
    <w:rsid w:val="00C53EE3"/>
    <w:rsid w:val="00C5401A"/>
    <w:rsid w:val="00C54088"/>
    <w:rsid w:val="00C545AD"/>
    <w:rsid w:val="00C54765"/>
    <w:rsid w:val="00C5487A"/>
    <w:rsid w:val="00C5487E"/>
    <w:rsid w:val="00C54ADD"/>
    <w:rsid w:val="00C54C5D"/>
    <w:rsid w:val="00C54C71"/>
    <w:rsid w:val="00C54C73"/>
    <w:rsid w:val="00C54CF4"/>
    <w:rsid w:val="00C54F03"/>
    <w:rsid w:val="00C5580E"/>
    <w:rsid w:val="00C5591B"/>
    <w:rsid w:val="00C55DB9"/>
    <w:rsid w:val="00C55E22"/>
    <w:rsid w:val="00C55FBF"/>
    <w:rsid w:val="00C560F2"/>
    <w:rsid w:val="00C56180"/>
    <w:rsid w:val="00C56377"/>
    <w:rsid w:val="00C5638D"/>
    <w:rsid w:val="00C565C6"/>
    <w:rsid w:val="00C56B14"/>
    <w:rsid w:val="00C56DEB"/>
    <w:rsid w:val="00C56F35"/>
    <w:rsid w:val="00C57387"/>
    <w:rsid w:val="00C5750F"/>
    <w:rsid w:val="00C57597"/>
    <w:rsid w:val="00C575B3"/>
    <w:rsid w:val="00C575B4"/>
    <w:rsid w:val="00C57612"/>
    <w:rsid w:val="00C578FD"/>
    <w:rsid w:val="00C57905"/>
    <w:rsid w:val="00C579E0"/>
    <w:rsid w:val="00C57A2B"/>
    <w:rsid w:val="00C57B13"/>
    <w:rsid w:val="00C57CBC"/>
    <w:rsid w:val="00C57E35"/>
    <w:rsid w:val="00C57EEB"/>
    <w:rsid w:val="00C60133"/>
    <w:rsid w:val="00C6022B"/>
    <w:rsid w:val="00C60C9E"/>
    <w:rsid w:val="00C60E70"/>
    <w:rsid w:val="00C60FAA"/>
    <w:rsid w:val="00C61399"/>
    <w:rsid w:val="00C61442"/>
    <w:rsid w:val="00C61740"/>
    <w:rsid w:val="00C619AC"/>
    <w:rsid w:val="00C61A83"/>
    <w:rsid w:val="00C61A8E"/>
    <w:rsid w:val="00C61B13"/>
    <w:rsid w:val="00C61BE2"/>
    <w:rsid w:val="00C61D87"/>
    <w:rsid w:val="00C61E89"/>
    <w:rsid w:val="00C62114"/>
    <w:rsid w:val="00C62196"/>
    <w:rsid w:val="00C622EB"/>
    <w:rsid w:val="00C62361"/>
    <w:rsid w:val="00C624A5"/>
    <w:rsid w:val="00C624FC"/>
    <w:rsid w:val="00C6250C"/>
    <w:rsid w:val="00C62624"/>
    <w:rsid w:val="00C6271A"/>
    <w:rsid w:val="00C6279F"/>
    <w:rsid w:val="00C62820"/>
    <w:rsid w:val="00C6287E"/>
    <w:rsid w:val="00C62A0F"/>
    <w:rsid w:val="00C62BAC"/>
    <w:rsid w:val="00C62F85"/>
    <w:rsid w:val="00C63227"/>
    <w:rsid w:val="00C6324D"/>
    <w:rsid w:val="00C6324F"/>
    <w:rsid w:val="00C632D2"/>
    <w:rsid w:val="00C633E8"/>
    <w:rsid w:val="00C633F2"/>
    <w:rsid w:val="00C63449"/>
    <w:rsid w:val="00C63550"/>
    <w:rsid w:val="00C63721"/>
    <w:rsid w:val="00C6374B"/>
    <w:rsid w:val="00C6378F"/>
    <w:rsid w:val="00C63B4D"/>
    <w:rsid w:val="00C63CA0"/>
    <w:rsid w:val="00C63F73"/>
    <w:rsid w:val="00C640BA"/>
    <w:rsid w:val="00C64213"/>
    <w:rsid w:val="00C64404"/>
    <w:rsid w:val="00C645C9"/>
    <w:rsid w:val="00C64762"/>
    <w:rsid w:val="00C6485C"/>
    <w:rsid w:val="00C64AB8"/>
    <w:rsid w:val="00C64BBC"/>
    <w:rsid w:val="00C64C49"/>
    <w:rsid w:val="00C64E8C"/>
    <w:rsid w:val="00C64F15"/>
    <w:rsid w:val="00C650DA"/>
    <w:rsid w:val="00C65159"/>
    <w:rsid w:val="00C6531C"/>
    <w:rsid w:val="00C65421"/>
    <w:rsid w:val="00C65488"/>
    <w:rsid w:val="00C656D9"/>
    <w:rsid w:val="00C6573C"/>
    <w:rsid w:val="00C657EF"/>
    <w:rsid w:val="00C6585F"/>
    <w:rsid w:val="00C65A38"/>
    <w:rsid w:val="00C65A65"/>
    <w:rsid w:val="00C65A84"/>
    <w:rsid w:val="00C65ABC"/>
    <w:rsid w:val="00C65C5A"/>
    <w:rsid w:val="00C65C8A"/>
    <w:rsid w:val="00C660D3"/>
    <w:rsid w:val="00C661AC"/>
    <w:rsid w:val="00C66203"/>
    <w:rsid w:val="00C662A4"/>
    <w:rsid w:val="00C6650E"/>
    <w:rsid w:val="00C66B66"/>
    <w:rsid w:val="00C66BAF"/>
    <w:rsid w:val="00C66C76"/>
    <w:rsid w:val="00C66F24"/>
    <w:rsid w:val="00C66F4F"/>
    <w:rsid w:val="00C67305"/>
    <w:rsid w:val="00C6736F"/>
    <w:rsid w:val="00C673E9"/>
    <w:rsid w:val="00C67575"/>
    <w:rsid w:val="00C678F6"/>
    <w:rsid w:val="00C67A44"/>
    <w:rsid w:val="00C67B5A"/>
    <w:rsid w:val="00C67D1F"/>
    <w:rsid w:val="00C67E17"/>
    <w:rsid w:val="00C70136"/>
    <w:rsid w:val="00C70195"/>
    <w:rsid w:val="00C704FB"/>
    <w:rsid w:val="00C70539"/>
    <w:rsid w:val="00C70550"/>
    <w:rsid w:val="00C708EB"/>
    <w:rsid w:val="00C70954"/>
    <w:rsid w:val="00C70A6D"/>
    <w:rsid w:val="00C70CFD"/>
    <w:rsid w:val="00C70D18"/>
    <w:rsid w:val="00C70DFD"/>
    <w:rsid w:val="00C70E37"/>
    <w:rsid w:val="00C70FC7"/>
    <w:rsid w:val="00C71325"/>
    <w:rsid w:val="00C7133C"/>
    <w:rsid w:val="00C71400"/>
    <w:rsid w:val="00C71519"/>
    <w:rsid w:val="00C71AE7"/>
    <w:rsid w:val="00C71DAF"/>
    <w:rsid w:val="00C71DDC"/>
    <w:rsid w:val="00C71DE6"/>
    <w:rsid w:val="00C71DFB"/>
    <w:rsid w:val="00C7240C"/>
    <w:rsid w:val="00C725A0"/>
    <w:rsid w:val="00C72888"/>
    <w:rsid w:val="00C72D72"/>
    <w:rsid w:val="00C72E41"/>
    <w:rsid w:val="00C72E79"/>
    <w:rsid w:val="00C7377E"/>
    <w:rsid w:val="00C73B88"/>
    <w:rsid w:val="00C73C43"/>
    <w:rsid w:val="00C73C60"/>
    <w:rsid w:val="00C73CAE"/>
    <w:rsid w:val="00C73D47"/>
    <w:rsid w:val="00C73E09"/>
    <w:rsid w:val="00C73F47"/>
    <w:rsid w:val="00C7416A"/>
    <w:rsid w:val="00C7422E"/>
    <w:rsid w:val="00C7436E"/>
    <w:rsid w:val="00C7445C"/>
    <w:rsid w:val="00C745F7"/>
    <w:rsid w:val="00C746B6"/>
    <w:rsid w:val="00C74BFE"/>
    <w:rsid w:val="00C74EC1"/>
    <w:rsid w:val="00C754FE"/>
    <w:rsid w:val="00C7560B"/>
    <w:rsid w:val="00C75BD8"/>
    <w:rsid w:val="00C75E0C"/>
    <w:rsid w:val="00C75FDC"/>
    <w:rsid w:val="00C76017"/>
    <w:rsid w:val="00C760EF"/>
    <w:rsid w:val="00C76158"/>
    <w:rsid w:val="00C7637E"/>
    <w:rsid w:val="00C765B9"/>
    <w:rsid w:val="00C766C9"/>
    <w:rsid w:val="00C767F3"/>
    <w:rsid w:val="00C76B91"/>
    <w:rsid w:val="00C76BD4"/>
    <w:rsid w:val="00C76E84"/>
    <w:rsid w:val="00C76FA0"/>
    <w:rsid w:val="00C77032"/>
    <w:rsid w:val="00C77364"/>
    <w:rsid w:val="00C7757D"/>
    <w:rsid w:val="00C77828"/>
    <w:rsid w:val="00C778B0"/>
    <w:rsid w:val="00C778D9"/>
    <w:rsid w:val="00C77A0D"/>
    <w:rsid w:val="00C77B23"/>
    <w:rsid w:val="00C8034B"/>
    <w:rsid w:val="00C803DD"/>
    <w:rsid w:val="00C805AE"/>
    <w:rsid w:val="00C807A7"/>
    <w:rsid w:val="00C808AF"/>
    <w:rsid w:val="00C80A28"/>
    <w:rsid w:val="00C80BD9"/>
    <w:rsid w:val="00C80F49"/>
    <w:rsid w:val="00C810C6"/>
    <w:rsid w:val="00C810D0"/>
    <w:rsid w:val="00C810D8"/>
    <w:rsid w:val="00C81257"/>
    <w:rsid w:val="00C81565"/>
    <w:rsid w:val="00C815D2"/>
    <w:rsid w:val="00C81BAB"/>
    <w:rsid w:val="00C81C31"/>
    <w:rsid w:val="00C81EF7"/>
    <w:rsid w:val="00C81FB8"/>
    <w:rsid w:val="00C821CA"/>
    <w:rsid w:val="00C8232D"/>
    <w:rsid w:val="00C823F0"/>
    <w:rsid w:val="00C82880"/>
    <w:rsid w:val="00C82929"/>
    <w:rsid w:val="00C82D18"/>
    <w:rsid w:val="00C82EE8"/>
    <w:rsid w:val="00C82FD2"/>
    <w:rsid w:val="00C82FE6"/>
    <w:rsid w:val="00C8318F"/>
    <w:rsid w:val="00C831A5"/>
    <w:rsid w:val="00C831FE"/>
    <w:rsid w:val="00C832D2"/>
    <w:rsid w:val="00C834EE"/>
    <w:rsid w:val="00C836EE"/>
    <w:rsid w:val="00C83919"/>
    <w:rsid w:val="00C83961"/>
    <w:rsid w:val="00C83B40"/>
    <w:rsid w:val="00C8418F"/>
    <w:rsid w:val="00C84430"/>
    <w:rsid w:val="00C84669"/>
    <w:rsid w:val="00C8475A"/>
    <w:rsid w:val="00C848E0"/>
    <w:rsid w:val="00C84AB1"/>
    <w:rsid w:val="00C84B00"/>
    <w:rsid w:val="00C84E00"/>
    <w:rsid w:val="00C85054"/>
    <w:rsid w:val="00C850EB"/>
    <w:rsid w:val="00C854F8"/>
    <w:rsid w:val="00C85597"/>
    <w:rsid w:val="00C85663"/>
    <w:rsid w:val="00C85A9D"/>
    <w:rsid w:val="00C85C56"/>
    <w:rsid w:val="00C85E94"/>
    <w:rsid w:val="00C86179"/>
    <w:rsid w:val="00C862D8"/>
    <w:rsid w:val="00C86383"/>
    <w:rsid w:val="00C863A9"/>
    <w:rsid w:val="00C863E4"/>
    <w:rsid w:val="00C8655B"/>
    <w:rsid w:val="00C866A8"/>
    <w:rsid w:val="00C86872"/>
    <w:rsid w:val="00C86D09"/>
    <w:rsid w:val="00C8729C"/>
    <w:rsid w:val="00C87451"/>
    <w:rsid w:val="00C87505"/>
    <w:rsid w:val="00C8769E"/>
    <w:rsid w:val="00C87E8D"/>
    <w:rsid w:val="00C900DE"/>
    <w:rsid w:val="00C902BC"/>
    <w:rsid w:val="00C90A30"/>
    <w:rsid w:val="00C90A53"/>
    <w:rsid w:val="00C90A57"/>
    <w:rsid w:val="00C90CFE"/>
    <w:rsid w:val="00C90D04"/>
    <w:rsid w:val="00C90F90"/>
    <w:rsid w:val="00C9114D"/>
    <w:rsid w:val="00C91290"/>
    <w:rsid w:val="00C91674"/>
    <w:rsid w:val="00C91822"/>
    <w:rsid w:val="00C918B9"/>
    <w:rsid w:val="00C91E3E"/>
    <w:rsid w:val="00C92034"/>
    <w:rsid w:val="00C920BA"/>
    <w:rsid w:val="00C92164"/>
    <w:rsid w:val="00C9233D"/>
    <w:rsid w:val="00C924ED"/>
    <w:rsid w:val="00C9251E"/>
    <w:rsid w:val="00C92A00"/>
    <w:rsid w:val="00C92B69"/>
    <w:rsid w:val="00C92E2D"/>
    <w:rsid w:val="00C92E8C"/>
    <w:rsid w:val="00C92ED3"/>
    <w:rsid w:val="00C930DA"/>
    <w:rsid w:val="00C9341B"/>
    <w:rsid w:val="00C9375E"/>
    <w:rsid w:val="00C93C2D"/>
    <w:rsid w:val="00C93E18"/>
    <w:rsid w:val="00C94872"/>
    <w:rsid w:val="00C949AB"/>
    <w:rsid w:val="00C949FA"/>
    <w:rsid w:val="00C94A7C"/>
    <w:rsid w:val="00C94B96"/>
    <w:rsid w:val="00C94C02"/>
    <w:rsid w:val="00C94C52"/>
    <w:rsid w:val="00C94DFA"/>
    <w:rsid w:val="00C94F46"/>
    <w:rsid w:val="00C951DE"/>
    <w:rsid w:val="00C95384"/>
    <w:rsid w:val="00C95436"/>
    <w:rsid w:val="00C9549B"/>
    <w:rsid w:val="00C959AA"/>
    <w:rsid w:val="00C961B3"/>
    <w:rsid w:val="00C961F5"/>
    <w:rsid w:val="00C9653C"/>
    <w:rsid w:val="00C966B7"/>
    <w:rsid w:val="00C96887"/>
    <w:rsid w:val="00C96990"/>
    <w:rsid w:val="00C96B40"/>
    <w:rsid w:val="00C96B4B"/>
    <w:rsid w:val="00C96BD5"/>
    <w:rsid w:val="00C96C4F"/>
    <w:rsid w:val="00C97016"/>
    <w:rsid w:val="00C97259"/>
    <w:rsid w:val="00C974BE"/>
    <w:rsid w:val="00C975DF"/>
    <w:rsid w:val="00C9774E"/>
    <w:rsid w:val="00C97823"/>
    <w:rsid w:val="00C97AD2"/>
    <w:rsid w:val="00C97F49"/>
    <w:rsid w:val="00CA0255"/>
    <w:rsid w:val="00CA02D8"/>
    <w:rsid w:val="00CA047C"/>
    <w:rsid w:val="00CA0786"/>
    <w:rsid w:val="00CA0871"/>
    <w:rsid w:val="00CA092B"/>
    <w:rsid w:val="00CA0936"/>
    <w:rsid w:val="00CA0A42"/>
    <w:rsid w:val="00CA0A7F"/>
    <w:rsid w:val="00CA0C5F"/>
    <w:rsid w:val="00CA0C96"/>
    <w:rsid w:val="00CA0DE9"/>
    <w:rsid w:val="00CA0E52"/>
    <w:rsid w:val="00CA0E70"/>
    <w:rsid w:val="00CA0FB7"/>
    <w:rsid w:val="00CA1158"/>
    <w:rsid w:val="00CA1319"/>
    <w:rsid w:val="00CA1454"/>
    <w:rsid w:val="00CA1510"/>
    <w:rsid w:val="00CA1720"/>
    <w:rsid w:val="00CA1A27"/>
    <w:rsid w:val="00CA1DD0"/>
    <w:rsid w:val="00CA200E"/>
    <w:rsid w:val="00CA2105"/>
    <w:rsid w:val="00CA22D6"/>
    <w:rsid w:val="00CA2376"/>
    <w:rsid w:val="00CA250F"/>
    <w:rsid w:val="00CA26D4"/>
    <w:rsid w:val="00CA278A"/>
    <w:rsid w:val="00CA287D"/>
    <w:rsid w:val="00CA3102"/>
    <w:rsid w:val="00CA3185"/>
    <w:rsid w:val="00CA33FD"/>
    <w:rsid w:val="00CA35C1"/>
    <w:rsid w:val="00CA364E"/>
    <w:rsid w:val="00CA3835"/>
    <w:rsid w:val="00CA39D6"/>
    <w:rsid w:val="00CA3AE4"/>
    <w:rsid w:val="00CA3C16"/>
    <w:rsid w:val="00CA4016"/>
    <w:rsid w:val="00CA4051"/>
    <w:rsid w:val="00CA40C2"/>
    <w:rsid w:val="00CA439B"/>
    <w:rsid w:val="00CA448D"/>
    <w:rsid w:val="00CA4562"/>
    <w:rsid w:val="00CA4575"/>
    <w:rsid w:val="00CA4670"/>
    <w:rsid w:val="00CA46E0"/>
    <w:rsid w:val="00CA4A6B"/>
    <w:rsid w:val="00CA4ABC"/>
    <w:rsid w:val="00CA4B6C"/>
    <w:rsid w:val="00CA4E7E"/>
    <w:rsid w:val="00CA5005"/>
    <w:rsid w:val="00CA51D6"/>
    <w:rsid w:val="00CA52DC"/>
    <w:rsid w:val="00CA5490"/>
    <w:rsid w:val="00CA54FF"/>
    <w:rsid w:val="00CA553E"/>
    <w:rsid w:val="00CA580E"/>
    <w:rsid w:val="00CA58C2"/>
    <w:rsid w:val="00CA595A"/>
    <w:rsid w:val="00CA5A27"/>
    <w:rsid w:val="00CA5AAE"/>
    <w:rsid w:val="00CA5BAF"/>
    <w:rsid w:val="00CA5CB1"/>
    <w:rsid w:val="00CA5CD3"/>
    <w:rsid w:val="00CA5E7C"/>
    <w:rsid w:val="00CA5ED7"/>
    <w:rsid w:val="00CA5F2F"/>
    <w:rsid w:val="00CA5FEF"/>
    <w:rsid w:val="00CA62B1"/>
    <w:rsid w:val="00CA637E"/>
    <w:rsid w:val="00CA6380"/>
    <w:rsid w:val="00CA64CD"/>
    <w:rsid w:val="00CA67E6"/>
    <w:rsid w:val="00CA6864"/>
    <w:rsid w:val="00CA68AD"/>
    <w:rsid w:val="00CA6923"/>
    <w:rsid w:val="00CA694B"/>
    <w:rsid w:val="00CA6A88"/>
    <w:rsid w:val="00CA6E3A"/>
    <w:rsid w:val="00CA6E40"/>
    <w:rsid w:val="00CA7239"/>
    <w:rsid w:val="00CA743A"/>
    <w:rsid w:val="00CA74AC"/>
    <w:rsid w:val="00CA75B8"/>
    <w:rsid w:val="00CA76CF"/>
    <w:rsid w:val="00CA7775"/>
    <w:rsid w:val="00CA77B6"/>
    <w:rsid w:val="00CA792A"/>
    <w:rsid w:val="00CA7D72"/>
    <w:rsid w:val="00CA7EA6"/>
    <w:rsid w:val="00CB0161"/>
    <w:rsid w:val="00CB0495"/>
    <w:rsid w:val="00CB051B"/>
    <w:rsid w:val="00CB0523"/>
    <w:rsid w:val="00CB09B8"/>
    <w:rsid w:val="00CB0C09"/>
    <w:rsid w:val="00CB0E9F"/>
    <w:rsid w:val="00CB0ED2"/>
    <w:rsid w:val="00CB0F91"/>
    <w:rsid w:val="00CB0FA3"/>
    <w:rsid w:val="00CB0FE1"/>
    <w:rsid w:val="00CB10E4"/>
    <w:rsid w:val="00CB119D"/>
    <w:rsid w:val="00CB13C7"/>
    <w:rsid w:val="00CB142F"/>
    <w:rsid w:val="00CB1894"/>
    <w:rsid w:val="00CB1922"/>
    <w:rsid w:val="00CB198C"/>
    <w:rsid w:val="00CB1E08"/>
    <w:rsid w:val="00CB1FF0"/>
    <w:rsid w:val="00CB2317"/>
    <w:rsid w:val="00CB2397"/>
    <w:rsid w:val="00CB254B"/>
    <w:rsid w:val="00CB26B3"/>
    <w:rsid w:val="00CB2B05"/>
    <w:rsid w:val="00CB2BA9"/>
    <w:rsid w:val="00CB2CD3"/>
    <w:rsid w:val="00CB2D8D"/>
    <w:rsid w:val="00CB3091"/>
    <w:rsid w:val="00CB3557"/>
    <w:rsid w:val="00CB35A1"/>
    <w:rsid w:val="00CB3A81"/>
    <w:rsid w:val="00CB3AB6"/>
    <w:rsid w:val="00CB3BD4"/>
    <w:rsid w:val="00CB3C33"/>
    <w:rsid w:val="00CB3F54"/>
    <w:rsid w:val="00CB3FDC"/>
    <w:rsid w:val="00CB40BE"/>
    <w:rsid w:val="00CB432F"/>
    <w:rsid w:val="00CB4455"/>
    <w:rsid w:val="00CB4587"/>
    <w:rsid w:val="00CB4734"/>
    <w:rsid w:val="00CB4783"/>
    <w:rsid w:val="00CB4786"/>
    <w:rsid w:val="00CB4806"/>
    <w:rsid w:val="00CB499A"/>
    <w:rsid w:val="00CB4B77"/>
    <w:rsid w:val="00CB5265"/>
    <w:rsid w:val="00CB5589"/>
    <w:rsid w:val="00CB566C"/>
    <w:rsid w:val="00CB5688"/>
    <w:rsid w:val="00CB573C"/>
    <w:rsid w:val="00CB581E"/>
    <w:rsid w:val="00CB599B"/>
    <w:rsid w:val="00CB5D82"/>
    <w:rsid w:val="00CB5F1A"/>
    <w:rsid w:val="00CB605D"/>
    <w:rsid w:val="00CB614B"/>
    <w:rsid w:val="00CB6163"/>
    <w:rsid w:val="00CB619F"/>
    <w:rsid w:val="00CB66BC"/>
    <w:rsid w:val="00CB66E7"/>
    <w:rsid w:val="00CB680B"/>
    <w:rsid w:val="00CB6BE1"/>
    <w:rsid w:val="00CB6D12"/>
    <w:rsid w:val="00CB6F04"/>
    <w:rsid w:val="00CB6F6C"/>
    <w:rsid w:val="00CB73B6"/>
    <w:rsid w:val="00CB7631"/>
    <w:rsid w:val="00CB7745"/>
    <w:rsid w:val="00CB7957"/>
    <w:rsid w:val="00CB7DD0"/>
    <w:rsid w:val="00CB7DFD"/>
    <w:rsid w:val="00CB7E96"/>
    <w:rsid w:val="00CB7FE5"/>
    <w:rsid w:val="00CC0033"/>
    <w:rsid w:val="00CC0113"/>
    <w:rsid w:val="00CC0353"/>
    <w:rsid w:val="00CC03B9"/>
    <w:rsid w:val="00CC0441"/>
    <w:rsid w:val="00CC04A7"/>
    <w:rsid w:val="00CC059F"/>
    <w:rsid w:val="00CC0A03"/>
    <w:rsid w:val="00CC0DF0"/>
    <w:rsid w:val="00CC0ED2"/>
    <w:rsid w:val="00CC0F33"/>
    <w:rsid w:val="00CC10BC"/>
    <w:rsid w:val="00CC112F"/>
    <w:rsid w:val="00CC1431"/>
    <w:rsid w:val="00CC176D"/>
    <w:rsid w:val="00CC1DD9"/>
    <w:rsid w:val="00CC2090"/>
    <w:rsid w:val="00CC2168"/>
    <w:rsid w:val="00CC26B8"/>
    <w:rsid w:val="00CC2CCF"/>
    <w:rsid w:val="00CC32A7"/>
    <w:rsid w:val="00CC334F"/>
    <w:rsid w:val="00CC3359"/>
    <w:rsid w:val="00CC3881"/>
    <w:rsid w:val="00CC3B8B"/>
    <w:rsid w:val="00CC3E24"/>
    <w:rsid w:val="00CC3FA1"/>
    <w:rsid w:val="00CC4158"/>
    <w:rsid w:val="00CC4290"/>
    <w:rsid w:val="00CC456A"/>
    <w:rsid w:val="00CC45BD"/>
    <w:rsid w:val="00CC474A"/>
    <w:rsid w:val="00CC48FC"/>
    <w:rsid w:val="00CC4949"/>
    <w:rsid w:val="00CC4995"/>
    <w:rsid w:val="00CC4CDD"/>
    <w:rsid w:val="00CC4D25"/>
    <w:rsid w:val="00CC4E5A"/>
    <w:rsid w:val="00CC4F3C"/>
    <w:rsid w:val="00CC5212"/>
    <w:rsid w:val="00CC523C"/>
    <w:rsid w:val="00CC5717"/>
    <w:rsid w:val="00CC5B57"/>
    <w:rsid w:val="00CC5CE7"/>
    <w:rsid w:val="00CC5DB1"/>
    <w:rsid w:val="00CC6032"/>
    <w:rsid w:val="00CC62C3"/>
    <w:rsid w:val="00CC64AB"/>
    <w:rsid w:val="00CC6A49"/>
    <w:rsid w:val="00CC708A"/>
    <w:rsid w:val="00CC7198"/>
    <w:rsid w:val="00CC73A3"/>
    <w:rsid w:val="00CC761B"/>
    <w:rsid w:val="00CC7B63"/>
    <w:rsid w:val="00CC7DE6"/>
    <w:rsid w:val="00CD017F"/>
    <w:rsid w:val="00CD032A"/>
    <w:rsid w:val="00CD03B4"/>
    <w:rsid w:val="00CD04CB"/>
    <w:rsid w:val="00CD05B3"/>
    <w:rsid w:val="00CD07ED"/>
    <w:rsid w:val="00CD0CBC"/>
    <w:rsid w:val="00CD0E9F"/>
    <w:rsid w:val="00CD0F5B"/>
    <w:rsid w:val="00CD1086"/>
    <w:rsid w:val="00CD13F4"/>
    <w:rsid w:val="00CD1894"/>
    <w:rsid w:val="00CD1A27"/>
    <w:rsid w:val="00CD1A8B"/>
    <w:rsid w:val="00CD1BA7"/>
    <w:rsid w:val="00CD1EBB"/>
    <w:rsid w:val="00CD265D"/>
    <w:rsid w:val="00CD2807"/>
    <w:rsid w:val="00CD28D8"/>
    <w:rsid w:val="00CD2D2D"/>
    <w:rsid w:val="00CD335D"/>
    <w:rsid w:val="00CD3995"/>
    <w:rsid w:val="00CD3EFA"/>
    <w:rsid w:val="00CD3F65"/>
    <w:rsid w:val="00CD405B"/>
    <w:rsid w:val="00CD409E"/>
    <w:rsid w:val="00CD40F0"/>
    <w:rsid w:val="00CD41F9"/>
    <w:rsid w:val="00CD4242"/>
    <w:rsid w:val="00CD4261"/>
    <w:rsid w:val="00CD4443"/>
    <w:rsid w:val="00CD4561"/>
    <w:rsid w:val="00CD458A"/>
    <w:rsid w:val="00CD459A"/>
    <w:rsid w:val="00CD45A3"/>
    <w:rsid w:val="00CD47BF"/>
    <w:rsid w:val="00CD4844"/>
    <w:rsid w:val="00CD4D23"/>
    <w:rsid w:val="00CD4E5D"/>
    <w:rsid w:val="00CD4EE7"/>
    <w:rsid w:val="00CD5156"/>
    <w:rsid w:val="00CD5333"/>
    <w:rsid w:val="00CD54BD"/>
    <w:rsid w:val="00CD5654"/>
    <w:rsid w:val="00CD5883"/>
    <w:rsid w:val="00CD59A7"/>
    <w:rsid w:val="00CD5AF7"/>
    <w:rsid w:val="00CD5BE3"/>
    <w:rsid w:val="00CD5C61"/>
    <w:rsid w:val="00CD5D97"/>
    <w:rsid w:val="00CD5DED"/>
    <w:rsid w:val="00CD600C"/>
    <w:rsid w:val="00CD60E1"/>
    <w:rsid w:val="00CD627A"/>
    <w:rsid w:val="00CD63C2"/>
    <w:rsid w:val="00CD63D1"/>
    <w:rsid w:val="00CD6627"/>
    <w:rsid w:val="00CD66FD"/>
    <w:rsid w:val="00CD67E7"/>
    <w:rsid w:val="00CD6852"/>
    <w:rsid w:val="00CD6A52"/>
    <w:rsid w:val="00CD6C81"/>
    <w:rsid w:val="00CD6C99"/>
    <w:rsid w:val="00CD6D32"/>
    <w:rsid w:val="00CD72C1"/>
    <w:rsid w:val="00CD7835"/>
    <w:rsid w:val="00CD79A1"/>
    <w:rsid w:val="00CD7F25"/>
    <w:rsid w:val="00CE07CA"/>
    <w:rsid w:val="00CE07DC"/>
    <w:rsid w:val="00CE084D"/>
    <w:rsid w:val="00CE0D02"/>
    <w:rsid w:val="00CE0E92"/>
    <w:rsid w:val="00CE1220"/>
    <w:rsid w:val="00CE145C"/>
    <w:rsid w:val="00CE175E"/>
    <w:rsid w:val="00CE1831"/>
    <w:rsid w:val="00CE1955"/>
    <w:rsid w:val="00CE1A9C"/>
    <w:rsid w:val="00CE1EA6"/>
    <w:rsid w:val="00CE1FD0"/>
    <w:rsid w:val="00CE2054"/>
    <w:rsid w:val="00CE24B9"/>
    <w:rsid w:val="00CE2508"/>
    <w:rsid w:val="00CE26C4"/>
    <w:rsid w:val="00CE297D"/>
    <w:rsid w:val="00CE29DA"/>
    <w:rsid w:val="00CE31E3"/>
    <w:rsid w:val="00CE3427"/>
    <w:rsid w:val="00CE3677"/>
    <w:rsid w:val="00CE36F3"/>
    <w:rsid w:val="00CE37C4"/>
    <w:rsid w:val="00CE3BD4"/>
    <w:rsid w:val="00CE3FDE"/>
    <w:rsid w:val="00CE4072"/>
    <w:rsid w:val="00CE4272"/>
    <w:rsid w:val="00CE457F"/>
    <w:rsid w:val="00CE4906"/>
    <w:rsid w:val="00CE4937"/>
    <w:rsid w:val="00CE49B4"/>
    <w:rsid w:val="00CE4EEB"/>
    <w:rsid w:val="00CE5319"/>
    <w:rsid w:val="00CE57FE"/>
    <w:rsid w:val="00CE590C"/>
    <w:rsid w:val="00CE5AFC"/>
    <w:rsid w:val="00CE5C49"/>
    <w:rsid w:val="00CE61E1"/>
    <w:rsid w:val="00CE63F0"/>
    <w:rsid w:val="00CE6539"/>
    <w:rsid w:val="00CE6731"/>
    <w:rsid w:val="00CE6951"/>
    <w:rsid w:val="00CE6AB6"/>
    <w:rsid w:val="00CE6B0C"/>
    <w:rsid w:val="00CE6FB0"/>
    <w:rsid w:val="00CE72CC"/>
    <w:rsid w:val="00CE7386"/>
    <w:rsid w:val="00CE7411"/>
    <w:rsid w:val="00CE7872"/>
    <w:rsid w:val="00CE7887"/>
    <w:rsid w:val="00CE797B"/>
    <w:rsid w:val="00CE7CF0"/>
    <w:rsid w:val="00CE7EA8"/>
    <w:rsid w:val="00CE7F46"/>
    <w:rsid w:val="00CF0081"/>
    <w:rsid w:val="00CF04AE"/>
    <w:rsid w:val="00CF0533"/>
    <w:rsid w:val="00CF05AF"/>
    <w:rsid w:val="00CF0838"/>
    <w:rsid w:val="00CF0B38"/>
    <w:rsid w:val="00CF0E83"/>
    <w:rsid w:val="00CF11BB"/>
    <w:rsid w:val="00CF1364"/>
    <w:rsid w:val="00CF17F2"/>
    <w:rsid w:val="00CF19A6"/>
    <w:rsid w:val="00CF1B14"/>
    <w:rsid w:val="00CF1DC1"/>
    <w:rsid w:val="00CF1E5D"/>
    <w:rsid w:val="00CF1EE9"/>
    <w:rsid w:val="00CF215B"/>
    <w:rsid w:val="00CF2427"/>
    <w:rsid w:val="00CF2439"/>
    <w:rsid w:val="00CF24D9"/>
    <w:rsid w:val="00CF255F"/>
    <w:rsid w:val="00CF2C7D"/>
    <w:rsid w:val="00CF2F0A"/>
    <w:rsid w:val="00CF3059"/>
    <w:rsid w:val="00CF31C1"/>
    <w:rsid w:val="00CF347E"/>
    <w:rsid w:val="00CF3A11"/>
    <w:rsid w:val="00CF3C18"/>
    <w:rsid w:val="00CF3FF6"/>
    <w:rsid w:val="00CF4147"/>
    <w:rsid w:val="00CF4945"/>
    <w:rsid w:val="00CF496C"/>
    <w:rsid w:val="00CF4CD0"/>
    <w:rsid w:val="00CF5295"/>
    <w:rsid w:val="00CF52F1"/>
    <w:rsid w:val="00CF5310"/>
    <w:rsid w:val="00CF553C"/>
    <w:rsid w:val="00CF5601"/>
    <w:rsid w:val="00CF5759"/>
    <w:rsid w:val="00CF582D"/>
    <w:rsid w:val="00CF5A3A"/>
    <w:rsid w:val="00CF5A73"/>
    <w:rsid w:val="00CF5D7B"/>
    <w:rsid w:val="00CF6441"/>
    <w:rsid w:val="00CF674B"/>
    <w:rsid w:val="00CF6B73"/>
    <w:rsid w:val="00CF6BA5"/>
    <w:rsid w:val="00CF6C3E"/>
    <w:rsid w:val="00CF6EFC"/>
    <w:rsid w:val="00CF6F58"/>
    <w:rsid w:val="00CF6FF9"/>
    <w:rsid w:val="00CF7241"/>
    <w:rsid w:val="00CF7425"/>
    <w:rsid w:val="00CF7447"/>
    <w:rsid w:val="00CF75DD"/>
    <w:rsid w:val="00CF7832"/>
    <w:rsid w:val="00CF78F1"/>
    <w:rsid w:val="00CF7962"/>
    <w:rsid w:val="00CF7B1B"/>
    <w:rsid w:val="00CF7C28"/>
    <w:rsid w:val="00CF7C5D"/>
    <w:rsid w:val="00CF7DB8"/>
    <w:rsid w:val="00CF7F14"/>
    <w:rsid w:val="00CF7F3A"/>
    <w:rsid w:val="00D000AB"/>
    <w:rsid w:val="00D0016D"/>
    <w:rsid w:val="00D002BA"/>
    <w:rsid w:val="00D003D1"/>
    <w:rsid w:val="00D00432"/>
    <w:rsid w:val="00D00434"/>
    <w:rsid w:val="00D006C8"/>
    <w:rsid w:val="00D006E0"/>
    <w:rsid w:val="00D0080B"/>
    <w:rsid w:val="00D008FE"/>
    <w:rsid w:val="00D00A1A"/>
    <w:rsid w:val="00D00CEE"/>
    <w:rsid w:val="00D00DA2"/>
    <w:rsid w:val="00D01835"/>
    <w:rsid w:val="00D018B1"/>
    <w:rsid w:val="00D019A8"/>
    <w:rsid w:val="00D01A60"/>
    <w:rsid w:val="00D01A88"/>
    <w:rsid w:val="00D01AFD"/>
    <w:rsid w:val="00D01BF2"/>
    <w:rsid w:val="00D01CA9"/>
    <w:rsid w:val="00D01D62"/>
    <w:rsid w:val="00D01DA5"/>
    <w:rsid w:val="00D01F8F"/>
    <w:rsid w:val="00D02055"/>
    <w:rsid w:val="00D0226D"/>
    <w:rsid w:val="00D023B5"/>
    <w:rsid w:val="00D02A25"/>
    <w:rsid w:val="00D02C02"/>
    <w:rsid w:val="00D02C10"/>
    <w:rsid w:val="00D02CA0"/>
    <w:rsid w:val="00D02D40"/>
    <w:rsid w:val="00D02D99"/>
    <w:rsid w:val="00D03102"/>
    <w:rsid w:val="00D03116"/>
    <w:rsid w:val="00D032AA"/>
    <w:rsid w:val="00D0331F"/>
    <w:rsid w:val="00D03353"/>
    <w:rsid w:val="00D033A9"/>
    <w:rsid w:val="00D033D3"/>
    <w:rsid w:val="00D03653"/>
    <w:rsid w:val="00D0384F"/>
    <w:rsid w:val="00D03AAE"/>
    <w:rsid w:val="00D03E7A"/>
    <w:rsid w:val="00D03ECC"/>
    <w:rsid w:val="00D040D3"/>
    <w:rsid w:val="00D040E4"/>
    <w:rsid w:val="00D04181"/>
    <w:rsid w:val="00D045B7"/>
    <w:rsid w:val="00D045E4"/>
    <w:rsid w:val="00D047E8"/>
    <w:rsid w:val="00D04884"/>
    <w:rsid w:val="00D048AB"/>
    <w:rsid w:val="00D04980"/>
    <w:rsid w:val="00D04ADD"/>
    <w:rsid w:val="00D04D88"/>
    <w:rsid w:val="00D04E1C"/>
    <w:rsid w:val="00D05048"/>
    <w:rsid w:val="00D050C9"/>
    <w:rsid w:val="00D0521F"/>
    <w:rsid w:val="00D05549"/>
    <w:rsid w:val="00D0597E"/>
    <w:rsid w:val="00D059D8"/>
    <w:rsid w:val="00D05A95"/>
    <w:rsid w:val="00D05BC2"/>
    <w:rsid w:val="00D05FBD"/>
    <w:rsid w:val="00D06342"/>
    <w:rsid w:val="00D063B8"/>
    <w:rsid w:val="00D066D9"/>
    <w:rsid w:val="00D06A1F"/>
    <w:rsid w:val="00D06D78"/>
    <w:rsid w:val="00D071F0"/>
    <w:rsid w:val="00D073C4"/>
    <w:rsid w:val="00D07646"/>
    <w:rsid w:val="00D07708"/>
    <w:rsid w:val="00D078F2"/>
    <w:rsid w:val="00D079AF"/>
    <w:rsid w:val="00D079EB"/>
    <w:rsid w:val="00D07ED9"/>
    <w:rsid w:val="00D07EE1"/>
    <w:rsid w:val="00D07EF2"/>
    <w:rsid w:val="00D102BD"/>
    <w:rsid w:val="00D102C2"/>
    <w:rsid w:val="00D103C7"/>
    <w:rsid w:val="00D109D9"/>
    <w:rsid w:val="00D109FF"/>
    <w:rsid w:val="00D10E0F"/>
    <w:rsid w:val="00D11157"/>
    <w:rsid w:val="00D1133A"/>
    <w:rsid w:val="00D114EE"/>
    <w:rsid w:val="00D1170A"/>
    <w:rsid w:val="00D11749"/>
    <w:rsid w:val="00D1186A"/>
    <w:rsid w:val="00D11B97"/>
    <w:rsid w:val="00D11BA7"/>
    <w:rsid w:val="00D11CBB"/>
    <w:rsid w:val="00D11E2A"/>
    <w:rsid w:val="00D1223D"/>
    <w:rsid w:val="00D12391"/>
    <w:rsid w:val="00D12723"/>
    <w:rsid w:val="00D12925"/>
    <w:rsid w:val="00D129AA"/>
    <w:rsid w:val="00D12B1E"/>
    <w:rsid w:val="00D12C91"/>
    <w:rsid w:val="00D12DE2"/>
    <w:rsid w:val="00D12F80"/>
    <w:rsid w:val="00D1329C"/>
    <w:rsid w:val="00D13338"/>
    <w:rsid w:val="00D1369C"/>
    <w:rsid w:val="00D13926"/>
    <w:rsid w:val="00D1409A"/>
    <w:rsid w:val="00D1440F"/>
    <w:rsid w:val="00D146D5"/>
    <w:rsid w:val="00D1475F"/>
    <w:rsid w:val="00D14792"/>
    <w:rsid w:val="00D14885"/>
    <w:rsid w:val="00D14AD2"/>
    <w:rsid w:val="00D14CA4"/>
    <w:rsid w:val="00D14DC3"/>
    <w:rsid w:val="00D15002"/>
    <w:rsid w:val="00D15756"/>
    <w:rsid w:val="00D15BD9"/>
    <w:rsid w:val="00D15F9A"/>
    <w:rsid w:val="00D16076"/>
    <w:rsid w:val="00D161A7"/>
    <w:rsid w:val="00D16748"/>
    <w:rsid w:val="00D16980"/>
    <w:rsid w:val="00D169BB"/>
    <w:rsid w:val="00D16A3A"/>
    <w:rsid w:val="00D16A50"/>
    <w:rsid w:val="00D16B85"/>
    <w:rsid w:val="00D16EDE"/>
    <w:rsid w:val="00D16FCF"/>
    <w:rsid w:val="00D16FFF"/>
    <w:rsid w:val="00D1710F"/>
    <w:rsid w:val="00D17734"/>
    <w:rsid w:val="00D1796B"/>
    <w:rsid w:val="00D17A31"/>
    <w:rsid w:val="00D17BFE"/>
    <w:rsid w:val="00D2006B"/>
    <w:rsid w:val="00D20081"/>
    <w:rsid w:val="00D20256"/>
    <w:rsid w:val="00D203F7"/>
    <w:rsid w:val="00D205B2"/>
    <w:rsid w:val="00D2064B"/>
    <w:rsid w:val="00D20743"/>
    <w:rsid w:val="00D208D6"/>
    <w:rsid w:val="00D20D72"/>
    <w:rsid w:val="00D20D78"/>
    <w:rsid w:val="00D21208"/>
    <w:rsid w:val="00D218D3"/>
    <w:rsid w:val="00D21B3B"/>
    <w:rsid w:val="00D21C6E"/>
    <w:rsid w:val="00D21F09"/>
    <w:rsid w:val="00D2219B"/>
    <w:rsid w:val="00D2220B"/>
    <w:rsid w:val="00D22269"/>
    <w:rsid w:val="00D22750"/>
    <w:rsid w:val="00D227EC"/>
    <w:rsid w:val="00D22842"/>
    <w:rsid w:val="00D2293E"/>
    <w:rsid w:val="00D229CD"/>
    <w:rsid w:val="00D22A8A"/>
    <w:rsid w:val="00D22AA3"/>
    <w:rsid w:val="00D23210"/>
    <w:rsid w:val="00D239CA"/>
    <w:rsid w:val="00D23CF6"/>
    <w:rsid w:val="00D2434E"/>
    <w:rsid w:val="00D24437"/>
    <w:rsid w:val="00D245B4"/>
    <w:rsid w:val="00D2489A"/>
    <w:rsid w:val="00D248C1"/>
    <w:rsid w:val="00D24965"/>
    <w:rsid w:val="00D24B42"/>
    <w:rsid w:val="00D24B8E"/>
    <w:rsid w:val="00D24EC8"/>
    <w:rsid w:val="00D2509B"/>
    <w:rsid w:val="00D250A1"/>
    <w:rsid w:val="00D252C7"/>
    <w:rsid w:val="00D25480"/>
    <w:rsid w:val="00D254BE"/>
    <w:rsid w:val="00D255CF"/>
    <w:rsid w:val="00D25644"/>
    <w:rsid w:val="00D257CF"/>
    <w:rsid w:val="00D25A87"/>
    <w:rsid w:val="00D25AB5"/>
    <w:rsid w:val="00D25B6A"/>
    <w:rsid w:val="00D25BDB"/>
    <w:rsid w:val="00D25C8D"/>
    <w:rsid w:val="00D260C4"/>
    <w:rsid w:val="00D26386"/>
    <w:rsid w:val="00D268A5"/>
    <w:rsid w:val="00D26A32"/>
    <w:rsid w:val="00D26DC0"/>
    <w:rsid w:val="00D274FF"/>
    <w:rsid w:val="00D27523"/>
    <w:rsid w:val="00D275D5"/>
    <w:rsid w:val="00D27641"/>
    <w:rsid w:val="00D27836"/>
    <w:rsid w:val="00D2798D"/>
    <w:rsid w:val="00D27A37"/>
    <w:rsid w:val="00D27A5D"/>
    <w:rsid w:val="00D27AB3"/>
    <w:rsid w:val="00D27E87"/>
    <w:rsid w:val="00D27EAE"/>
    <w:rsid w:val="00D300C3"/>
    <w:rsid w:val="00D30242"/>
    <w:rsid w:val="00D303FD"/>
    <w:rsid w:val="00D30749"/>
    <w:rsid w:val="00D30DD4"/>
    <w:rsid w:val="00D31199"/>
    <w:rsid w:val="00D312CB"/>
    <w:rsid w:val="00D31451"/>
    <w:rsid w:val="00D31769"/>
    <w:rsid w:val="00D31A42"/>
    <w:rsid w:val="00D31B37"/>
    <w:rsid w:val="00D31C29"/>
    <w:rsid w:val="00D3205F"/>
    <w:rsid w:val="00D32244"/>
    <w:rsid w:val="00D329BE"/>
    <w:rsid w:val="00D329DC"/>
    <w:rsid w:val="00D329EC"/>
    <w:rsid w:val="00D32A73"/>
    <w:rsid w:val="00D32AAD"/>
    <w:rsid w:val="00D32B13"/>
    <w:rsid w:val="00D32BEA"/>
    <w:rsid w:val="00D32CE3"/>
    <w:rsid w:val="00D32D60"/>
    <w:rsid w:val="00D32EAE"/>
    <w:rsid w:val="00D32EC3"/>
    <w:rsid w:val="00D32FD4"/>
    <w:rsid w:val="00D332DF"/>
    <w:rsid w:val="00D33502"/>
    <w:rsid w:val="00D338D3"/>
    <w:rsid w:val="00D33AFC"/>
    <w:rsid w:val="00D33E81"/>
    <w:rsid w:val="00D34093"/>
    <w:rsid w:val="00D34189"/>
    <w:rsid w:val="00D344DB"/>
    <w:rsid w:val="00D34540"/>
    <w:rsid w:val="00D345D2"/>
    <w:rsid w:val="00D345D4"/>
    <w:rsid w:val="00D34A03"/>
    <w:rsid w:val="00D35056"/>
    <w:rsid w:val="00D350F0"/>
    <w:rsid w:val="00D35507"/>
    <w:rsid w:val="00D35519"/>
    <w:rsid w:val="00D35747"/>
    <w:rsid w:val="00D35808"/>
    <w:rsid w:val="00D35E45"/>
    <w:rsid w:val="00D36440"/>
    <w:rsid w:val="00D365DB"/>
    <w:rsid w:val="00D36970"/>
    <w:rsid w:val="00D369EC"/>
    <w:rsid w:val="00D36B20"/>
    <w:rsid w:val="00D36C8B"/>
    <w:rsid w:val="00D36D09"/>
    <w:rsid w:val="00D36FC5"/>
    <w:rsid w:val="00D37126"/>
    <w:rsid w:val="00D371F7"/>
    <w:rsid w:val="00D372B2"/>
    <w:rsid w:val="00D372C6"/>
    <w:rsid w:val="00D373A1"/>
    <w:rsid w:val="00D373ED"/>
    <w:rsid w:val="00D3752A"/>
    <w:rsid w:val="00D37555"/>
    <w:rsid w:val="00D379D4"/>
    <w:rsid w:val="00D37BB1"/>
    <w:rsid w:val="00D37BE7"/>
    <w:rsid w:val="00D37C38"/>
    <w:rsid w:val="00D37DE8"/>
    <w:rsid w:val="00D37E0D"/>
    <w:rsid w:val="00D37E42"/>
    <w:rsid w:val="00D40130"/>
    <w:rsid w:val="00D401E4"/>
    <w:rsid w:val="00D40317"/>
    <w:rsid w:val="00D40842"/>
    <w:rsid w:val="00D408EB"/>
    <w:rsid w:val="00D40931"/>
    <w:rsid w:val="00D40951"/>
    <w:rsid w:val="00D4096A"/>
    <w:rsid w:val="00D4099A"/>
    <w:rsid w:val="00D40D7A"/>
    <w:rsid w:val="00D41292"/>
    <w:rsid w:val="00D4139A"/>
    <w:rsid w:val="00D41495"/>
    <w:rsid w:val="00D415C1"/>
    <w:rsid w:val="00D416D0"/>
    <w:rsid w:val="00D41C34"/>
    <w:rsid w:val="00D41C7B"/>
    <w:rsid w:val="00D41F49"/>
    <w:rsid w:val="00D42111"/>
    <w:rsid w:val="00D421FE"/>
    <w:rsid w:val="00D42253"/>
    <w:rsid w:val="00D4227D"/>
    <w:rsid w:val="00D425E2"/>
    <w:rsid w:val="00D42752"/>
    <w:rsid w:val="00D4276A"/>
    <w:rsid w:val="00D42A06"/>
    <w:rsid w:val="00D42D0D"/>
    <w:rsid w:val="00D42DAF"/>
    <w:rsid w:val="00D42DE9"/>
    <w:rsid w:val="00D42E29"/>
    <w:rsid w:val="00D42F23"/>
    <w:rsid w:val="00D42FA2"/>
    <w:rsid w:val="00D432C8"/>
    <w:rsid w:val="00D434B7"/>
    <w:rsid w:val="00D434C1"/>
    <w:rsid w:val="00D43624"/>
    <w:rsid w:val="00D436E4"/>
    <w:rsid w:val="00D4382A"/>
    <w:rsid w:val="00D43858"/>
    <w:rsid w:val="00D4386C"/>
    <w:rsid w:val="00D43B32"/>
    <w:rsid w:val="00D43C6A"/>
    <w:rsid w:val="00D43D49"/>
    <w:rsid w:val="00D43D6A"/>
    <w:rsid w:val="00D444F1"/>
    <w:rsid w:val="00D44563"/>
    <w:rsid w:val="00D445B7"/>
    <w:rsid w:val="00D446A6"/>
    <w:rsid w:val="00D446C5"/>
    <w:rsid w:val="00D44728"/>
    <w:rsid w:val="00D44817"/>
    <w:rsid w:val="00D44A46"/>
    <w:rsid w:val="00D44AA0"/>
    <w:rsid w:val="00D44BED"/>
    <w:rsid w:val="00D44C71"/>
    <w:rsid w:val="00D45058"/>
    <w:rsid w:val="00D4544B"/>
    <w:rsid w:val="00D456B0"/>
    <w:rsid w:val="00D45779"/>
    <w:rsid w:val="00D457D8"/>
    <w:rsid w:val="00D45B1E"/>
    <w:rsid w:val="00D45CAC"/>
    <w:rsid w:val="00D45F06"/>
    <w:rsid w:val="00D45FDB"/>
    <w:rsid w:val="00D461DF"/>
    <w:rsid w:val="00D462A3"/>
    <w:rsid w:val="00D46307"/>
    <w:rsid w:val="00D463D0"/>
    <w:rsid w:val="00D464B8"/>
    <w:rsid w:val="00D46579"/>
    <w:rsid w:val="00D466C7"/>
    <w:rsid w:val="00D466C9"/>
    <w:rsid w:val="00D466E8"/>
    <w:rsid w:val="00D466ED"/>
    <w:rsid w:val="00D46A21"/>
    <w:rsid w:val="00D46D35"/>
    <w:rsid w:val="00D46DE0"/>
    <w:rsid w:val="00D46E4E"/>
    <w:rsid w:val="00D46F45"/>
    <w:rsid w:val="00D46F55"/>
    <w:rsid w:val="00D47043"/>
    <w:rsid w:val="00D471BD"/>
    <w:rsid w:val="00D471D9"/>
    <w:rsid w:val="00D47218"/>
    <w:rsid w:val="00D47295"/>
    <w:rsid w:val="00D47338"/>
    <w:rsid w:val="00D474A6"/>
    <w:rsid w:val="00D4754D"/>
    <w:rsid w:val="00D4762E"/>
    <w:rsid w:val="00D4773C"/>
    <w:rsid w:val="00D477A2"/>
    <w:rsid w:val="00D47995"/>
    <w:rsid w:val="00D47AD9"/>
    <w:rsid w:val="00D504CA"/>
    <w:rsid w:val="00D5059F"/>
    <w:rsid w:val="00D50890"/>
    <w:rsid w:val="00D50A31"/>
    <w:rsid w:val="00D50AA8"/>
    <w:rsid w:val="00D50ED9"/>
    <w:rsid w:val="00D50EFF"/>
    <w:rsid w:val="00D5102E"/>
    <w:rsid w:val="00D51260"/>
    <w:rsid w:val="00D513F7"/>
    <w:rsid w:val="00D51535"/>
    <w:rsid w:val="00D5170B"/>
    <w:rsid w:val="00D51743"/>
    <w:rsid w:val="00D518BE"/>
    <w:rsid w:val="00D51B18"/>
    <w:rsid w:val="00D51DF5"/>
    <w:rsid w:val="00D51ED3"/>
    <w:rsid w:val="00D52150"/>
    <w:rsid w:val="00D522FB"/>
    <w:rsid w:val="00D52351"/>
    <w:rsid w:val="00D52862"/>
    <w:rsid w:val="00D52AA1"/>
    <w:rsid w:val="00D52C21"/>
    <w:rsid w:val="00D52DD6"/>
    <w:rsid w:val="00D53011"/>
    <w:rsid w:val="00D53202"/>
    <w:rsid w:val="00D53649"/>
    <w:rsid w:val="00D53666"/>
    <w:rsid w:val="00D536AD"/>
    <w:rsid w:val="00D53BBD"/>
    <w:rsid w:val="00D53D55"/>
    <w:rsid w:val="00D53EFF"/>
    <w:rsid w:val="00D54152"/>
    <w:rsid w:val="00D5427E"/>
    <w:rsid w:val="00D544DB"/>
    <w:rsid w:val="00D54647"/>
    <w:rsid w:val="00D546C2"/>
    <w:rsid w:val="00D548CD"/>
    <w:rsid w:val="00D54968"/>
    <w:rsid w:val="00D54DAB"/>
    <w:rsid w:val="00D54EFC"/>
    <w:rsid w:val="00D55019"/>
    <w:rsid w:val="00D55033"/>
    <w:rsid w:val="00D550FD"/>
    <w:rsid w:val="00D551C0"/>
    <w:rsid w:val="00D551DD"/>
    <w:rsid w:val="00D55245"/>
    <w:rsid w:val="00D555D6"/>
    <w:rsid w:val="00D557FA"/>
    <w:rsid w:val="00D5599A"/>
    <w:rsid w:val="00D559E1"/>
    <w:rsid w:val="00D55AFB"/>
    <w:rsid w:val="00D55C08"/>
    <w:rsid w:val="00D560FC"/>
    <w:rsid w:val="00D56162"/>
    <w:rsid w:val="00D5633F"/>
    <w:rsid w:val="00D563CF"/>
    <w:rsid w:val="00D565BE"/>
    <w:rsid w:val="00D565FF"/>
    <w:rsid w:val="00D566AA"/>
    <w:rsid w:val="00D566F3"/>
    <w:rsid w:val="00D567E1"/>
    <w:rsid w:val="00D569D8"/>
    <w:rsid w:val="00D56A81"/>
    <w:rsid w:val="00D56C95"/>
    <w:rsid w:val="00D56CE2"/>
    <w:rsid w:val="00D56D52"/>
    <w:rsid w:val="00D56E69"/>
    <w:rsid w:val="00D57458"/>
    <w:rsid w:val="00D57530"/>
    <w:rsid w:val="00D5779F"/>
    <w:rsid w:val="00D57926"/>
    <w:rsid w:val="00D5797D"/>
    <w:rsid w:val="00D57A22"/>
    <w:rsid w:val="00D57D7A"/>
    <w:rsid w:val="00D57DA4"/>
    <w:rsid w:val="00D57DAD"/>
    <w:rsid w:val="00D601AB"/>
    <w:rsid w:val="00D6056A"/>
    <w:rsid w:val="00D605D8"/>
    <w:rsid w:val="00D605E6"/>
    <w:rsid w:val="00D60625"/>
    <w:rsid w:val="00D60627"/>
    <w:rsid w:val="00D60691"/>
    <w:rsid w:val="00D6079A"/>
    <w:rsid w:val="00D60853"/>
    <w:rsid w:val="00D60BB9"/>
    <w:rsid w:val="00D60C25"/>
    <w:rsid w:val="00D60D7C"/>
    <w:rsid w:val="00D60F43"/>
    <w:rsid w:val="00D60FA6"/>
    <w:rsid w:val="00D61028"/>
    <w:rsid w:val="00D61059"/>
    <w:rsid w:val="00D61090"/>
    <w:rsid w:val="00D610C4"/>
    <w:rsid w:val="00D61308"/>
    <w:rsid w:val="00D61491"/>
    <w:rsid w:val="00D6196C"/>
    <w:rsid w:val="00D61A7F"/>
    <w:rsid w:val="00D61B51"/>
    <w:rsid w:val="00D61E37"/>
    <w:rsid w:val="00D6206C"/>
    <w:rsid w:val="00D6228C"/>
    <w:rsid w:val="00D62329"/>
    <w:rsid w:val="00D624F4"/>
    <w:rsid w:val="00D625AD"/>
    <w:rsid w:val="00D62878"/>
    <w:rsid w:val="00D628A6"/>
    <w:rsid w:val="00D628CF"/>
    <w:rsid w:val="00D62B4B"/>
    <w:rsid w:val="00D62B98"/>
    <w:rsid w:val="00D62C40"/>
    <w:rsid w:val="00D62CC4"/>
    <w:rsid w:val="00D62D41"/>
    <w:rsid w:val="00D62D78"/>
    <w:rsid w:val="00D62F41"/>
    <w:rsid w:val="00D63223"/>
    <w:rsid w:val="00D632B0"/>
    <w:rsid w:val="00D633A4"/>
    <w:rsid w:val="00D6343F"/>
    <w:rsid w:val="00D635A3"/>
    <w:rsid w:val="00D635C5"/>
    <w:rsid w:val="00D635D5"/>
    <w:rsid w:val="00D63815"/>
    <w:rsid w:val="00D63854"/>
    <w:rsid w:val="00D6386D"/>
    <w:rsid w:val="00D638B0"/>
    <w:rsid w:val="00D638D2"/>
    <w:rsid w:val="00D63B49"/>
    <w:rsid w:val="00D63BDB"/>
    <w:rsid w:val="00D63C83"/>
    <w:rsid w:val="00D6406A"/>
    <w:rsid w:val="00D64085"/>
    <w:rsid w:val="00D640B9"/>
    <w:rsid w:val="00D64162"/>
    <w:rsid w:val="00D641B4"/>
    <w:rsid w:val="00D64682"/>
    <w:rsid w:val="00D64A91"/>
    <w:rsid w:val="00D64D9A"/>
    <w:rsid w:val="00D65115"/>
    <w:rsid w:val="00D65194"/>
    <w:rsid w:val="00D652BA"/>
    <w:rsid w:val="00D6533C"/>
    <w:rsid w:val="00D653B2"/>
    <w:rsid w:val="00D653F9"/>
    <w:rsid w:val="00D65689"/>
    <w:rsid w:val="00D657D5"/>
    <w:rsid w:val="00D65B19"/>
    <w:rsid w:val="00D65FC0"/>
    <w:rsid w:val="00D664B6"/>
    <w:rsid w:val="00D664D9"/>
    <w:rsid w:val="00D6666E"/>
    <w:rsid w:val="00D6695D"/>
    <w:rsid w:val="00D669D6"/>
    <w:rsid w:val="00D66DE9"/>
    <w:rsid w:val="00D66E1E"/>
    <w:rsid w:val="00D66F6C"/>
    <w:rsid w:val="00D670E2"/>
    <w:rsid w:val="00D672A7"/>
    <w:rsid w:val="00D675D8"/>
    <w:rsid w:val="00D678FA"/>
    <w:rsid w:val="00D67997"/>
    <w:rsid w:val="00D67D5B"/>
    <w:rsid w:val="00D70084"/>
    <w:rsid w:val="00D70340"/>
    <w:rsid w:val="00D704E5"/>
    <w:rsid w:val="00D705E3"/>
    <w:rsid w:val="00D70632"/>
    <w:rsid w:val="00D70A1D"/>
    <w:rsid w:val="00D70A6F"/>
    <w:rsid w:val="00D70C90"/>
    <w:rsid w:val="00D70CAD"/>
    <w:rsid w:val="00D70E4E"/>
    <w:rsid w:val="00D7101A"/>
    <w:rsid w:val="00D71139"/>
    <w:rsid w:val="00D7137B"/>
    <w:rsid w:val="00D713A3"/>
    <w:rsid w:val="00D713DD"/>
    <w:rsid w:val="00D7155F"/>
    <w:rsid w:val="00D71ABA"/>
    <w:rsid w:val="00D71ADE"/>
    <w:rsid w:val="00D71C74"/>
    <w:rsid w:val="00D71D2F"/>
    <w:rsid w:val="00D71F14"/>
    <w:rsid w:val="00D72015"/>
    <w:rsid w:val="00D721E4"/>
    <w:rsid w:val="00D722EB"/>
    <w:rsid w:val="00D723A3"/>
    <w:rsid w:val="00D72683"/>
    <w:rsid w:val="00D7269F"/>
    <w:rsid w:val="00D72924"/>
    <w:rsid w:val="00D72984"/>
    <w:rsid w:val="00D72C1A"/>
    <w:rsid w:val="00D72CE2"/>
    <w:rsid w:val="00D72E67"/>
    <w:rsid w:val="00D72EB5"/>
    <w:rsid w:val="00D73108"/>
    <w:rsid w:val="00D731C0"/>
    <w:rsid w:val="00D73508"/>
    <w:rsid w:val="00D738CE"/>
    <w:rsid w:val="00D73A0F"/>
    <w:rsid w:val="00D73B1B"/>
    <w:rsid w:val="00D73BB5"/>
    <w:rsid w:val="00D73C1D"/>
    <w:rsid w:val="00D7404C"/>
    <w:rsid w:val="00D74347"/>
    <w:rsid w:val="00D74557"/>
    <w:rsid w:val="00D7462B"/>
    <w:rsid w:val="00D74763"/>
    <w:rsid w:val="00D74CC7"/>
    <w:rsid w:val="00D74ED3"/>
    <w:rsid w:val="00D74F2F"/>
    <w:rsid w:val="00D74F61"/>
    <w:rsid w:val="00D750B6"/>
    <w:rsid w:val="00D75129"/>
    <w:rsid w:val="00D753B7"/>
    <w:rsid w:val="00D7550D"/>
    <w:rsid w:val="00D755CB"/>
    <w:rsid w:val="00D75735"/>
    <w:rsid w:val="00D75793"/>
    <w:rsid w:val="00D757ED"/>
    <w:rsid w:val="00D7582F"/>
    <w:rsid w:val="00D75970"/>
    <w:rsid w:val="00D759A9"/>
    <w:rsid w:val="00D75B68"/>
    <w:rsid w:val="00D75E78"/>
    <w:rsid w:val="00D75F86"/>
    <w:rsid w:val="00D7610A"/>
    <w:rsid w:val="00D76472"/>
    <w:rsid w:val="00D76900"/>
    <w:rsid w:val="00D76A7C"/>
    <w:rsid w:val="00D76C4F"/>
    <w:rsid w:val="00D76C92"/>
    <w:rsid w:val="00D76CAE"/>
    <w:rsid w:val="00D76F50"/>
    <w:rsid w:val="00D76F98"/>
    <w:rsid w:val="00D7704D"/>
    <w:rsid w:val="00D772C0"/>
    <w:rsid w:val="00D776B1"/>
    <w:rsid w:val="00D776D6"/>
    <w:rsid w:val="00D77946"/>
    <w:rsid w:val="00D77A24"/>
    <w:rsid w:val="00D77B18"/>
    <w:rsid w:val="00D77B4F"/>
    <w:rsid w:val="00D77C89"/>
    <w:rsid w:val="00D77CEC"/>
    <w:rsid w:val="00D77E0F"/>
    <w:rsid w:val="00D800DF"/>
    <w:rsid w:val="00D8010E"/>
    <w:rsid w:val="00D801F4"/>
    <w:rsid w:val="00D80365"/>
    <w:rsid w:val="00D8037F"/>
    <w:rsid w:val="00D804BB"/>
    <w:rsid w:val="00D80980"/>
    <w:rsid w:val="00D80A37"/>
    <w:rsid w:val="00D80A46"/>
    <w:rsid w:val="00D80E1B"/>
    <w:rsid w:val="00D81042"/>
    <w:rsid w:val="00D8110A"/>
    <w:rsid w:val="00D8127D"/>
    <w:rsid w:val="00D817B1"/>
    <w:rsid w:val="00D818AF"/>
    <w:rsid w:val="00D819DA"/>
    <w:rsid w:val="00D81B32"/>
    <w:rsid w:val="00D81C88"/>
    <w:rsid w:val="00D8239D"/>
    <w:rsid w:val="00D8244B"/>
    <w:rsid w:val="00D825DC"/>
    <w:rsid w:val="00D8266A"/>
    <w:rsid w:val="00D826CF"/>
    <w:rsid w:val="00D82712"/>
    <w:rsid w:val="00D827DD"/>
    <w:rsid w:val="00D82CF1"/>
    <w:rsid w:val="00D83081"/>
    <w:rsid w:val="00D83168"/>
    <w:rsid w:val="00D832ED"/>
    <w:rsid w:val="00D83491"/>
    <w:rsid w:val="00D835AE"/>
    <w:rsid w:val="00D83708"/>
    <w:rsid w:val="00D83765"/>
    <w:rsid w:val="00D83C71"/>
    <w:rsid w:val="00D83C9F"/>
    <w:rsid w:val="00D83D90"/>
    <w:rsid w:val="00D83DFF"/>
    <w:rsid w:val="00D841E7"/>
    <w:rsid w:val="00D8426C"/>
    <w:rsid w:val="00D8447A"/>
    <w:rsid w:val="00D844CC"/>
    <w:rsid w:val="00D84A2C"/>
    <w:rsid w:val="00D84A58"/>
    <w:rsid w:val="00D84B81"/>
    <w:rsid w:val="00D84C83"/>
    <w:rsid w:val="00D84DEE"/>
    <w:rsid w:val="00D84E34"/>
    <w:rsid w:val="00D84EAF"/>
    <w:rsid w:val="00D8531A"/>
    <w:rsid w:val="00D853A4"/>
    <w:rsid w:val="00D85461"/>
    <w:rsid w:val="00D8577C"/>
    <w:rsid w:val="00D85866"/>
    <w:rsid w:val="00D859E8"/>
    <w:rsid w:val="00D85B71"/>
    <w:rsid w:val="00D85E12"/>
    <w:rsid w:val="00D85E6E"/>
    <w:rsid w:val="00D85E91"/>
    <w:rsid w:val="00D85F3A"/>
    <w:rsid w:val="00D86080"/>
    <w:rsid w:val="00D86201"/>
    <w:rsid w:val="00D86579"/>
    <w:rsid w:val="00D866EB"/>
    <w:rsid w:val="00D86749"/>
    <w:rsid w:val="00D8687E"/>
    <w:rsid w:val="00D8697E"/>
    <w:rsid w:val="00D86A3F"/>
    <w:rsid w:val="00D86A41"/>
    <w:rsid w:val="00D86AE9"/>
    <w:rsid w:val="00D86C18"/>
    <w:rsid w:val="00D86CA9"/>
    <w:rsid w:val="00D86CE0"/>
    <w:rsid w:val="00D873FA"/>
    <w:rsid w:val="00D87525"/>
    <w:rsid w:val="00D87BFA"/>
    <w:rsid w:val="00D87C11"/>
    <w:rsid w:val="00D87FA2"/>
    <w:rsid w:val="00D90963"/>
    <w:rsid w:val="00D90A36"/>
    <w:rsid w:val="00D90CB2"/>
    <w:rsid w:val="00D90F2A"/>
    <w:rsid w:val="00D9114B"/>
    <w:rsid w:val="00D9142F"/>
    <w:rsid w:val="00D91635"/>
    <w:rsid w:val="00D916E0"/>
    <w:rsid w:val="00D91BE6"/>
    <w:rsid w:val="00D91D11"/>
    <w:rsid w:val="00D91F7B"/>
    <w:rsid w:val="00D92314"/>
    <w:rsid w:val="00D923E8"/>
    <w:rsid w:val="00D925E1"/>
    <w:rsid w:val="00D92619"/>
    <w:rsid w:val="00D927DC"/>
    <w:rsid w:val="00D92964"/>
    <w:rsid w:val="00D92A3E"/>
    <w:rsid w:val="00D92A58"/>
    <w:rsid w:val="00D92B7A"/>
    <w:rsid w:val="00D92EB3"/>
    <w:rsid w:val="00D92FFB"/>
    <w:rsid w:val="00D930F6"/>
    <w:rsid w:val="00D932D9"/>
    <w:rsid w:val="00D93620"/>
    <w:rsid w:val="00D9366E"/>
    <w:rsid w:val="00D93A55"/>
    <w:rsid w:val="00D93E40"/>
    <w:rsid w:val="00D94093"/>
    <w:rsid w:val="00D94354"/>
    <w:rsid w:val="00D943F2"/>
    <w:rsid w:val="00D944C8"/>
    <w:rsid w:val="00D945D9"/>
    <w:rsid w:val="00D948F9"/>
    <w:rsid w:val="00D94A0C"/>
    <w:rsid w:val="00D94B4D"/>
    <w:rsid w:val="00D94C65"/>
    <w:rsid w:val="00D94CBD"/>
    <w:rsid w:val="00D94E87"/>
    <w:rsid w:val="00D94ED1"/>
    <w:rsid w:val="00D94EEE"/>
    <w:rsid w:val="00D950C0"/>
    <w:rsid w:val="00D950F1"/>
    <w:rsid w:val="00D954FC"/>
    <w:rsid w:val="00D955E7"/>
    <w:rsid w:val="00D95767"/>
    <w:rsid w:val="00D958AF"/>
    <w:rsid w:val="00D95968"/>
    <w:rsid w:val="00D95A4F"/>
    <w:rsid w:val="00D95D1F"/>
    <w:rsid w:val="00D961CB"/>
    <w:rsid w:val="00D961DE"/>
    <w:rsid w:val="00D9639A"/>
    <w:rsid w:val="00D9663F"/>
    <w:rsid w:val="00D966BF"/>
    <w:rsid w:val="00D967EA"/>
    <w:rsid w:val="00D968A3"/>
    <w:rsid w:val="00D96B25"/>
    <w:rsid w:val="00D96B82"/>
    <w:rsid w:val="00D96CB2"/>
    <w:rsid w:val="00D96D6D"/>
    <w:rsid w:val="00D96E10"/>
    <w:rsid w:val="00D96E63"/>
    <w:rsid w:val="00D96E66"/>
    <w:rsid w:val="00D96F9B"/>
    <w:rsid w:val="00D96FD9"/>
    <w:rsid w:val="00D9771D"/>
    <w:rsid w:val="00D9775A"/>
    <w:rsid w:val="00D97886"/>
    <w:rsid w:val="00D97999"/>
    <w:rsid w:val="00D97A48"/>
    <w:rsid w:val="00D97C5F"/>
    <w:rsid w:val="00D97E7D"/>
    <w:rsid w:val="00D97F3B"/>
    <w:rsid w:val="00D97F99"/>
    <w:rsid w:val="00DA00FE"/>
    <w:rsid w:val="00DA0114"/>
    <w:rsid w:val="00DA01B5"/>
    <w:rsid w:val="00DA0294"/>
    <w:rsid w:val="00DA04B0"/>
    <w:rsid w:val="00DA0651"/>
    <w:rsid w:val="00DA07D5"/>
    <w:rsid w:val="00DA09A8"/>
    <w:rsid w:val="00DA09BF"/>
    <w:rsid w:val="00DA0B86"/>
    <w:rsid w:val="00DA1345"/>
    <w:rsid w:val="00DA155A"/>
    <w:rsid w:val="00DA1892"/>
    <w:rsid w:val="00DA18BF"/>
    <w:rsid w:val="00DA1B8A"/>
    <w:rsid w:val="00DA1F95"/>
    <w:rsid w:val="00DA2026"/>
    <w:rsid w:val="00DA208E"/>
    <w:rsid w:val="00DA2230"/>
    <w:rsid w:val="00DA22AC"/>
    <w:rsid w:val="00DA23E6"/>
    <w:rsid w:val="00DA240B"/>
    <w:rsid w:val="00DA254D"/>
    <w:rsid w:val="00DA25CD"/>
    <w:rsid w:val="00DA27D9"/>
    <w:rsid w:val="00DA283B"/>
    <w:rsid w:val="00DA2E57"/>
    <w:rsid w:val="00DA2FF1"/>
    <w:rsid w:val="00DA32FF"/>
    <w:rsid w:val="00DA338E"/>
    <w:rsid w:val="00DA33B3"/>
    <w:rsid w:val="00DA33D3"/>
    <w:rsid w:val="00DA37D3"/>
    <w:rsid w:val="00DA385F"/>
    <w:rsid w:val="00DA38B9"/>
    <w:rsid w:val="00DA39B2"/>
    <w:rsid w:val="00DA3AB5"/>
    <w:rsid w:val="00DA3CE7"/>
    <w:rsid w:val="00DA407A"/>
    <w:rsid w:val="00DA4356"/>
    <w:rsid w:val="00DA4699"/>
    <w:rsid w:val="00DA4B6E"/>
    <w:rsid w:val="00DA4EE9"/>
    <w:rsid w:val="00DA4EF4"/>
    <w:rsid w:val="00DA5066"/>
    <w:rsid w:val="00DA537D"/>
    <w:rsid w:val="00DA5804"/>
    <w:rsid w:val="00DA5937"/>
    <w:rsid w:val="00DA5A1A"/>
    <w:rsid w:val="00DA5A60"/>
    <w:rsid w:val="00DA5A81"/>
    <w:rsid w:val="00DA5BC5"/>
    <w:rsid w:val="00DA5C7D"/>
    <w:rsid w:val="00DA5CCC"/>
    <w:rsid w:val="00DA608B"/>
    <w:rsid w:val="00DA63D5"/>
    <w:rsid w:val="00DA643A"/>
    <w:rsid w:val="00DA68FE"/>
    <w:rsid w:val="00DA69DD"/>
    <w:rsid w:val="00DA6A0E"/>
    <w:rsid w:val="00DA6B0E"/>
    <w:rsid w:val="00DA6B23"/>
    <w:rsid w:val="00DA6C59"/>
    <w:rsid w:val="00DA6EDB"/>
    <w:rsid w:val="00DA6F19"/>
    <w:rsid w:val="00DA7096"/>
    <w:rsid w:val="00DA71F5"/>
    <w:rsid w:val="00DA73C5"/>
    <w:rsid w:val="00DA7416"/>
    <w:rsid w:val="00DA75F1"/>
    <w:rsid w:val="00DA79A2"/>
    <w:rsid w:val="00DA7B7A"/>
    <w:rsid w:val="00DB00AD"/>
    <w:rsid w:val="00DB04F6"/>
    <w:rsid w:val="00DB05CF"/>
    <w:rsid w:val="00DB06DE"/>
    <w:rsid w:val="00DB080E"/>
    <w:rsid w:val="00DB0B32"/>
    <w:rsid w:val="00DB0BED"/>
    <w:rsid w:val="00DB0C60"/>
    <w:rsid w:val="00DB0EF3"/>
    <w:rsid w:val="00DB1474"/>
    <w:rsid w:val="00DB1548"/>
    <w:rsid w:val="00DB1987"/>
    <w:rsid w:val="00DB1AB6"/>
    <w:rsid w:val="00DB1B48"/>
    <w:rsid w:val="00DB1BC8"/>
    <w:rsid w:val="00DB1C17"/>
    <w:rsid w:val="00DB1F32"/>
    <w:rsid w:val="00DB2135"/>
    <w:rsid w:val="00DB2464"/>
    <w:rsid w:val="00DB2581"/>
    <w:rsid w:val="00DB286E"/>
    <w:rsid w:val="00DB2878"/>
    <w:rsid w:val="00DB2926"/>
    <w:rsid w:val="00DB2AD2"/>
    <w:rsid w:val="00DB2CC5"/>
    <w:rsid w:val="00DB33C6"/>
    <w:rsid w:val="00DB36C5"/>
    <w:rsid w:val="00DB3A1A"/>
    <w:rsid w:val="00DB3AAF"/>
    <w:rsid w:val="00DB3D6B"/>
    <w:rsid w:val="00DB42D1"/>
    <w:rsid w:val="00DB4310"/>
    <w:rsid w:val="00DB448E"/>
    <w:rsid w:val="00DB4E24"/>
    <w:rsid w:val="00DB4E48"/>
    <w:rsid w:val="00DB4EC1"/>
    <w:rsid w:val="00DB4EC4"/>
    <w:rsid w:val="00DB4F5A"/>
    <w:rsid w:val="00DB4FCA"/>
    <w:rsid w:val="00DB50D0"/>
    <w:rsid w:val="00DB530F"/>
    <w:rsid w:val="00DB5546"/>
    <w:rsid w:val="00DB5609"/>
    <w:rsid w:val="00DB5C03"/>
    <w:rsid w:val="00DB5D76"/>
    <w:rsid w:val="00DB5D79"/>
    <w:rsid w:val="00DB5DC9"/>
    <w:rsid w:val="00DB60F5"/>
    <w:rsid w:val="00DB631A"/>
    <w:rsid w:val="00DB64A4"/>
    <w:rsid w:val="00DB6529"/>
    <w:rsid w:val="00DB68B9"/>
    <w:rsid w:val="00DB6E86"/>
    <w:rsid w:val="00DB7078"/>
    <w:rsid w:val="00DB70E3"/>
    <w:rsid w:val="00DB7210"/>
    <w:rsid w:val="00DB72AF"/>
    <w:rsid w:val="00DB73CF"/>
    <w:rsid w:val="00DB7577"/>
    <w:rsid w:val="00DB766E"/>
    <w:rsid w:val="00DB76F3"/>
    <w:rsid w:val="00DB77A9"/>
    <w:rsid w:val="00DB7944"/>
    <w:rsid w:val="00DB7D1A"/>
    <w:rsid w:val="00DB7E4C"/>
    <w:rsid w:val="00DC0039"/>
    <w:rsid w:val="00DC010C"/>
    <w:rsid w:val="00DC0148"/>
    <w:rsid w:val="00DC0485"/>
    <w:rsid w:val="00DC063C"/>
    <w:rsid w:val="00DC072D"/>
    <w:rsid w:val="00DC082C"/>
    <w:rsid w:val="00DC088E"/>
    <w:rsid w:val="00DC0C7B"/>
    <w:rsid w:val="00DC0E29"/>
    <w:rsid w:val="00DC1488"/>
    <w:rsid w:val="00DC1507"/>
    <w:rsid w:val="00DC152B"/>
    <w:rsid w:val="00DC15AF"/>
    <w:rsid w:val="00DC1694"/>
    <w:rsid w:val="00DC1956"/>
    <w:rsid w:val="00DC1977"/>
    <w:rsid w:val="00DC1980"/>
    <w:rsid w:val="00DC19EE"/>
    <w:rsid w:val="00DC1A47"/>
    <w:rsid w:val="00DC1DC0"/>
    <w:rsid w:val="00DC1E66"/>
    <w:rsid w:val="00DC230E"/>
    <w:rsid w:val="00DC248B"/>
    <w:rsid w:val="00DC25C4"/>
    <w:rsid w:val="00DC2811"/>
    <w:rsid w:val="00DC28B6"/>
    <w:rsid w:val="00DC2A87"/>
    <w:rsid w:val="00DC2D2A"/>
    <w:rsid w:val="00DC2E2E"/>
    <w:rsid w:val="00DC2EBA"/>
    <w:rsid w:val="00DC2F65"/>
    <w:rsid w:val="00DC357C"/>
    <w:rsid w:val="00DC35FD"/>
    <w:rsid w:val="00DC3616"/>
    <w:rsid w:val="00DC36FA"/>
    <w:rsid w:val="00DC3C1F"/>
    <w:rsid w:val="00DC3E09"/>
    <w:rsid w:val="00DC3E29"/>
    <w:rsid w:val="00DC40A4"/>
    <w:rsid w:val="00DC42F5"/>
    <w:rsid w:val="00DC4334"/>
    <w:rsid w:val="00DC4372"/>
    <w:rsid w:val="00DC4411"/>
    <w:rsid w:val="00DC44F1"/>
    <w:rsid w:val="00DC493A"/>
    <w:rsid w:val="00DC4BAD"/>
    <w:rsid w:val="00DC4D62"/>
    <w:rsid w:val="00DC5009"/>
    <w:rsid w:val="00DC502C"/>
    <w:rsid w:val="00DC5168"/>
    <w:rsid w:val="00DC51BF"/>
    <w:rsid w:val="00DC51E7"/>
    <w:rsid w:val="00DC528A"/>
    <w:rsid w:val="00DC53CF"/>
    <w:rsid w:val="00DC5ADB"/>
    <w:rsid w:val="00DC5B59"/>
    <w:rsid w:val="00DC5D57"/>
    <w:rsid w:val="00DC609C"/>
    <w:rsid w:val="00DC6296"/>
    <w:rsid w:val="00DC6595"/>
    <w:rsid w:val="00DC6665"/>
    <w:rsid w:val="00DC6D3E"/>
    <w:rsid w:val="00DC6E54"/>
    <w:rsid w:val="00DC7109"/>
    <w:rsid w:val="00DC713F"/>
    <w:rsid w:val="00DC7163"/>
    <w:rsid w:val="00DC7207"/>
    <w:rsid w:val="00DC7351"/>
    <w:rsid w:val="00DC74E6"/>
    <w:rsid w:val="00DC761B"/>
    <w:rsid w:val="00DC78A4"/>
    <w:rsid w:val="00DC79DE"/>
    <w:rsid w:val="00DC7C87"/>
    <w:rsid w:val="00DC7C88"/>
    <w:rsid w:val="00DC7E27"/>
    <w:rsid w:val="00DC7E83"/>
    <w:rsid w:val="00DC7FD3"/>
    <w:rsid w:val="00DD00CA"/>
    <w:rsid w:val="00DD016C"/>
    <w:rsid w:val="00DD039E"/>
    <w:rsid w:val="00DD0860"/>
    <w:rsid w:val="00DD0A6F"/>
    <w:rsid w:val="00DD0BA5"/>
    <w:rsid w:val="00DD0C6B"/>
    <w:rsid w:val="00DD0C99"/>
    <w:rsid w:val="00DD0EDD"/>
    <w:rsid w:val="00DD1087"/>
    <w:rsid w:val="00DD14A0"/>
    <w:rsid w:val="00DD14B5"/>
    <w:rsid w:val="00DD1848"/>
    <w:rsid w:val="00DD194F"/>
    <w:rsid w:val="00DD1953"/>
    <w:rsid w:val="00DD19E5"/>
    <w:rsid w:val="00DD1C00"/>
    <w:rsid w:val="00DD1EA0"/>
    <w:rsid w:val="00DD222D"/>
    <w:rsid w:val="00DD2576"/>
    <w:rsid w:val="00DD25BA"/>
    <w:rsid w:val="00DD26FD"/>
    <w:rsid w:val="00DD271B"/>
    <w:rsid w:val="00DD281C"/>
    <w:rsid w:val="00DD285D"/>
    <w:rsid w:val="00DD2B8C"/>
    <w:rsid w:val="00DD2BBF"/>
    <w:rsid w:val="00DD2F38"/>
    <w:rsid w:val="00DD2F7E"/>
    <w:rsid w:val="00DD303A"/>
    <w:rsid w:val="00DD3214"/>
    <w:rsid w:val="00DD329C"/>
    <w:rsid w:val="00DD3641"/>
    <w:rsid w:val="00DD3860"/>
    <w:rsid w:val="00DD38B2"/>
    <w:rsid w:val="00DD39E3"/>
    <w:rsid w:val="00DD39EA"/>
    <w:rsid w:val="00DD3BEB"/>
    <w:rsid w:val="00DD3D54"/>
    <w:rsid w:val="00DD3E81"/>
    <w:rsid w:val="00DD4220"/>
    <w:rsid w:val="00DD46F3"/>
    <w:rsid w:val="00DD47D0"/>
    <w:rsid w:val="00DD48F7"/>
    <w:rsid w:val="00DD4DA4"/>
    <w:rsid w:val="00DD4F0F"/>
    <w:rsid w:val="00DD51B3"/>
    <w:rsid w:val="00DD51E5"/>
    <w:rsid w:val="00DD51EA"/>
    <w:rsid w:val="00DD5450"/>
    <w:rsid w:val="00DD56F6"/>
    <w:rsid w:val="00DD58CA"/>
    <w:rsid w:val="00DD590F"/>
    <w:rsid w:val="00DD5A90"/>
    <w:rsid w:val="00DD5C2D"/>
    <w:rsid w:val="00DD5E7A"/>
    <w:rsid w:val="00DD612F"/>
    <w:rsid w:val="00DD662F"/>
    <w:rsid w:val="00DD668E"/>
    <w:rsid w:val="00DD6723"/>
    <w:rsid w:val="00DD6981"/>
    <w:rsid w:val="00DD6F49"/>
    <w:rsid w:val="00DD703E"/>
    <w:rsid w:val="00DD70AF"/>
    <w:rsid w:val="00DD71B4"/>
    <w:rsid w:val="00DD7529"/>
    <w:rsid w:val="00DD761E"/>
    <w:rsid w:val="00DD76D5"/>
    <w:rsid w:val="00DD7746"/>
    <w:rsid w:val="00DD77CF"/>
    <w:rsid w:val="00DD7A41"/>
    <w:rsid w:val="00DD7AD9"/>
    <w:rsid w:val="00DD7FD8"/>
    <w:rsid w:val="00DE02C9"/>
    <w:rsid w:val="00DE0337"/>
    <w:rsid w:val="00DE044F"/>
    <w:rsid w:val="00DE0646"/>
    <w:rsid w:val="00DE064D"/>
    <w:rsid w:val="00DE08DE"/>
    <w:rsid w:val="00DE096A"/>
    <w:rsid w:val="00DE0BB5"/>
    <w:rsid w:val="00DE0C9C"/>
    <w:rsid w:val="00DE0F57"/>
    <w:rsid w:val="00DE1028"/>
    <w:rsid w:val="00DE10E2"/>
    <w:rsid w:val="00DE10FD"/>
    <w:rsid w:val="00DE1148"/>
    <w:rsid w:val="00DE1289"/>
    <w:rsid w:val="00DE1536"/>
    <w:rsid w:val="00DE15C8"/>
    <w:rsid w:val="00DE1B53"/>
    <w:rsid w:val="00DE1D7E"/>
    <w:rsid w:val="00DE1F6E"/>
    <w:rsid w:val="00DE2109"/>
    <w:rsid w:val="00DE2140"/>
    <w:rsid w:val="00DE249E"/>
    <w:rsid w:val="00DE24C3"/>
    <w:rsid w:val="00DE2693"/>
    <w:rsid w:val="00DE2C0F"/>
    <w:rsid w:val="00DE2CFD"/>
    <w:rsid w:val="00DE2EA5"/>
    <w:rsid w:val="00DE311D"/>
    <w:rsid w:val="00DE3497"/>
    <w:rsid w:val="00DE39CB"/>
    <w:rsid w:val="00DE3BFC"/>
    <w:rsid w:val="00DE3C3A"/>
    <w:rsid w:val="00DE3CB9"/>
    <w:rsid w:val="00DE3D27"/>
    <w:rsid w:val="00DE3D40"/>
    <w:rsid w:val="00DE3E4C"/>
    <w:rsid w:val="00DE404A"/>
    <w:rsid w:val="00DE4081"/>
    <w:rsid w:val="00DE42B2"/>
    <w:rsid w:val="00DE4310"/>
    <w:rsid w:val="00DE435E"/>
    <w:rsid w:val="00DE440A"/>
    <w:rsid w:val="00DE44AF"/>
    <w:rsid w:val="00DE4552"/>
    <w:rsid w:val="00DE457A"/>
    <w:rsid w:val="00DE45ED"/>
    <w:rsid w:val="00DE462B"/>
    <w:rsid w:val="00DE4940"/>
    <w:rsid w:val="00DE4AEF"/>
    <w:rsid w:val="00DE4B8D"/>
    <w:rsid w:val="00DE4BB5"/>
    <w:rsid w:val="00DE4C68"/>
    <w:rsid w:val="00DE4D11"/>
    <w:rsid w:val="00DE4DB1"/>
    <w:rsid w:val="00DE4E3F"/>
    <w:rsid w:val="00DE4EA0"/>
    <w:rsid w:val="00DE4F52"/>
    <w:rsid w:val="00DE5175"/>
    <w:rsid w:val="00DE5181"/>
    <w:rsid w:val="00DE5383"/>
    <w:rsid w:val="00DE53C6"/>
    <w:rsid w:val="00DE5420"/>
    <w:rsid w:val="00DE543F"/>
    <w:rsid w:val="00DE5833"/>
    <w:rsid w:val="00DE585D"/>
    <w:rsid w:val="00DE5A46"/>
    <w:rsid w:val="00DE5C1D"/>
    <w:rsid w:val="00DE60E2"/>
    <w:rsid w:val="00DE62E1"/>
    <w:rsid w:val="00DE6459"/>
    <w:rsid w:val="00DE679E"/>
    <w:rsid w:val="00DE67F3"/>
    <w:rsid w:val="00DE698A"/>
    <w:rsid w:val="00DE69DF"/>
    <w:rsid w:val="00DE6C5F"/>
    <w:rsid w:val="00DE6EB0"/>
    <w:rsid w:val="00DE6F98"/>
    <w:rsid w:val="00DE7170"/>
    <w:rsid w:val="00DE7198"/>
    <w:rsid w:val="00DE7239"/>
    <w:rsid w:val="00DE7256"/>
    <w:rsid w:val="00DE75BA"/>
    <w:rsid w:val="00DE75D4"/>
    <w:rsid w:val="00DE766E"/>
    <w:rsid w:val="00DE7731"/>
    <w:rsid w:val="00DE778A"/>
    <w:rsid w:val="00DE7929"/>
    <w:rsid w:val="00DE797F"/>
    <w:rsid w:val="00DE7D74"/>
    <w:rsid w:val="00DE7E1B"/>
    <w:rsid w:val="00DE7E88"/>
    <w:rsid w:val="00DE7EBC"/>
    <w:rsid w:val="00DF018A"/>
    <w:rsid w:val="00DF024F"/>
    <w:rsid w:val="00DF0670"/>
    <w:rsid w:val="00DF0898"/>
    <w:rsid w:val="00DF09E3"/>
    <w:rsid w:val="00DF09F6"/>
    <w:rsid w:val="00DF0ADA"/>
    <w:rsid w:val="00DF0BEE"/>
    <w:rsid w:val="00DF0DD9"/>
    <w:rsid w:val="00DF0FAF"/>
    <w:rsid w:val="00DF13A7"/>
    <w:rsid w:val="00DF1474"/>
    <w:rsid w:val="00DF16C0"/>
    <w:rsid w:val="00DF1CF8"/>
    <w:rsid w:val="00DF1FC9"/>
    <w:rsid w:val="00DF20BE"/>
    <w:rsid w:val="00DF2323"/>
    <w:rsid w:val="00DF2A3D"/>
    <w:rsid w:val="00DF2D4E"/>
    <w:rsid w:val="00DF3188"/>
    <w:rsid w:val="00DF356E"/>
    <w:rsid w:val="00DF35DC"/>
    <w:rsid w:val="00DF3753"/>
    <w:rsid w:val="00DF38A5"/>
    <w:rsid w:val="00DF3E64"/>
    <w:rsid w:val="00DF3F91"/>
    <w:rsid w:val="00DF40D6"/>
    <w:rsid w:val="00DF4305"/>
    <w:rsid w:val="00DF4770"/>
    <w:rsid w:val="00DF485A"/>
    <w:rsid w:val="00DF4A04"/>
    <w:rsid w:val="00DF4A81"/>
    <w:rsid w:val="00DF4ABA"/>
    <w:rsid w:val="00DF5069"/>
    <w:rsid w:val="00DF5178"/>
    <w:rsid w:val="00DF53B3"/>
    <w:rsid w:val="00DF5571"/>
    <w:rsid w:val="00DF55CC"/>
    <w:rsid w:val="00DF55D7"/>
    <w:rsid w:val="00DF57B4"/>
    <w:rsid w:val="00DF5A47"/>
    <w:rsid w:val="00DF5ECE"/>
    <w:rsid w:val="00DF6251"/>
    <w:rsid w:val="00DF6611"/>
    <w:rsid w:val="00DF6630"/>
    <w:rsid w:val="00DF6695"/>
    <w:rsid w:val="00DF6AAE"/>
    <w:rsid w:val="00DF6CDD"/>
    <w:rsid w:val="00DF71FA"/>
    <w:rsid w:val="00DF7220"/>
    <w:rsid w:val="00DF7264"/>
    <w:rsid w:val="00DF72BD"/>
    <w:rsid w:val="00DF7371"/>
    <w:rsid w:val="00DF75CF"/>
    <w:rsid w:val="00DF7731"/>
    <w:rsid w:val="00DF78DA"/>
    <w:rsid w:val="00DF7957"/>
    <w:rsid w:val="00DF7A10"/>
    <w:rsid w:val="00DF7C1B"/>
    <w:rsid w:val="00E00004"/>
    <w:rsid w:val="00E00189"/>
    <w:rsid w:val="00E002B6"/>
    <w:rsid w:val="00E002EC"/>
    <w:rsid w:val="00E0039A"/>
    <w:rsid w:val="00E0074B"/>
    <w:rsid w:val="00E00773"/>
    <w:rsid w:val="00E00927"/>
    <w:rsid w:val="00E0099F"/>
    <w:rsid w:val="00E00BAB"/>
    <w:rsid w:val="00E00EBC"/>
    <w:rsid w:val="00E0107A"/>
    <w:rsid w:val="00E0114D"/>
    <w:rsid w:val="00E011A2"/>
    <w:rsid w:val="00E01202"/>
    <w:rsid w:val="00E01462"/>
    <w:rsid w:val="00E014B8"/>
    <w:rsid w:val="00E014D9"/>
    <w:rsid w:val="00E014E6"/>
    <w:rsid w:val="00E014FE"/>
    <w:rsid w:val="00E01557"/>
    <w:rsid w:val="00E015BC"/>
    <w:rsid w:val="00E01625"/>
    <w:rsid w:val="00E017A0"/>
    <w:rsid w:val="00E019B2"/>
    <w:rsid w:val="00E01BCF"/>
    <w:rsid w:val="00E01F3D"/>
    <w:rsid w:val="00E01F4B"/>
    <w:rsid w:val="00E02023"/>
    <w:rsid w:val="00E0212C"/>
    <w:rsid w:val="00E02140"/>
    <w:rsid w:val="00E02218"/>
    <w:rsid w:val="00E02414"/>
    <w:rsid w:val="00E0257E"/>
    <w:rsid w:val="00E02696"/>
    <w:rsid w:val="00E02795"/>
    <w:rsid w:val="00E02944"/>
    <w:rsid w:val="00E02A63"/>
    <w:rsid w:val="00E02B52"/>
    <w:rsid w:val="00E02CA2"/>
    <w:rsid w:val="00E02F8F"/>
    <w:rsid w:val="00E0337E"/>
    <w:rsid w:val="00E033DC"/>
    <w:rsid w:val="00E03450"/>
    <w:rsid w:val="00E0350C"/>
    <w:rsid w:val="00E035E6"/>
    <w:rsid w:val="00E036B1"/>
    <w:rsid w:val="00E03C29"/>
    <w:rsid w:val="00E0403C"/>
    <w:rsid w:val="00E0411C"/>
    <w:rsid w:val="00E04132"/>
    <w:rsid w:val="00E041CF"/>
    <w:rsid w:val="00E0465C"/>
    <w:rsid w:val="00E0478A"/>
    <w:rsid w:val="00E0479C"/>
    <w:rsid w:val="00E047CE"/>
    <w:rsid w:val="00E04975"/>
    <w:rsid w:val="00E04A09"/>
    <w:rsid w:val="00E04B9B"/>
    <w:rsid w:val="00E04BC3"/>
    <w:rsid w:val="00E04D4B"/>
    <w:rsid w:val="00E04D6B"/>
    <w:rsid w:val="00E04EF1"/>
    <w:rsid w:val="00E05045"/>
    <w:rsid w:val="00E051A9"/>
    <w:rsid w:val="00E051CA"/>
    <w:rsid w:val="00E051EF"/>
    <w:rsid w:val="00E051FD"/>
    <w:rsid w:val="00E0536A"/>
    <w:rsid w:val="00E0550A"/>
    <w:rsid w:val="00E0577F"/>
    <w:rsid w:val="00E057BE"/>
    <w:rsid w:val="00E05A21"/>
    <w:rsid w:val="00E05B65"/>
    <w:rsid w:val="00E05C5B"/>
    <w:rsid w:val="00E05D99"/>
    <w:rsid w:val="00E05E39"/>
    <w:rsid w:val="00E05EA7"/>
    <w:rsid w:val="00E05F6B"/>
    <w:rsid w:val="00E0606E"/>
    <w:rsid w:val="00E064ED"/>
    <w:rsid w:val="00E06551"/>
    <w:rsid w:val="00E06561"/>
    <w:rsid w:val="00E06A97"/>
    <w:rsid w:val="00E06BB0"/>
    <w:rsid w:val="00E06BBD"/>
    <w:rsid w:val="00E06EA1"/>
    <w:rsid w:val="00E07192"/>
    <w:rsid w:val="00E07236"/>
    <w:rsid w:val="00E072BA"/>
    <w:rsid w:val="00E074ED"/>
    <w:rsid w:val="00E07552"/>
    <w:rsid w:val="00E07754"/>
    <w:rsid w:val="00E079EE"/>
    <w:rsid w:val="00E07A8B"/>
    <w:rsid w:val="00E07B58"/>
    <w:rsid w:val="00E07F58"/>
    <w:rsid w:val="00E07FC4"/>
    <w:rsid w:val="00E10357"/>
    <w:rsid w:val="00E105B1"/>
    <w:rsid w:val="00E10871"/>
    <w:rsid w:val="00E1087C"/>
    <w:rsid w:val="00E10942"/>
    <w:rsid w:val="00E10976"/>
    <w:rsid w:val="00E10A89"/>
    <w:rsid w:val="00E10AF2"/>
    <w:rsid w:val="00E10B16"/>
    <w:rsid w:val="00E10B25"/>
    <w:rsid w:val="00E10C2C"/>
    <w:rsid w:val="00E10CBF"/>
    <w:rsid w:val="00E10D3C"/>
    <w:rsid w:val="00E11107"/>
    <w:rsid w:val="00E11306"/>
    <w:rsid w:val="00E1145B"/>
    <w:rsid w:val="00E11532"/>
    <w:rsid w:val="00E11586"/>
    <w:rsid w:val="00E1164A"/>
    <w:rsid w:val="00E1169E"/>
    <w:rsid w:val="00E11887"/>
    <w:rsid w:val="00E1199F"/>
    <w:rsid w:val="00E11A3E"/>
    <w:rsid w:val="00E11C7F"/>
    <w:rsid w:val="00E11FD6"/>
    <w:rsid w:val="00E12051"/>
    <w:rsid w:val="00E120F6"/>
    <w:rsid w:val="00E12168"/>
    <w:rsid w:val="00E123A9"/>
    <w:rsid w:val="00E123E9"/>
    <w:rsid w:val="00E124E6"/>
    <w:rsid w:val="00E128BC"/>
    <w:rsid w:val="00E12BEF"/>
    <w:rsid w:val="00E12CD9"/>
    <w:rsid w:val="00E12D41"/>
    <w:rsid w:val="00E12FB9"/>
    <w:rsid w:val="00E132A9"/>
    <w:rsid w:val="00E132E7"/>
    <w:rsid w:val="00E13340"/>
    <w:rsid w:val="00E133BF"/>
    <w:rsid w:val="00E135AA"/>
    <w:rsid w:val="00E1369A"/>
    <w:rsid w:val="00E13879"/>
    <w:rsid w:val="00E13A07"/>
    <w:rsid w:val="00E13B7B"/>
    <w:rsid w:val="00E13F3F"/>
    <w:rsid w:val="00E13F56"/>
    <w:rsid w:val="00E141E4"/>
    <w:rsid w:val="00E141F9"/>
    <w:rsid w:val="00E145FC"/>
    <w:rsid w:val="00E1462E"/>
    <w:rsid w:val="00E14A19"/>
    <w:rsid w:val="00E14B0A"/>
    <w:rsid w:val="00E14BAC"/>
    <w:rsid w:val="00E14C3A"/>
    <w:rsid w:val="00E15133"/>
    <w:rsid w:val="00E1514F"/>
    <w:rsid w:val="00E151FD"/>
    <w:rsid w:val="00E15236"/>
    <w:rsid w:val="00E15366"/>
    <w:rsid w:val="00E155E0"/>
    <w:rsid w:val="00E15718"/>
    <w:rsid w:val="00E15ABE"/>
    <w:rsid w:val="00E15C8E"/>
    <w:rsid w:val="00E163D7"/>
    <w:rsid w:val="00E1643C"/>
    <w:rsid w:val="00E1650D"/>
    <w:rsid w:val="00E16929"/>
    <w:rsid w:val="00E169C8"/>
    <w:rsid w:val="00E16B81"/>
    <w:rsid w:val="00E16C68"/>
    <w:rsid w:val="00E16C87"/>
    <w:rsid w:val="00E1705E"/>
    <w:rsid w:val="00E17269"/>
    <w:rsid w:val="00E172F9"/>
    <w:rsid w:val="00E1748F"/>
    <w:rsid w:val="00E175EC"/>
    <w:rsid w:val="00E176C1"/>
    <w:rsid w:val="00E17877"/>
    <w:rsid w:val="00E17BC6"/>
    <w:rsid w:val="00E17C57"/>
    <w:rsid w:val="00E17D5B"/>
    <w:rsid w:val="00E17D8F"/>
    <w:rsid w:val="00E17FC4"/>
    <w:rsid w:val="00E20003"/>
    <w:rsid w:val="00E2000D"/>
    <w:rsid w:val="00E200BB"/>
    <w:rsid w:val="00E20149"/>
    <w:rsid w:val="00E20542"/>
    <w:rsid w:val="00E2059B"/>
    <w:rsid w:val="00E20636"/>
    <w:rsid w:val="00E20756"/>
    <w:rsid w:val="00E20899"/>
    <w:rsid w:val="00E20CFF"/>
    <w:rsid w:val="00E20D54"/>
    <w:rsid w:val="00E21237"/>
    <w:rsid w:val="00E21402"/>
    <w:rsid w:val="00E214C6"/>
    <w:rsid w:val="00E216FE"/>
    <w:rsid w:val="00E217DB"/>
    <w:rsid w:val="00E21ACC"/>
    <w:rsid w:val="00E21B36"/>
    <w:rsid w:val="00E21E0F"/>
    <w:rsid w:val="00E21EA0"/>
    <w:rsid w:val="00E21ED2"/>
    <w:rsid w:val="00E21F33"/>
    <w:rsid w:val="00E22270"/>
    <w:rsid w:val="00E2233A"/>
    <w:rsid w:val="00E224B9"/>
    <w:rsid w:val="00E228DD"/>
    <w:rsid w:val="00E22B40"/>
    <w:rsid w:val="00E23253"/>
    <w:rsid w:val="00E23329"/>
    <w:rsid w:val="00E2342D"/>
    <w:rsid w:val="00E237CE"/>
    <w:rsid w:val="00E23A35"/>
    <w:rsid w:val="00E23E07"/>
    <w:rsid w:val="00E2415B"/>
    <w:rsid w:val="00E24178"/>
    <w:rsid w:val="00E2435C"/>
    <w:rsid w:val="00E246A1"/>
    <w:rsid w:val="00E247DA"/>
    <w:rsid w:val="00E24872"/>
    <w:rsid w:val="00E24A2B"/>
    <w:rsid w:val="00E24B8A"/>
    <w:rsid w:val="00E24E08"/>
    <w:rsid w:val="00E24E6D"/>
    <w:rsid w:val="00E250C5"/>
    <w:rsid w:val="00E250EF"/>
    <w:rsid w:val="00E2513F"/>
    <w:rsid w:val="00E2532E"/>
    <w:rsid w:val="00E253CB"/>
    <w:rsid w:val="00E25505"/>
    <w:rsid w:val="00E2556D"/>
    <w:rsid w:val="00E257B8"/>
    <w:rsid w:val="00E25AC5"/>
    <w:rsid w:val="00E25B30"/>
    <w:rsid w:val="00E26164"/>
    <w:rsid w:val="00E264A4"/>
    <w:rsid w:val="00E26817"/>
    <w:rsid w:val="00E26AA8"/>
    <w:rsid w:val="00E26B0B"/>
    <w:rsid w:val="00E26B55"/>
    <w:rsid w:val="00E26CD8"/>
    <w:rsid w:val="00E270B9"/>
    <w:rsid w:val="00E2717A"/>
    <w:rsid w:val="00E272E6"/>
    <w:rsid w:val="00E273CD"/>
    <w:rsid w:val="00E27813"/>
    <w:rsid w:val="00E27CB9"/>
    <w:rsid w:val="00E27D59"/>
    <w:rsid w:val="00E27DF7"/>
    <w:rsid w:val="00E3059A"/>
    <w:rsid w:val="00E30620"/>
    <w:rsid w:val="00E30649"/>
    <w:rsid w:val="00E3065C"/>
    <w:rsid w:val="00E308C1"/>
    <w:rsid w:val="00E30B22"/>
    <w:rsid w:val="00E30C78"/>
    <w:rsid w:val="00E30E2D"/>
    <w:rsid w:val="00E30F07"/>
    <w:rsid w:val="00E3109B"/>
    <w:rsid w:val="00E311EF"/>
    <w:rsid w:val="00E31201"/>
    <w:rsid w:val="00E31374"/>
    <w:rsid w:val="00E31788"/>
    <w:rsid w:val="00E3182A"/>
    <w:rsid w:val="00E3216E"/>
    <w:rsid w:val="00E3220B"/>
    <w:rsid w:val="00E32291"/>
    <w:rsid w:val="00E323B7"/>
    <w:rsid w:val="00E32614"/>
    <w:rsid w:val="00E32623"/>
    <w:rsid w:val="00E32672"/>
    <w:rsid w:val="00E3285F"/>
    <w:rsid w:val="00E32ABC"/>
    <w:rsid w:val="00E32ACF"/>
    <w:rsid w:val="00E32DD0"/>
    <w:rsid w:val="00E32EB2"/>
    <w:rsid w:val="00E32EBB"/>
    <w:rsid w:val="00E32FF8"/>
    <w:rsid w:val="00E331E2"/>
    <w:rsid w:val="00E332D6"/>
    <w:rsid w:val="00E3353D"/>
    <w:rsid w:val="00E336BE"/>
    <w:rsid w:val="00E338CE"/>
    <w:rsid w:val="00E338F4"/>
    <w:rsid w:val="00E33C12"/>
    <w:rsid w:val="00E33C51"/>
    <w:rsid w:val="00E3421A"/>
    <w:rsid w:val="00E34531"/>
    <w:rsid w:val="00E3487B"/>
    <w:rsid w:val="00E34CBF"/>
    <w:rsid w:val="00E34E0C"/>
    <w:rsid w:val="00E34E1C"/>
    <w:rsid w:val="00E34EF6"/>
    <w:rsid w:val="00E34F6A"/>
    <w:rsid w:val="00E35113"/>
    <w:rsid w:val="00E351A0"/>
    <w:rsid w:val="00E35690"/>
    <w:rsid w:val="00E357B5"/>
    <w:rsid w:val="00E35848"/>
    <w:rsid w:val="00E35A06"/>
    <w:rsid w:val="00E35B61"/>
    <w:rsid w:val="00E3694F"/>
    <w:rsid w:val="00E369B2"/>
    <w:rsid w:val="00E36B7E"/>
    <w:rsid w:val="00E3734F"/>
    <w:rsid w:val="00E373DC"/>
    <w:rsid w:val="00E3758E"/>
    <w:rsid w:val="00E3783B"/>
    <w:rsid w:val="00E37868"/>
    <w:rsid w:val="00E37994"/>
    <w:rsid w:val="00E37F4D"/>
    <w:rsid w:val="00E37FBE"/>
    <w:rsid w:val="00E4003A"/>
    <w:rsid w:val="00E40233"/>
    <w:rsid w:val="00E40318"/>
    <w:rsid w:val="00E405CC"/>
    <w:rsid w:val="00E40618"/>
    <w:rsid w:val="00E407BF"/>
    <w:rsid w:val="00E407FD"/>
    <w:rsid w:val="00E40835"/>
    <w:rsid w:val="00E40A99"/>
    <w:rsid w:val="00E40C0D"/>
    <w:rsid w:val="00E40C95"/>
    <w:rsid w:val="00E40D12"/>
    <w:rsid w:val="00E40E15"/>
    <w:rsid w:val="00E40E2E"/>
    <w:rsid w:val="00E410E0"/>
    <w:rsid w:val="00E4122A"/>
    <w:rsid w:val="00E41298"/>
    <w:rsid w:val="00E4150D"/>
    <w:rsid w:val="00E41680"/>
    <w:rsid w:val="00E418F6"/>
    <w:rsid w:val="00E41942"/>
    <w:rsid w:val="00E41CF2"/>
    <w:rsid w:val="00E41D0A"/>
    <w:rsid w:val="00E41D6F"/>
    <w:rsid w:val="00E4204B"/>
    <w:rsid w:val="00E424FC"/>
    <w:rsid w:val="00E42705"/>
    <w:rsid w:val="00E42F74"/>
    <w:rsid w:val="00E42FE8"/>
    <w:rsid w:val="00E431D0"/>
    <w:rsid w:val="00E432EB"/>
    <w:rsid w:val="00E43582"/>
    <w:rsid w:val="00E4364D"/>
    <w:rsid w:val="00E43907"/>
    <w:rsid w:val="00E43A5B"/>
    <w:rsid w:val="00E43AD3"/>
    <w:rsid w:val="00E441C7"/>
    <w:rsid w:val="00E4429A"/>
    <w:rsid w:val="00E44462"/>
    <w:rsid w:val="00E44566"/>
    <w:rsid w:val="00E446E4"/>
    <w:rsid w:val="00E44967"/>
    <w:rsid w:val="00E449BE"/>
    <w:rsid w:val="00E449C3"/>
    <w:rsid w:val="00E44A45"/>
    <w:rsid w:val="00E44D0E"/>
    <w:rsid w:val="00E44ED3"/>
    <w:rsid w:val="00E44FDD"/>
    <w:rsid w:val="00E4533B"/>
    <w:rsid w:val="00E456AA"/>
    <w:rsid w:val="00E459E0"/>
    <w:rsid w:val="00E45AE4"/>
    <w:rsid w:val="00E45C72"/>
    <w:rsid w:val="00E45ECC"/>
    <w:rsid w:val="00E46249"/>
    <w:rsid w:val="00E462BC"/>
    <w:rsid w:val="00E46323"/>
    <w:rsid w:val="00E46331"/>
    <w:rsid w:val="00E464E5"/>
    <w:rsid w:val="00E466B2"/>
    <w:rsid w:val="00E46C7E"/>
    <w:rsid w:val="00E46F15"/>
    <w:rsid w:val="00E470E1"/>
    <w:rsid w:val="00E47227"/>
    <w:rsid w:val="00E4772F"/>
    <w:rsid w:val="00E47F03"/>
    <w:rsid w:val="00E47F28"/>
    <w:rsid w:val="00E50027"/>
    <w:rsid w:val="00E503CE"/>
    <w:rsid w:val="00E50528"/>
    <w:rsid w:val="00E50929"/>
    <w:rsid w:val="00E50A15"/>
    <w:rsid w:val="00E50A22"/>
    <w:rsid w:val="00E50FA8"/>
    <w:rsid w:val="00E50FAE"/>
    <w:rsid w:val="00E51017"/>
    <w:rsid w:val="00E51049"/>
    <w:rsid w:val="00E510A2"/>
    <w:rsid w:val="00E51201"/>
    <w:rsid w:val="00E51377"/>
    <w:rsid w:val="00E514FD"/>
    <w:rsid w:val="00E51619"/>
    <w:rsid w:val="00E51680"/>
    <w:rsid w:val="00E51920"/>
    <w:rsid w:val="00E51966"/>
    <w:rsid w:val="00E51C18"/>
    <w:rsid w:val="00E51C33"/>
    <w:rsid w:val="00E51EE6"/>
    <w:rsid w:val="00E52122"/>
    <w:rsid w:val="00E523D8"/>
    <w:rsid w:val="00E527ED"/>
    <w:rsid w:val="00E52A06"/>
    <w:rsid w:val="00E52A2B"/>
    <w:rsid w:val="00E52B83"/>
    <w:rsid w:val="00E52C08"/>
    <w:rsid w:val="00E52EBA"/>
    <w:rsid w:val="00E531FB"/>
    <w:rsid w:val="00E534A6"/>
    <w:rsid w:val="00E5391B"/>
    <w:rsid w:val="00E53C36"/>
    <w:rsid w:val="00E53DA7"/>
    <w:rsid w:val="00E53EA5"/>
    <w:rsid w:val="00E53FF9"/>
    <w:rsid w:val="00E540AA"/>
    <w:rsid w:val="00E541B3"/>
    <w:rsid w:val="00E5421D"/>
    <w:rsid w:val="00E544BE"/>
    <w:rsid w:val="00E545C9"/>
    <w:rsid w:val="00E54652"/>
    <w:rsid w:val="00E546AE"/>
    <w:rsid w:val="00E548E6"/>
    <w:rsid w:val="00E54D27"/>
    <w:rsid w:val="00E54E15"/>
    <w:rsid w:val="00E550A5"/>
    <w:rsid w:val="00E554FF"/>
    <w:rsid w:val="00E55544"/>
    <w:rsid w:val="00E55573"/>
    <w:rsid w:val="00E555AB"/>
    <w:rsid w:val="00E558A3"/>
    <w:rsid w:val="00E558F4"/>
    <w:rsid w:val="00E55908"/>
    <w:rsid w:val="00E55AAD"/>
    <w:rsid w:val="00E56009"/>
    <w:rsid w:val="00E56084"/>
    <w:rsid w:val="00E56362"/>
    <w:rsid w:val="00E565E8"/>
    <w:rsid w:val="00E56626"/>
    <w:rsid w:val="00E569F5"/>
    <w:rsid w:val="00E56FC3"/>
    <w:rsid w:val="00E575CF"/>
    <w:rsid w:val="00E57AE7"/>
    <w:rsid w:val="00E57B88"/>
    <w:rsid w:val="00E57BA5"/>
    <w:rsid w:val="00E57D4C"/>
    <w:rsid w:val="00E57DA7"/>
    <w:rsid w:val="00E57F2E"/>
    <w:rsid w:val="00E60179"/>
    <w:rsid w:val="00E601AE"/>
    <w:rsid w:val="00E601FF"/>
    <w:rsid w:val="00E602FD"/>
    <w:rsid w:val="00E6036C"/>
    <w:rsid w:val="00E603A1"/>
    <w:rsid w:val="00E60591"/>
    <w:rsid w:val="00E60780"/>
    <w:rsid w:val="00E60805"/>
    <w:rsid w:val="00E60BD9"/>
    <w:rsid w:val="00E60F22"/>
    <w:rsid w:val="00E60F8A"/>
    <w:rsid w:val="00E6101A"/>
    <w:rsid w:val="00E610FA"/>
    <w:rsid w:val="00E6115A"/>
    <w:rsid w:val="00E61387"/>
    <w:rsid w:val="00E615ED"/>
    <w:rsid w:val="00E61AD9"/>
    <w:rsid w:val="00E61CB6"/>
    <w:rsid w:val="00E61DDE"/>
    <w:rsid w:val="00E6209A"/>
    <w:rsid w:val="00E6222D"/>
    <w:rsid w:val="00E62379"/>
    <w:rsid w:val="00E6242A"/>
    <w:rsid w:val="00E62438"/>
    <w:rsid w:val="00E62460"/>
    <w:rsid w:val="00E62867"/>
    <w:rsid w:val="00E62AF4"/>
    <w:rsid w:val="00E62B49"/>
    <w:rsid w:val="00E62BB9"/>
    <w:rsid w:val="00E62EB7"/>
    <w:rsid w:val="00E62EF0"/>
    <w:rsid w:val="00E62EFB"/>
    <w:rsid w:val="00E62F95"/>
    <w:rsid w:val="00E62FA9"/>
    <w:rsid w:val="00E6316B"/>
    <w:rsid w:val="00E6364F"/>
    <w:rsid w:val="00E63725"/>
    <w:rsid w:val="00E638D0"/>
    <w:rsid w:val="00E639AF"/>
    <w:rsid w:val="00E63FB4"/>
    <w:rsid w:val="00E63FD7"/>
    <w:rsid w:val="00E64047"/>
    <w:rsid w:val="00E64261"/>
    <w:rsid w:val="00E6471C"/>
    <w:rsid w:val="00E64E04"/>
    <w:rsid w:val="00E64FB5"/>
    <w:rsid w:val="00E650A8"/>
    <w:rsid w:val="00E650F6"/>
    <w:rsid w:val="00E6527A"/>
    <w:rsid w:val="00E6562D"/>
    <w:rsid w:val="00E65634"/>
    <w:rsid w:val="00E656A9"/>
    <w:rsid w:val="00E65D32"/>
    <w:rsid w:val="00E65E56"/>
    <w:rsid w:val="00E65E61"/>
    <w:rsid w:val="00E66015"/>
    <w:rsid w:val="00E6609D"/>
    <w:rsid w:val="00E660A7"/>
    <w:rsid w:val="00E662A0"/>
    <w:rsid w:val="00E6641D"/>
    <w:rsid w:val="00E66453"/>
    <w:rsid w:val="00E6666C"/>
    <w:rsid w:val="00E66A5D"/>
    <w:rsid w:val="00E66D77"/>
    <w:rsid w:val="00E66EFD"/>
    <w:rsid w:val="00E673C1"/>
    <w:rsid w:val="00E67406"/>
    <w:rsid w:val="00E6744D"/>
    <w:rsid w:val="00E676FE"/>
    <w:rsid w:val="00E677AE"/>
    <w:rsid w:val="00E67A30"/>
    <w:rsid w:val="00E67B0D"/>
    <w:rsid w:val="00E67CF0"/>
    <w:rsid w:val="00E67D2E"/>
    <w:rsid w:val="00E67E4B"/>
    <w:rsid w:val="00E67F96"/>
    <w:rsid w:val="00E70060"/>
    <w:rsid w:val="00E7016D"/>
    <w:rsid w:val="00E70271"/>
    <w:rsid w:val="00E70322"/>
    <w:rsid w:val="00E70700"/>
    <w:rsid w:val="00E707F9"/>
    <w:rsid w:val="00E70C85"/>
    <w:rsid w:val="00E70C9A"/>
    <w:rsid w:val="00E70F16"/>
    <w:rsid w:val="00E70F2F"/>
    <w:rsid w:val="00E7123A"/>
    <w:rsid w:val="00E71550"/>
    <w:rsid w:val="00E71670"/>
    <w:rsid w:val="00E719A6"/>
    <w:rsid w:val="00E71E68"/>
    <w:rsid w:val="00E720AE"/>
    <w:rsid w:val="00E720DF"/>
    <w:rsid w:val="00E72216"/>
    <w:rsid w:val="00E72467"/>
    <w:rsid w:val="00E7249F"/>
    <w:rsid w:val="00E72601"/>
    <w:rsid w:val="00E72703"/>
    <w:rsid w:val="00E72A31"/>
    <w:rsid w:val="00E72B6F"/>
    <w:rsid w:val="00E72B74"/>
    <w:rsid w:val="00E72EB2"/>
    <w:rsid w:val="00E73512"/>
    <w:rsid w:val="00E73702"/>
    <w:rsid w:val="00E73ACA"/>
    <w:rsid w:val="00E73B7F"/>
    <w:rsid w:val="00E73DD5"/>
    <w:rsid w:val="00E73EB3"/>
    <w:rsid w:val="00E73EC6"/>
    <w:rsid w:val="00E741B6"/>
    <w:rsid w:val="00E744D0"/>
    <w:rsid w:val="00E74743"/>
    <w:rsid w:val="00E74AFB"/>
    <w:rsid w:val="00E74C64"/>
    <w:rsid w:val="00E74FE8"/>
    <w:rsid w:val="00E75112"/>
    <w:rsid w:val="00E752F3"/>
    <w:rsid w:val="00E75330"/>
    <w:rsid w:val="00E7543E"/>
    <w:rsid w:val="00E75665"/>
    <w:rsid w:val="00E75C2F"/>
    <w:rsid w:val="00E75CBE"/>
    <w:rsid w:val="00E75E12"/>
    <w:rsid w:val="00E76136"/>
    <w:rsid w:val="00E764F8"/>
    <w:rsid w:val="00E76626"/>
    <w:rsid w:val="00E76F7B"/>
    <w:rsid w:val="00E76FA0"/>
    <w:rsid w:val="00E77071"/>
    <w:rsid w:val="00E7732E"/>
    <w:rsid w:val="00E77414"/>
    <w:rsid w:val="00E7741D"/>
    <w:rsid w:val="00E7764B"/>
    <w:rsid w:val="00E778AC"/>
    <w:rsid w:val="00E7792A"/>
    <w:rsid w:val="00E77A8D"/>
    <w:rsid w:val="00E77FE3"/>
    <w:rsid w:val="00E800C6"/>
    <w:rsid w:val="00E800E3"/>
    <w:rsid w:val="00E801A6"/>
    <w:rsid w:val="00E8029C"/>
    <w:rsid w:val="00E802E0"/>
    <w:rsid w:val="00E802E5"/>
    <w:rsid w:val="00E80346"/>
    <w:rsid w:val="00E80396"/>
    <w:rsid w:val="00E8078E"/>
    <w:rsid w:val="00E807A3"/>
    <w:rsid w:val="00E807DF"/>
    <w:rsid w:val="00E808CA"/>
    <w:rsid w:val="00E80BDB"/>
    <w:rsid w:val="00E80EB8"/>
    <w:rsid w:val="00E810E5"/>
    <w:rsid w:val="00E8141F"/>
    <w:rsid w:val="00E817FE"/>
    <w:rsid w:val="00E819B9"/>
    <w:rsid w:val="00E827E0"/>
    <w:rsid w:val="00E82A80"/>
    <w:rsid w:val="00E82B0D"/>
    <w:rsid w:val="00E83060"/>
    <w:rsid w:val="00E8310C"/>
    <w:rsid w:val="00E83428"/>
    <w:rsid w:val="00E834CD"/>
    <w:rsid w:val="00E83C2F"/>
    <w:rsid w:val="00E83C4E"/>
    <w:rsid w:val="00E83FDD"/>
    <w:rsid w:val="00E841BA"/>
    <w:rsid w:val="00E84229"/>
    <w:rsid w:val="00E84392"/>
    <w:rsid w:val="00E843E0"/>
    <w:rsid w:val="00E84480"/>
    <w:rsid w:val="00E84494"/>
    <w:rsid w:val="00E84499"/>
    <w:rsid w:val="00E84778"/>
    <w:rsid w:val="00E848CC"/>
    <w:rsid w:val="00E84CE8"/>
    <w:rsid w:val="00E84D4A"/>
    <w:rsid w:val="00E84F44"/>
    <w:rsid w:val="00E84F80"/>
    <w:rsid w:val="00E84FE8"/>
    <w:rsid w:val="00E850A7"/>
    <w:rsid w:val="00E8525F"/>
    <w:rsid w:val="00E852A7"/>
    <w:rsid w:val="00E8563D"/>
    <w:rsid w:val="00E85648"/>
    <w:rsid w:val="00E85823"/>
    <w:rsid w:val="00E85913"/>
    <w:rsid w:val="00E85ABE"/>
    <w:rsid w:val="00E85C78"/>
    <w:rsid w:val="00E861B9"/>
    <w:rsid w:val="00E8634A"/>
    <w:rsid w:val="00E86350"/>
    <w:rsid w:val="00E8639C"/>
    <w:rsid w:val="00E865DC"/>
    <w:rsid w:val="00E8669B"/>
    <w:rsid w:val="00E866EF"/>
    <w:rsid w:val="00E867E9"/>
    <w:rsid w:val="00E86A20"/>
    <w:rsid w:val="00E86AF7"/>
    <w:rsid w:val="00E86BAC"/>
    <w:rsid w:val="00E86CC5"/>
    <w:rsid w:val="00E86E4E"/>
    <w:rsid w:val="00E86E66"/>
    <w:rsid w:val="00E86EB9"/>
    <w:rsid w:val="00E873A9"/>
    <w:rsid w:val="00E873C3"/>
    <w:rsid w:val="00E873F8"/>
    <w:rsid w:val="00E8759E"/>
    <w:rsid w:val="00E8765C"/>
    <w:rsid w:val="00E87D45"/>
    <w:rsid w:val="00E87D98"/>
    <w:rsid w:val="00E87E5F"/>
    <w:rsid w:val="00E901CB"/>
    <w:rsid w:val="00E901EC"/>
    <w:rsid w:val="00E90835"/>
    <w:rsid w:val="00E90926"/>
    <w:rsid w:val="00E909DE"/>
    <w:rsid w:val="00E90CCF"/>
    <w:rsid w:val="00E90E42"/>
    <w:rsid w:val="00E90FFF"/>
    <w:rsid w:val="00E91094"/>
    <w:rsid w:val="00E91112"/>
    <w:rsid w:val="00E911BE"/>
    <w:rsid w:val="00E91263"/>
    <w:rsid w:val="00E9137B"/>
    <w:rsid w:val="00E913CA"/>
    <w:rsid w:val="00E916AF"/>
    <w:rsid w:val="00E918F0"/>
    <w:rsid w:val="00E919BC"/>
    <w:rsid w:val="00E91A7E"/>
    <w:rsid w:val="00E91BDE"/>
    <w:rsid w:val="00E91C20"/>
    <w:rsid w:val="00E91D42"/>
    <w:rsid w:val="00E920D7"/>
    <w:rsid w:val="00E920FD"/>
    <w:rsid w:val="00E9213F"/>
    <w:rsid w:val="00E92165"/>
    <w:rsid w:val="00E92399"/>
    <w:rsid w:val="00E923F3"/>
    <w:rsid w:val="00E9249A"/>
    <w:rsid w:val="00E926DF"/>
    <w:rsid w:val="00E927BF"/>
    <w:rsid w:val="00E92A8E"/>
    <w:rsid w:val="00E92ABB"/>
    <w:rsid w:val="00E92BBD"/>
    <w:rsid w:val="00E92DCD"/>
    <w:rsid w:val="00E92E90"/>
    <w:rsid w:val="00E92EBE"/>
    <w:rsid w:val="00E93224"/>
    <w:rsid w:val="00E93562"/>
    <w:rsid w:val="00E93A0B"/>
    <w:rsid w:val="00E93AC4"/>
    <w:rsid w:val="00E93D45"/>
    <w:rsid w:val="00E94963"/>
    <w:rsid w:val="00E94A1C"/>
    <w:rsid w:val="00E94A82"/>
    <w:rsid w:val="00E94BBA"/>
    <w:rsid w:val="00E95090"/>
    <w:rsid w:val="00E9553E"/>
    <w:rsid w:val="00E95628"/>
    <w:rsid w:val="00E95B31"/>
    <w:rsid w:val="00E95DAB"/>
    <w:rsid w:val="00E96099"/>
    <w:rsid w:val="00E960AB"/>
    <w:rsid w:val="00E962ED"/>
    <w:rsid w:val="00E9643E"/>
    <w:rsid w:val="00E9652E"/>
    <w:rsid w:val="00E967C3"/>
    <w:rsid w:val="00E968B0"/>
    <w:rsid w:val="00E969E5"/>
    <w:rsid w:val="00E96A46"/>
    <w:rsid w:val="00E96CE4"/>
    <w:rsid w:val="00E96EF7"/>
    <w:rsid w:val="00E96EFB"/>
    <w:rsid w:val="00E96F82"/>
    <w:rsid w:val="00E96FB4"/>
    <w:rsid w:val="00E972A9"/>
    <w:rsid w:val="00E97357"/>
    <w:rsid w:val="00E9754E"/>
    <w:rsid w:val="00E9761E"/>
    <w:rsid w:val="00E97883"/>
    <w:rsid w:val="00E978BE"/>
    <w:rsid w:val="00E97AEC"/>
    <w:rsid w:val="00E97CCE"/>
    <w:rsid w:val="00E97D11"/>
    <w:rsid w:val="00EA012B"/>
    <w:rsid w:val="00EA0264"/>
    <w:rsid w:val="00EA03C8"/>
    <w:rsid w:val="00EA0696"/>
    <w:rsid w:val="00EA071C"/>
    <w:rsid w:val="00EA0ECE"/>
    <w:rsid w:val="00EA1024"/>
    <w:rsid w:val="00EA12F8"/>
    <w:rsid w:val="00EA145B"/>
    <w:rsid w:val="00EA1473"/>
    <w:rsid w:val="00EA161F"/>
    <w:rsid w:val="00EA169D"/>
    <w:rsid w:val="00EA18D2"/>
    <w:rsid w:val="00EA1958"/>
    <w:rsid w:val="00EA1B0F"/>
    <w:rsid w:val="00EA1B44"/>
    <w:rsid w:val="00EA1BAB"/>
    <w:rsid w:val="00EA1C8D"/>
    <w:rsid w:val="00EA1CF9"/>
    <w:rsid w:val="00EA1E1D"/>
    <w:rsid w:val="00EA1E65"/>
    <w:rsid w:val="00EA1EC6"/>
    <w:rsid w:val="00EA21E9"/>
    <w:rsid w:val="00EA2214"/>
    <w:rsid w:val="00EA248E"/>
    <w:rsid w:val="00EA2793"/>
    <w:rsid w:val="00EA2A4A"/>
    <w:rsid w:val="00EA2BBE"/>
    <w:rsid w:val="00EA2DE3"/>
    <w:rsid w:val="00EA323C"/>
    <w:rsid w:val="00EA336D"/>
    <w:rsid w:val="00EA39F4"/>
    <w:rsid w:val="00EA3AE5"/>
    <w:rsid w:val="00EA3B99"/>
    <w:rsid w:val="00EA3C08"/>
    <w:rsid w:val="00EA41DA"/>
    <w:rsid w:val="00EA4285"/>
    <w:rsid w:val="00EA4360"/>
    <w:rsid w:val="00EA4411"/>
    <w:rsid w:val="00EA462B"/>
    <w:rsid w:val="00EA4679"/>
    <w:rsid w:val="00EA46E6"/>
    <w:rsid w:val="00EA46EA"/>
    <w:rsid w:val="00EA4787"/>
    <w:rsid w:val="00EA4A4B"/>
    <w:rsid w:val="00EA4DBE"/>
    <w:rsid w:val="00EA4FCE"/>
    <w:rsid w:val="00EA5032"/>
    <w:rsid w:val="00EA5060"/>
    <w:rsid w:val="00EA50BC"/>
    <w:rsid w:val="00EA5392"/>
    <w:rsid w:val="00EA562F"/>
    <w:rsid w:val="00EA57C6"/>
    <w:rsid w:val="00EA5BB2"/>
    <w:rsid w:val="00EA6032"/>
    <w:rsid w:val="00EA60D4"/>
    <w:rsid w:val="00EA618F"/>
    <w:rsid w:val="00EA6440"/>
    <w:rsid w:val="00EA658B"/>
    <w:rsid w:val="00EA677A"/>
    <w:rsid w:val="00EA68F3"/>
    <w:rsid w:val="00EA6EFB"/>
    <w:rsid w:val="00EA7128"/>
    <w:rsid w:val="00EA7382"/>
    <w:rsid w:val="00EA740D"/>
    <w:rsid w:val="00EA76F0"/>
    <w:rsid w:val="00EA7C9D"/>
    <w:rsid w:val="00EA7DEE"/>
    <w:rsid w:val="00EA7F38"/>
    <w:rsid w:val="00EB008F"/>
    <w:rsid w:val="00EB012D"/>
    <w:rsid w:val="00EB02F7"/>
    <w:rsid w:val="00EB043C"/>
    <w:rsid w:val="00EB0561"/>
    <w:rsid w:val="00EB05F3"/>
    <w:rsid w:val="00EB0C3B"/>
    <w:rsid w:val="00EB0C68"/>
    <w:rsid w:val="00EB0CB7"/>
    <w:rsid w:val="00EB0CF0"/>
    <w:rsid w:val="00EB113B"/>
    <w:rsid w:val="00EB13D8"/>
    <w:rsid w:val="00EB1502"/>
    <w:rsid w:val="00EB1638"/>
    <w:rsid w:val="00EB198C"/>
    <w:rsid w:val="00EB1A09"/>
    <w:rsid w:val="00EB1BF6"/>
    <w:rsid w:val="00EB1D5A"/>
    <w:rsid w:val="00EB1F2D"/>
    <w:rsid w:val="00EB20F3"/>
    <w:rsid w:val="00EB22BB"/>
    <w:rsid w:val="00EB27FB"/>
    <w:rsid w:val="00EB38FC"/>
    <w:rsid w:val="00EB3B94"/>
    <w:rsid w:val="00EB3E18"/>
    <w:rsid w:val="00EB3E7C"/>
    <w:rsid w:val="00EB40AE"/>
    <w:rsid w:val="00EB4290"/>
    <w:rsid w:val="00EB43A6"/>
    <w:rsid w:val="00EB467B"/>
    <w:rsid w:val="00EB471B"/>
    <w:rsid w:val="00EB48C4"/>
    <w:rsid w:val="00EB4936"/>
    <w:rsid w:val="00EB4DE6"/>
    <w:rsid w:val="00EB4ED2"/>
    <w:rsid w:val="00EB500B"/>
    <w:rsid w:val="00EB50A1"/>
    <w:rsid w:val="00EB5127"/>
    <w:rsid w:val="00EB51CE"/>
    <w:rsid w:val="00EB5296"/>
    <w:rsid w:val="00EB534B"/>
    <w:rsid w:val="00EB53A1"/>
    <w:rsid w:val="00EB576E"/>
    <w:rsid w:val="00EB588D"/>
    <w:rsid w:val="00EB59AE"/>
    <w:rsid w:val="00EB5B9B"/>
    <w:rsid w:val="00EB5D5E"/>
    <w:rsid w:val="00EB6281"/>
    <w:rsid w:val="00EB628A"/>
    <w:rsid w:val="00EB64D3"/>
    <w:rsid w:val="00EB65D5"/>
    <w:rsid w:val="00EB6639"/>
    <w:rsid w:val="00EB685A"/>
    <w:rsid w:val="00EB69C8"/>
    <w:rsid w:val="00EB6ACC"/>
    <w:rsid w:val="00EB6B7D"/>
    <w:rsid w:val="00EB6DCF"/>
    <w:rsid w:val="00EB6F25"/>
    <w:rsid w:val="00EB6FC2"/>
    <w:rsid w:val="00EB7008"/>
    <w:rsid w:val="00EB749A"/>
    <w:rsid w:val="00EB7562"/>
    <w:rsid w:val="00EB75B3"/>
    <w:rsid w:val="00EB7A58"/>
    <w:rsid w:val="00EB7FAD"/>
    <w:rsid w:val="00EC0024"/>
    <w:rsid w:val="00EC0095"/>
    <w:rsid w:val="00EC0366"/>
    <w:rsid w:val="00EC036D"/>
    <w:rsid w:val="00EC0761"/>
    <w:rsid w:val="00EC083D"/>
    <w:rsid w:val="00EC0B81"/>
    <w:rsid w:val="00EC115D"/>
    <w:rsid w:val="00EC1269"/>
    <w:rsid w:val="00EC16C1"/>
    <w:rsid w:val="00EC16C2"/>
    <w:rsid w:val="00EC18D8"/>
    <w:rsid w:val="00EC1B08"/>
    <w:rsid w:val="00EC1B38"/>
    <w:rsid w:val="00EC20F1"/>
    <w:rsid w:val="00EC21C8"/>
    <w:rsid w:val="00EC2328"/>
    <w:rsid w:val="00EC2620"/>
    <w:rsid w:val="00EC276F"/>
    <w:rsid w:val="00EC277B"/>
    <w:rsid w:val="00EC2883"/>
    <w:rsid w:val="00EC28A2"/>
    <w:rsid w:val="00EC298E"/>
    <w:rsid w:val="00EC2CAD"/>
    <w:rsid w:val="00EC3206"/>
    <w:rsid w:val="00EC3662"/>
    <w:rsid w:val="00EC386A"/>
    <w:rsid w:val="00EC3B28"/>
    <w:rsid w:val="00EC3B91"/>
    <w:rsid w:val="00EC3BF7"/>
    <w:rsid w:val="00EC3DBC"/>
    <w:rsid w:val="00EC3E30"/>
    <w:rsid w:val="00EC3F1F"/>
    <w:rsid w:val="00EC41D8"/>
    <w:rsid w:val="00EC4661"/>
    <w:rsid w:val="00EC46E1"/>
    <w:rsid w:val="00EC49BA"/>
    <w:rsid w:val="00EC4CC1"/>
    <w:rsid w:val="00EC4CF6"/>
    <w:rsid w:val="00EC4F91"/>
    <w:rsid w:val="00EC5018"/>
    <w:rsid w:val="00EC5164"/>
    <w:rsid w:val="00EC51B1"/>
    <w:rsid w:val="00EC537A"/>
    <w:rsid w:val="00EC5613"/>
    <w:rsid w:val="00EC574B"/>
    <w:rsid w:val="00EC5A32"/>
    <w:rsid w:val="00EC5C56"/>
    <w:rsid w:val="00EC5C8A"/>
    <w:rsid w:val="00EC5DBA"/>
    <w:rsid w:val="00EC5FB1"/>
    <w:rsid w:val="00EC62E2"/>
    <w:rsid w:val="00EC6585"/>
    <w:rsid w:val="00EC67BD"/>
    <w:rsid w:val="00EC69DE"/>
    <w:rsid w:val="00EC69EE"/>
    <w:rsid w:val="00EC6CC7"/>
    <w:rsid w:val="00EC6F69"/>
    <w:rsid w:val="00EC7514"/>
    <w:rsid w:val="00EC75CF"/>
    <w:rsid w:val="00EC7699"/>
    <w:rsid w:val="00EC7769"/>
    <w:rsid w:val="00EC797B"/>
    <w:rsid w:val="00ED00A6"/>
    <w:rsid w:val="00ED071F"/>
    <w:rsid w:val="00ED0930"/>
    <w:rsid w:val="00ED0AC7"/>
    <w:rsid w:val="00ED0BCF"/>
    <w:rsid w:val="00ED0DBD"/>
    <w:rsid w:val="00ED10BD"/>
    <w:rsid w:val="00ED1162"/>
    <w:rsid w:val="00ED1299"/>
    <w:rsid w:val="00ED13F8"/>
    <w:rsid w:val="00ED16C4"/>
    <w:rsid w:val="00ED17DA"/>
    <w:rsid w:val="00ED1984"/>
    <w:rsid w:val="00ED1BBA"/>
    <w:rsid w:val="00ED1BC1"/>
    <w:rsid w:val="00ED1CE0"/>
    <w:rsid w:val="00ED1D0B"/>
    <w:rsid w:val="00ED1D9C"/>
    <w:rsid w:val="00ED1EC3"/>
    <w:rsid w:val="00ED22B7"/>
    <w:rsid w:val="00ED2483"/>
    <w:rsid w:val="00ED2614"/>
    <w:rsid w:val="00ED26E4"/>
    <w:rsid w:val="00ED2A51"/>
    <w:rsid w:val="00ED2A5C"/>
    <w:rsid w:val="00ED2C1D"/>
    <w:rsid w:val="00ED2D34"/>
    <w:rsid w:val="00ED2D47"/>
    <w:rsid w:val="00ED398E"/>
    <w:rsid w:val="00ED3ADE"/>
    <w:rsid w:val="00ED3B31"/>
    <w:rsid w:val="00ED3B42"/>
    <w:rsid w:val="00ED3B7F"/>
    <w:rsid w:val="00ED3E58"/>
    <w:rsid w:val="00ED3F40"/>
    <w:rsid w:val="00ED3F4E"/>
    <w:rsid w:val="00ED41D9"/>
    <w:rsid w:val="00ED4232"/>
    <w:rsid w:val="00ED4396"/>
    <w:rsid w:val="00ED44D1"/>
    <w:rsid w:val="00ED462D"/>
    <w:rsid w:val="00ED4660"/>
    <w:rsid w:val="00ED4772"/>
    <w:rsid w:val="00ED4C2C"/>
    <w:rsid w:val="00ED4C9B"/>
    <w:rsid w:val="00ED4CF5"/>
    <w:rsid w:val="00ED4DA1"/>
    <w:rsid w:val="00ED4FF7"/>
    <w:rsid w:val="00ED5097"/>
    <w:rsid w:val="00ED5173"/>
    <w:rsid w:val="00ED51A7"/>
    <w:rsid w:val="00ED5303"/>
    <w:rsid w:val="00ED53BB"/>
    <w:rsid w:val="00ED53E9"/>
    <w:rsid w:val="00ED5508"/>
    <w:rsid w:val="00ED554D"/>
    <w:rsid w:val="00ED564A"/>
    <w:rsid w:val="00ED57F8"/>
    <w:rsid w:val="00ED597A"/>
    <w:rsid w:val="00ED5CA8"/>
    <w:rsid w:val="00ED5D84"/>
    <w:rsid w:val="00ED6035"/>
    <w:rsid w:val="00ED6133"/>
    <w:rsid w:val="00ED664A"/>
    <w:rsid w:val="00ED667C"/>
    <w:rsid w:val="00ED66F0"/>
    <w:rsid w:val="00ED6A70"/>
    <w:rsid w:val="00ED6DEA"/>
    <w:rsid w:val="00ED6ED4"/>
    <w:rsid w:val="00ED70D0"/>
    <w:rsid w:val="00ED7290"/>
    <w:rsid w:val="00ED75AF"/>
    <w:rsid w:val="00ED760E"/>
    <w:rsid w:val="00ED762E"/>
    <w:rsid w:val="00ED7668"/>
    <w:rsid w:val="00ED78DC"/>
    <w:rsid w:val="00ED792B"/>
    <w:rsid w:val="00ED7AB9"/>
    <w:rsid w:val="00ED7AF5"/>
    <w:rsid w:val="00ED7B89"/>
    <w:rsid w:val="00ED7CBD"/>
    <w:rsid w:val="00ED7D8C"/>
    <w:rsid w:val="00ED7F2E"/>
    <w:rsid w:val="00ED7FC7"/>
    <w:rsid w:val="00EE0090"/>
    <w:rsid w:val="00EE00F4"/>
    <w:rsid w:val="00EE029B"/>
    <w:rsid w:val="00EE02E9"/>
    <w:rsid w:val="00EE0418"/>
    <w:rsid w:val="00EE066D"/>
    <w:rsid w:val="00EE073F"/>
    <w:rsid w:val="00EE08E9"/>
    <w:rsid w:val="00EE0A9C"/>
    <w:rsid w:val="00EE0BA9"/>
    <w:rsid w:val="00EE0C77"/>
    <w:rsid w:val="00EE0E59"/>
    <w:rsid w:val="00EE1223"/>
    <w:rsid w:val="00EE12B7"/>
    <w:rsid w:val="00EE1560"/>
    <w:rsid w:val="00EE1651"/>
    <w:rsid w:val="00EE1652"/>
    <w:rsid w:val="00EE17DC"/>
    <w:rsid w:val="00EE1ADB"/>
    <w:rsid w:val="00EE1BCE"/>
    <w:rsid w:val="00EE22CE"/>
    <w:rsid w:val="00EE22D2"/>
    <w:rsid w:val="00EE2586"/>
    <w:rsid w:val="00EE26A4"/>
    <w:rsid w:val="00EE28E3"/>
    <w:rsid w:val="00EE2A8A"/>
    <w:rsid w:val="00EE2E84"/>
    <w:rsid w:val="00EE2F05"/>
    <w:rsid w:val="00EE367A"/>
    <w:rsid w:val="00EE36D9"/>
    <w:rsid w:val="00EE3925"/>
    <w:rsid w:val="00EE3A64"/>
    <w:rsid w:val="00EE3A83"/>
    <w:rsid w:val="00EE41A6"/>
    <w:rsid w:val="00EE4319"/>
    <w:rsid w:val="00EE4698"/>
    <w:rsid w:val="00EE46EA"/>
    <w:rsid w:val="00EE49BD"/>
    <w:rsid w:val="00EE4B08"/>
    <w:rsid w:val="00EE4BBD"/>
    <w:rsid w:val="00EE4DC4"/>
    <w:rsid w:val="00EE4EA9"/>
    <w:rsid w:val="00EE4F29"/>
    <w:rsid w:val="00EE5033"/>
    <w:rsid w:val="00EE527C"/>
    <w:rsid w:val="00EE5614"/>
    <w:rsid w:val="00EE577A"/>
    <w:rsid w:val="00EE590B"/>
    <w:rsid w:val="00EE5A3D"/>
    <w:rsid w:val="00EE5CF2"/>
    <w:rsid w:val="00EE5DFF"/>
    <w:rsid w:val="00EE5ECA"/>
    <w:rsid w:val="00EE6127"/>
    <w:rsid w:val="00EE62C1"/>
    <w:rsid w:val="00EE6754"/>
    <w:rsid w:val="00EE6985"/>
    <w:rsid w:val="00EE69D5"/>
    <w:rsid w:val="00EE6C0E"/>
    <w:rsid w:val="00EE6CD4"/>
    <w:rsid w:val="00EE6FC9"/>
    <w:rsid w:val="00EE7225"/>
    <w:rsid w:val="00EE77BF"/>
    <w:rsid w:val="00EE7AE4"/>
    <w:rsid w:val="00EE7C8F"/>
    <w:rsid w:val="00EE7CED"/>
    <w:rsid w:val="00EE7EB8"/>
    <w:rsid w:val="00EE7F03"/>
    <w:rsid w:val="00EF0317"/>
    <w:rsid w:val="00EF0499"/>
    <w:rsid w:val="00EF0782"/>
    <w:rsid w:val="00EF0784"/>
    <w:rsid w:val="00EF07B1"/>
    <w:rsid w:val="00EF0B79"/>
    <w:rsid w:val="00EF0CCA"/>
    <w:rsid w:val="00EF0CF0"/>
    <w:rsid w:val="00EF0DC6"/>
    <w:rsid w:val="00EF0F1C"/>
    <w:rsid w:val="00EF104A"/>
    <w:rsid w:val="00EF109E"/>
    <w:rsid w:val="00EF1699"/>
    <w:rsid w:val="00EF16A6"/>
    <w:rsid w:val="00EF16AD"/>
    <w:rsid w:val="00EF18C5"/>
    <w:rsid w:val="00EF192C"/>
    <w:rsid w:val="00EF1A1E"/>
    <w:rsid w:val="00EF1BEE"/>
    <w:rsid w:val="00EF1C02"/>
    <w:rsid w:val="00EF216C"/>
    <w:rsid w:val="00EF2546"/>
    <w:rsid w:val="00EF26A4"/>
    <w:rsid w:val="00EF26B1"/>
    <w:rsid w:val="00EF28F9"/>
    <w:rsid w:val="00EF3396"/>
    <w:rsid w:val="00EF34EE"/>
    <w:rsid w:val="00EF3B32"/>
    <w:rsid w:val="00EF3D21"/>
    <w:rsid w:val="00EF3FCD"/>
    <w:rsid w:val="00EF4324"/>
    <w:rsid w:val="00EF43C4"/>
    <w:rsid w:val="00EF43D6"/>
    <w:rsid w:val="00EF443B"/>
    <w:rsid w:val="00EF472C"/>
    <w:rsid w:val="00EF4806"/>
    <w:rsid w:val="00EF48B4"/>
    <w:rsid w:val="00EF4942"/>
    <w:rsid w:val="00EF49AA"/>
    <w:rsid w:val="00EF4B08"/>
    <w:rsid w:val="00EF4B4D"/>
    <w:rsid w:val="00EF5415"/>
    <w:rsid w:val="00EF5875"/>
    <w:rsid w:val="00EF5DB8"/>
    <w:rsid w:val="00EF5E3F"/>
    <w:rsid w:val="00EF6171"/>
    <w:rsid w:val="00EF6459"/>
    <w:rsid w:val="00EF687E"/>
    <w:rsid w:val="00EF6902"/>
    <w:rsid w:val="00EF693F"/>
    <w:rsid w:val="00EF6B2A"/>
    <w:rsid w:val="00EF6C2F"/>
    <w:rsid w:val="00EF6F8C"/>
    <w:rsid w:val="00EF720D"/>
    <w:rsid w:val="00EF7247"/>
    <w:rsid w:val="00EF7654"/>
    <w:rsid w:val="00EF78DD"/>
    <w:rsid w:val="00EF7BDC"/>
    <w:rsid w:val="00EF7DEB"/>
    <w:rsid w:val="00EF7EED"/>
    <w:rsid w:val="00F00136"/>
    <w:rsid w:val="00F00166"/>
    <w:rsid w:val="00F001F9"/>
    <w:rsid w:val="00F0070F"/>
    <w:rsid w:val="00F0095F"/>
    <w:rsid w:val="00F00BF0"/>
    <w:rsid w:val="00F00C63"/>
    <w:rsid w:val="00F00D6A"/>
    <w:rsid w:val="00F01035"/>
    <w:rsid w:val="00F01078"/>
    <w:rsid w:val="00F014EC"/>
    <w:rsid w:val="00F01614"/>
    <w:rsid w:val="00F01830"/>
    <w:rsid w:val="00F01839"/>
    <w:rsid w:val="00F01912"/>
    <w:rsid w:val="00F0196B"/>
    <w:rsid w:val="00F01CF0"/>
    <w:rsid w:val="00F01D65"/>
    <w:rsid w:val="00F01FED"/>
    <w:rsid w:val="00F0229E"/>
    <w:rsid w:val="00F025DB"/>
    <w:rsid w:val="00F027A4"/>
    <w:rsid w:val="00F02807"/>
    <w:rsid w:val="00F029C8"/>
    <w:rsid w:val="00F02B7D"/>
    <w:rsid w:val="00F02BDD"/>
    <w:rsid w:val="00F02FC8"/>
    <w:rsid w:val="00F03019"/>
    <w:rsid w:val="00F030CE"/>
    <w:rsid w:val="00F032A6"/>
    <w:rsid w:val="00F032A7"/>
    <w:rsid w:val="00F035A9"/>
    <w:rsid w:val="00F035C8"/>
    <w:rsid w:val="00F03629"/>
    <w:rsid w:val="00F038B2"/>
    <w:rsid w:val="00F038D0"/>
    <w:rsid w:val="00F0395E"/>
    <w:rsid w:val="00F03A50"/>
    <w:rsid w:val="00F03A6C"/>
    <w:rsid w:val="00F03BE4"/>
    <w:rsid w:val="00F03C9E"/>
    <w:rsid w:val="00F03F1A"/>
    <w:rsid w:val="00F03F21"/>
    <w:rsid w:val="00F04104"/>
    <w:rsid w:val="00F041B3"/>
    <w:rsid w:val="00F041ED"/>
    <w:rsid w:val="00F0430C"/>
    <w:rsid w:val="00F04690"/>
    <w:rsid w:val="00F0473C"/>
    <w:rsid w:val="00F048FF"/>
    <w:rsid w:val="00F04989"/>
    <w:rsid w:val="00F04B23"/>
    <w:rsid w:val="00F04EA4"/>
    <w:rsid w:val="00F0507B"/>
    <w:rsid w:val="00F05185"/>
    <w:rsid w:val="00F05223"/>
    <w:rsid w:val="00F05329"/>
    <w:rsid w:val="00F05516"/>
    <w:rsid w:val="00F05652"/>
    <w:rsid w:val="00F05A30"/>
    <w:rsid w:val="00F05DC0"/>
    <w:rsid w:val="00F05F23"/>
    <w:rsid w:val="00F05FE4"/>
    <w:rsid w:val="00F060D1"/>
    <w:rsid w:val="00F0610A"/>
    <w:rsid w:val="00F06298"/>
    <w:rsid w:val="00F066A8"/>
    <w:rsid w:val="00F06AA3"/>
    <w:rsid w:val="00F06BB5"/>
    <w:rsid w:val="00F0728A"/>
    <w:rsid w:val="00F073DE"/>
    <w:rsid w:val="00F075D0"/>
    <w:rsid w:val="00F0773A"/>
    <w:rsid w:val="00F07793"/>
    <w:rsid w:val="00F0788B"/>
    <w:rsid w:val="00F07896"/>
    <w:rsid w:val="00F07988"/>
    <w:rsid w:val="00F07CB4"/>
    <w:rsid w:val="00F07F52"/>
    <w:rsid w:val="00F10068"/>
    <w:rsid w:val="00F100A1"/>
    <w:rsid w:val="00F101AC"/>
    <w:rsid w:val="00F103E2"/>
    <w:rsid w:val="00F1058E"/>
    <w:rsid w:val="00F105ED"/>
    <w:rsid w:val="00F10824"/>
    <w:rsid w:val="00F109B4"/>
    <w:rsid w:val="00F10CE0"/>
    <w:rsid w:val="00F10D69"/>
    <w:rsid w:val="00F10E7D"/>
    <w:rsid w:val="00F110C5"/>
    <w:rsid w:val="00F1136B"/>
    <w:rsid w:val="00F11457"/>
    <w:rsid w:val="00F11561"/>
    <w:rsid w:val="00F1162A"/>
    <w:rsid w:val="00F11DD9"/>
    <w:rsid w:val="00F11E2E"/>
    <w:rsid w:val="00F11EB9"/>
    <w:rsid w:val="00F124B4"/>
    <w:rsid w:val="00F12572"/>
    <w:rsid w:val="00F127AD"/>
    <w:rsid w:val="00F12862"/>
    <w:rsid w:val="00F12A33"/>
    <w:rsid w:val="00F12A50"/>
    <w:rsid w:val="00F12B26"/>
    <w:rsid w:val="00F12E4F"/>
    <w:rsid w:val="00F1300B"/>
    <w:rsid w:val="00F130BF"/>
    <w:rsid w:val="00F13260"/>
    <w:rsid w:val="00F13334"/>
    <w:rsid w:val="00F1347F"/>
    <w:rsid w:val="00F135EC"/>
    <w:rsid w:val="00F13928"/>
    <w:rsid w:val="00F1399C"/>
    <w:rsid w:val="00F139FC"/>
    <w:rsid w:val="00F1413F"/>
    <w:rsid w:val="00F1427B"/>
    <w:rsid w:val="00F142EA"/>
    <w:rsid w:val="00F145AE"/>
    <w:rsid w:val="00F145E8"/>
    <w:rsid w:val="00F14712"/>
    <w:rsid w:val="00F14F23"/>
    <w:rsid w:val="00F151DA"/>
    <w:rsid w:val="00F15530"/>
    <w:rsid w:val="00F1559D"/>
    <w:rsid w:val="00F157C2"/>
    <w:rsid w:val="00F15A9A"/>
    <w:rsid w:val="00F15CA7"/>
    <w:rsid w:val="00F15CA9"/>
    <w:rsid w:val="00F15CDB"/>
    <w:rsid w:val="00F15CF4"/>
    <w:rsid w:val="00F1627A"/>
    <w:rsid w:val="00F162E7"/>
    <w:rsid w:val="00F1635D"/>
    <w:rsid w:val="00F16B8F"/>
    <w:rsid w:val="00F16D28"/>
    <w:rsid w:val="00F16DE7"/>
    <w:rsid w:val="00F171D1"/>
    <w:rsid w:val="00F171DD"/>
    <w:rsid w:val="00F17228"/>
    <w:rsid w:val="00F17A8B"/>
    <w:rsid w:val="00F17BF0"/>
    <w:rsid w:val="00F17CF2"/>
    <w:rsid w:val="00F200DF"/>
    <w:rsid w:val="00F2016C"/>
    <w:rsid w:val="00F201C7"/>
    <w:rsid w:val="00F201C9"/>
    <w:rsid w:val="00F202BB"/>
    <w:rsid w:val="00F2073B"/>
    <w:rsid w:val="00F20B0B"/>
    <w:rsid w:val="00F20C46"/>
    <w:rsid w:val="00F20F40"/>
    <w:rsid w:val="00F21081"/>
    <w:rsid w:val="00F21090"/>
    <w:rsid w:val="00F211C2"/>
    <w:rsid w:val="00F211C9"/>
    <w:rsid w:val="00F213CF"/>
    <w:rsid w:val="00F2160E"/>
    <w:rsid w:val="00F216CE"/>
    <w:rsid w:val="00F21728"/>
    <w:rsid w:val="00F217A8"/>
    <w:rsid w:val="00F218C7"/>
    <w:rsid w:val="00F21991"/>
    <w:rsid w:val="00F221B8"/>
    <w:rsid w:val="00F221FC"/>
    <w:rsid w:val="00F22278"/>
    <w:rsid w:val="00F223AB"/>
    <w:rsid w:val="00F22788"/>
    <w:rsid w:val="00F22807"/>
    <w:rsid w:val="00F22957"/>
    <w:rsid w:val="00F22A8E"/>
    <w:rsid w:val="00F22F62"/>
    <w:rsid w:val="00F23009"/>
    <w:rsid w:val="00F23609"/>
    <w:rsid w:val="00F23611"/>
    <w:rsid w:val="00F2361C"/>
    <w:rsid w:val="00F237D9"/>
    <w:rsid w:val="00F23949"/>
    <w:rsid w:val="00F239CC"/>
    <w:rsid w:val="00F23D37"/>
    <w:rsid w:val="00F23DCA"/>
    <w:rsid w:val="00F23FBD"/>
    <w:rsid w:val="00F24226"/>
    <w:rsid w:val="00F24326"/>
    <w:rsid w:val="00F2433E"/>
    <w:rsid w:val="00F24513"/>
    <w:rsid w:val="00F248AC"/>
    <w:rsid w:val="00F248B6"/>
    <w:rsid w:val="00F24E2F"/>
    <w:rsid w:val="00F24F95"/>
    <w:rsid w:val="00F250AD"/>
    <w:rsid w:val="00F253C4"/>
    <w:rsid w:val="00F253EB"/>
    <w:rsid w:val="00F25C3C"/>
    <w:rsid w:val="00F25CE5"/>
    <w:rsid w:val="00F25F8A"/>
    <w:rsid w:val="00F262F3"/>
    <w:rsid w:val="00F26342"/>
    <w:rsid w:val="00F26A4A"/>
    <w:rsid w:val="00F26AEF"/>
    <w:rsid w:val="00F272CC"/>
    <w:rsid w:val="00F27436"/>
    <w:rsid w:val="00F27DCF"/>
    <w:rsid w:val="00F27EF7"/>
    <w:rsid w:val="00F300A9"/>
    <w:rsid w:val="00F303B0"/>
    <w:rsid w:val="00F30512"/>
    <w:rsid w:val="00F305C6"/>
    <w:rsid w:val="00F30792"/>
    <w:rsid w:val="00F30AC9"/>
    <w:rsid w:val="00F30B0A"/>
    <w:rsid w:val="00F30B29"/>
    <w:rsid w:val="00F30E96"/>
    <w:rsid w:val="00F3105B"/>
    <w:rsid w:val="00F310CC"/>
    <w:rsid w:val="00F313E6"/>
    <w:rsid w:val="00F31509"/>
    <w:rsid w:val="00F317AB"/>
    <w:rsid w:val="00F31801"/>
    <w:rsid w:val="00F3202C"/>
    <w:rsid w:val="00F3210E"/>
    <w:rsid w:val="00F32590"/>
    <w:rsid w:val="00F32641"/>
    <w:rsid w:val="00F327D3"/>
    <w:rsid w:val="00F3284E"/>
    <w:rsid w:val="00F32CC5"/>
    <w:rsid w:val="00F32FDC"/>
    <w:rsid w:val="00F330B0"/>
    <w:rsid w:val="00F3319B"/>
    <w:rsid w:val="00F331B8"/>
    <w:rsid w:val="00F331DE"/>
    <w:rsid w:val="00F33311"/>
    <w:rsid w:val="00F33349"/>
    <w:rsid w:val="00F3372C"/>
    <w:rsid w:val="00F33A7D"/>
    <w:rsid w:val="00F33C20"/>
    <w:rsid w:val="00F33FA6"/>
    <w:rsid w:val="00F33FF0"/>
    <w:rsid w:val="00F342CC"/>
    <w:rsid w:val="00F3435C"/>
    <w:rsid w:val="00F34360"/>
    <w:rsid w:val="00F34361"/>
    <w:rsid w:val="00F343B7"/>
    <w:rsid w:val="00F3447A"/>
    <w:rsid w:val="00F344B3"/>
    <w:rsid w:val="00F344E7"/>
    <w:rsid w:val="00F34517"/>
    <w:rsid w:val="00F347A4"/>
    <w:rsid w:val="00F3486D"/>
    <w:rsid w:val="00F34924"/>
    <w:rsid w:val="00F34A6D"/>
    <w:rsid w:val="00F34BFE"/>
    <w:rsid w:val="00F34D6A"/>
    <w:rsid w:val="00F34E67"/>
    <w:rsid w:val="00F35148"/>
    <w:rsid w:val="00F35161"/>
    <w:rsid w:val="00F355A7"/>
    <w:rsid w:val="00F35607"/>
    <w:rsid w:val="00F35854"/>
    <w:rsid w:val="00F3591F"/>
    <w:rsid w:val="00F35B83"/>
    <w:rsid w:val="00F35B98"/>
    <w:rsid w:val="00F35B9B"/>
    <w:rsid w:val="00F35BA6"/>
    <w:rsid w:val="00F35BFF"/>
    <w:rsid w:val="00F35E2B"/>
    <w:rsid w:val="00F35E3D"/>
    <w:rsid w:val="00F3607B"/>
    <w:rsid w:val="00F362B6"/>
    <w:rsid w:val="00F363DE"/>
    <w:rsid w:val="00F364DB"/>
    <w:rsid w:val="00F36904"/>
    <w:rsid w:val="00F36AFF"/>
    <w:rsid w:val="00F36D52"/>
    <w:rsid w:val="00F36F62"/>
    <w:rsid w:val="00F36FD2"/>
    <w:rsid w:val="00F372C8"/>
    <w:rsid w:val="00F37371"/>
    <w:rsid w:val="00F3757C"/>
    <w:rsid w:val="00F375E4"/>
    <w:rsid w:val="00F375E9"/>
    <w:rsid w:val="00F379DC"/>
    <w:rsid w:val="00F37AD2"/>
    <w:rsid w:val="00F37CB1"/>
    <w:rsid w:val="00F37F5B"/>
    <w:rsid w:val="00F37FE1"/>
    <w:rsid w:val="00F40095"/>
    <w:rsid w:val="00F4073A"/>
    <w:rsid w:val="00F407A1"/>
    <w:rsid w:val="00F409F5"/>
    <w:rsid w:val="00F40C8B"/>
    <w:rsid w:val="00F40DC4"/>
    <w:rsid w:val="00F40E0F"/>
    <w:rsid w:val="00F40F16"/>
    <w:rsid w:val="00F4115C"/>
    <w:rsid w:val="00F412EB"/>
    <w:rsid w:val="00F4155A"/>
    <w:rsid w:val="00F4183C"/>
    <w:rsid w:val="00F41A3A"/>
    <w:rsid w:val="00F41BF3"/>
    <w:rsid w:val="00F41CBC"/>
    <w:rsid w:val="00F41F65"/>
    <w:rsid w:val="00F4220B"/>
    <w:rsid w:val="00F423EB"/>
    <w:rsid w:val="00F425FD"/>
    <w:rsid w:val="00F42895"/>
    <w:rsid w:val="00F42976"/>
    <w:rsid w:val="00F42E4C"/>
    <w:rsid w:val="00F42F25"/>
    <w:rsid w:val="00F42F66"/>
    <w:rsid w:val="00F43467"/>
    <w:rsid w:val="00F43628"/>
    <w:rsid w:val="00F437FB"/>
    <w:rsid w:val="00F4380B"/>
    <w:rsid w:val="00F4387F"/>
    <w:rsid w:val="00F43B11"/>
    <w:rsid w:val="00F444B7"/>
    <w:rsid w:val="00F4476F"/>
    <w:rsid w:val="00F447CE"/>
    <w:rsid w:val="00F44837"/>
    <w:rsid w:val="00F44C24"/>
    <w:rsid w:val="00F44DAC"/>
    <w:rsid w:val="00F44E41"/>
    <w:rsid w:val="00F4530C"/>
    <w:rsid w:val="00F4535E"/>
    <w:rsid w:val="00F4548A"/>
    <w:rsid w:val="00F454BF"/>
    <w:rsid w:val="00F456EF"/>
    <w:rsid w:val="00F458CB"/>
    <w:rsid w:val="00F458DE"/>
    <w:rsid w:val="00F45937"/>
    <w:rsid w:val="00F45961"/>
    <w:rsid w:val="00F45BDB"/>
    <w:rsid w:val="00F45BF9"/>
    <w:rsid w:val="00F45E20"/>
    <w:rsid w:val="00F45F1B"/>
    <w:rsid w:val="00F46324"/>
    <w:rsid w:val="00F465DC"/>
    <w:rsid w:val="00F4665B"/>
    <w:rsid w:val="00F466F3"/>
    <w:rsid w:val="00F46A30"/>
    <w:rsid w:val="00F46C91"/>
    <w:rsid w:val="00F46E56"/>
    <w:rsid w:val="00F46EC7"/>
    <w:rsid w:val="00F46F38"/>
    <w:rsid w:val="00F46FF4"/>
    <w:rsid w:val="00F4718F"/>
    <w:rsid w:val="00F471E4"/>
    <w:rsid w:val="00F472E0"/>
    <w:rsid w:val="00F47363"/>
    <w:rsid w:val="00F473BA"/>
    <w:rsid w:val="00F47929"/>
    <w:rsid w:val="00F47994"/>
    <w:rsid w:val="00F47C17"/>
    <w:rsid w:val="00F5020D"/>
    <w:rsid w:val="00F5024C"/>
    <w:rsid w:val="00F50297"/>
    <w:rsid w:val="00F50437"/>
    <w:rsid w:val="00F504BE"/>
    <w:rsid w:val="00F50571"/>
    <w:rsid w:val="00F506A5"/>
    <w:rsid w:val="00F50766"/>
    <w:rsid w:val="00F507DA"/>
    <w:rsid w:val="00F5082E"/>
    <w:rsid w:val="00F509CB"/>
    <w:rsid w:val="00F50BBE"/>
    <w:rsid w:val="00F50BF1"/>
    <w:rsid w:val="00F50EB0"/>
    <w:rsid w:val="00F51087"/>
    <w:rsid w:val="00F51133"/>
    <w:rsid w:val="00F51162"/>
    <w:rsid w:val="00F514EC"/>
    <w:rsid w:val="00F516BE"/>
    <w:rsid w:val="00F5199C"/>
    <w:rsid w:val="00F51BB7"/>
    <w:rsid w:val="00F51C8C"/>
    <w:rsid w:val="00F51E11"/>
    <w:rsid w:val="00F5210E"/>
    <w:rsid w:val="00F52138"/>
    <w:rsid w:val="00F5245F"/>
    <w:rsid w:val="00F5263A"/>
    <w:rsid w:val="00F52693"/>
    <w:rsid w:val="00F52A1E"/>
    <w:rsid w:val="00F52A5D"/>
    <w:rsid w:val="00F52A8D"/>
    <w:rsid w:val="00F52AB5"/>
    <w:rsid w:val="00F52B12"/>
    <w:rsid w:val="00F52B9C"/>
    <w:rsid w:val="00F52D67"/>
    <w:rsid w:val="00F52DFD"/>
    <w:rsid w:val="00F52F73"/>
    <w:rsid w:val="00F52FCD"/>
    <w:rsid w:val="00F5308D"/>
    <w:rsid w:val="00F53489"/>
    <w:rsid w:val="00F53538"/>
    <w:rsid w:val="00F537EA"/>
    <w:rsid w:val="00F53802"/>
    <w:rsid w:val="00F5387D"/>
    <w:rsid w:val="00F53A4A"/>
    <w:rsid w:val="00F53B64"/>
    <w:rsid w:val="00F53B82"/>
    <w:rsid w:val="00F53C7B"/>
    <w:rsid w:val="00F540F8"/>
    <w:rsid w:val="00F54119"/>
    <w:rsid w:val="00F54181"/>
    <w:rsid w:val="00F542A2"/>
    <w:rsid w:val="00F54437"/>
    <w:rsid w:val="00F5447E"/>
    <w:rsid w:val="00F54695"/>
    <w:rsid w:val="00F5495D"/>
    <w:rsid w:val="00F54B83"/>
    <w:rsid w:val="00F54D7C"/>
    <w:rsid w:val="00F54F76"/>
    <w:rsid w:val="00F55015"/>
    <w:rsid w:val="00F5510A"/>
    <w:rsid w:val="00F55114"/>
    <w:rsid w:val="00F552A6"/>
    <w:rsid w:val="00F55392"/>
    <w:rsid w:val="00F553AF"/>
    <w:rsid w:val="00F5543C"/>
    <w:rsid w:val="00F55494"/>
    <w:rsid w:val="00F55B1F"/>
    <w:rsid w:val="00F55D51"/>
    <w:rsid w:val="00F55F34"/>
    <w:rsid w:val="00F56225"/>
    <w:rsid w:val="00F565DA"/>
    <w:rsid w:val="00F56628"/>
    <w:rsid w:val="00F56771"/>
    <w:rsid w:val="00F56837"/>
    <w:rsid w:val="00F56AB5"/>
    <w:rsid w:val="00F56B0E"/>
    <w:rsid w:val="00F56D7D"/>
    <w:rsid w:val="00F56EE2"/>
    <w:rsid w:val="00F56F5D"/>
    <w:rsid w:val="00F5712A"/>
    <w:rsid w:val="00F571E2"/>
    <w:rsid w:val="00F571EA"/>
    <w:rsid w:val="00F57309"/>
    <w:rsid w:val="00F57317"/>
    <w:rsid w:val="00F575BD"/>
    <w:rsid w:val="00F57628"/>
    <w:rsid w:val="00F57D73"/>
    <w:rsid w:val="00F60020"/>
    <w:rsid w:val="00F604AB"/>
    <w:rsid w:val="00F60919"/>
    <w:rsid w:val="00F60F5D"/>
    <w:rsid w:val="00F6104A"/>
    <w:rsid w:val="00F613E2"/>
    <w:rsid w:val="00F61618"/>
    <w:rsid w:val="00F617F1"/>
    <w:rsid w:val="00F61B1F"/>
    <w:rsid w:val="00F61B7D"/>
    <w:rsid w:val="00F61D0B"/>
    <w:rsid w:val="00F61E46"/>
    <w:rsid w:val="00F61F0E"/>
    <w:rsid w:val="00F62009"/>
    <w:rsid w:val="00F6217C"/>
    <w:rsid w:val="00F62348"/>
    <w:rsid w:val="00F62590"/>
    <w:rsid w:val="00F626B4"/>
    <w:rsid w:val="00F627C5"/>
    <w:rsid w:val="00F6281E"/>
    <w:rsid w:val="00F62850"/>
    <w:rsid w:val="00F62AD7"/>
    <w:rsid w:val="00F62C51"/>
    <w:rsid w:val="00F62E40"/>
    <w:rsid w:val="00F62E60"/>
    <w:rsid w:val="00F63028"/>
    <w:rsid w:val="00F6308C"/>
    <w:rsid w:val="00F63734"/>
    <w:rsid w:val="00F63A65"/>
    <w:rsid w:val="00F63CC9"/>
    <w:rsid w:val="00F64092"/>
    <w:rsid w:val="00F6416D"/>
    <w:rsid w:val="00F642E4"/>
    <w:rsid w:val="00F6439C"/>
    <w:rsid w:val="00F645D1"/>
    <w:rsid w:val="00F64CCE"/>
    <w:rsid w:val="00F64F70"/>
    <w:rsid w:val="00F650DF"/>
    <w:rsid w:val="00F65117"/>
    <w:rsid w:val="00F654D8"/>
    <w:rsid w:val="00F657C8"/>
    <w:rsid w:val="00F65A06"/>
    <w:rsid w:val="00F65B27"/>
    <w:rsid w:val="00F660A7"/>
    <w:rsid w:val="00F66286"/>
    <w:rsid w:val="00F66365"/>
    <w:rsid w:val="00F663DB"/>
    <w:rsid w:val="00F663FD"/>
    <w:rsid w:val="00F6658D"/>
    <w:rsid w:val="00F66987"/>
    <w:rsid w:val="00F66A82"/>
    <w:rsid w:val="00F66B78"/>
    <w:rsid w:val="00F66C9C"/>
    <w:rsid w:val="00F67208"/>
    <w:rsid w:val="00F67219"/>
    <w:rsid w:val="00F673C5"/>
    <w:rsid w:val="00F67747"/>
    <w:rsid w:val="00F678D7"/>
    <w:rsid w:val="00F67A70"/>
    <w:rsid w:val="00F67DA6"/>
    <w:rsid w:val="00F67DC5"/>
    <w:rsid w:val="00F67F22"/>
    <w:rsid w:val="00F700E1"/>
    <w:rsid w:val="00F70175"/>
    <w:rsid w:val="00F70390"/>
    <w:rsid w:val="00F70570"/>
    <w:rsid w:val="00F709B8"/>
    <w:rsid w:val="00F70D7F"/>
    <w:rsid w:val="00F70E45"/>
    <w:rsid w:val="00F70F0E"/>
    <w:rsid w:val="00F710C7"/>
    <w:rsid w:val="00F71153"/>
    <w:rsid w:val="00F713C1"/>
    <w:rsid w:val="00F7154F"/>
    <w:rsid w:val="00F71612"/>
    <w:rsid w:val="00F717CD"/>
    <w:rsid w:val="00F71901"/>
    <w:rsid w:val="00F71C29"/>
    <w:rsid w:val="00F72296"/>
    <w:rsid w:val="00F72555"/>
    <w:rsid w:val="00F7256F"/>
    <w:rsid w:val="00F72609"/>
    <w:rsid w:val="00F7266A"/>
    <w:rsid w:val="00F7289B"/>
    <w:rsid w:val="00F72A05"/>
    <w:rsid w:val="00F72C91"/>
    <w:rsid w:val="00F72EA8"/>
    <w:rsid w:val="00F72FDA"/>
    <w:rsid w:val="00F7339E"/>
    <w:rsid w:val="00F73585"/>
    <w:rsid w:val="00F735F7"/>
    <w:rsid w:val="00F736C1"/>
    <w:rsid w:val="00F736F0"/>
    <w:rsid w:val="00F73838"/>
    <w:rsid w:val="00F73894"/>
    <w:rsid w:val="00F738E0"/>
    <w:rsid w:val="00F73B9C"/>
    <w:rsid w:val="00F73C3D"/>
    <w:rsid w:val="00F7409D"/>
    <w:rsid w:val="00F742FB"/>
    <w:rsid w:val="00F7431B"/>
    <w:rsid w:val="00F74909"/>
    <w:rsid w:val="00F74BAD"/>
    <w:rsid w:val="00F74C94"/>
    <w:rsid w:val="00F74CE8"/>
    <w:rsid w:val="00F750BD"/>
    <w:rsid w:val="00F7515F"/>
    <w:rsid w:val="00F755B4"/>
    <w:rsid w:val="00F756FF"/>
    <w:rsid w:val="00F757E6"/>
    <w:rsid w:val="00F75E96"/>
    <w:rsid w:val="00F76119"/>
    <w:rsid w:val="00F761B9"/>
    <w:rsid w:val="00F7634E"/>
    <w:rsid w:val="00F765E2"/>
    <w:rsid w:val="00F76A58"/>
    <w:rsid w:val="00F76E12"/>
    <w:rsid w:val="00F771C5"/>
    <w:rsid w:val="00F775CD"/>
    <w:rsid w:val="00F77724"/>
    <w:rsid w:val="00F77A5B"/>
    <w:rsid w:val="00F77A9D"/>
    <w:rsid w:val="00F77B6F"/>
    <w:rsid w:val="00F77E29"/>
    <w:rsid w:val="00F808A9"/>
    <w:rsid w:val="00F808D5"/>
    <w:rsid w:val="00F80B75"/>
    <w:rsid w:val="00F80C73"/>
    <w:rsid w:val="00F80E5D"/>
    <w:rsid w:val="00F8130B"/>
    <w:rsid w:val="00F813CA"/>
    <w:rsid w:val="00F81481"/>
    <w:rsid w:val="00F8151E"/>
    <w:rsid w:val="00F815B8"/>
    <w:rsid w:val="00F81B12"/>
    <w:rsid w:val="00F81C40"/>
    <w:rsid w:val="00F81C52"/>
    <w:rsid w:val="00F81CDE"/>
    <w:rsid w:val="00F81D60"/>
    <w:rsid w:val="00F81E34"/>
    <w:rsid w:val="00F81E5D"/>
    <w:rsid w:val="00F81E7B"/>
    <w:rsid w:val="00F820D9"/>
    <w:rsid w:val="00F82337"/>
    <w:rsid w:val="00F8233D"/>
    <w:rsid w:val="00F82496"/>
    <w:rsid w:val="00F824D9"/>
    <w:rsid w:val="00F82979"/>
    <w:rsid w:val="00F82B49"/>
    <w:rsid w:val="00F82C63"/>
    <w:rsid w:val="00F82D07"/>
    <w:rsid w:val="00F82DEF"/>
    <w:rsid w:val="00F83267"/>
    <w:rsid w:val="00F83576"/>
    <w:rsid w:val="00F83D16"/>
    <w:rsid w:val="00F841CE"/>
    <w:rsid w:val="00F84470"/>
    <w:rsid w:val="00F8456B"/>
    <w:rsid w:val="00F8482D"/>
    <w:rsid w:val="00F84B80"/>
    <w:rsid w:val="00F84D69"/>
    <w:rsid w:val="00F8540A"/>
    <w:rsid w:val="00F85451"/>
    <w:rsid w:val="00F8545C"/>
    <w:rsid w:val="00F85596"/>
    <w:rsid w:val="00F856C2"/>
    <w:rsid w:val="00F856D9"/>
    <w:rsid w:val="00F8592A"/>
    <w:rsid w:val="00F8592F"/>
    <w:rsid w:val="00F859FB"/>
    <w:rsid w:val="00F85AA3"/>
    <w:rsid w:val="00F85ABE"/>
    <w:rsid w:val="00F85C57"/>
    <w:rsid w:val="00F85C73"/>
    <w:rsid w:val="00F85C84"/>
    <w:rsid w:val="00F85DB7"/>
    <w:rsid w:val="00F85F32"/>
    <w:rsid w:val="00F8612E"/>
    <w:rsid w:val="00F864EF"/>
    <w:rsid w:val="00F86A9C"/>
    <w:rsid w:val="00F86B20"/>
    <w:rsid w:val="00F86DC1"/>
    <w:rsid w:val="00F86E6C"/>
    <w:rsid w:val="00F86F78"/>
    <w:rsid w:val="00F86FD8"/>
    <w:rsid w:val="00F87044"/>
    <w:rsid w:val="00F87230"/>
    <w:rsid w:val="00F876D4"/>
    <w:rsid w:val="00F876EF"/>
    <w:rsid w:val="00F8788B"/>
    <w:rsid w:val="00F87ABE"/>
    <w:rsid w:val="00F87B7A"/>
    <w:rsid w:val="00F87DAE"/>
    <w:rsid w:val="00F90187"/>
    <w:rsid w:val="00F90196"/>
    <w:rsid w:val="00F901C6"/>
    <w:rsid w:val="00F9053D"/>
    <w:rsid w:val="00F90724"/>
    <w:rsid w:val="00F907D2"/>
    <w:rsid w:val="00F907F6"/>
    <w:rsid w:val="00F908D9"/>
    <w:rsid w:val="00F908ED"/>
    <w:rsid w:val="00F90A63"/>
    <w:rsid w:val="00F90AEF"/>
    <w:rsid w:val="00F90B13"/>
    <w:rsid w:val="00F90ED8"/>
    <w:rsid w:val="00F90FB4"/>
    <w:rsid w:val="00F912EC"/>
    <w:rsid w:val="00F9133D"/>
    <w:rsid w:val="00F913F4"/>
    <w:rsid w:val="00F9148B"/>
    <w:rsid w:val="00F914AF"/>
    <w:rsid w:val="00F91656"/>
    <w:rsid w:val="00F9188F"/>
    <w:rsid w:val="00F91ADF"/>
    <w:rsid w:val="00F91CA9"/>
    <w:rsid w:val="00F91D3F"/>
    <w:rsid w:val="00F91F38"/>
    <w:rsid w:val="00F92218"/>
    <w:rsid w:val="00F92302"/>
    <w:rsid w:val="00F92523"/>
    <w:rsid w:val="00F92768"/>
    <w:rsid w:val="00F92A1E"/>
    <w:rsid w:val="00F92A27"/>
    <w:rsid w:val="00F92BB3"/>
    <w:rsid w:val="00F92E02"/>
    <w:rsid w:val="00F930DC"/>
    <w:rsid w:val="00F9334C"/>
    <w:rsid w:val="00F933A4"/>
    <w:rsid w:val="00F93502"/>
    <w:rsid w:val="00F9372B"/>
    <w:rsid w:val="00F937AF"/>
    <w:rsid w:val="00F938D9"/>
    <w:rsid w:val="00F93943"/>
    <w:rsid w:val="00F93987"/>
    <w:rsid w:val="00F93DE1"/>
    <w:rsid w:val="00F93EE6"/>
    <w:rsid w:val="00F93F65"/>
    <w:rsid w:val="00F94519"/>
    <w:rsid w:val="00F945E7"/>
    <w:rsid w:val="00F947AD"/>
    <w:rsid w:val="00F948A8"/>
    <w:rsid w:val="00F9490C"/>
    <w:rsid w:val="00F94B0B"/>
    <w:rsid w:val="00F94BCE"/>
    <w:rsid w:val="00F94E6E"/>
    <w:rsid w:val="00F94EDB"/>
    <w:rsid w:val="00F95187"/>
    <w:rsid w:val="00F952F5"/>
    <w:rsid w:val="00F95487"/>
    <w:rsid w:val="00F954B0"/>
    <w:rsid w:val="00F9558E"/>
    <w:rsid w:val="00F9572D"/>
    <w:rsid w:val="00F9599A"/>
    <w:rsid w:val="00F95CA3"/>
    <w:rsid w:val="00F960EC"/>
    <w:rsid w:val="00F96273"/>
    <w:rsid w:val="00F96276"/>
    <w:rsid w:val="00F9629E"/>
    <w:rsid w:val="00F96490"/>
    <w:rsid w:val="00F96589"/>
    <w:rsid w:val="00F96618"/>
    <w:rsid w:val="00F966A7"/>
    <w:rsid w:val="00F96755"/>
    <w:rsid w:val="00F96DF4"/>
    <w:rsid w:val="00F96F76"/>
    <w:rsid w:val="00F96F9A"/>
    <w:rsid w:val="00F96FF4"/>
    <w:rsid w:val="00F9705D"/>
    <w:rsid w:val="00F971EA"/>
    <w:rsid w:val="00F97378"/>
    <w:rsid w:val="00F97497"/>
    <w:rsid w:val="00F974FE"/>
    <w:rsid w:val="00F9758E"/>
    <w:rsid w:val="00F97BD0"/>
    <w:rsid w:val="00F97CC2"/>
    <w:rsid w:val="00F97D55"/>
    <w:rsid w:val="00F97E80"/>
    <w:rsid w:val="00F97F18"/>
    <w:rsid w:val="00FA0543"/>
    <w:rsid w:val="00FA056C"/>
    <w:rsid w:val="00FA07E9"/>
    <w:rsid w:val="00FA084B"/>
    <w:rsid w:val="00FA0B36"/>
    <w:rsid w:val="00FA0BF3"/>
    <w:rsid w:val="00FA0D8E"/>
    <w:rsid w:val="00FA0ECE"/>
    <w:rsid w:val="00FA1035"/>
    <w:rsid w:val="00FA10E6"/>
    <w:rsid w:val="00FA1104"/>
    <w:rsid w:val="00FA127F"/>
    <w:rsid w:val="00FA134D"/>
    <w:rsid w:val="00FA1381"/>
    <w:rsid w:val="00FA1423"/>
    <w:rsid w:val="00FA1604"/>
    <w:rsid w:val="00FA1A87"/>
    <w:rsid w:val="00FA1C8E"/>
    <w:rsid w:val="00FA1CD1"/>
    <w:rsid w:val="00FA1DBE"/>
    <w:rsid w:val="00FA1E14"/>
    <w:rsid w:val="00FA1F21"/>
    <w:rsid w:val="00FA1F88"/>
    <w:rsid w:val="00FA2700"/>
    <w:rsid w:val="00FA27FE"/>
    <w:rsid w:val="00FA29C1"/>
    <w:rsid w:val="00FA2B17"/>
    <w:rsid w:val="00FA2B23"/>
    <w:rsid w:val="00FA2DFA"/>
    <w:rsid w:val="00FA30BD"/>
    <w:rsid w:val="00FA36C6"/>
    <w:rsid w:val="00FA3769"/>
    <w:rsid w:val="00FA38E3"/>
    <w:rsid w:val="00FA3937"/>
    <w:rsid w:val="00FA39C0"/>
    <w:rsid w:val="00FA3B8C"/>
    <w:rsid w:val="00FA3D03"/>
    <w:rsid w:val="00FA3E6F"/>
    <w:rsid w:val="00FA41FA"/>
    <w:rsid w:val="00FA433E"/>
    <w:rsid w:val="00FA43B3"/>
    <w:rsid w:val="00FA483C"/>
    <w:rsid w:val="00FA4A44"/>
    <w:rsid w:val="00FA4E8D"/>
    <w:rsid w:val="00FA5049"/>
    <w:rsid w:val="00FA55CD"/>
    <w:rsid w:val="00FA55FA"/>
    <w:rsid w:val="00FA5CC4"/>
    <w:rsid w:val="00FA5E39"/>
    <w:rsid w:val="00FA6548"/>
    <w:rsid w:val="00FA66A9"/>
    <w:rsid w:val="00FA678C"/>
    <w:rsid w:val="00FA6A51"/>
    <w:rsid w:val="00FA6F3D"/>
    <w:rsid w:val="00FA7140"/>
    <w:rsid w:val="00FA7148"/>
    <w:rsid w:val="00FA7166"/>
    <w:rsid w:val="00FA71A1"/>
    <w:rsid w:val="00FA71C0"/>
    <w:rsid w:val="00FA73AB"/>
    <w:rsid w:val="00FA7A76"/>
    <w:rsid w:val="00FA7B7E"/>
    <w:rsid w:val="00FA7FD1"/>
    <w:rsid w:val="00FA7FDB"/>
    <w:rsid w:val="00FB0152"/>
    <w:rsid w:val="00FB0494"/>
    <w:rsid w:val="00FB0533"/>
    <w:rsid w:val="00FB06D8"/>
    <w:rsid w:val="00FB0775"/>
    <w:rsid w:val="00FB07CE"/>
    <w:rsid w:val="00FB08E0"/>
    <w:rsid w:val="00FB0FA2"/>
    <w:rsid w:val="00FB137B"/>
    <w:rsid w:val="00FB14AE"/>
    <w:rsid w:val="00FB198D"/>
    <w:rsid w:val="00FB1E61"/>
    <w:rsid w:val="00FB20CD"/>
    <w:rsid w:val="00FB21AE"/>
    <w:rsid w:val="00FB224E"/>
    <w:rsid w:val="00FB2497"/>
    <w:rsid w:val="00FB25BE"/>
    <w:rsid w:val="00FB270E"/>
    <w:rsid w:val="00FB2899"/>
    <w:rsid w:val="00FB39BD"/>
    <w:rsid w:val="00FB39FB"/>
    <w:rsid w:val="00FB3B13"/>
    <w:rsid w:val="00FB3D4A"/>
    <w:rsid w:val="00FB42FE"/>
    <w:rsid w:val="00FB44A7"/>
    <w:rsid w:val="00FB44E3"/>
    <w:rsid w:val="00FB45FB"/>
    <w:rsid w:val="00FB473E"/>
    <w:rsid w:val="00FB4A6D"/>
    <w:rsid w:val="00FB4B2F"/>
    <w:rsid w:val="00FB4D5A"/>
    <w:rsid w:val="00FB5034"/>
    <w:rsid w:val="00FB5066"/>
    <w:rsid w:val="00FB5251"/>
    <w:rsid w:val="00FB54C1"/>
    <w:rsid w:val="00FB56DC"/>
    <w:rsid w:val="00FB58F3"/>
    <w:rsid w:val="00FB5A0C"/>
    <w:rsid w:val="00FB5AD9"/>
    <w:rsid w:val="00FB5B49"/>
    <w:rsid w:val="00FB5F24"/>
    <w:rsid w:val="00FB61C2"/>
    <w:rsid w:val="00FB6458"/>
    <w:rsid w:val="00FB65D9"/>
    <w:rsid w:val="00FB6689"/>
    <w:rsid w:val="00FB68B6"/>
    <w:rsid w:val="00FB696C"/>
    <w:rsid w:val="00FB69C7"/>
    <w:rsid w:val="00FB6AA0"/>
    <w:rsid w:val="00FB6BFE"/>
    <w:rsid w:val="00FB6D5D"/>
    <w:rsid w:val="00FB6E82"/>
    <w:rsid w:val="00FB71FD"/>
    <w:rsid w:val="00FB72FD"/>
    <w:rsid w:val="00FB7448"/>
    <w:rsid w:val="00FB74F5"/>
    <w:rsid w:val="00FB7500"/>
    <w:rsid w:val="00FB7702"/>
    <w:rsid w:val="00FB7713"/>
    <w:rsid w:val="00FB7C1D"/>
    <w:rsid w:val="00FB7CF4"/>
    <w:rsid w:val="00FB7DD9"/>
    <w:rsid w:val="00FC003E"/>
    <w:rsid w:val="00FC00A6"/>
    <w:rsid w:val="00FC03FC"/>
    <w:rsid w:val="00FC0597"/>
    <w:rsid w:val="00FC0609"/>
    <w:rsid w:val="00FC0777"/>
    <w:rsid w:val="00FC07E1"/>
    <w:rsid w:val="00FC0975"/>
    <w:rsid w:val="00FC0D1D"/>
    <w:rsid w:val="00FC1040"/>
    <w:rsid w:val="00FC111F"/>
    <w:rsid w:val="00FC11E9"/>
    <w:rsid w:val="00FC1864"/>
    <w:rsid w:val="00FC18A9"/>
    <w:rsid w:val="00FC18CD"/>
    <w:rsid w:val="00FC1DEA"/>
    <w:rsid w:val="00FC1ECE"/>
    <w:rsid w:val="00FC2302"/>
    <w:rsid w:val="00FC26A8"/>
    <w:rsid w:val="00FC26CF"/>
    <w:rsid w:val="00FC276F"/>
    <w:rsid w:val="00FC2796"/>
    <w:rsid w:val="00FC280C"/>
    <w:rsid w:val="00FC297F"/>
    <w:rsid w:val="00FC2DB5"/>
    <w:rsid w:val="00FC2E45"/>
    <w:rsid w:val="00FC2FEF"/>
    <w:rsid w:val="00FC3071"/>
    <w:rsid w:val="00FC3338"/>
    <w:rsid w:val="00FC33C7"/>
    <w:rsid w:val="00FC352D"/>
    <w:rsid w:val="00FC370E"/>
    <w:rsid w:val="00FC3711"/>
    <w:rsid w:val="00FC3713"/>
    <w:rsid w:val="00FC371D"/>
    <w:rsid w:val="00FC38F8"/>
    <w:rsid w:val="00FC38F9"/>
    <w:rsid w:val="00FC39ED"/>
    <w:rsid w:val="00FC3ED9"/>
    <w:rsid w:val="00FC3F73"/>
    <w:rsid w:val="00FC42A9"/>
    <w:rsid w:val="00FC43DD"/>
    <w:rsid w:val="00FC44C1"/>
    <w:rsid w:val="00FC4719"/>
    <w:rsid w:val="00FC473A"/>
    <w:rsid w:val="00FC4794"/>
    <w:rsid w:val="00FC494B"/>
    <w:rsid w:val="00FC4A08"/>
    <w:rsid w:val="00FC4B23"/>
    <w:rsid w:val="00FC4D48"/>
    <w:rsid w:val="00FC4F84"/>
    <w:rsid w:val="00FC5603"/>
    <w:rsid w:val="00FC5666"/>
    <w:rsid w:val="00FC571A"/>
    <w:rsid w:val="00FC57C4"/>
    <w:rsid w:val="00FC5829"/>
    <w:rsid w:val="00FC5AAE"/>
    <w:rsid w:val="00FC5B5F"/>
    <w:rsid w:val="00FC5BD5"/>
    <w:rsid w:val="00FC5C48"/>
    <w:rsid w:val="00FC5F1F"/>
    <w:rsid w:val="00FC5F7D"/>
    <w:rsid w:val="00FC61AF"/>
    <w:rsid w:val="00FC6240"/>
    <w:rsid w:val="00FC626A"/>
    <w:rsid w:val="00FC628F"/>
    <w:rsid w:val="00FC62F5"/>
    <w:rsid w:val="00FC6732"/>
    <w:rsid w:val="00FC69BB"/>
    <w:rsid w:val="00FC69CD"/>
    <w:rsid w:val="00FC6C8C"/>
    <w:rsid w:val="00FC6D1E"/>
    <w:rsid w:val="00FC6E5A"/>
    <w:rsid w:val="00FC72AF"/>
    <w:rsid w:val="00FC7334"/>
    <w:rsid w:val="00FC73B2"/>
    <w:rsid w:val="00FC75D4"/>
    <w:rsid w:val="00FC7779"/>
    <w:rsid w:val="00FC782C"/>
    <w:rsid w:val="00FC787A"/>
    <w:rsid w:val="00FC78CE"/>
    <w:rsid w:val="00FC78E7"/>
    <w:rsid w:val="00FC79C4"/>
    <w:rsid w:val="00FC7EFC"/>
    <w:rsid w:val="00FD00B1"/>
    <w:rsid w:val="00FD0350"/>
    <w:rsid w:val="00FD080C"/>
    <w:rsid w:val="00FD0865"/>
    <w:rsid w:val="00FD087E"/>
    <w:rsid w:val="00FD09EB"/>
    <w:rsid w:val="00FD0E3C"/>
    <w:rsid w:val="00FD1059"/>
    <w:rsid w:val="00FD116B"/>
    <w:rsid w:val="00FD12C7"/>
    <w:rsid w:val="00FD1439"/>
    <w:rsid w:val="00FD17C1"/>
    <w:rsid w:val="00FD18D6"/>
    <w:rsid w:val="00FD1AAE"/>
    <w:rsid w:val="00FD1CD7"/>
    <w:rsid w:val="00FD1D95"/>
    <w:rsid w:val="00FD1E28"/>
    <w:rsid w:val="00FD2212"/>
    <w:rsid w:val="00FD2269"/>
    <w:rsid w:val="00FD22DF"/>
    <w:rsid w:val="00FD2399"/>
    <w:rsid w:val="00FD243C"/>
    <w:rsid w:val="00FD289A"/>
    <w:rsid w:val="00FD2CBB"/>
    <w:rsid w:val="00FD305C"/>
    <w:rsid w:val="00FD3255"/>
    <w:rsid w:val="00FD3267"/>
    <w:rsid w:val="00FD32B0"/>
    <w:rsid w:val="00FD3327"/>
    <w:rsid w:val="00FD338A"/>
    <w:rsid w:val="00FD3654"/>
    <w:rsid w:val="00FD36A9"/>
    <w:rsid w:val="00FD38FE"/>
    <w:rsid w:val="00FD39A8"/>
    <w:rsid w:val="00FD3A1D"/>
    <w:rsid w:val="00FD3EA3"/>
    <w:rsid w:val="00FD42AD"/>
    <w:rsid w:val="00FD42FA"/>
    <w:rsid w:val="00FD4628"/>
    <w:rsid w:val="00FD4756"/>
    <w:rsid w:val="00FD49C8"/>
    <w:rsid w:val="00FD4C1B"/>
    <w:rsid w:val="00FD4CD8"/>
    <w:rsid w:val="00FD4D10"/>
    <w:rsid w:val="00FD4E88"/>
    <w:rsid w:val="00FD5197"/>
    <w:rsid w:val="00FD5357"/>
    <w:rsid w:val="00FD5407"/>
    <w:rsid w:val="00FD54E0"/>
    <w:rsid w:val="00FD55B0"/>
    <w:rsid w:val="00FD5761"/>
    <w:rsid w:val="00FD5A27"/>
    <w:rsid w:val="00FD5A2D"/>
    <w:rsid w:val="00FD5DB3"/>
    <w:rsid w:val="00FD5F42"/>
    <w:rsid w:val="00FD6089"/>
    <w:rsid w:val="00FD61D2"/>
    <w:rsid w:val="00FD6299"/>
    <w:rsid w:val="00FD6516"/>
    <w:rsid w:val="00FD67BE"/>
    <w:rsid w:val="00FD69D6"/>
    <w:rsid w:val="00FD72D7"/>
    <w:rsid w:val="00FD7530"/>
    <w:rsid w:val="00FD7C2D"/>
    <w:rsid w:val="00FD7C37"/>
    <w:rsid w:val="00FD7E3E"/>
    <w:rsid w:val="00FD7E80"/>
    <w:rsid w:val="00FD7FB4"/>
    <w:rsid w:val="00FE0070"/>
    <w:rsid w:val="00FE0327"/>
    <w:rsid w:val="00FE047A"/>
    <w:rsid w:val="00FE04FA"/>
    <w:rsid w:val="00FE06FE"/>
    <w:rsid w:val="00FE0771"/>
    <w:rsid w:val="00FE098E"/>
    <w:rsid w:val="00FE0D29"/>
    <w:rsid w:val="00FE11FB"/>
    <w:rsid w:val="00FE1202"/>
    <w:rsid w:val="00FE1438"/>
    <w:rsid w:val="00FE15EC"/>
    <w:rsid w:val="00FE187F"/>
    <w:rsid w:val="00FE1CA7"/>
    <w:rsid w:val="00FE1D18"/>
    <w:rsid w:val="00FE2213"/>
    <w:rsid w:val="00FE24B8"/>
    <w:rsid w:val="00FE24FE"/>
    <w:rsid w:val="00FE2513"/>
    <w:rsid w:val="00FE2771"/>
    <w:rsid w:val="00FE2938"/>
    <w:rsid w:val="00FE2995"/>
    <w:rsid w:val="00FE2F9E"/>
    <w:rsid w:val="00FE3250"/>
    <w:rsid w:val="00FE34AC"/>
    <w:rsid w:val="00FE37F4"/>
    <w:rsid w:val="00FE3E8F"/>
    <w:rsid w:val="00FE42A9"/>
    <w:rsid w:val="00FE437F"/>
    <w:rsid w:val="00FE43C6"/>
    <w:rsid w:val="00FE4814"/>
    <w:rsid w:val="00FE48C5"/>
    <w:rsid w:val="00FE4CDF"/>
    <w:rsid w:val="00FE52C7"/>
    <w:rsid w:val="00FE530E"/>
    <w:rsid w:val="00FE531A"/>
    <w:rsid w:val="00FE5459"/>
    <w:rsid w:val="00FE5643"/>
    <w:rsid w:val="00FE5875"/>
    <w:rsid w:val="00FE5992"/>
    <w:rsid w:val="00FE59C0"/>
    <w:rsid w:val="00FE5AF3"/>
    <w:rsid w:val="00FE61D1"/>
    <w:rsid w:val="00FE640D"/>
    <w:rsid w:val="00FE64ED"/>
    <w:rsid w:val="00FE65F3"/>
    <w:rsid w:val="00FE67BA"/>
    <w:rsid w:val="00FE67E9"/>
    <w:rsid w:val="00FE688A"/>
    <w:rsid w:val="00FE6B29"/>
    <w:rsid w:val="00FE6BB3"/>
    <w:rsid w:val="00FE6CD0"/>
    <w:rsid w:val="00FE6FAD"/>
    <w:rsid w:val="00FE6FF4"/>
    <w:rsid w:val="00FE749B"/>
    <w:rsid w:val="00FE7654"/>
    <w:rsid w:val="00FE7B54"/>
    <w:rsid w:val="00FE7CC3"/>
    <w:rsid w:val="00FE7D0A"/>
    <w:rsid w:val="00FE7DC4"/>
    <w:rsid w:val="00FE7FAA"/>
    <w:rsid w:val="00FF03DD"/>
    <w:rsid w:val="00FF048E"/>
    <w:rsid w:val="00FF0744"/>
    <w:rsid w:val="00FF0817"/>
    <w:rsid w:val="00FF0858"/>
    <w:rsid w:val="00FF08FA"/>
    <w:rsid w:val="00FF095D"/>
    <w:rsid w:val="00FF0A88"/>
    <w:rsid w:val="00FF0DA9"/>
    <w:rsid w:val="00FF1160"/>
    <w:rsid w:val="00FF11D9"/>
    <w:rsid w:val="00FF1216"/>
    <w:rsid w:val="00FF1262"/>
    <w:rsid w:val="00FF132F"/>
    <w:rsid w:val="00FF14A4"/>
    <w:rsid w:val="00FF17DB"/>
    <w:rsid w:val="00FF1D87"/>
    <w:rsid w:val="00FF1F98"/>
    <w:rsid w:val="00FF1FDF"/>
    <w:rsid w:val="00FF1FFC"/>
    <w:rsid w:val="00FF21D9"/>
    <w:rsid w:val="00FF234F"/>
    <w:rsid w:val="00FF242C"/>
    <w:rsid w:val="00FF24A1"/>
    <w:rsid w:val="00FF25A6"/>
    <w:rsid w:val="00FF279F"/>
    <w:rsid w:val="00FF2AC6"/>
    <w:rsid w:val="00FF2F6E"/>
    <w:rsid w:val="00FF3247"/>
    <w:rsid w:val="00FF32C4"/>
    <w:rsid w:val="00FF330F"/>
    <w:rsid w:val="00FF34FB"/>
    <w:rsid w:val="00FF3546"/>
    <w:rsid w:val="00FF35EC"/>
    <w:rsid w:val="00FF373A"/>
    <w:rsid w:val="00FF3930"/>
    <w:rsid w:val="00FF3AB4"/>
    <w:rsid w:val="00FF3B3B"/>
    <w:rsid w:val="00FF3B47"/>
    <w:rsid w:val="00FF3B88"/>
    <w:rsid w:val="00FF3E83"/>
    <w:rsid w:val="00FF3F06"/>
    <w:rsid w:val="00FF3FEA"/>
    <w:rsid w:val="00FF453E"/>
    <w:rsid w:val="00FF4621"/>
    <w:rsid w:val="00FF4902"/>
    <w:rsid w:val="00FF494C"/>
    <w:rsid w:val="00FF4A9D"/>
    <w:rsid w:val="00FF4AFD"/>
    <w:rsid w:val="00FF4EE1"/>
    <w:rsid w:val="00FF5272"/>
    <w:rsid w:val="00FF532D"/>
    <w:rsid w:val="00FF5450"/>
    <w:rsid w:val="00FF54DA"/>
    <w:rsid w:val="00FF5540"/>
    <w:rsid w:val="00FF57E2"/>
    <w:rsid w:val="00FF5F4C"/>
    <w:rsid w:val="00FF6001"/>
    <w:rsid w:val="00FF61D6"/>
    <w:rsid w:val="00FF61E7"/>
    <w:rsid w:val="00FF6228"/>
    <w:rsid w:val="00FF63C6"/>
    <w:rsid w:val="00FF6427"/>
    <w:rsid w:val="00FF64A6"/>
    <w:rsid w:val="00FF64EC"/>
    <w:rsid w:val="00FF686B"/>
    <w:rsid w:val="00FF6A12"/>
    <w:rsid w:val="00FF6A57"/>
    <w:rsid w:val="00FF71D0"/>
    <w:rsid w:val="00FF728D"/>
    <w:rsid w:val="00FF72BF"/>
    <w:rsid w:val="00FF7323"/>
    <w:rsid w:val="00FF74CF"/>
    <w:rsid w:val="00FF7519"/>
    <w:rsid w:val="00FF75C9"/>
    <w:rsid w:val="00FF7625"/>
    <w:rsid w:val="00FF7729"/>
    <w:rsid w:val="00FF77CC"/>
    <w:rsid w:val="00FF7844"/>
    <w:rsid w:val="00FF7A8E"/>
    <w:rsid w:val="00FF7B86"/>
    <w:rsid w:val="00FF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E81E4DD"/>
  <w15:docId w15:val="{3BDCA8DC-17F8-42F4-A322-728D34F10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12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B51B5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BB51B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BB51B5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B51B5"/>
    <w:pPr>
      <w:keepNext/>
      <w:tabs>
        <w:tab w:val="left" w:pos="108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409F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86C22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7741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7741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7741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E77414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E77414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E77414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E7741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BB51B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E7741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BB51B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7741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BB51B5"/>
    <w:rPr>
      <w:rFonts w:cs="Times New Roman"/>
      <w:b/>
      <w:bCs/>
    </w:rPr>
  </w:style>
  <w:style w:type="paragraph" w:styleId="ListBullet">
    <w:name w:val="List Bullet"/>
    <w:basedOn w:val="Normal"/>
    <w:rsid w:val="00BB51B5"/>
    <w:pPr>
      <w:numPr>
        <w:numId w:val="23"/>
      </w:numPr>
      <w:tabs>
        <w:tab w:val="left" w:pos="284"/>
      </w:tabs>
    </w:pPr>
  </w:style>
  <w:style w:type="paragraph" w:styleId="ListBullet2">
    <w:name w:val="List Bullet 2"/>
    <w:basedOn w:val="Normal"/>
    <w:rsid w:val="00BB51B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BB51B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BB51B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B51B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B51B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B51B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BB51B5"/>
    <w:pPr>
      <w:ind w:left="284"/>
    </w:pPr>
  </w:style>
  <w:style w:type="paragraph" w:customStyle="1" w:styleId="AAFrameAddress">
    <w:name w:val="AA Frame Address"/>
    <w:basedOn w:val="Heading1"/>
    <w:uiPriority w:val="99"/>
    <w:rsid w:val="00BB51B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BB51B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B51B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BB51B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BB51B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BB51B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BB51B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BB51B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BB51B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BB51B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BB51B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BB51B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BB51B5"/>
    <w:pPr>
      <w:ind w:left="2552" w:hanging="284"/>
    </w:pPr>
  </w:style>
  <w:style w:type="paragraph" w:styleId="TOC2">
    <w:name w:val="toc 2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B51B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BB51B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BB51B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BB51B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BB51B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BB51B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BB51B5"/>
    <w:pPr>
      <w:ind w:left="567" w:hanging="567"/>
    </w:pPr>
  </w:style>
  <w:style w:type="paragraph" w:styleId="ListBullet5">
    <w:name w:val="List Bullet 5"/>
    <w:basedOn w:val="Normal"/>
    <w:uiPriority w:val="99"/>
    <w:rsid w:val="00BB51B5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2,body text1,BT"/>
    <w:basedOn w:val="Normal"/>
    <w:link w:val="BodyTextChar"/>
    <w:rsid w:val="00BB51B5"/>
    <w:pPr>
      <w:spacing w:after="120"/>
    </w:pPr>
  </w:style>
  <w:style w:type="character" w:customStyle="1" w:styleId="BodyTextChar">
    <w:name w:val="Body Text Char"/>
    <w:aliases w:val="bt Char,body text Char,Body Char,bt2 Char,body text1 Char,BT Char"/>
    <w:link w:val="BodyText"/>
    <w:rsid w:val="00D102C2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B51B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77414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B51B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E7741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B51B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7741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BB51B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B51B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BB51B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BB51B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B51B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B51B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BB51B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B51B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BB51B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BB51B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BB51B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B51B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B51B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ºÇ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E77414"/>
    <w:rPr>
      <w:rFonts w:ascii="Book Antiqua" w:hAnsi="Book Antiqua"/>
      <w:sz w:val="22"/>
      <w:szCs w:val="22"/>
    </w:rPr>
  </w:style>
  <w:style w:type="paragraph" w:customStyle="1" w:styleId="3">
    <w:name w:val="µÒÃÒ§3ªèÍ§"/>
    <w:basedOn w:val="Normal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BB51B5"/>
  </w:style>
  <w:style w:type="paragraph" w:customStyle="1" w:styleId="E">
    <w:name w:val="ª×èÍºÃÔÉÑ· E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7019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77414"/>
    <w:rPr>
      <w:rFonts w:ascii="Arial" w:hAnsi="Arial"/>
      <w:sz w:val="16"/>
      <w:szCs w:val="16"/>
    </w:rPr>
  </w:style>
  <w:style w:type="paragraph" w:customStyle="1" w:styleId="a3">
    <w:name w:val="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4">
    <w:name w:val="?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E133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7741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81A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276BD1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6176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C07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C2A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409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uiPriority w:val="99"/>
    <w:rsid w:val="001264F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rsid w:val="00E77414"/>
    <w:rPr>
      <w:rFonts w:ascii="Arial" w:hAnsi="Arial"/>
      <w:sz w:val="18"/>
      <w:szCs w:val="18"/>
    </w:rPr>
  </w:style>
  <w:style w:type="paragraph" w:customStyle="1" w:styleId="30">
    <w:name w:val="?????3????"/>
    <w:basedOn w:val="Normal"/>
    <w:uiPriority w:val="99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twolines">
    <w:name w:val="acct two lines"/>
    <w:aliases w:val="a2l"/>
    <w:basedOn w:val="Normal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styleId="Hyperlink">
    <w:name w:val="Hyperlink"/>
    <w:rsid w:val="006C0672"/>
    <w:rPr>
      <w:color w:val="0000FF"/>
      <w:u w:val="single"/>
    </w:rPr>
  </w:style>
  <w:style w:type="paragraph" w:customStyle="1" w:styleId="index">
    <w:name w:val="index"/>
    <w:aliases w:val="ix"/>
    <w:basedOn w:val="BodyText"/>
    <w:rsid w:val="003E6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0172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EB7FAD"/>
    <w:pPr>
      <w:spacing w:line="240" w:lineRule="auto"/>
    </w:pPr>
  </w:style>
  <w:style w:type="character" w:customStyle="1" w:styleId="SignatureChar">
    <w:name w:val="Signature Char"/>
    <w:link w:val="Signature"/>
    <w:rsid w:val="00E77414"/>
    <w:rPr>
      <w:rFonts w:ascii="Arial" w:hAnsi="Arial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236F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E77414"/>
    <w:rPr>
      <w:rFonts w:ascii="Tahoma" w:hAnsi="Tahoma" w:cs="Tahoma"/>
      <w:shd w:val="clear" w:color="auto" w:fill="000080"/>
    </w:rPr>
  </w:style>
  <w:style w:type="paragraph" w:customStyle="1" w:styleId="CharCharCharCharCharCharChar">
    <w:name w:val="Char Char Char Char Char Char Char"/>
    <w:basedOn w:val="Normal"/>
    <w:semiHidden/>
    <w:rsid w:val="00AA13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rsid w:val="001D01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D01D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E7741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D01D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77414"/>
    <w:rPr>
      <w:rFonts w:ascii="Arial" w:hAnsi="Arial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77414"/>
    <w:pPr>
      <w:ind w:left="720"/>
      <w:contextualSpacing/>
    </w:pPr>
    <w:rPr>
      <w:rFonts w:eastAsia="Times New Roman"/>
      <w:szCs w:val="22"/>
    </w:rPr>
  </w:style>
  <w:style w:type="character" w:customStyle="1" w:styleId="Heading1Char1">
    <w:name w:val="Heading 1 Char1"/>
    <w:uiPriority w:val="99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7741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E7741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77414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77414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77414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E77414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E774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7414"/>
    <w:pPr>
      <w:spacing w:after="0"/>
    </w:pPr>
  </w:style>
  <w:style w:type="paragraph" w:customStyle="1" w:styleId="acctdividends">
    <w:name w:val="acct dividends"/>
    <w:aliases w:val="a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7414"/>
    <w:pPr>
      <w:spacing w:after="0"/>
    </w:pPr>
  </w:style>
  <w:style w:type="paragraph" w:customStyle="1" w:styleId="acctindent">
    <w:name w:val="acct indent"/>
    <w:aliases w:val="ai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741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741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741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741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741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7414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7741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7414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77414"/>
    <w:pPr>
      <w:spacing w:after="0"/>
    </w:pPr>
  </w:style>
  <w:style w:type="paragraph" w:customStyle="1" w:styleId="List1a">
    <w:name w:val="List 1a"/>
    <w:aliases w:val="1a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E774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E77414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E7741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7414"/>
    <w:rPr>
      <w:rFonts w:eastAsia="Times New Roman" w:cs="Times New Roman"/>
    </w:rPr>
  </w:style>
  <w:style w:type="paragraph" w:customStyle="1" w:styleId="zreportaddinfo">
    <w:name w:val="zreport addinfo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741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741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741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7414"/>
    <w:rPr>
      <w:b/>
      <w:bCs/>
    </w:rPr>
  </w:style>
  <w:style w:type="paragraph" w:customStyle="1" w:styleId="nineptbodytext">
    <w:name w:val="nine pt body text"/>
    <w:aliases w:val="9bt"/>
    <w:basedOn w:val="nineptnormal"/>
    <w:rsid w:val="00E77414"/>
    <w:pPr>
      <w:spacing w:after="220"/>
    </w:pPr>
  </w:style>
  <w:style w:type="paragraph" w:customStyle="1" w:styleId="nineptnormal">
    <w:name w:val="nine pt normal"/>
    <w:aliases w:val="9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7414"/>
    <w:pPr>
      <w:jc w:val="center"/>
    </w:pPr>
  </w:style>
  <w:style w:type="paragraph" w:customStyle="1" w:styleId="heading">
    <w:name w:val="heading"/>
    <w:aliases w:val="h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741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7414"/>
  </w:style>
  <w:style w:type="paragraph" w:customStyle="1" w:styleId="nineptheadingcentredbold">
    <w:name w:val="nine pt heading centred bold"/>
    <w:aliases w:val="9hc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741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741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7414"/>
    <w:rPr>
      <w:b/>
    </w:rPr>
  </w:style>
  <w:style w:type="paragraph" w:customStyle="1" w:styleId="nineptcolumntab1">
    <w:name w:val="nine pt column tab1"/>
    <w:aliases w:val="a91"/>
    <w:basedOn w:val="nineptnormal"/>
    <w:rsid w:val="00E7741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741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7414"/>
    <w:pPr>
      <w:jc w:val="center"/>
    </w:pPr>
  </w:style>
  <w:style w:type="paragraph" w:customStyle="1" w:styleId="Normalheading">
    <w:name w:val="Normal heading"/>
    <w:aliases w:val="nh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741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741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741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741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741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741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741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741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741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7414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7741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7414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7741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741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741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7414"/>
    <w:pPr>
      <w:spacing w:after="0"/>
    </w:pPr>
  </w:style>
  <w:style w:type="paragraph" w:customStyle="1" w:styleId="smallreturn">
    <w:name w:val="small return"/>
    <w:aliases w:val="sr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7414"/>
    <w:pPr>
      <w:spacing w:after="0"/>
    </w:pPr>
  </w:style>
  <w:style w:type="paragraph" w:customStyle="1" w:styleId="headingbolditalic">
    <w:name w:val="heading bold italic"/>
    <w:aliases w:val="hbi"/>
    <w:basedOn w:val="heading"/>
    <w:rsid w:val="00E7741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741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7414"/>
    <w:pPr>
      <w:spacing w:after="0"/>
    </w:pPr>
  </w:style>
  <w:style w:type="paragraph" w:customStyle="1" w:styleId="blockbullet">
    <w:name w:val="block bullet"/>
    <w:aliases w:val="bb"/>
    <w:basedOn w:val="block"/>
    <w:rsid w:val="00E77414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741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7414"/>
    <w:pPr>
      <w:spacing w:after="0"/>
    </w:pPr>
  </w:style>
  <w:style w:type="paragraph" w:customStyle="1" w:styleId="eightptnormal">
    <w:name w:val="eight pt normal"/>
    <w:aliases w:val="8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741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741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741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7414"/>
    <w:rPr>
      <w:b/>
      <w:bCs/>
    </w:rPr>
  </w:style>
  <w:style w:type="paragraph" w:customStyle="1" w:styleId="eightptbodytext">
    <w:name w:val="eight pt body text"/>
    <w:aliases w:val="8bt"/>
    <w:basedOn w:val="eightptnormal"/>
    <w:rsid w:val="00E7741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741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741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741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7414"/>
    <w:pPr>
      <w:spacing w:after="0"/>
    </w:pPr>
  </w:style>
  <w:style w:type="paragraph" w:customStyle="1" w:styleId="eightptblock">
    <w:name w:val="eight pt block"/>
    <w:aliases w:val="8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741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741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741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7414"/>
    <w:pPr>
      <w:spacing w:after="0"/>
    </w:pPr>
  </w:style>
  <w:style w:type="paragraph" w:customStyle="1" w:styleId="blockindent">
    <w:name w:val="block indent"/>
    <w:aliases w:val="bi"/>
    <w:basedOn w:val="block"/>
    <w:rsid w:val="00E77414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77414"/>
    <w:pPr>
      <w:jc w:val="center"/>
    </w:pPr>
  </w:style>
  <w:style w:type="paragraph" w:customStyle="1" w:styleId="nineptcol">
    <w:name w:val="nine pt %col"/>
    <w:aliases w:val="9%"/>
    <w:basedOn w:val="nineptnormal"/>
    <w:rsid w:val="00E7741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741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741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7414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741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741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741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741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741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741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741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741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741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741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741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7414"/>
    <w:pPr>
      <w:spacing w:after="80"/>
    </w:pPr>
  </w:style>
  <w:style w:type="paragraph" w:customStyle="1" w:styleId="nineptratecol">
    <w:name w:val="nine pt rate col"/>
    <w:aliases w:val="a9r"/>
    <w:basedOn w:val="nineptnormal"/>
    <w:rsid w:val="00E7741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741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741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741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741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741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741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741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741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741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741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7414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7741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741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741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741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741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741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741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7414"/>
    <w:pPr>
      <w:spacing w:after="80"/>
    </w:pPr>
  </w:style>
  <w:style w:type="paragraph" w:customStyle="1" w:styleId="blockbullet2">
    <w:name w:val="block bullet 2"/>
    <w:aliases w:val="bb2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741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741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77414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7741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77414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77414"/>
  </w:style>
  <w:style w:type="paragraph" w:customStyle="1" w:styleId="Default">
    <w:name w:val="Default"/>
    <w:rsid w:val="00E7741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77414"/>
    <w:rPr>
      <w:rFonts w:ascii="Consolas" w:eastAsia="Times New Roman" w:hAnsi="Consolas"/>
      <w:sz w:val="21"/>
      <w:szCs w:val="26"/>
    </w:rPr>
  </w:style>
  <w:style w:type="character" w:customStyle="1" w:styleId="hps">
    <w:name w:val="hps"/>
    <w:uiPriority w:val="99"/>
    <w:rsid w:val="00E77414"/>
    <w:rPr>
      <w:rFonts w:cs="Times New Roman"/>
    </w:rPr>
  </w:style>
  <w:style w:type="character" w:customStyle="1" w:styleId="gt-icon-text1">
    <w:name w:val="gt-icon-text1"/>
    <w:uiPriority w:val="99"/>
    <w:rsid w:val="00E77414"/>
    <w:rPr>
      <w:rFonts w:cs="Times New Roman"/>
    </w:rPr>
  </w:style>
  <w:style w:type="character" w:customStyle="1" w:styleId="longtext">
    <w:name w:val="long_text"/>
    <w:uiPriority w:val="99"/>
    <w:rsid w:val="00E77414"/>
    <w:rPr>
      <w:rFonts w:cs="Times New Roman"/>
    </w:rPr>
  </w:style>
  <w:style w:type="character" w:customStyle="1" w:styleId="CharChar22">
    <w:name w:val="Char Char22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77414"/>
  </w:style>
  <w:style w:type="character" w:styleId="Emphasis">
    <w:name w:val="Emphasis"/>
    <w:uiPriority w:val="20"/>
    <w:qFormat/>
    <w:rsid w:val="00E7741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77414"/>
  </w:style>
  <w:style w:type="paragraph" w:styleId="Revision">
    <w:name w:val="Revision"/>
    <w:hidden/>
    <w:uiPriority w:val="99"/>
    <w:semiHidden/>
    <w:rsid w:val="00E77414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9450AE"/>
    <w:rPr>
      <w:color w:val="4D90F0"/>
    </w:rPr>
  </w:style>
  <w:style w:type="paragraph" w:styleId="NormalWeb">
    <w:name w:val="Normal (Web)"/>
    <w:basedOn w:val="Normal"/>
    <w:uiPriority w:val="99"/>
    <w:unhideWhenUsed/>
    <w:rsid w:val="009450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9976A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976A2"/>
    <w:rPr>
      <w:rFonts w:ascii="Univers 45 Light" w:hAnsi="Univers 45 Light" w:cs="Univers 45 Light"/>
      <w:color w:val="000000"/>
      <w:lang w:val="en-GB" w:bidi="ar-SA"/>
    </w:rPr>
  </w:style>
  <w:style w:type="paragraph" w:customStyle="1" w:styleId="NormalIndent11">
    <w:name w:val="Normal Indent11"/>
    <w:basedOn w:val="Normal"/>
    <w:rsid w:val="006A33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Light1">
    <w:name w:val="Table Grid Light1"/>
    <w:basedOn w:val="TableNormal"/>
    <w:uiPriority w:val="40"/>
    <w:rsid w:val="0002315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B619F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B619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B619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B619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B619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B619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B619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CB619F"/>
  </w:style>
  <w:style w:type="paragraph" w:customStyle="1" w:styleId="TableParagraph">
    <w:name w:val="Table Paragraph"/>
    <w:basedOn w:val="Normal"/>
    <w:uiPriority w:val="1"/>
    <w:qFormat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B619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B61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74F3D"/>
    <w:rPr>
      <w:rFonts w:ascii="Arial" w:eastAsia="Times New Roman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C1DE2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B474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zKISOffAddress">
    <w:name w:val="zKISOffAddress"/>
    <w:basedOn w:val="Normal"/>
    <w:rsid w:val="00384884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eastAsia="Times New Roman" w:hAnsi="Univers for KPMG Light" w:cs="Times New Roman"/>
      <w:lang w:bidi="ar-SA"/>
    </w:rPr>
  </w:style>
  <w:style w:type="paragraph" w:customStyle="1" w:styleId="acctmergecolhdg0">
    <w:name w:val="acctmergecolhdg"/>
    <w:basedOn w:val="Normal"/>
    <w:rsid w:val="00A15C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9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2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569889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21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49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773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50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62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2593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1281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374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5981784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1588805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2655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6246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8418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30816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53846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18766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6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8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1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064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614542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3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093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51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435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382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6586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0593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4321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717976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92015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953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1954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3856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3750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24039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32346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4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C54E8C3121834FB3D10E5937D481A7" ma:contentTypeVersion="3" ma:contentTypeDescription="Create a new document." ma:contentTypeScope="" ma:versionID="b540c52da2a37e2d62e393cac460cc7b">
  <xsd:schema xmlns:xsd="http://www.w3.org/2001/XMLSchema" xmlns:xs="http://www.w3.org/2001/XMLSchema" xmlns:p="http://schemas.microsoft.com/office/2006/metadata/properties" xmlns:ns2="c29c9ed6-cf5d-4ad9-b4f0-371257bd9061" targetNamespace="http://schemas.microsoft.com/office/2006/metadata/properties" ma:root="true" ma:fieldsID="aa07dae98bae714602841c352b518fbc" ns2:_="">
    <xsd:import namespace="c29c9ed6-cf5d-4ad9-b4f0-371257bd90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9ed6-cf5d-4ad9-b4f0-371257bd90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03CBA6-1753-4F2B-85DB-18417FA31C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B17257-3C34-472F-A921-BCE9741A38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640729-EABD-4470-AC26-28DCC04AE8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9ed6-cf5d-4ad9-b4f0-371257bd9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E3A0CB-6C68-4BA1-8015-A4056EAF136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45</TotalTime>
  <Pages>15</Pages>
  <Words>2640</Words>
  <Characters>15053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Suthipong Janthong</dc:creator>
  <cp:keywords/>
  <dc:description/>
  <cp:lastModifiedBy>Nopparat, Buaprommee</cp:lastModifiedBy>
  <cp:revision>54</cp:revision>
  <cp:lastPrinted>2024-05-06T12:45:00Z</cp:lastPrinted>
  <dcterms:created xsi:type="dcterms:W3CDTF">2024-05-03T14:15:00Z</dcterms:created>
  <dcterms:modified xsi:type="dcterms:W3CDTF">2024-05-08T10:01:00Z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0x010100FFC54E8C3121834FB3D10E5937D481A7</vt:lpwstr>
  </property>
  <property fmtid="{D5CDD505-2E9C-101B-9397-08002B2CF9AE}" pid="3" name="GrammarlyDocumentId">
    <vt:lpwstr>0fac6e1afb8090b2dd041be52ef593db97aa4b2293c29c79aa9312ee094cbdca</vt:lpwstr>
  </property>
</Properties>
</file>